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5BE8E" w14:textId="77777777" w:rsidR="00CA5E04" w:rsidRPr="00A6072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b/>
          <w:bCs/>
          <w:cs/>
        </w:rPr>
      </w:pPr>
      <w:bookmarkStart w:id="0" w:name="OLE_LINK1"/>
    </w:p>
    <w:p w14:paraId="135C4925" w14:textId="77777777" w:rsidR="00CA5E04" w:rsidRPr="00A6072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b/>
          <w:bCs/>
        </w:rPr>
      </w:pPr>
    </w:p>
    <w:p w14:paraId="566ED826" w14:textId="77777777" w:rsidR="00CA5E04" w:rsidRPr="00A6072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52"/>
          <w:szCs w:val="52"/>
        </w:rPr>
      </w:pPr>
    </w:p>
    <w:p w14:paraId="08943E04" w14:textId="4A096B67" w:rsidR="00CA5E0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666A1D77" w14:textId="77777777" w:rsidR="008C409F" w:rsidRDefault="008C409F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3A1BD40E" w14:textId="77777777" w:rsidR="00CA5E04" w:rsidRPr="00A6072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58A2E431" w14:textId="77777777" w:rsidR="00CA5E04" w:rsidRPr="00476E7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44"/>
          <w:szCs w:val="44"/>
        </w:rPr>
      </w:pPr>
    </w:p>
    <w:p w14:paraId="7C191419" w14:textId="77777777" w:rsidR="00CA5E04" w:rsidRPr="009A7517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  <w:r w:rsidRPr="009A7517">
        <w:rPr>
          <w:rFonts w:cs="Angsana New"/>
          <w:sz w:val="52"/>
          <w:szCs w:val="52"/>
          <w:cs/>
        </w:rPr>
        <w:t>บริษัท บางจาก คอร์ปอเรชั่น จำกัด (มหาชน) และบริษัทย่อย</w:t>
      </w:r>
    </w:p>
    <w:p w14:paraId="6924FD4A" w14:textId="77777777" w:rsidR="00CA5E04" w:rsidRPr="009A7517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4B15E39D" w14:textId="19DF9DDC" w:rsidR="00CA5E04" w:rsidRPr="009A7517" w:rsidRDefault="00CA5E04" w:rsidP="00CA5E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</w:rPr>
      </w:pPr>
      <w:r w:rsidRPr="009A7517">
        <w:rPr>
          <w:rFonts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DE3F43" w:rsidRPr="009A7517">
        <w:rPr>
          <w:rFonts w:cs="Angsana New" w:hint="cs"/>
          <w:b w:val="0"/>
          <w:bCs w:val="0"/>
          <w:sz w:val="32"/>
          <w:szCs w:val="32"/>
        </w:rPr>
        <w:t>3</w:t>
      </w:r>
      <w:r w:rsidR="00D52C0E" w:rsidRPr="009A7517">
        <w:rPr>
          <w:rFonts w:cs="Angsana New" w:hint="cs"/>
          <w:b w:val="0"/>
          <w:bCs w:val="0"/>
          <w:sz w:val="32"/>
          <w:szCs w:val="32"/>
        </w:rPr>
        <w:t>1</w:t>
      </w:r>
      <w:r w:rsidRPr="009A7517">
        <w:rPr>
          <w:rFonts w:cs="Angsana New"/>
          <w:b w:val="0"/>
          <w:bCs w:val="0"/>
          <w:sz w:val="32"/>
          <w:szCs w:val="32"/>
          <w:cs/>
        </w:rPr>
        <w:t xml:space="preserve"> ธันวาคม</w:t>
      </w:r>
      <w:r w:rsidRPr="009A7517">
        <w:rPr>
          <w:rFonts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DE3F43" w:rsidRPr="009A7517">
        <w:rPr>
          <w:rFonts w:cs="Angsana New"/>
          <w:b w:val="0"/>
          <w:bCs w:val="0"/>
          <w:sz w:val="32"/>
          <w:szCs w:val="32"/>
        </w:rPr>
        <w:t>256</w:t>
      </w:r>
      <w:r w:rsidR="00D507DD" w:rsidRPr="009A7517">
        <w:rPr>
          <w:rFonts w:cs="Angsana New"/>
          <w:b w:val="0"/>
          <w:bCs w:val="0"/>
          <w:sz w:val="32"/>
          <w:szCs w:val="32"/>
        </w:rPr>
        <w:t>5</w:t>
      </w:r>
    </w:p>
    <w:p w14:paraId="21C9CECF" w14:textId="7C95F02C" w:rsidR="00CA5E04" w:rsidRPr="009A7517" w:rsidRDefault="00CA5E04" w:rsidP="00CA5E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eastAsia="MS Mincho" w:cs="Angsana New"/>
          <w:b w:val="0"/>
          <w:bCs w:val="0"/>
          <w:sz w:val="32"/>
          <w:szCs w:val="32"/>
          <w:lang w:eastAsia="ja-JP"/>
        </w:rPr>
      </w:pPr>
      <w:r w:rsidRPr="009A7517">
        <w:rPr>
          <w:rFonts w:cs="Angsana New"/>
          <w:b w:val="0"/>
          <w:bCs w:val="0"/>
          <w:sz w:val="32"/>
          <w:szCs w:val="32"/>
          <w:cs/>
        </w:rPr>
        <w:t>แล</w:t>
      </w:r>
      <w:r w:rsidRPr="009A7517">
        <w:rPr>
          <w:rFonts w:eastAsia="MS Mincho" w:cs="Angsana New"/>
          <w:b w:val="0"/>
          <w:bCs w:val="0"/>
          <w:sz w:val="32"/>
          <w:szCs w:val="32"/>
          <w:cs/>
          <w:lang w:eastAsia="ja-JP"/>
        </w:rPr>
        <w:t>ะ</w:t>
      </w:r>
      <w:r w:rsidR="000C0785" w:rsidRPr="009A7517">
        <w:rPr>
          <w:rFonts w:eastAsia="MS Mincho" w:cs="Angsana New"/>
          <w:b w:val="0"/>
          <w:bCs w:val="0"/>
          <w:sz w:val="32"/>
          <w:szCs w:val="32"/>
          <w:cs/>
          <w:lang w:eastAsia="ja-JP"/>
        </w:rPr>
        <w:t xml:space="preserve"> </w:t>
      </w:r>
    </w:p>
    <w:p w14:paraId="560FADB2" w14:textId="77777777" w:rsidR="00CA5E04" w:rsidRPr="009A7517" w:rsidRDefault="00CA5E04" w:rsidP="00CA5E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</w:rPr>
      </w:pPr>
      <w:r w:rsidRPr="009A7517">
        <w:rPr>
          <w:rFonts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2875EFB" w14:textId="77777777" w:rsidR="00CA5E04" w:rsidRPr="009A7517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0E538A72" w14:textId="77777777" w:rsidR="00CA5E04" w:rsidRPr="009A7517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35F2E0ED" w14:textId="77777777" w:rsidR="00CA5E04" w:rsidRPr="009A7517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cs="Angsana New"/>
          <w:b w:val="0"/>
          <w:bCs w:val="0"/>
          <w:sz w:val="32"/>
          <w:szCs w:val="32"/>
          <w:cs/>
        </w:rPr>
      </w:pPr>
    </w:p>
    <w:p w14:paraId="41ABAFB3" w14:textId="63DCF917" w:rsidR="00CA5E04" w:rsidRPr="009A7517" w:rsidRDefault="00FE2CC0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cs="Angsana New"/>
          <w:b w:val="0"/>
          <w:bCs w:val="0"/>
          <w:sz w:val="30"/>
          <w:szCs w:val="30"/>
        </w:rPr>
      </w:pPr>
      <w:r w:rsidRPr="009A7517">
        <w:rPr>
          <w:rFonts w:cs="Angsana New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B636ADB" wp14:editId="7D273303">
                <wp:simplePos x="0" y="0"/>
                <wp:positionH relativeFrom="column">
                  <wp:posOffset>2840355</wp:posOffset>
                </wp:positionH>
                <wp:positionV relativeFrom="paragraph">
                  <wp:posOffset>4018280</wp:posOffset>
                </wp:positionV>
                <wp:extent cx="76835" cy="56515"/>
                <wp:effectExtent l="0" t="0" r="0" b="6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56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705634BA" id="Rectangle 2" o:spid="_x0000_s1026" style="position:absolute;margin-left:223.65pt;margin-top:316.4pt;width:6.05pt;height:4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" strokecolor="white"/>
            </w:pict>
          </mc:Fallback>
        </mc:AlternateContent>
      </w:r>
    </w:p>
    <w:p w14:paraId="72804A6E" w14:textId="77777777" w:rsidR="00CA5E04" w:rsidRPr="009A7517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b/>
          <w:bCs/>
          <w:cs/>
        </w:rPr>
        <w:sectPr w:rsidR="00CA5E04" w:rsidRPr="009A7517" w:rsidSect="00FB5E1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titlePg/>
          <w:docGrid w:linePitch="360"/>
        </w:sectPr>
      </w:pPr>
    </w:p>
    <w:p w14:paraId="18128B3D" w14:textId="77777777" w:rsidR="009E45D4" w:rsidRPr="009A7517" w:rsidRDefault="004762B0" w:rsidP="007A64D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r w:rsidRPr="009A7517">
        <w:rPr>
          <w:rFonts w:ascii="Angsana New" w:hAnsi="Angsana New"/>
          <w:bCs/>
          <w:sz w:val="30"/>
          <w:szCs w:val="30"/>
          <w:cs/>
          <w:lang w:bidi="th-TH"/>
        </w:rPr>
        <w:lastRenderedPageBreak/>
        <w:t>หมายเหตุ</w:t>
      </w:r>
      <w:r w:rsidRPr="009A7517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9A7517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</w:p>
    <w:p w14:paraId="1A746FF7" w14:textId="77777777" w:rsidR="009E45D4" w:rsidRPr="009A7517" w:rsidRDefault="009E45D4" w:rsidP="007A64D6">
      <w:pPr>
        <w:pStyle w:val="index"/>
        <w:tabs>
          <w:tab w:val="clear" w:pos="1134"/>
          <w:tab w:val="decimal" w:pos="540"/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FF8112C" w14:textId="77777777" w:rsidR="009E45D4" w:rsidRPr="009A7517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AB7B8E5" w14:textId="75A54388" w:rsidR="009E45D4" w:rsidRPr="009A7517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253D2965" w14:textId="3D8ED514" w:rsidR="009E45D4" w:rsidRPr="009A7517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นโยบายการบัญชีที่สำคัญ</w:t>
      </w:r>
    </w:p>
    <w:p w14:paraId="6523A926" w14:textId="6E3E8512" w:rsidR="009174A9" w:rsidRPr="009A7517" w:rsidRDefault="009174A9" w:rsidP="009174A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sz w:val="30"/>
          <w:szCs w:val="30"/>
          <w:lang w:bidi="th-TH"/>
        </w:rPr>
      </w:pPr>
      <w:r w:rsidRPr="009A7517">
        <w:rPr>
          <w:rFonts w:asciiTheme="majorBidi" w:hAnsiTheme="majorBidi"/>
          <w:b/>
          <w:sz w:val="30"/>
          <w:szCs w:val="30"/>
          <w:cs/>
          <w:lang w:bidi="th-TH"/>
        </w:rPr>
        <w:t>การ</w:t>
      </w:r>
      <w:r w:rsidR="00DA7B75" w:rsidRPr="009A7517">
        <w:rPr>
          <w:rFonts w:asciiTheme="majorBidi" w:hAnsiTheme="majorBidi" w:hint="cs"/>
          <w:b/>
          <w:sz w:val="30"/>
          <w:szCs w:val="30"/>
          <w:cs/>
          <w:lang w:bidi="th-TH"/>
        </w:rPr>
        <w:t>ซื้อธุรกิจ</w:t>
      </w:r>
    </w:p>
    <w:p w14:paraId="15C49E2D" w14:textId="77777777" w:rsidR="009E45D4" w:rsidRPr="009A7517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2F4F293" w14:textId="48B75234" w:rsidR="009E45D4" w:rsidRPr="009A7517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3BD96E6E" w14:textId="4D6E326A" w:rsidR="009174A9" w:rsidRPr="009A7517" w:rsidRDefault="009174A9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65EE319B" w14:textId="6DDF2515" w:rsidR="000707AD" w:rsidRPr="009A7517" w:rsidRDefault="000707AD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 w:hint="cs"/>
          <w:sz w:val="30"/>
          <w:szCs w:val="30"/>
          <w:cs/>
          <w:lang w:bidi="th-TH"/>
        </w:rPr>
        <w:t>ลูกหนี้</w:t>
      </w:r>
      <w:r w:rsidR="0053328B" w:rsidRPr="009A7517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Pr="009A751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27407D6F" w14:textId="685625D2" w:rsidR="009E45D4" w:rsidRPr="009A7517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 xml:space="preserve">สินค้าคงเหลือ </w:t>
      </w:r>
    </w:p>
    <w:p w14:paraId="7018D8DF" w14:textId="77777777" w:rsidR="009E45D4" w:rsidRPr="009A7517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0444E325" w14:textId="77777777" w:rsidR="009E45D4" w:rsidRPr="009A7517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  <w:r w:rsidR="00F011F6" w:rsidRPr="009A7517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14:paraId="61CAA6EE" w14:textId="77777777" w:rsidR="009E45D4" w:rsidRPr="009A7517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672E3E9" w14:textId="6BB89021" w:rsidR="00E533B4" w:rsidRPr="009A7517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227E383A" w14:textId="26A4F75F" w:rsidR="00072DB0" w:rsidRPr="009A7517" w:rsidRDefault="00072D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สินทรัพย์สิทธิการใช้</w:t>
      </w:r>
    </w:p>
    <w:p w14:paraId="2D8CA3C9" w14:textId="7A9D8B1E" w:rsidR="00A277B2" w:rsidRPr="009A7517" w:rsidRDefault="00A277B2" w:rsidP="00A277B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709E2740" w14:textId="77777777" w:rsidR="003C77E2" w:rsidRPr="009A7517" w:rsidRDefault="003C77E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ค่าความนิยม</w:t>
      </w:r>
    </w:p>
    <w:p w14:paraId="133C1EC2" w14:textId="77777777" w:rsidR="009E45D4" w:rsidRPr="009A7517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503BEFF4" w14:textId="51516242" w:rsidR="009E45D4" w:rsidRPr="009A7517" w:rsidRDefault="000A46C6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 w:hint="cs"/>
          <w:sz w:val="30"/>
          <w:szCs w:val="30"/>
          <w:cs/>
          <w:lang w:bidi="th-TH"/>
        </w:rPr>
        <w:t>เงินกู้ยืมและหุ้นกู้</w:t>
      </w:r>
    </w:p>
    <w:p w14:paraId="615EC8B5" w14:textId="63956ACF" w:rsidR="002C7564" w:rsidRPr="009A7517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เจ้าหนี้</w:t>
      </w:r>
      <w:r w:rsidR="0053328B" w:rsidRPr="009A7517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Pr="009A7517">
        <w:rPr>
          <w:rFonts w:ascii="Angsana New" w:hAnsi="Angsana New"/>
          <w:sz w:val="30"/>
          <w:szCs w:val="30"/>
          <w:cs/>
          <w:lang w:bidi="th-TH"/>
        </w:rPr>
        <w:t>อื่น</w:t>
      </w:r>
    </w:p>
    <w:p w14:paraId="56F7D949" w14:textId="54C4EBC4" w:rsidR="00C448E6" w:rsidRPr="009A7517" w:rsidRDefault="002C7564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3CF71924" w14:textId="2E5E1ABD" w:rsidR="00C448E6" w:rsidRPr="009A7517" w:rsidRDefault="00C448E6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 w:hint="cs"/>
          <w:sz w:val="30"/>
          <w:szCs w:val="30"/>
          <w:cs/>
          <w:lang w:bidi="th-TH"/>
        </w:rPr>
        <w:t>หุ้นทุนซื้อคืน</w:t>
      </w:r>
    </w:p>
    <w:p w14:paraId="288831F6" w14:textId="40491267" w:rsidR="009E45D4" w:rsidRPr="009A7517" w:rsidRDefault="00F11A94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 w:hint="cs"/>
          <w:sz w:val="30"/>
          <w:szCs w:val="30"/>
          <w:cs/>
          <w:lang w:bidi="th-TH"/>
        </w:rPr>
        <w:t>ส่วนเกินทุนและ</w:t>
      </w:r>
      <w:r w:rsidR="004762B0" w:rsidRPr="009A7517">
        <w:rPr>
          <w:rFonts w:ascii="Angsana New" w:hAnsi="Angsana New"/>
          <w:sz w:val="30"/>
          <w:szCs w:val="30"/>
          <w:cs/>
          <w:lang w:bidi="th-TH"/>
        </w:rPr>
        <w:t>สำรอง</w:t>
      </w:r>
    </w:p>
    <w:p w14:paraId="68169EFB" w14:textId="655116E0" w:rsidR="00C448E6" w:rsidRPr="009A7517" w:rsidRDefault="00C448E6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 w:hint="cs"/>
          <w:sz w:val="30"/>
          <w:szCs w:val="30"/>
          <w:cs/>
          <w:lang w:bidi="th-TH"/>
        </w:rPr>
        <w:t>หุ้นกู้ที่มีลักษณะคล้ายทุน</w:t>
      </w:r>
    </w:p>
    <w:p w14:paraId="0BF18269" w14:textId="7B14CD58" w:rsidR="009E45D4" w:rsidRPr="009A7517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14:paraId="014BBDFD" w14:textId="77777777" w:rsidR="00C448E6" w:rsidRPr="009A7517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51C4353A" w14:textId="77777777" w:rsidR="00C448E6" w:rsidRPr="009A7517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ต้นทุนทางการเงิน</w:t>
      </w:r>
    </w:p>
    <w:p w14:paraId="3EC73A1B" w14:textId="5372857F" w:rsidR="00C448E6" w:rsidRPr="009A7517" w:rsidRDefault="00C448E6" w:rsidP="00FE302E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7C0D0163" w14:textId="77777777" w:rsidR="00C448E6" w:rsidRPr="009A7517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19FB1C2B" w14:textId="77777777" w:rsidR="00C448E6" w:rsidRPr="009A7517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517451FF" w14:textId="6791129C" w:rsidR="00C448E6" w:rsidRPr="009A7517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767A7C33" w14:textId="77777777" w:rsidR="00C448E6" w:rsidRPr="009A7517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ภาระผูกพันกับบุคคลหรือกิจการที่ไม่เกี่ยวข้องกัน  </w:t>
      </w:r>
    </w:p>
    <w:p w14:paraId="53FBA531" w14:textId="77777777" w:rsidR="00C448E6" w:rsidRPr="009A7517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77FD1B98" w14:textId="50037AB1" w:rsidR="00C448E6" w:rsidRPr="009A7517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78C5929F" w14:textId="77777777" w:rsidR="009E45D4" w:rsidRPr="009A7517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sz w:val="28"/>
          <w:szCs w:val="28"/>
          <w:cs/>
        </w:rPr>
        <w:br w:type="page"/>
      </w:r>
      <w:r w:rsidRPr="009A7517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E96E515" w14:textId="77777777" w:rsidR="009E45D4" w:rsidRPr="009A7517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DDF3245" w14:textId="6C87DBB8" w:rsidR="009E45D4" w:rsidRPr="009A7517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  <w:r w:rsidRPr="009A7517">
        <w:rPr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8D290F" w:rsidRPr="009A7517">
        <w:rPr>
          <w:cs/>
        </w:rPr>
        <w:t xml:space="preserve"> </w:t>
      </w:r>
      <w:r w:rsidR="00482E6C" w:rsidRPr="009A7517">
        <w:t xml:space="preserve">20 </w:t>
      </w:r>
      <w:r w:rsidR="00482E6C" w:rsidRPr="009A7517">
        <w:rPr>
          <w:rFonts w:hint="cs"/>
          <w:cs/>
        </w:rPr>
        <w:t xml:space="preserve">กุมภาพันธ์ </w:t>
      </w:r>
      <w:r w:rsidR="002C11F8" w:rsidRPr="009A7517">
        <w:t>2566</w:t>
      </w:r>
    </w:p>
    <w:p w14:paraId="46983A29" w14:textId="77777777" w:rsidR="009E45D4" w:rsidRPr="009A7517" w:rsidRDefault="009E45D4" w:rsidP="00C512AC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</w:p>
    <w:p w14:paraId="58FC2078" w14:textId="77777777" w:rsidR="009E45D4" w:rsidRPr="009A7517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9A7517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14:paraId="5B7672CF" w14:textId="77777777" w:rsidR="009E45D4" w:rsidRPr="009A7517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A1F5985" w14:textId="21FC0483" w:rsidR="00FF15EA" w:rsidRPr="009A7517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cs/>
        </w:rPr>
        <w:t xml:space="preserve">บริษัท บางจาก คอร์ปอเรชั่น จำกัด (มหาชน) </w:t>
      </w:r>
      <w:r w:rsidR="00CB009D" w:rsidRPr="009A7517">
        <w:rPr>
          <w:rFonts w:hint="cs"/>
          <w:cs/>
        </w:rPr>
        <w:t>เป็น</w:t>
      </w:r>
      <w:r w:rsidRPr="009A7517">
        <w:rPr>
          <w:cs/>
        </w:rPr>
        <w:t>บริษัทจดทะเบียนจัดตั้งเป็นบริษัทมหาชนในประเทศไทย</w:t>
      </w:r>
      <w:r w:rsidR="003C58ED" w:rsidRPr="009A7517">
        <w:rPr>
          <w:cs/>
        </w:rPr>
        <w:t xml:space="preserve"> </w:t>
      </w:r>
      <w:r w:rsidRPr="009A7517">
        <w:rPr>
          <w:cs/>
        </w:rPr>
        <w:t>และ</w:t>
      </w:r>
      <w:r w:rsidR="006D0514" w:rsidRPr="009A7517">
        <w:br/>
      </w:r>
      <w:r w:rsidRPr="009A7517">
        <w:rPr>
          <w:cs/>
        </w:rPr>
        <w:t>จดทะเบียน</w:t>
      </w:r>
      <w:r w:rsidR="00385B5C" w:rsidRPr="009A7517">
        <w:rPr>
          <w:rFonts w:hint="cs"/>
          <w:cs/>
        </w:rPr>
        <w:t>กับ</w:t>
      </w:r>
      <w:r w:rsidRPr="009A7517">
        <w:rPr>
          <w:cs/>
        </w:rPr>
        <w:t>ตลาดหลักทรัพย์แห่งประเทศไทย โดยมีที่อยู่จดทะเบียน</w:t>
      </w:r>
      <w:r w:rsidR="00385B5C" w:rsidRPr="009A7517">
        <w:rPr>
          <w:rFonts w:hint="cs"/>
          <w:cs/>
        </w:rPr>
        <w:t>ของบริษัทตั้งอยู่เลขที่</w:t>
      </w:r>
    </w:p>
    <w:p w14:paraId="4FBA39DA" w14:textId="77777777" w:rsidR="000B5614" w:rsidRPr="009A7517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64A47AC" w14:textId="73C51C64" w:rsidR="00FF15EA" w:rsidRPr="009A7517" w:rsidRDefault="00FF15EA" w:rsidP="006C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1800"/>
        </w:tabs>
        <w:spacing w:line="240" w:lineRule="auto"/>
        <w:ind w:left="1890" w:hanging="1350"/>
        <w:rPr>
          <w:cs/>
        </w:rPr>
      </w:pPr>
      <w:r w:rsidRPr="009A7517">
        <w:rPr>
          <w:cs/>
        </w:rPr>
        <w:t>ส</w:t>
      </w:r>
      <w:r w:rsidR="00194167" w:rsidRPr="009A7517">
        <w:rPr>
          <w:cs/>
        </w:rPr>
        <w:t>ำนักงานใหญ่</w:t>
      </w:r>
      <w:r w:rsidR="006C5CF4" w:rsidRPr="009A7517">
        <w:t xml:space="preserve"> </w:t>
      </w:r>
      <w:r w:rsidR="00194167" w:rsidRPr="009A7517">
        <w:rPr>
          <w:cs/>
        </w:rPr>
        <w:t>:</w:t>
      </w:r>
      <w:r w:rsidR="00194167" w:rsidRPr="009A7517">
        <w:tab/>
      </w:r>
      <w:r w:rsidRPr="009A7517">
        <w:rPr>
          <w:cs/>
        </w:rPr>
        <w:t xml:space="preserve">เลขที่ </w:t>
      </w:r>
      <w:r w:rsidR="00DE3F43" w:rsidRPr="009A7517">
        <w:t>2098</w:t>
      </w:r>
      <w:r w:rsidRPr="009A7517">
        <w:rPr>
          <w:cs/>
        </w:rPr>
        <w:t xml:space="preserve"> อาคารเอ็ม ทาวเวอร์ ชั้น </w:t>
      </w:r>
      <w:r w:rsidR="00DE3F43" w:rsidRPr="009A7517">
        <w:t>8</w:t>
      </w:r>
      <w:r w:rsidRPr="009A7517">
        <w:rPr>
          <w:cs/>
        </w:rPr>
        <w:t xml:space="preserve"> ถนนสุขุมวิท แขวงพระโขนง</w:t>
      </w:r>
      <w:r w:rsidRPr="009A7517">
        <w:rPr>
          <w:rFonts w:hint="cs"/>
          <w:cs/>
        </w:rPr>
        <w:t>ใต้</w:t>
      </w:r>
      <w:r w:rsidRPr="009A7517">
        <w:rPr>
          <w:cs/>
        </w:rPr>
        <w:t xml:space="preserve"> เขตพระโขนง กรุงเทพมหานคร</w:t>
      </w:r>
    </w:p>
    <w:p w14:paraId="5AAC6567" w14:textId="77777777" w:rsidR="00FF15EA" w:rsidRPr="009A7517" w:rsidRDefault="00FF15EA" w:rsidP="006C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</w:pPr>
    </w:p>
    <w:p w14:paraId="22BB0B0B" w14:textId="7FE2E586" w:rsidR="00FF15EA" w:rsidRPr="009A7517" w:rsidRDefault="00194167" w:rsidP="006C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</w:pPr>
      <w:r w:rsidRPr="009A7517">
        <w:rPr>
          <w:cs/>
        </w:rPr>
        <w:t>โรงกลั่นน้ำมัน</w:t>
      </w:r>
      <w:r w:rsidR="006C5CF4" w:rsidRPr="009A7517">
        <w:t xml:space="preserve"> </w:t>
      </w:r>
      <w:r w:rsidRPr="009A7517">
        <w:tab/>
      </w:r>
      <w:r w:rsidRPr="009A7517">
        <w:rPr>
          <w:cs/>
        </w:rPr>
        <w:t>:</w:t>
      </w:r>
      <w:r w:rsidR="00441F59" w:rsidRPr="009A7517">
        <w:rPr>
          <w:rFonts w:hint="cs"/>
          <w:cs/>
        </w:rPr>
        <w:t xml:space="preserve"> </w:t>
      </w:r>
      <w:r w:rsidRPr="009A7517">
        <w:tab/>
      </w:r>
      <w:r w:rsidR="0030504F" w:rsidRPr="009A7517">
        <w:rPr>
          <w:cs/>
        </w:rPr>
        <w:t xml:space="preserve">เลขที่ </w:t>
      </w:r>
      <w:r w:rsidR="00DE3F43" w:rsidRPr="009A7517">
        <w:t>2</w:t>
      </w:r>
      <w:r w:rsidR="00D52C0E" w:rsidRPr="009A7517">
        <w:t>1</w:t>
      </w:r>
      <w:r w:rsidR="00DE3F43" w:rsidRPr="009A7517">
        <w:t>0</w:t>
      </w:r>
      <w:r w:rsidR="0030504F" w:rsidRPr="009A7517">
        <w:rPr>
          <w:cs/>
        </w:rPr>
        <w:t xml:space="preserve"> หมู่ </w:t>
      </w:r>
      <w:r w:rsidR="006C5CF4" w:rsidRPr="009A7517">
        <w:t>1</w:t>
      </w:r>
      <w:r w:rsidR="0030504F" w:rsidRPr="009A7517">
        <w:rPr>
          <w:cs/>
        </w:rPr>
        <w:t xml:space="preserve"> ซอยสุขุมวิท </w:t>
      </w:r>
      <w:r w:rsidR="00DE3F43" w:rsidRPr="009A7517">
        <w:t>64</w:t>
      </w:r>
      <w:r w:rsidR="00FF15EA" w:rsidRPr="009A7517">
        <w:rPr>
          <w:cs/>
        </w:rPr>
        <w:t xml:space="preserve">  ถนนสุขุมวิท แขวงพระโขนง</w:t>
      </w:r>
      <w:r w:rsidR="00FF15EA" w:rsidRPr="009A7517">
        <w:rPr>
          <w:rFonts w:hint="cs"/>
          <w:cs/>
        </w:rPr>
        <w:t>ใต้</w:t>
      </w:r>
      <w:r w:rsidR="00FF15EA" w:rsidRPr="009A7517">
        <w:rPr>
          <w:cs/>
        </w:rPr>
        <w:t xml:space="preserve"> เขตพระโขนง กรุงเทพมหานคร</w:t>
      </w:r>
      <w:r w:rsidR="00FF15EA" w:rsidRPr="009A7517">
        <w:rPr>
          <w:cs/>
        </w:rPr>
        <w:br/>
      </w:r>
    </w:p>
    <w:p w14:paraId="7CA36AAD" w14:textId="5ED7C54B" w:rsidR="00FF15EA" w:rsidRPr="009A7517" w:rsidRDefault="00FF15EA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cs/>
        </w:rPr>
        <w:t xml:space="preserve">ณ วันที่ </w:t>
      </w:r>
      <w:r w:rsidR="00DE3F43" w:rsidRPr="009A7517">
        <w:t>3</w:t>
      </w:r>
      <w:r w:rsidR="00D52C0E" w:rsidRPr="009A7517">
        <w:t>1</w:t>
      </w:r>
      <w:r w:rsidRPr="009A7517">
        <w:rPr>
          <w:cs/>
        </w:rPr>
        <w:t xml:space="preserve"> </w:t>
      </w:r>
      <w:r w:rsidR="003B15DC" w:rsidRPr="009A7517">
        <w:rPr>
          <w:rFonts w:hint="cs"/>
          <w:cs/>
        </w:rPr>
        <w:t>ธันวาคม</w:t>
      </w:r>
      <w:r w:rsidRPr="009A7517">
        <w:rPr>
          <w:cs/>
        </w:rPr>
        <w:t xml:space="preserve"> </w:t>
      </w:r>
      <w:r w:rsidR="00DE3F43" w:rsidRPr="009A7517">
        <w:t>256</w:t>
      </w:r>
      <w:r w:rsidR="002C11F8" w:rsidRPr="009A7517">
        <w:t>5</w:t>
      </w:r>
      <w:r w:rsidRPr="009A7517">
        <w:rPr>
          <w:cs/>
        </w:rPr>
        <w:t xml:space="preserve"> ผู้ถือหุ้นรายใหญ่ของบริษัทได้แก่ กองทุนรวมวายุภักษ์ หนึ่ง และ สำนักงานประกันสังคม ซึ่งถือหุ้น</w:t>
      </w:r>
      <w:r w:rsidR="00025941" w:rsidRPr="009A7517">
        <w:rPr>
          <w:cs/>
        </w:rPr>
        <w:t xml:space="preserve">ร้อยละ </w:t>
      </w:r>
      <w:r w:rsidR="004568F6" w:rsidRPr="009A7517">
        <w:t>19.84</w:t>
      </w:r>
      <w:r w:rsidR="0030504F" w:rsidRPr="009A7517">
        <w:rPr>
          <w:color w:val="000000"/>
          <w:cs/>
        </w:rPr>
        <w:t xml:space="preserve"> </w:t>
      </w:r>
      <w:r w:rsidRPr="009A7517">
        <w:rPr>
          <w:cs/>
        </w:rPr>
        <w:t>และ</w:t>
      </w:r>
      <w:r w:rsidRPr="009A7517">
        <w:rPr>
          <w:rFonts w:hint="cs"/>
          <w:cs/>
        </w:rPr>
        <w:t>ร้อยละ</w:t>
      </w:r>
      <w:r w:rsidRPr="009A7517">
        <w:rPr>
          <w:cs/>
        </w:rPr>
        <w:t xml:space="preserve"> </w:t>
      </w:r>
      <w:r w:rsidR="004568F6" w:rsidRPr="009A7517">
        <w:t>14.40</w:t>
      </w:r>
      <w:r w:rsidR="00025941" w:rsidRPr="009A7517">
        <w:rPr>
          <w:color w:val="000000"/>
          <w:cs/>
        </w:rPr>
        <w:t xml:space="preserve"> </w:t>
      </w:r>
      <w:r w:rsidRPr="009A7517">
        <w:rPr>
          <w:cs/>
        </w:rPr>
        <w:t>ของทุนที่ออกและชำระแล้ว</w:t>
      </w:r>
      <w:r w:rsidRPr="009A7517">
        <w:rPr>
          <w:rFonts w:hint="cs"/>
          <w:cs/>
        </w:rPr>
        <w:t>ตามลำดับ</w:t>
      </w:r>
      <w:r w:rsidRPr="009A7517">
        <w:rPr>
          <w:cs/>
        </w:rPr>
        <w:t xml:space="preserve"> </w:t>
      </w:r>
      <w:r w:rsidRPr="009A7517">
        <w:rPr>
          <w:i/>
          <w:iCs/>
          <w:cs/>
        </w:rPr>
        <w:t>(</w:t>
      </w:r>
      <w:r w:rsidR="00DE3F43" w:rsidRPr="009A7517">
        <w:rPr>
          <w:i/>
          <w:iCs/>
        </w:rPr>
        <w:t>256</w:t>
      </w:r>
      <w:r w:rsidR="002C11F8" w:rsidRPr="009A7517">
        <w:rPr>
          <w:i/>
          <w:iCs/>
        </w:rPr>
        <w:t>4</w:t>
      </w:r>
      <w:r w:rsidRPr="009A7517">
        <w:rPr>
          <w:i/>
          <w:iCs/>
          <w:cs/>
        </w:rPr>
        <w:t xml:space="preserve"> : </w:t>
      </w:r>
      <w:r w:rsidRPr="009A7517">
        <w:rPr>
          <w:rFonts w:hint="cs"/>
          <w:i/>
          <w:iCs/>
          <w:cs/>
        </w:rPr>
        <w:t xml:space="preserve">ร้อยละ </w:t>
      </w:r>
      <w:r w:rsidR="002C11F8" w:rsidRPr="009A7517">
        <w:rPr>
          <w:i/>
          <w:iCs/>
        </w:rPr>
        <w:t>19.84</w:t>
      </w:r>
      <w:r w:rsidRPr="009A7517">
        <w:rPr>
          <w:rFonts w:hint="cs"/>
          <w:i/>
          <w:iCs/>
          <w:cs/>
        </w:rPr>
        <w:t xml:space="preserve"> และ ร้อยละ </w:t>
      </w:r>
      <w:r w:rsidR="00D52C0E" w:rsidRPr="009A7517">
        <w:rPr>
          <w:i/>
          <w:iCs/>
        </w:rPr>
        <w:t>1</w:t>
      </w:r>
      <w:r w:rsidR="00DE3F43" w:rsidRPr="009A7517">
        <w:rPr>
          <w:i/>
          <w:iCs/>
        </w:rPr>
        <w:t>4</w:t>
      </w:r>
      <w:r w:rsidR="00C216BF" w:rsidRPr="009A7517">
        <w:rPr>
          <w:i/>
          <w:iCs/>
          <w:cs/>
        </w:rPr>
        <w:t>.</w:t>
      </w:r>
      <w:r w:rsidR="009174A9" w:rsidRPr="009A7517">
        <w:rPr>
          <w:i/>
          <w:iCs/>
        </w:rPr>
        <w:t>40</w:t>
      </w:r>
      <w:r w:rsidRPr="009A7517">
        <w:rPr>
          <w:i/>
          <w:iCs/>
          <w:cs/>
        </w:rPr>
        <w:t xml:space="preserve"> </w:t>
      </w:r>
      <w:r w:rsidRPr="009A7517">
        <w:rPr>
          <w:rFonts w:hint="cs"/>
          <w:i/>
          <w:iCs/>
          <w:cs/>
        </w:rPr>
        <w:t>ตามลำดับ)</w:t>
      </w:r>
      <w:r w:rsidRPr="009A7517">
        <w:rPr>
          <w:rFonts w:hint="cs"/>
          <w:cs/>
        </w:rPr>
        <w:t xml:space="preserve"> </w:t>
      </w:r>
    </w:p>
    <w:p w14:paraId="24406C34" w14:textId="77777777" w:rsidR="009E45D4" w:rsidRPr="009A7517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5683DC62" w14:textId="1FF9B0C2" w:rsidR="00B1391E" w:rsidRPr="009A7517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และการจำหน่ายผ่านผู้ค้าน้ำมันรายใหญ่ รายเล็ก และลูกค้ารายย่อยทั่วไป การผลิตและจำหน่ายพลังงานไฟฟ้าจากเซลล์แสงอาทิตย์ การลงทุนในธุรกิจพลังงานทางเลือก การผลิตและจำหน่ายผลิตภัณฑ์</w:t>
      </w:r>
      <w:r w:rsidR="00725E39" w:rsidRPr="009A7517">
        <w:t xml:space="preserve"> </w:t>
      </w:r>
      <w:r w:rsidRPr="009A7517">
        <w:rPr>
          <w:cs/>
        </w:rPr>
        <w:t>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1BAA7F1C" w14:textId="77777777" w:rsidR="000B5614" w:rsidRPr="009A7517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27EB0CCE" w14:textId="4E4C9F1A" w:rsidR="004679C0" w:rsidRPr="009A7517" w:rsidRDefault="00B1391E" w:rsidP="00B31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</w:rPr>
      </w:pPr>
      <w:r w:rsidRPr="009A7517">
        <w:rPr>
          <w:rFonts w:hint="cs"/>
          <w:cs/>
        </w:rPr>
        <w:t>ราย</w:t>
      </w:r>
      <w:r w:rsidR="0030504F" w:rsidRPr="009A7517">
        <w:rPr>
          <w:rFonts w:hint="cs"/>
          <w:cs/>
        </w:rPr>
        <w:t xml:space="preserve">ละเอียดของบริษัทย่อย ณ วันที่ </w:t>
      </w:r>
      <w:r w:rsidR="00DE3F43" w:rsidRPr="009A7517">
        <w:t>3</w:t>
      </w:r>
      <w:r w:rsidR="00D52C0E" w:rsidRPr="009A7517">
        <w:t>1</w:t>
      </w:r>
      <w:r w:rsidRPr="009A7517">
        <w:rPr>
          <w:rFonts w:hint="cs"/>
          <w:cs/>
        </w:rPr>
        <w:t xml:space="preserve"> ธันวาคม </w:t>
      </w:r>
      <w:r w:rsidR="00DE3F43" w:rsidRPr="009A7517">
        <w:t>256</w:t>
      </w:r>
      <w:r w:rsidR="002C11F8" w:rsidRPr="009A7517">
        <w:t>5</w:t>
      </w:r>
      <w:r w:rsidR="00EA6D28" w:rsidRPr="009A7517">
        <w:rPr>
          <w:rFonts w:hint="cs"/>
          <w:cs/>
        </w:rPr>
        <w:t xml:space="preserve"> และ </w:t>
      </w:r>
      <w:r w:rsidR="00DE3F43" w:rsidRPr="009A7517">
        <w:t>256</w:t>
      </w:r>
      <w:r w:rsidR="002C11F8" w:rsidRPr="009A7517">
        <w:t>4</w:t>
      </w:r>
      <w:r w:rsidR="00C216BF" w:rsidRPr="009A7517">
        <w:rPr>
          <w:cs/>
        </w:rPr>
        <w:t xml:space="preserve"> </w:t>
      </w:r>
      <w:r w:rsidRPr="009A7517">
        <w:rPr>
          <w:rFonts w:hint="cs"/>
          <w:cs/>
        </w:rPr>
        <w:t>ได้เปิดเผยไว้ในหมายเหตุข้อ</w:t>
      </w:r>
      <w:r w:rsidR="00441F59" w:rsidRPr="009A7517">
        <w:rPr>
          <w:rFonts w:hint="cs"/>
          <w:cs/>
        </w:rPr>
        <w:t xml:space="preserve"> </w:t>
      </w:r>
      <w:r w:rsidR="00D408FF" w:rsidRPr="009A7517">
        <w:t>5</w:t>
      </w:r>
      <w:r w:rsidR="00441F59" w:rsidRPr="009A7517">
        <w:rPr>
          <w:cs/>
        </w:rPr>
        <w:t xml:space="preserve"> </w:t>
      </w:r>
      <w:r w:rsidR="00441F59" w:rsidRPr="009A7517">
        <w:rPr>
          <w:rFonts w:hint="cs"/>
          <w:cs/>
        </w:rPr>
        <w:t>และ</w:t>
      </w:r>
      <w:r w:rsidRPr="009A7517">
        <w:rPr>
          <w:rFonts w:hint="cs"/>
          <w:cs/>
        </w:rPr>
        <w:t xml:space="preserve"> </w:t>
      </w:r>
      <w:r w:rsidR="00D52C0E" w:rsidRPr="009A7517">
        <w:t>1</w:t>
      </w:r>
      <w:r w:rsidR="00D408FF" w:rsidRPr="009A7517">
        <w:t>0</w:t>
      </w:r>
    </w:p>
    <w:p w14:paraId="64B51824" w14:textId="77777777" w:rsidR="00B31EE5" w:rsidRPr="009A7517" w:rsidRDefault="00B31EE5" w:rsidP="00B31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4D298B7E" w14:textId="7FD84C10" w:rsidR="00AB0686" w:rsidRPr="009A7517" w:rsidRDefault="00AB0686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/>
          <w:b/>
          <w:bCs/>
          <w:sz w:val="30"/>
          <w:szCs w:val="30"/>
          <w:cs/>
          <w:lang w:bidi="th-TH"/>
        </w:rPr>
        <w:t>เกณฑ์การจัดทำงบการเงิน</w:t>
      </w:r>
    </w:p>
    <w:p w14:paraId="4DD9391D" w14:textId="77777777" w:rsidR="0036548A" w:rsidRPr="009A7517" w:rsidRDefault="0036548A" w:rsidP="00C512AC">
      <w:pPr>
        <w:tabs>
          <w:tab w:val="decimal" w:pos="540"/>
        </w:tabs>
        <w:ind w:left="540"/>
      </w:pPr>
    </w:p>
    <w:p w14:paraId="3D43B598" w14:textId="2986C825" w:rsidR="00D77667" w:rsidRPr="009A7517" w:rsidRDefault="009174A9" w:rsidP="009174A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7517">
        <w:rPr>
          <w:rFonts w:ascii="Angsana New" w:hAnsi="Angsana New"/>
          <w:sz w:val="30"/>
          <w:szCs w:val="30"/>
          <w:cs/>
          <w:lang w:val="en-US" w:bidi="th-TH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552A9" w:rsidRPr="009A7517">
        <w:rPr>
          <w:rFonts w:ascii="Angsana New" w:hAnsi="Angsana New"/>
          <w:sz w:val="30"/>
          <w:szCs w:val="30"/>
          <w:lang w:val="en-US" w:bidi="th-TH"/>
        </w:rPr>
        <w:t xml:space="preserve">       </w:t>
      </w:r>
      <w:r w:rsidRPr="009A7517">
        <w:rPr>
          <w:rFonts w:ascii="Angsana New" w:hAnsi="Angsana New"/>
          <w:sz w:val="30"/>
          <w:szCs w:val="30"/>
          <w:cs/>
          <w:lang w:val="en-US" w:bidi="th-TH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</w:t>
      </w:r>
    </w:p>
    <w:p w14:paraId="26652079" w14:textId="78A2658B" w:rsidR="009174A9" w:rsidRPr="009A7517" w:rsidRDefault="009174A9" w:rsidP="00D7766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</w:pPr>
    </w:p>
    <w:p w14:paraId="091E8A7F" w14:textId="3F1AA6A6" w:rsidR="009174A9" w:rsidRPr="009A7517" w:rsidRDefault="009174A9" w:rsidP="009174A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7517">
        <w:rPr>
          <w:rFonts w:ascii="Angsana New" w:hAnsi="Angsana New"/>
          <w:sz w:val="30"/>
          <w:szCs w:val="30"/>
          <w:cs/>
          <w:lang w:val="en-US" w:bidi="th-TH"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9A751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9A7517">
        <w:rPr>
          <w:rFonts w:ascii="Angsana New" w:hAnsi="Angsana New"/>
          <w:sz w:val="30"/>
          <w:szCs w:val="30"/>
          <w:cs/>
          <w:lang w:val="en-US" w:bidi="th-TH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9A751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9A7517">
        <w:rPr>
          <w:rFonts w:ascii="Angsana New" w:hAnsi="Angsana New"/>
          <w:sz w:val="30"/>
          <w:szCs w:val="30"/>
          <w:cs/>
          <w:lang w:val="en-US" w:bidi="th-TH"/>
        </w:rPr>
        <w:t>การปรับประมาณการทางบัญชีจะบันทึกโดยวิธีเปลี่ยนทันทีเป็นต้นไป</w:t>
      </w:r>
    </w:p>
    <w:p w14:paraId="7C77F33C" w14:textId="77777777" w:rsidR="00673FF6" w:rsidRPr="009A7517" w:rsidRDefault="00673FF6" w:rsidP="009174A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7C979CE" w14:textId="264524FC" w:rsidR="004568F6" w:rsidRPr="009A7517" w:rsidRDefault="004568F6" w:rsidP="00456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 xml:space="preserve">ตั้งแต่วันที่ </w:t>
      </w:r>
      <w:r w:rsidRPr="009A7517">
        <w:rPr>
          <w:rFonts w:hint="cs"/>
        </w:rPr>
        <w:t xml:space="preserve">1 </w:t>
      </w:r>
      <w:r w:rsidRPr="009A7517">
        <w:rPr>
          <w:rFonts w:hint="cs"/>
          <w:cs/>
        </w:rPr>
        <w:t xml:space="preserve">มกราคม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กลุ่มบริษัทนำมาตรฐานการรายงานทางการเงิน ฉบับที่ </w:t>
      </w:r>
      <w:r w:rsidRPr="009A7517">
        <w:rPr>
          <w:rFonts w:hint="cs"/>
        </w:rPr>
        <w:t>9</w:t>
      </w:r>
      <w:r w:rsidRPr="009A7517">
        <w:rPr>
          <w:rFonts w:hint="cs"/>
          <w:cs/>
        </w:rPr>
        <w:t xml:space="preserve"> เรื่อง </w:t>
      </w:r>
      <w:r w:rsidRPr="009A7517">
        <w:rPr>
          <w:rFonts w:hint="cs"/>
          <w:i/>
          <w:iCs/>
          <w:cs/>
        </w:rPr>
        <w:t>เครื่องมือทางการเงิน</w:t>
      </w:r>
      <w:r w:rsidRPr="009A7517">
        <w:rPr>
          <w:rFonts w:hint="cs"/>
          <w:cs/>
        </w:rPr>
        <w:t xml:space="preserve">และมาตรฐานการรายงานทางการเงิน ฉบับที่ </w:t>
      </w:r>
      <w:r w:rsidRPr="009A7517">
        <w:rPr>
          <w:rFonts w:hint="cs"/>
        </w:rPr>
        <w:t>7</w:t>
      </w:r>
      <w:r w:rsidRPr="009A7517">
        <w:rPr>
          <w:rFonts w:hint="cs"/>
          <w:cs/>
        </w:rPr>
        <w:t xml:space="preserve"> เรื่อง </w:t>
      </w:r>
      <w:r w:rsidRPr="009A7517">
        <w:rPr>
          <w:rFonts w:hint="cs"/>
          <w:i/>
          <w:iCs/>
          <w:cs/>
        </w:rPr>
        <w:t>การเปิดเผยข้อมูลเครื่องมือทางการเงิน</w:t>
      </w:r>
      <w:r w:rsidRPr="009A7517">
        <w:rPr>
          <w:rFonts w:hint="cs"/>
          <w:cs/>
        </w:rPr>
        <w:t xml:space="preserve"> ซึ่งมีการปรับปรุงเรื่อง</w:t>
      </w:r>
      <w:r w:rsidR="00725E39" w:rsidRPr="009A7517">
        <w:rPr>
          <w:rFonts w:hint="cs"/>
        </w:rPr>
        <w:t xml:space="preserve"> </w:t>
      </w:r>
      <w:r w:rsidRPr="009A7517">
        <w:rPr>
          <w:rFonts w:hint="cs"/>
          <w:cs/>
        </w:rPr>
        <w:t xml:space="preserve">การปฏิรูปอัตราดอกเบี้ยอ้างอิงระยะที่ </w:t>
      </w:r>
      <w:r w:rsidRPr="009A7517">
        <w:rPr>
          <w:rFonts w:hint="cs"/>
        </w:rPr>
        <w:t>2</w:t>
      </w:r>
      <w:r w:rsidRPr="009A7517">
        <w:rPr>
          <w:rFonts w:hint="cs"/>
          <w:cs/>
        </w:rPr>
        <w:t xml:space="preserve"> </w:t>
      </w:r>
      <w:r w:rsidRPr="009A7517">
        <w:rPr>
          <w:rFonts w:hint="cs"/>
        </w:rPr>
        <w:t>(</w:t>
      </w:r>
      <w:r w:rsidRPr="009A7517">
        <w:rPr>
          <w:rFonts w:hint="cs"/>
          <w:cs/>
        </w:rPr>
        <w:t xml:space="preserve">การปฏิรูปอัตราดอกเบี้ยระยะที่ </w:t>
      </w:r>
      <w:r w:rsidRPr="009A7517">
        <w:rPr>
          <w:rFonts w:hint="cs"/>
        </w:rPr>
        <w:t>2)</w:t>
      </w:r>
      <w:r w:rsidRPr="009A7517">
        <w:rPr>
          <w:rFonts w:hint="cs"/>
          <w:cs/>
        </w:rPr>
        <w:t xml:space="preserve"> มาถือปฏิบัติ</w:t>
      </w:r>
      <w:r w:rsidR="00F057BE" w:rsidRPr="009A7517">
        <w:rPr>
          <w:rFonts w:hint="cs"/>
        </w:rPr>
        <w:t xml:space="preserve"> </w:t>
      </w:r>
      <w:r w:rsidR="00F057BE" w:rsidRPr="009A7517">
        <w:rPr>
          <w:rFonts w:hint="cs"/>
          <w:cs/>
        </w:rPr>
        <w:t xml:space="preserve">รายละเอียดเกี่ยวกับนโยบายการบัญชีเปิดเผยไว้ในในหมายเหตุข้อ </w:t>
      </w:r>
      <w:r w:rsidR="009761E1" w:rsidRPr="009A7517">
        <w:t>3</w:t>
      </w:r>
      <w:r w:rsidR="00F057BE" w:rsidRPr="009A7517">
        <w:rPr>
          <w:rFonts w:hint="cs"/>
        </w:rPr>
        <w:t>(</w:t>
      </w:r>
      <w:r w:rsidR="00F057BE" w:rsidRPr="009A7517">
        <w:rPr>
          <w:rFonts w:hint="cs"/>
          <w:cs/>
        </w:rPr>
        <w:t>ง</w:t>
      </w:r>
      <w:r w:rsidR="00F057BE" w:rsidRPr="009A7517">
        <w:rPr>
          <w:rFonts w:hint="cs"/>
        </w:rPr>
        <w:t>)</w:t>
      </w:r>
    </w:p>
    <w:p w14:paraId="070168D4" w14:textId="77777777" w:rsidR="00F057BE" w:rsidRPr="009A7517" w:rsidRDefault="00F057BE" w:rsidP="00F0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36AD3C40" w14:textId="67D8AAB1" w:rsidR="004568F6" w:rsidRPr="009A7517" w:rsidRDefault="004568F6" w:rsidP="00456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 xml:space="preserve">การปฏิรูปอัตราดอกเบี้ยระยะที่ </w:t>
      </w:r>
      <w:r w:rsidRPr="009A7517">
        <w:rPr>
          <w:rFonts w:hint="cs"/>
        </w:rPr>
        <w:t>2</w:t>
      </w:r>
      <w:r w:rsidRPr="009A7517">
        <w:rPr>
          <w:rFonts w:hint="cs"/>
          <w:cs/>
        </w:rPr>
        <w:t xml:space="preserve"> 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 w:rsidRPr="009A7517">
        <w:rPr>
          <w:rFonts w:hint="cs"/>
        </w:rPr>
        <w:t>2</w:t>
      </w:r>
      <w:r w:rsidRPr="009A7517">
        <w:rPr>
          <w:rFonts w:hint="cs"/>
          <w:cs/>
        </w:rPr>
        <w:t xml:space="preserve"> ให้ข้อผ่อนปรนในทางปฏิบัติโดยถือว่าการเปลี่ยนแปลงเงื่อนไขของสินทรัพย์หรือ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</w:p>
    <w:p w14:paraId="2EED29E9" w14:textId="77777777" w:rsidR="004568F6" w:rsidRPr="009A7517" w:rsidRDefault="004568F6" w:rsidP="00456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B6D8E22" w14:textId="77777777" w:rsidR="004568F6" w:rsidRPr="009A7517" w:rsidRDefault="004568F6" w:rsidP="00456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นอกจากนี้ การบัญชีป้องกันความเสี่ยงจะไม่ถูกยกเลิกเพราะการนำอัตราดอกเบี้ยอ้างอิงอื่นมาเปลี่ยนแทน โดยความสัมพันธ์ในการป้องกันความเสี่ยง (และเอกสารที่เกี่ยวข้อง) จะต้องถูกปรับปรุงแทนเพื่อให้สะท้อนการเปลี่ยนแปลงของรายการที่มีการป้องกันความเสี่ยง เครื่องมือที่ใช้ในการป้องกันความเสี่ยงและความเสี่ยงที่ป้องกัน</w:t>
      </w:r>
    </w:p>
    <w:p w14:paraId="14F29AED" w14:textId="31B96AA8" w:rsidR="004568F6" w:rsidRPr="009A7517" w:rsidRDefault="004568F6" w:rsidP="00456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FF600A8" w14:textId="77777777" w:rsidR="00764B42" w:rsidRPr="009A7517" w:rsidRDefault="00764B42" w:rsidP="0076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Pr="009A7517">
        <w:t xml:space="preserve">1 </w:t>
      </w:r>
      <w:r w:rsidRPr="009A7517">
        <w:rPr>
          <w:rFonts w:hint="cs"/>
          <w:cs/>
        </w:rPr>
        <w:t xml:space="preserve">มกราคม </w:t>
      </w:r>
      <w:r w:rsidRPr="009A7517">
        <w:t>2566</w:t>
      </w:r>
      <w:r w:rsidRPr="009A7517">
        <w:rPr>
          <w:rFonts w:hint="cs"/>
          <w:cs/>
        </w:rPr>
        <w:t xml:space="preserve"> เป็นต้นไป</w:t>
      </w:r>
      <w:r w:rsidRPr="009A7517">
        <w:rPr>
          <w:cs/>
        </w:rPr>
        <w:t xml:space="preserve">มาถือปฏิบัติในการจัดทำงบการเงินนี้ </w:t>
      </w:r>
      <w:r w:rsidRPr="009A7517">
        <w:rPr>
          <w:rFonts w:hint="cs"/>
          <w:cs/>
        </w:rPr>
        <w:t xml:space="preserve">        </w:t>
      </w:r>
      <w:r w:rsidRPr="009A7517">
        <w:rPr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เห็นว่าไม่มีผลกระทบที่มีสาระสำคัญต่องบการเงินในงวดที่ถือปฏิบัติ</w:t>
      </w:r>
    </w:p>
    <w:p w14:paraId="7811DA70" w14:textId="77777777" w:rsidR="00764B42" w:rsidRPr="009A7517" w:rsidRDefault="00764B42" w:rsidP="00456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D8D09C1" w14:textId="5431915E" w:rsidR="00015D9B" w:rsidRPr="009A7517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/>
          <w:b/>
          <w:bCs/>
          <w:sz w:val="30"/>
          <w:szCs w:val="30"/>
          <w:cs/>
          <w:lang w:bidi="th-TH"/>
        </w:rPr>
        <w:t>นโยบายการบัญชีที่สำคัญ</w:t>
      </w:r>
    </w:p>
    <w:p w14:paraId="0CA2B365" w14:textId="58C8EE8D" w:rsidR="00605618" w:rsidRPr="009A7517" w:rsidRDefault="00605618" w:rsidP="00933D6B">
      <w:pPr>
        <w:ind w:left="540"/>
      </w:pPr>
    </w:p>
    <w:p w14:paraId="2F746E4A" w14:textId="755DED05" w:rsidR="00605618" w:rsidRPr="009A7517" w:rsidRDefault="00605618" w:rsidP="0060561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9A7517">
        <w:rPr>
          <w:rFonts w:ascii="Angsana New" w:hAnsi="Angsana New"/>
          <w:sz w:val="30"/>
          <w:szCs w:val="30"/>
          <w:cs/>
          <w:lang w:val="en-US" w:bidi="th-TH"/>
        </w:rPr>
        <w:t>นโยบายการบัญชีที่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นำเสนอดังต่อไปนี้</w:t>
      </w:r>
      <w:r w:rsidRPr="009A7517">
        <w:rPr>
          <w:rFonts w:ascii="Angsana New" w:hAnsi="Angsana New"/>
          <w:sz w:val="30"/>
          <w:szCs w:val="30"/>
          <w:cs/>
          <w:lang w:val="en-US" w:bidi="th-TH"/>
        </w:rPr>
        <w:t>ได้ถือปฏิบัติโดยสม่ำเสมอสำหรับงบการเงินทุกรอบระยะเวลาที่รายงาน</w:t>
      </w:r>
    </w:p>
    <w:p w14:paraId="46BBEAE2" w14:textId="77777777" w:rsidR="00015D9B" w:rsidRPr="009A7517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D2230F9" w14:textId="77777777" w:rsidR="00764B42" w:rsidRPr="009A7517" w:rsidRDefault="0076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9A7517">
        <w:rPr>
          <w:i/>
          <w:iCs/>
          <w:cs/>
        </w:rPr>
        <w:br w:type="page"/>
      </w:r>
    </w:p>
    <w:p w14:paraId="13EDFB96" w14:textId="77F7165F" w:rsidR="00015D9B" w:rsidRPr="009A7517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9A7517">
        <w:rPr>
          <w:i/>
          <w:iCs/>
          <w:sz w:val="30"/>
          <w:szCs w:val="30"/>
          <w:cs/>
        </w:rPr>
        <w:lastRenderedPageBreak/>
        <w:t>เกณฑ์ในการจัดทำงบการเงินรวม</w:t>
      </w:r>
    </w:p>
    <w:p w14:paraId="2BD959F9" w14:textId="77777777" w:rsidR="00015D9B" w:rsidRPr="009A7517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C5D6CF0" w14:textId="77777777" w:rsidR="00015D9B" w:rsidRPr="009A7517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9A7517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</w:t>
      </w:r>
      <w:r w:rsidR="00DF6D3F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140BB0" w:rsidRPr="009A7517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1A283ABF" w14:textId="03BDA10B" w:rsidR="009761E1" w:rsidRPr="009A7517" w:rsidRDefault="00976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3A241F84" w14:textId="67288FF9" w:rsidR="00211FDA" w:rsidRPr="009A7517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9A7517">
        <w:rPr>
          <w:rFonts w:ascii="Angsana New" w:hAnsi="Angsana New"/>
          <w:sz w:val="30"/>
          <w:szCs w:val="30"/>
        </w:rPr>
        <w:br/>
      </w:r>
      <w:r w:rsidRPr="009A7517">
        <w:rPr>
          <w:rFonts w:ascii="Angsana New" w:hAnsi="Angsana New"/>
          <w:sz w:val="30"/>
          <w:szCs w:val="30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629E245A" w14:textId="20A1ECBA" w:rsidR="00211FDA" w:rsidRPr="009A7517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1CD798D" w14:textId="77777777" w:rsidR="00211FDA" w:rsidRPr="009A7517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9A7517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9A7517">
        <w:rPr>
          <w:rFonts w:ascii="Angsana New" w:hAnsi="Angsana New"/>
          <w:sz w:val="30"/>
          <w:szCs w:val="30"/>
        </w:rPr>
        <w:t xml:space="preserve"> </w:t>
      </w:r>
      <w:r w:rsidRPr="009A7517">
        <w:rPr>
          <w:rFonts w:asciiTheme="majorBidi" w:eastAsia="Calibri" w:hAnsiTheme="majorBidi" w:cstheme="majorBidi"/>
          <w:sz w:val="30"/>
          <w:szCs w:val="30"/>
          <w:cs/>
        </w:rPr>
        <w:t>เมื่อมี</w:t>
      </w:r>
      <w:r w:rsidRPr="009A7517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9A7517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</w:t>
      </w:r>
      <w:r w:rsidRPr="009A7517">
        <w:rPr>
          <w:rFonts w:asciiTheme="majorBidi" w:hAnsiTheme="majorBidi" w:cstheme="majorBidi"/>
          <w:sz w:val="30"/>
          <w:szCs w:val="30"/>
          <w:cs/>
        </w:rPr>
        <w:t>เป็นส่วนเกิน</w:t>
      </w:r>
      <w:r w:rsidRPr="009A7517">
        <w:rPr>
          <w:rFonts w:asciiTheme="majorBidi" w:hAnsiTheme="majorBidi" w:cstheme="majorBidi"/>
          <w:sz w:val="30"/>
          <w:szCs w:val="30"/>
        </w:rPr>
        <w:t>/</w:t>
      </w:r>
      <w:r w:rsidRPr="009A7517">
        <w:rPr>
          <w:rFonts w:asciiTheme="majorBidi" w:hAnsiTheme="majorBidi" w:cstheme="majorBidi"/>
          <w:sz w:val="30"/>
          <w:szCs w:val="30"/>
          <w:cs/>
        </w:rPr>
        <w:t>ส่วนต่ำกว่าทุนอื่น</w:t>
      </w:r>
      <w:r w:rsidRPr="009A7517">
        <w:rPr>
          <w:rFonts w:ascii="Angsana New" w:hAnsi="Angsana New"/>
          <w:sz w:val="30"/>
          <w:szCs w:val="30"/>
          <w:cs/>
        </w:rPr>
        <w:t>ในส่วนของเจ้าของ</w:t>
      </w:r>
    </w:p>
    <w:p w14:paraId="7F036F30" w14:textId="7E4B792E" w:rsidR="00211FDA" w:rsidRPr="009A7517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CB664E5" w14:textId="23C1463E" w:rsidR="00211FDA" w:rsidRPr="009A7517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CD0C64" w:rsidRPr="009A7517">
        <w:rPr>
          <w:rFonts w:ascii="Angsana New" w:hAnsi="Angsana New"/>
          <w:sz w:val="30"/>
          <w:szCs w:val="30"/>
        </w:rPr>
        <w:t xml:space="preserve"> </w:t>
      </w:r>
      <w:r w:rsidRPr="009A7517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9A7517">
        <w:rPr>
          <w:rFonts w:ascii="Angsana New" w:hAnsi="Angsana New" w:hint="cs"/>
          <w:sz w:val="30"/>
          <w:szCs w:val="30"/>
          <w:cs/>
        </w:rPr>
        <w:t>ผล</w:t>
      </w:r>
      <w:r w:rsidRPr="009A7517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074D259" w14:textId="02041456" w:rsidR="00211FDA" w:rsidRPr="009A7517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405D2A3" w14:textId="77777777" w:rsidR="00211FDA" w:rsidRPr="009A7517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7278F61" w14:textId="77777777" w:rsidR="009703D1" w:rsidRPr="009A7517" w:rsidRDefault="009703D1" w:rsidP="0060561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4DBFF71" w14:textId="2F0969AB" w:rsidR="00211FDA" w:rsidRPr="009A7517" w:rsidRDefault="00CD0C64" w:rsidP="0060561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กลุ่มบริษัทรับรู้เงินลงทุน</w:t>
      </w:r>
      <w:r w:rsidR="00211FDA" w:rsidRPr="009A7517">
        <w:rPr>
          <w:rFonts w:ascii="Angsana New" w:hAnsi="Angsana New"/>
          <w:sz w:val="30"/>
          <w:szCs w:val="30"/>
          <w:cs/>
        </w:rPr>
        <w:t>ในบริษัทร่วมและการร่วมค้า</w:t>
      </w:r>
      <w:r w:rsidRPr="009A7517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211FDA" w:rsidRPr="009A7517">
        <w:rPr>
          <w:rFonts w:ascii="Angsana New" w:hAnsi="Angsana New" w:hint="cs"/>
          <w:sz w:val="30"/>
          <w:szCs w:val="30"/>
          <w:cs/>
        </w:rPr>
        <w:t>ด้วย</w:t>
      </w:r>
      <w:r w:rsidR="00211FDA" w:rsidRPr="009A7517">
        <w:rPr>
          <w:rFonts w:ascii="Angsana New" w:hAnsi="Angsana New"/>
          <w:sz w:val="30"/>
          <w:szCs w:val="30"/>
          <w:cs/>
        </w:rPr>
        <w:t>วิธีส่วนได้เสีย โดยรับรู้รายการเมื่อเริ่มแรกด้วยราคาทุน</w:t>
      </w:r>
      <w:r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="00211FDA" w:rsidRPr="009A7517">
        <w:rPr>
          <w:rFonts w:ascii="Angsana New" w:hAnsi="Angsana New"/>
          <w:sz w:val="30"/>
          <w:szCs w:val="30"/>
          <w:cs/>
        </w:rPr>
        <w:t xml:space="preserve">ซึ่งรวมถึงต้นทุนการทำรายการ ภายหลังการรับรู้รายการเริ่มแรก </w:t>
      </w:r>
      <w:r w:rsidR="00211FDA" w:rsidRPr="009A7517">
        <w:rPr>
          <w:rFonts w:ascii="Angsana New" w:hAnsi="Angsana New" w:hint="cs"/>
          <w:sz w:val="30"/>
          <w:szCs w:val="30"/>
          <w:cs/>
        </w:rPr>
        <w:t xml:space="preserve">เงินปันผลรับ </w:t>
      </w:r>
      <w:r w:rsidR="00211FDA" w:rsidRPr="009A7517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="00211FDA" w:rsidRPr="009A7517">
        <w:rPr>
          <w:rFonts w:ascii="Angsana New" w:hAnsi="Angsana New"/>
          <w:sz w:val="30"/>
          <w:szCs w:val="30"/>
          <w:cs/>
        </w:rPr>
        <w:t>จะถูกบันทึกในงบการเงินรวมจนถึงวันที่ความมีอิทธิพลอย่างมีนัยสำคัญ หรือการควบคุมร่วม</w:t>
      </w:r>
      <w:r w:rsidRPr="009A7517">
        <w:rPr>
          <w:rFonts w:ascii="Angsana New" w:hAnsi="Angsana New" w:hint="cs"/>
          <w:sz w:val="30"/>
          <w:szCs w:val="30"/>
          <w:cs/>
        </w:rPr>
        <w:t>สิ้นสุดลง</w:t>
      </w:r>
    </w:p>
    <w:p w14:paraId="718CDCF7" w14:textId="60FB90D0" w:rsidR="00211FDA" w:rsidRPr="009A7517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DEF6C7B" w14:textId="32A853E0" w:rsidR="0017477B" w:rsidRPr="009A7517" w:rsidRDefault="0017477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lastRenderedPageBreak/>
        <w:t>ในกรณีอื่นที่กลุ่มบริษัทสูญเสียการมีอิทธิพลอย่างมีนัยสำคัญในบริษัทร่วม</w:t>
      </w:r>
      <w:r w:rsidRPr="009A7517">
        <w:rPr>
          <w:rFonts w:ascii="Angsana New" w:hAnsi="Angsana New"/>
          <w:sz w:val="30"/>
          <w:szCs w:val="30"/>
        </w:rPr>
        <w:t xml:space="preserve"> </w:t>
      </w:r>
      <w:r w:rsidRPr="009A7517">
        <w:rPr>
          <w:rFonts w:ascii="Angsana New" w:hAnsi="Angsana New"/>
          <w:sz w:val="30"/>
          <w:szCs w:val="30"/>
          <w:cs/>
        </w:rPr>
        <w:t>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และถือเป็นมูลค่ายุติธรรมที่รับรู้เมื่อเริ่มแรกของสินทรัพย์ทางการเงิน</w:t>
      </w:r>
    </w:p>
    <w:p w14:paraId="099C5156" w14:textId="77777777" w:rsidR="0017477B" w:rsidRPr="009A7517" w:rsidRDefault="0017477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CDBA960" w14:textId="3EB72025" w:rsidR="00211FDA" w:rsidRPr="009A7517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="00CD0C64" w:rsidRPr="009A7517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9A7517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A7C35AD" w14:textId="77777777" w:rsidR="00211FDA" w:rsidRPr="009A7517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E894455" w14:textId="63B42FF0" w:rsidR="00015D9B" w:rsidRPr="009A7517" w:rsidRDefault="004762B0" w:rsidP="007A64D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A7517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 </w:t>
      </w:r>
    </w:p>
    <w:p w14:paraId="2C1431C3" w14:textId="77777777" w:rsidR="000F2354" w:rsidRPr="009A7517" w:rsidRDefault="000F2354" w:rsidP="002265B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6E72B257" w14:textId="71243A8C" w:rsidR="00015D9B" w:rsidRPr="009A7517" w:rsidRDefault="00A81EE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211FDA" w:rsidRPr="009A7517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95BF688" w14:textId="77777777" w:rsidR="0020741B" w:rsidRPr="009A7517" w:rsidRDefault="0020741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B0A70A5" w14:textId="3C491661" w:rsidR="003211F0" w:rsidRPr="009A7517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</w:t>
      </w:r>
      <w:r w:rsidR="00CD0C64" w:rsidRPr="009A7517">
        <w:rPr>
          <w:rFonts w:ascii="Angsana New" w:hAnsi="Angsana New" w:hint="cs"/>
          <w:sz w:val="30"/>
          <w:szCs w:val="30"/>
          <w:cs/>
        </w:rPr>
        <w:t>สุทธิ</w:t>
      </w:r>
      <w:r w:rsidRPr="009A7517">
        <w:rPr>
          <w:rFonts w:ascii="Angsana New" w:hAnsi="Angsana New"/>
          <w:sz w:val="30"/>
          <w:szCs w:val="30"/>
          <w:cs/>
        </w:rPr>
        <w:t>ของสินทรัพย์ที่ระบุได้ที่ได้มาและหนี้สินที่รับมา</w:t>
      </w:r>
      <w:r w:rsidR="003211F0" w:rsidRPr="009A7517">
        <w:rPr>
          <w:rFonts w:ascii="Angsana New" w:hAnsi="Angsana New" w:hint="cs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0A904A61" w14:textId="77777777" w:rsidR="00A81EE4" w:rsidRPr="009A7517" w:rsidRDefault="00A81EE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C821605" w14:textId="3DC8892E" w:rsidR="00015D9B" w:rsidRPr="009A7517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</w:t>
      </w:r>
      <w:r w:rsidR="006C6F08" w:rsidRPr="009A7517">
        <w:rPr>
          <w:rFonts w:ascii="Angsana New" w:hAnsi="Angsana New"/>
          <w:sz w:val="30"/>
          <w:szCs w:val="30"/>
          <w:cs/>
        </w:rPr>
        <w:t xml:space="preserve">่ายุติธรรมของสินทรัพย์ที่โอนไป </w:t>
      </w:r>
      <w:r w:rsidRPr="009A7517">
        <w:rPr>
          <w:rFonts w:ascii="Angsana New" w:hAnsi="Angsana New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0593B328" w14:textId="6EAF7BCE" w:rsidR="005E3BAF" w:rsidRPr="009A7517" w:rsidRDefault="005E3BA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696348C" w14:textId="3765BD6F" w:rsidR="00441F59" w:rsidRPr="009A7517" w:rsidRDefault="00AF64C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891877D" w14:textId="77777777" w:rsidR="00AF64CF" w:rsidRPr="009A7517" w:rsidRDefault="00AF64C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E4CCA3E" w14:textId="23987D92" w:rsidR="007C0C79" w:rsidRPr="009A7517" w:rsidRDefault="009E242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</w:rPr>
        <w:tab/>
      </w:r>
      <w:r w:rsidR="004762B0" w:rsidRPr="009A7517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81471C" w:rsidRPr="009A7517">
        <w:rPr>
          <w:rFonts w:ascii="Angsana New" w:hAnsi="Angsana New"/>
          <w:sz w:val="30"/>
          <w:szCs w:val="30"/>
        </w:rPr>
        <w:t xml:space="preserve"> </w:t>
      </w:r>
      <w:r w:rsidR="004762B0" w:rsidRPr="009A7517">
        <w:rPr>
          <w:rFonts w:ascii="Angsana New" w:hAnsi="Angsana New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196C7747" w14:textId="5A74616D" w:rsidR="00BA5625" w:rsidRPr="009A7517" w:rsidRDefault="007C0C79" w:rsidP="00BB342D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ab/>
      </w:r>
      <w:r w:rsidRPr="009A7517">
        <w:rPr>
          <w:rFonts w:ascii="Angsana New" w:hAnsi="Angsana New"/>
          <w:sz w:val="30"/>
          <w:szCs w:val="30"/>
          <w:cs/>
        </w:rPr>
        <w:tab/>
      </w:r>
      <w:r w:rsidRPr="009A7517">
        <w:rPr>
          <w:rFonts w:ascii="Angsana New" w:hAnsi="Angsana New"/>
          <w:sz w:val="30"/>
          <w:szCs w:val="30"/>
          <w:cs/>
        </w:rPr>
        <w:tab/>
      </w:r>
    </w:p>
    <w:p w14:paraId="7128A632" w14:textId="1CD7DBA5" w:rsidR="002363AE" w:rsidRPr="009A7517" w:rsidRDefault="009E242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</w:rPr>
        <w:lastRenderedPageBreak/>
        <w:tab/>
      </w:r>
      <w:r w:rsidR="002363AE" w:rsidRPr="009A7517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</w:t>
      </w:r>
      <w:r w:rsidR="0031072B" w:rsidRPr="009A7517">
        <w:rPr>
          <w:rFonts w:ascii="Angsana New" w:hAnsi="Angsana New" w:hint="cs"/>
          <w:sz w:val="30"/>
          <w:szCs w:val="30"/>
          <w:cs/>
        </w:rPr>
        <w:t>ทำการ</w:t>
      </w:r>
      <w:r w:rsidR="002363AE" w:rsidRPr="009A7517">
        <w:rPr>
          <w:rFonts w:ascii="Angsana New" w:hAnsi="Angsana New"/>
          <w:sz w:val="30"/>
          <w:szCs w:val="30"/>
          <w:cs/>
        </w:rPr>
        <w:t>ประมาณการมูลค่าของรายการซึ่งข้อมูลท</w:t>
      </w:r>
      <w:r w:rsidR="00E40A81" w:rsidRPr="009A7517">
        <w:rPr>
          <w:rFonts w:ascii="Angsana New" w:hAnsi="Angsana New"/>
          <w:sz w:val="30"/>
          <w:szCs w:val="30"/>
          <w:cs/>
        </w:rPr>
        <w:t>างบัญชียังไม่สมบูรณ์เพื่อรายงาน</w:t>
      </w:r>
      <w:r w:rsidR="002363AE" w:rsidRPr="009A7517">
        <w:rPr>
          <w:rFonts w:ascii="Angsana New" w:hAnsi="Angsana New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</w:t>
      </w:r>
      <w:r w:rsidR="00E40A81" w:rsidRPr="009A7517">
        <w:rPr>
          <w:rFonts w:ascii="Angsana New" w:hAnsi="Angsana New"/>
          <w:sz w:val="30"/>
          <w:szCs w:val="30"/>
          <w:cs/>
        </w:rPr>
        <w:t>ณ์แวดล้อมที่มีอยู่ ณ วันที่ซื้อ</w:t>
      </w:r>
      <w:r w:rsidR="0081471C" w:rsidRPr="009A7517">
        <w:rPr>
          <w:rFonts w:ascii="Angsana New" w:hAnsi="Angsana New"/>
          <w:sz w:val="30"/>
          <w:szCs w:val="30"/>
        </w:rPr>
        <w:t xml:space="preserve"> </w:t>
      </w:r>
      <w:r w:rsidR="002363AE" w:rsidRPr="009A7517">
        <w:rPr>
          <w:rFonts w:ascii="Angsana New" w:hAnsi="Angsana New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E40A81" w:rsidRPr="009A7517">
        <w:rPr>
          <w:rFonts w:ascii="Angsana New" w:hAnsi="Angsana New"/>
          <w:sz w:val="30"/>
          <w:szCs w:val="30"/>
          <w:cs/>
        </w:rPr>
        <w:t xml:space="preserve"> </w:t>
      </w:r>
      <w:r w:rsidR="002363AE" w:rsidRPr="009A7517">
        <w:rPr>
          <w:rFonts w:ascii="Angsana New" w:hAnsi="Angsana New"/>
          <w:sz w:val="30"/>
          <w:szCs w:val="30"/>
          <w:cs/>
        </w:rPr>
        <w:t>ๆ ที่เคยรับรู้ไว้ ณ วันที่ซื้อ</w:t>
      </w:r>
    </w:p>
    <w:p w14:paraId="201208B5" w14:textId="77777777" w:rsidR="00764B42" w:rsidRPr="009A7517" w:rsidRDefault="00764B42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D0CE9F2" w14:textId="2EAE8DE3" w:rsidR="00EB4573" w:rsidRPr="009A7517" w:rsidRDefault="009E242F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</w:rPr>
        <w:tab/>
      </w:r>
      <w:r w:rsidR="00A81EE4" w:rsidRPr="009A7517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</w:t>
      </w:r>
      <w:r w:rsidR="008F42B8" w:rsidRPr="009A7517">
        <w:rPr>
          <w:rFonts w:ascii="Angsana New" w:hAnsi="Angsana New" w:hint="cs"/>
          <w:sz w:val="30"/>
          <w:szCs w:val="30"/>
          <w:cs/>
        </w:rPr>
        <w:t>ตัดจำหน่าย</w:t>
      </w:r>
      <w:r w:rsidR="00A81EE4" w:rsidRPr="009A7517">
        <w:rPr>
          <w:rFonts w:ascii="Angsana New" w:hAnsi="Angsana New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="00211FDA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="00A81EE4" w:rsidRPr="009A7517">
        <w:rPr>
          <w:rFonts w:ascii="Angsana New" w:hAnsi="Angsana New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43778F81" w14:textId="77777777" w:rsidR="005E3BAF" w:rsidRPr="009A7517" w:rsidRDefault="005E3BA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BB8C63A" w14:textId="77777777" w:rsidR="00B757CF" w:rsidRPr="009A7517" w:rsidRDefault="00B757CF" w:rsidP="00B757CF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</w:rPr>
      </w:pPr>
      <w:r w:rsidRPr="009A7517">
        <w:rPr>
          <w:i/>
          <w:iCs/>
          <w:sz w:val="30"/>
          <w:szCs w:val="30"/>
          <w:cs/>
        </w:rPr>
        <w:t>เงินลงทุนในบริษัท</w:t>
      </w:r>
      <w:r w:rsidRPr="009A7517">
        <w:rPr>
          <w:rFonts w:hint="cs"/>
          <w:i/>
          <w:iCs/>
          <w:sz w:val="30"/>
          <w:szCs w:val="30"/>
          <w:cs/>
        </w:rPr>
        <w:t>ย่อย</w:t>
      </w:r>
      <w:r w:rsidRPr="009A7517">
        <w:rPr>
          <w:i/>
          <w:iCs/>
          <w:sz w:val="30"/>
          <w:szCs w:val="30"/>
          <w:cs/>
        </w:rPr>
        <w:t xml:space="preserve"> บริษัท</w:t>
      </w:r>
      <w:r w:rsidRPr="009A7517">
        <w:rPr>
          <w:rFonts w:hint="cs"/>
          <w:i/>
          <w:iCs/>
          <w:sz w:val="30"/>
          <w:szCs w:val="30"/>
          <w:cs/>
        </w:rPr>
        <w:t>ร่วม</w:t>
      </w:r>
      <w:r w:rsidRPr="009A7517">
        <w:rPr>
          <w:i/>
          <w:iCs/>
          <w:sz w:val="30"/>
          <w:szCs w:val="30"/>
          <w:cs/>
        </w:rPr>
        <w:t>และการร่วมค้า</w:t>
      </w:r>
    </w:p>
    <w:p w14:paraId="3A997F5B" w14:textId="77777777" w:rsidR="00B757CF" w:rsidRPr="009A7517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2DB78932" w14:textId="26FBD6DA" w:rsidR="00B757CF" w:rsidRPr="009A7517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9A7517">
        <w:rPr>
          <w:rFonts w:asciiTheme="majorBidi" w:hAnsiTheme="majorBidi" w:cstheme="majorBidi"/>
          <w:cs/>
        </w:rPr>
        <w:t>เงินลงทุนในบริษัท</w:t>
      </w:r>
      <w:r w:rsidRPr="009A7517">
        <w:rPr>
          <w:rFonts w:asciiTheme="majorBidi" w:hAnsiTheme="majorBidi" w:cstheme="majorBidi" w:hint="cs"/>
          <w:cs/>
        </w:rPr>
        <w:t xml:space="preserve">ย่อย </w:t>
      </w:r>
      <w:r w:rsidRPr="009A7517">
        <w:rPr>
          <w:rFonts w:asciiTheme="majorBidi" w:hAnsiTheme="majorBidi" w:cstheme="majorBidi"/>
          <w:cs/>
        </w:rPr>
        <w:t>บริษัท</w:t>
      </w:r>
      <w:r w:rsidRPr="009A7517">
        <w:rPr>
          <w:rFonts w:asciiTheme="majorBidi" w:hAnsiTheme="majorBidi" w:cstheme="majorBidi" w:hint="cs"/>
          <w:cs/>
        </w:rPr>
        <w:t>ร่วม</w:t>
      </w:r>
      <w:r w:rsidRPr="009A7517">
        <w:rPr>
          <w:rFonts w:asciiTheme="majorBidi" w:hAnsiTheme="majorBidi" w:cstheme="majorBidi"/>
          <w:cs/>
        </w:rPr>
        <w:t>และการร่วมค้า ในงบการเงินเฉพาะกิจการวัดมูลค่าด้วยราคาทุนหัก</w:t>
      </w:r>
      <w:r w:rsidRPr="009A7517">
        <w:rPr>
          <w:rFonts w:asciiTheme="majorBidi" w:hAnsiTheme="majorBidi" w:cstheme="majorBidi" w:hint="cs"/>
          <w:cs/>
        </w:rPr>
        <w:t>ค่าเผื่อ</w:t>
      </w:r>
      <w:r w:rsidRPr="009A7517">
        <w:rPr>
          <w:rFonts w:asciiTheme="majorBidi" w:hAnsiTheme="majorBidi" w:cstheme="majorBidi"/>
          <w:cs/>
        </w:rPr>
        <w:t xml:space="preserve">การด้อยค่า </w:t>
      </w:r>
      <w:r w:rsidR="008F42B8" w:rsidRPr="009A7517">
        <w:rPr>
          <w:rFonts w:asciiTheme="majorBidi" w:hAnsiTheme="majorBidi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</w:p>
    <w:p w14:paraId="4D26DBAD" w14:textId="66C64E57" w:rsidR="00B757CF" w:rsidRPr="009A7517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6FC8AC99" w14:textId="53E1192C" w:rsidR="00015D9B" w:rsidRPr="009A7517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</w:rPr>
      </w:pPr>
      <w:r w:rsidRPr="009A7517">
        <w:rPr>
          <w:i/>
          <w:iCs/>
          <w:sz w:val="30"/>
          <w:szCs w:val="30"/>
          <w:cs/>
        </w:rPr>
        <w:t xml:space="preserve">เงินตราต่างประเทศ </w:t>
      </w:r>
    </w:p>
    <w:p w14:paraId="009261B2" w14:textId="77777777" w:rsidR="00015D9B" w:rsidRPr="009A7517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trike/>
          <w:sz w:val="30"/>
          <w:szCs w:val="30"/>
        </w:rPr>
      </w:pPr>
    </w:p>
    <w:p w14:paraId="74EA9BBD" w14:textId="60917CDA" w:rsidR="00015D9B" w:rsidRPr="009A7517" w:rsidRDefault="00451447" w:rsidP="0031072B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8F42B8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="008F42B8" w:rsidRPr="009A7517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8F42B8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</w:t>
      </w:r>
      <w:r w:rsidR="006103C4" w:rsidRPr="009A7517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9A7517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  <w:r w:rsidR="008F42B8" w:rsidRPr="009A7517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4762B0" w:rsidRPr="009A7517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</w:t>
      </w:r>
      <w:r w:rsidR="005E3BAF" w:rsidRPr="009A7517">
        <w:rPr>
          <w:rFonts w:ascii="Angsana New" w:hAnsi="Angsana New"/>
          <w:sz w:val="30"/>
          <w:szCs w:val="30"/>
          <w:cs/>
        </w:rPr>
        <w:t xml:space="preserve">ดยใช้อัตราแลกเปลี่ยน </w:t>
      </w:r>
      <w:r w:rsidR="008F42B8" w:rsidRPr="009A7517">
        <w:rPr>
          <w:rFonts w:ascii="Angsana New" w:hAnsi="Angsana New"/>
          <w:sz w:val="30"/>
          <w:szCs w:val="30"/>
          <w:cs/>
        </w:rPr>
        <w:t>ณ วันที่รายงาน</w:t>
      </w:r>
      <w:r w:rsidR="0081471C" w:rsidRPr="009A7517">
        <w:rPr>
          <w:rFonts w:ascii="Angsana New" w:hAnsi="Angsana New"/>
          <w:sz w:val="30"/>
          <w:szCs w:val="30"/>
        </w:rPr>
        <w:t xml:space="preserve"> </w:t>
      </w:r>
      <w:r w:rsidR="0081471C" w:rsidRPr="009A7517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1CCE7481" w14:textId="77777777" w:rsidR="00745B12" w:rsidRPr="009A7517" w:rsidRDefault="00745B12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7582C31" w14:textId="5CA1C6DF" w:rsidR="00745B12" w:rsidRPr="009A7517" w:rsidRDefault="00745B12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8F42B8" w:rsidRPr="009A7517">
        <w:rPr>
          <w:rFonts w:ascii="Angsana New" w:hAnsi="Angsana New" w:hint="cs"/>
          <w:sz w:val="30"/>
          <w:szCs w:val="30"/>
          <w:cs/>
        </w:rPr>
        <w:t>ยกเว้น</w:t>
      </w:r>
      <w:r w:rsidRPr="009A7517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4E27C467" w14:textId="4F8C839C" w:rsidR="002C1163" w:rsidRPr="009A7517" w:rsidRDefault="00571D22" w:rsidP="00B757CF">
      <w:pPr>
        <w:pStyle w:val="BodyText2"/>
        <w:numPr>
          <w:ilvl w:val="0"/>
          <w:numId w:val="5"/>
        </w:numPr>
        <w:tabs>
          <w:tab w:val="decimal" w:pos="540"/>
        </w:tabs>
        <w:spacing w:line="240" w:lineRule="atLeast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A7517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44D4B265" w14:textId="77777777" w:rsidR="00EF2B76" w:rsidRPr="009A7517" w:rsidRDefault="00EF2B76" w:rsidP="00EF2B76">
      <w:pPr>
        <w:pStyle w:val="BodyText2"/>
        <w:numPr>
          <w:ilvl w:val="0"/>
          <w:numId w:val="5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9A7517">
        <w:rPr>
          <w:rFonts w:ascii="Angsana New" w:hAnsi="Angsana New" w:hint="cs"/>
          <w:color w:val="000000" w:themeColor="text1"/>
          <w:sz w:val="30"/>
          <w:szCs w:val="30"/>
          <w:cs/>
        </w:rPr>
        <w:lastRenderedPageBreak/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 และ</w:t>
      </w:r>
    </w:p>
    <w:p w14:paraId="0A7373F0" w14:textId="1F07D12A" w:rsidR="00B757CF" w:rsidRPr="009A7517" w:rsidRDefault="00B757CF" w:rsidP="00B757CF">
      <w:pPr>
        <w:pStyle w:val="ListParagraph"/>
        <w:numPr>
          <w:ilvl w:val="0"/>
          <w:numId w:val="5"/>
        </w:numPr>
        <w:ind w:left="900"/>
        <w:rPr>
          <w:rFonts w:ascii="Angsana New" w:eastAsia="Times New Roman" w:hAnsi="Angsana New"/>
          <w:color w:val="000000"/>
          <w:sz w:val="30"/>
          <w:szCs w:val="30"/>
        </w:rPr>
      </w:pPr>
      <w:r w:rsidRPr="009A7517">
        <w:rPr>
          <w:rFonts w:ascii="Angsana New" w:eastAsia="Times New Roman" w:hAnsi="Angsana New"/>
          <w:color w:val="000000"/>
          <w:sz w:val="30"/>
          <w:szCs w:val="30"/>
          <w:cs/>
        </w:rPr>
        <w:t>การป้องกันความเสี่ยงในกระแสเงินสด เฉพาะส่วนที่มีประสิทธิผล</w:t>
      </w:r>
    </w:p>
    <w:p w14:paraId="4BF3DB81" w14:textId="5B3F91F4" w:rsidR="00673FF6" w:rsidRPr="009A7517" w:rsidRDefault="0035583A" w:rsidP="00764B42">
      <w:pPr>
        <w:pStyle w:val="BodyText2"/>
        <w:tabs>
          <w:tab w:val="decimal" w:pos="540"/>
        </w:tabs>
        <w:ind w:left="540" w:firstLine="0"/>
        <w:jc w:val="thaiDistribute"/>
        <w:rPr>
          <w:i/>
          <w:iCs/>
          <w:cs/>
        </w:rPr>
      </w:pPr>
      <w:r w:rsidRPr="009A7517">
        <w:rPr>
          <w:i/>
          <w:iCs/>
          <w:sz w:val="30"/>
          <w:szCs w:val="30"/>
        </w:rPr>
        <w:tab/>
      </w:r>
      <w:r w:rsidRPr="009A7517">
        <w:rPr>
          <w:i/>
          <w:iCs/>
          <w:sz w:val="30"/>
          <w:szCs w:val="30"/>
        </w:rPr>
        <w:tab/>
      </w:r>
    </w:p>
    <w:p w14:paraId="1A45D3FD" w14:textId="20BB4933" w:rsidR="0035583A" w:rsidRPr="009A7517" w:rsidRDefault="005A0D28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A7517">
        <w:rPr>
          <w:i/>
          <w:iCs/>
          <w:sz w:val="30"/>
          <w:szCs w:val="30"/>
          <w:cs/>
        </w:rPr>
        <w:tab/>
      </w:r>
      <w:r w:rsidRPr="009A7517">
        <w:rPr>
          <w:i/>
          <w:iCs/>
          <w:sz w:val="30"/>
          <w:szCs w:val="30"/>
          <w:cs/>
        </w:rPr>
        <w:tab/>
      </w:r>
      <w:r w:rsidR="0035583A" w:rsidRPr="009A7517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5BAAE8B0" w14:textId="77777777" w:rsidR="000F2354" w:rsidRPr="009A7517" w:rsidRDefault="000F235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46D438B" w14:textId="4B9651FA" w:rsidR="0035583A" w:rsidRPr="009A7517" w:rsidRDefault="0035583A" w:rsidP="008F42B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</w:rPr>
        <w:tab/>
      </w:r>
      <w:r w:rsidRPr="009A7517">
        <w:rPr>
          <w:rFonts w:ascii="Angsana New" w:hAnsi="Angsana New"/>
          <w:sz w:val="30"/>
          <w:szCs w:val="30"/>
        </w:rPr>
        <w:tab/>
      </w:r>
      <w:r w:rsidRPr="009A7517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8F42B8" w:rsidRPr="009A7517">
        <w:rPr>
          <w:rFonts w:ascii="Angsana New" w:hAnsi="Angsana New"/>
          <w:sz w:val="30"/>
          <w:szCs w:val="30"/>
        </w:rPr>
        <w:t xml:space="preserve"> </w:t>
      </w:r>
      <w:r w:rsidRPr="009A7517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1B6B3CEC" w14:textId="77777777" w:rsidR="00362C20" w:rsidRPr="009A7517" w:rsidRDefault="00362C2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8255D81" w14:textId="18A0015E" w:rsidR="00D11891" w:rsidRPr="009A7517" w:rsidRDefault="00064FF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8F42B8" w:rsidRPr="009A7517">
        <w:rPr>
          <w:rFonts w:ascii="Angsana New" w:hAnsi="Angsana New"/>
          <w:sz w:val="30"/>
          <w:szCs w:val="30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D408FF" w:rsidRPr="009A7517">
        <w:rPr>
          <w:rFonts w:ascii="Angsana New" w:hAnsi="Angsana New"/>
          <w:sz w:val="30"/>
          <w:szCs w:val="30"/>
        </w:rPr>
        <w:t>3</w:t>
      </w:r>
      <w:r w:rsidR="008F42B8" w:rsidRPr="009A7517">
        <w:rPr>
          <w:rFonts w:ascii="Angsana New" w:hAnsi="Angsana New"/>
          <w:sz w:val="30"/>
          <w:szCs w:val="30"/>
          <w:cs/>
        </w:rPr>
        <w:t>(ง.4)) จะรับรู้</w:t>
      </w:r>
      <w:r w:rsidRPr="009A7517">
        <w:rPr>
          <w:rFonts w:ascii="Angsana New" w:hAnsi="Angsana New"/>
          <w:sz w:val="30"/>
          <w:szCs w:val="30"/>
          <w:cs/>
        </w:rPr>
        <w:t>ในกำไรขาดทุนเบ็ดเสร็จอื่น และแสดงเป็น</w:t>
      </w:r>
      <w:r w:rsidR="008F42B8" w:rsidRPr="009A7517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9A7517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3536F88B" w14:textId="77777777" w:rsidR="008F42B8" w:rsidRPr="009A7517" w:rsidRDefault="008F42B8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073E39D" w14:textId="07FC6CE5" w:rsidR="00064FF0" w:rsidRPr="009A7517" w:rsidRDefault="00064FF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48EFB2A2" w14:textId="77777777" w:rsidR="00064FF0" w:rsidRPr="009A7517" w:rsidRDefault="00064FF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3B6B90F" w14:textId="442DF448" w:rsidR="004C7DBE" w:rsidRPr="009A7517" w:rsidRDefault="00064FF0" w:rsidP="004C7DBE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</w:t>
      </w:r>
      <w:r w:rsidR="00293AC9" w:rsidRPr="009A7517">
        <w:rPr>
          <w:rFonts w:ascii="Angsana New" w:hAnsi="Angsana New"/>
          <w:sz w:val="30"/>
          <w:szCs w:val="30"/>
          <w:cs/>
        </w:rPr>
        <w:t xml:space="preserve">ได้ว่าจะชำระเงินในอนาคตอันใกล้ </w:t>
      </w:r>
      <w:r w:rsidRPr="009A7517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81471C" w:rsidRPr="009A7517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9A7517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32013A36" w14:textId="77777777" w:rsidR="004C7DBE" w:rsidRPr="009A7517" w:rsidRDefault="004C7DBE" w:rsidP="004C7DBE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DB589D8" w14:textId="77777777" w:rsidR="00673FF6" w:rsidRPr="009A7517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9A7517">
        <w:rPr>
          <w:i/>
          <w:iCs/>
          <w:cs/>
        </w:rPr>
        <w:br w:type="page"/>
      </w:r>
    </w:p>
    <w:p w14:paraId="4BAAB068" w14:textId="6538C39F" w:rsidR="00EF2B76" w:rsidRPr="009A7517" w:rsidRDefault="00EF2B76" w:rsidP="00EF2B76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9A7517">
        <w:rPr>
          <w:rFonts w:hint="cs"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5576401F" w14:textId="74CBD09B" w:rsidR="00EF2B76" w:rsidRPr="009A7517" w:rsidRDefault="00EF2B76" w:rsidP="002265BA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</w:p>
    <w:p w14:paraId="309487FA" w14:textId="26264A87" w:rsidR="00EF2B76" w:rsidRPr="009A7517" w:rsidRDefault="00EF2B76" w:rsidP="00D55D29">
      <w:pPr>
        <w:pStyle w:val="BodyText2"/>
        <w:ind w:left="0"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9A7517">
        <w:rPr>
          <w:rFonts w:ascii="Angsana New" w:eastAsia="EucrosiaUPCBold" w:hAnsi="Angsana New" w:hint="cs"/>
          <w:sz w:val="30"/>
          <w:szCs w:val="30"/>
        </w:rPr>
        <w:tab/>
      </w:r>
      <w:r w:rsidRPr="009A7517">
        <w:rPr>
          <w:rFonts w:ascii="Angsana New" w:eastAsia="EucrosiaUPCBold" w:hAnsi="Angsana New" w:hint="cs"/>
          <w:sz w:val="30"/>
          <w:szCs w:val="30"/>
        </w:rPr>
        <w:tab/>
      </w:r>
      <w:r w:rsidRPr="009A7517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D52C0E" w:rsidRPr="009A7517">
        <w:rPr>
          <w:rFonts w:ascii="Angsana New" w:eastAsia="EucrosiaUPCBold" w:hAnsi="Angsana New" w:hint="cs"/>
          <w:i/>
          <w:iCs/>
          <w:sz w:val="30"/>
          <w:szCs w:val="30"/>
        </w:rPr>
        <w:t>1</w:t>
      </w:r>
      <w:r w:rsidRPr="009A7517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) </w:t>
      </w:r>
      <w:r w:rsidR="00FD2F44" w:rsidRPr="009A7517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9A7517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</w:p>
    <w:p w14:paraId="0BE5039D" w14:textId="77777777" w:rsidR="000F2354" w:rsidRPr="009A7517" w:rsidRDefault="000F2354" w:rsidP="002265BA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4DBEC5" w14:textId="24BD06A9" w:rsidR="00D55D29" w:rsidRPr="009A7517" w:rsidRDefault="00D55D29" w:rsidP="00EF2B76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A7517">
        <w:rPr>
          <w:rFonts w:ascii="Angsana New" w:hAnsi="Angsana New" w:hint="cs"/>
          <w:color w:val="000000"/>
          <w:sz w:val="30"/>
          <w:szCs w:val="30"/>
          <w:cs/>
        </w:rPr>
        <w:t>ตราสารหนี้ที่</w:t>
      </w:r>
      <w:r w:rsidR="009703D1" w:rsidRPr="009A7517">
        <w:rPr>
          <w:rFonts w:ascii="Angsana New" w:hAnsi="Angsana New" w:hint="cs"/>
          <w:color w:val="000000"/>
          <w:sz w:val="30"/>
          <w:szCs w:val="30"/>
          <w:cs/>
        </w:rPr>
        <w:t>ออกโดย</w:t>
      </w:r>
      <w:r w:rsidRPr="009A7517">
        <w:rPr>
          <w:rFonts w:ascii="Angsana New" w:hAnsi="Angsana New" w:hint="cs"/>
          <w:color w:val="000000"/>
          <w:sz w:val="30"/>
          <w:szCs w:val="30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</w:t>
      </w:r>
      <w:r w:rsidRPr="009A7517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D408FF" w:rsidRPr="009A7517">
        <w:rPr>
          <w:rFonts w:ascii="Angsana New" w:hAnsi="Angsana New"/>
          <w:color w:val="000000"/>
          <w:sz w:val="30"/>
          <w:szCs w:val="30"/>
        </w:rPr>
        <w:t>3</w:t>
      </w:r>
      <w:r w:rsidRPr="009A7517">
        <w:rPr>
          <w:rFonts w:ascii="Angsana New" w:hAnsi="Angsana New" w:hint="cs"/>
          <w:color w:val="000000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9A7517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9A7517">
        <w:rPr>
          <w:rFonts w:ascii="Angsana New" w:hAnsi="Angsana New" w:hint="cs"/>
          <w:color w:val="000000"/>
          <w:sz w:val="30"/>
          <w:szCs w:val="30"/>
          <w:cs/>
        </w:rPr>
        <w:t>และวัดมูลค่า</w:t>
      </w:r>
      <w:r w:rsidR="009703D1" w:rsidRPr="009A7517">
        <w:rPr>
          <w:rFonts w:ascii="Angsana New" w:hAnsi="Angsana New" w:hint="cs"/>
          <w:sz w:val="30"/>
          <w:szCs w:val="30"/>
          <w:cs/>
          <w:lang w:val="en-GB"/>
        </w:rPr>
        <w:t>เมื่อเริ่มแรก</w:t>
      </w:r>
      <w:r w:rsidR="009703D1" w:rsidRPr="009A7517">
        <w:rPr>
          <w:rFonts w:ascii="Angsana New" w:hAnsi="Angsana New" w:hint="cs"/>
          <w:sz w:val="30"/>
          <w:szCs w:val="30"/>
          <w:cs/>
        </w:rPr>
        <w:t>ด้วยมูลค่ายุติธรรม ทั้งนี้ สินทรัพย์ทางการเงิน</w:t>
      </w:r>
      <w:r w:rsidR="009703D1" w:rsidRPr="009A7517">
        <w:rPr>
          <w:rFonts w:ascii="Angsana New" w:hAnsi="Angsana New" w:hint="cs"/>
          <w:color w:val="000000"/>
          <w:sz w:val="30"/>
          <w:szCs w:val="30"/>
          <w:cs/>
        </w:rPr>
        <w:t>และหนี้สินทางการเงินที่ไม่ได้วัดมูลค่าด้วยมูลค่ายุติธรรมผ่านกำไรหรือขาดทุน</w:t>
      </w:r>
      <w:r w:rsidR="009703D1" w:rsidRPr="009A7517">
        <w:rPr>
          <w:rFonts w:ascii="Angsana New" w:hAnsi="Angsana New" w:hint="cs"/>
          <w:sz w:val="30"/>
          <w:szCs w:val="30"/>
          <w:cs/>
        </w:rPr>
        <w:t>จะรวมหรือหักต้นทุนการทำรายการที่เกี่ยวข้องโดยตรงกับการได้มา</w:t>
      </w:r>
      <w:r w:rsidR="009703D1" w:rsidRPr="009A7517">
        <w:rPr>
          <w:rFonts w:ascii="Angsana New" w:hAnsi="Angsana New" w:hint="cs"/>
          <w:color w:val="000000"/>
          <w:sz w:val="30"/>
          <w:szCs w:val="30"/>
          <w:cs/>
        </w:rPr>
        <w:t>หรือการออกตราสารด้วย</w:t>
      </w:r>
    </w:p>
    <w:p w14:paraId="6EDBE2A4" w14:textId="04929A87" w:rsidR="00D55D29" w:rsidRPr="009A7517" w:rsidRDefault="00D55D29" w:rsidP="00EF2B76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D918C0" w14:textId="572D1DC8" w:rsidR="00D55D29" w:rsidRPr="009A7517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A7517">
        <w:rPr>
          <w:rFonts w:ascii="Angsana New" w:hAnsi="Angsana New" w:hint="cs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9A7517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9A7517">
        <w:rPr>
          <w:rFonts w:ascii="Angsana New" w:hAnsi="Angsana New" w:hint="cs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9A7517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9A7517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D97302E" w14:textId="77777777" w:rsidR="00D55D29" w:rsidRPr="009A7517" w:rsidRDefault="00D55D29" w:rsidP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</w:pPr>
    </w:p>
    <w:p w14:paraId="1C20118E" w14:textId="486F8EA3" w:rsidR="00D55D29" w:rsidRPr="009A7517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A7517">
        <w:rPr>
          <w:rFonts w:ascii="Angsana New" w:hAnsi="Angsana New" w:hint="cs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9A7517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9A7517">
        <w:rPr>
          <w:rFonts w:ascii="Angsana New" w:hAnsi="Angsana New" w:hint="cs"/>
          <w:color w:val="000000"/>
          <w:sz w:val="30"/>
          <w:szCs w:val="30"/>
          <w:cs/>
        </w:rPr>
        <w:t>ดอกเบี้ยจ่าย</w:t>
      </w:r>
      <w:r w:rsidRPr="009A7517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9A7517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54E3AF2" w14:textId="77777777" w:rsidR="00D55D29" w:rsidRPr="009A7517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5381EE4" w14:textId="7D1E8142" w:rsidR="00D55D29" w:rsidRPr="009A7517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A7517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9A7517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0798549F" w14:textId="77777777" w:rsidR="00D55D29" w:rsidRPr="009A7517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73EE4B8" w14:textId="43A013EB" w:rsidR="00E100A9" w:rsidRPr="009A7517" w:rsidRDefault="00D55D29" w:rsidP="00D55D2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A7517">
        <w:rPr>
          <w:rFonts w:ascii="Angsana New" w:hAnsi="Angsana New" w:hint="cs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9A7517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9A7517">
        <w:rPr>
          <w:rFonts w:ascii="Angsana New" w:hAnsi="Angsana New" w:hint="cs"/>
          <w:color w:val="000000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F28F549" w14:textId="77777777" w:rsidR="002C166A" w:rsidRPr="009A7517" w:rsidRDefault="002C166A" w:rsidP="00D55D2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4665022" w14:textId="77777777" w:rsidR="00673FF6" w:rsidRPr="009A7517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/>
          <w:i/>
          <w:iCs/>
          <w:cs/>
        </w:rPr>
      </w:pPr>
      <w:r w:rsidRPr="009A7517">
        <w:rPr>
          <w:rFonts w:asciiTheme="majorBidi" w:eastAsia="EucrosiaUPCBold" w:hAnsiTheme="majorBidi"/>
          <w:i/>
          <w:iCs/>
          <w:cs/>
        </w:rPr>
        <w:br w:type="page"/>
      </w:r>
    </w:p>
    <w:p w14:paraId="5C682351" w14:textId="48761090" w:rsidR="002C166A" w:rsidRPr="009A7517" w:rsidRDefault="00EF2B76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9A7517">
        <w:rPr>
          <w:rFonts w:asciiTheme="majorBidi" w:eastAsia="EucrosiaUPCBold" w:hAnsiTheme="majorBidi"/>
          <w:i/>
          <w:iCs/>
          <w:sz w:val="30"/>
          <w:szCs w:val="30"/>
          <w:cs/>
        </w:rPr>
        <w:lastRenderedPageBreak/>
        <w:t>(</w:t>
      </w:r>
      <w:r w:rsidRPr="009A751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A7517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0E4B72" w:rsidRPr="009A7517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9A7517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="000E4B72" w:rsidRPr="009A7517">
        <w:rPr>
          <w:rFonts w:asciiTheme="majorBidi" w:eastAsia="EucrosiaUPCBold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961A666" w14:textId="77777777" w:rsidR="002C166A" w:rsidRPr="009A7517" w:rsidRDefault="002C166A" w:rsidP="002265BA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B3F3B5" w14:textId="7D5AF272" w:rsidR="00EF2B76" w:rsidRPr="009A7517" w:rsidRDefault="00671884" w:rsidP="00EF2B7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9A7517">
        <w:rPr>
          <w:rFonts w:hint="cs"/>
          <w:color w:val="000000"/>
          <w:cs/>
        </w:rPr>
        <w:t>กลุ่มบริษัท</w:t>
      </w:r>
      <w:r w:rsidR="00EF2B76" w:rsidRPr="009A7517">
        <w:rPr>
          <w:rFonts w:hint="cs"/>
          <w:color w:val="000000"/>
          <w:cs/>
        </w:rPr>
        <w:t xml:space="preserve"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D996F93" w14:textId="77777777" w:rsidR="00EF2B76" w:rsidRPr="009A7517" w:rsidRDefault="00EF2B76" w:rsidP="00EF2B76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EB3EECD" w14:textId="4249DB2B" w:rsidR="00EF2B76" w:rsidRPr="009A7517" w:rsidRDefault="00671884" w:rsidP="00EF2B76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A7517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="00EF2B76" w:rsidRPr="009A7517">
        <w:rPr>
          <w:rFonts w:ascii="Angsana New" w:hAnsi="Angsana New" w:hint="cs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</w:t>
      </w:r>
      <w:r w:rsidR="00C402FC" w:rsidRPr="009A7517">
        <w:rPr>
          <w:rFonts w:ascii="Angsana New" w:hAnsi="Angsana New" w:hint="cs"/>
          <w:color w:val="000000"/>
          <w:sz w:val="30"/>
          <w:szCs w:val="30"/>
          <w:cs/>
        </w:rPr>
        <w:t>ร</w:t>
      </w:r>
      <w:r w:rsidR="00EF2B76" w:rsidRPr="009A7517">
        <w:rPr>
          <w:rFonts w:ascii="Angsana New" w:hAnsi="Angsana New" w:hint="cs"/>
          <w:color w:val="000000"/>
          <w:sz w:val="30"/>
          <w:szCs w:val="30"/>
          <w:cs/>
        </w:rPr>
        <w:t xml:space="preserve">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77DCFDBE" w14:textId="77777777" w:rsidR="00EF2B76" w:rsidRPr="009A7517" w:rsidRDefault="00EF2B76" w:rsidP="00EF2B76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3FF68F7" w14:textId="202981ED" w:rsidR="00EF2B76" w:rsidRPr="009A7517" w:rsidRDefault="00EF2B76" w:rsidP="00EF2B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A7517">
        <w:rPr>
          <w:rFonts w:ascii="Angsana New" w:hAnsi="Angsana New" w:hint="cs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63D2F2BE" w14:textId="77777777" w:rsidR="00EF2B76" w:rsidRPr="009A7517" w:rsidRDefault="00EF2B76" w:rsidP="00EF2B76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5B4361F" w14:textId="3E7CB8B2" w:rsidR="00A413DB" w:rsidRPr="009A7517" w:rsidRDefault="00A413DB" w:rsidP="00A41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</w:rPr>
        <w:t>การปฏิรูปอัตราดอกเบี้ยอ้างอิง</w:t>
      </w:r>
    </w:p>
    <w:p w14:paraId="42B1DF84" w14:textId="77777777" w:rsidR="0068259D" w:rsidRPr="009A7517" w:rsidRDefault="0068259D" w:rsidP="00A41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E2785F" w14:textId="4431B9CE" w:rsidR="00A413DB" w:rsidRPr="009A7517" w:rsidRDefault="00A413DB" w:rsidP="00A41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A7517">
        <w:rPr>
          <w:rFonts w:ascii="Angsana New" w:hAnsi="Angsana New" w:hint="cs"/>
          <w:color w:val="000000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 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0E2040C9" w14:textId="77777777" w:rsidR="004B1AF5" w:rsidRPr="009A7517" w:rsidRDefault="004B1AF5" w:rsidP="00A41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71338E" w14:textId="6823958A" w:rsidR="0068259D" w:rsidRPr="009A7517" w:rsidRDefault="00A413DB" w:rsidP="00A413DB">
      <w:pPr>
        <w:spacing w:line="240" w:lineRule="auto"/>
        <w:ind w:left="900" w:right="29"/>
        <w:jc w:val="thaiDistribute"/>
      </w:pPr>
      <w:r w:rsidRPr="009A7517">
        <w:rPr>
          <w:rFonts w:hint="cs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82CB8A2" w14:textId="77777777" w:rsidR="002C166A" w:rsidRPr="009A7517" w:rsidRDefault="002C166A" w:rsidP="00A413DB">
      <w:pPr>
        <w:spacing w:line="240" w:lineRule="auto"/>
        <w:ind w:left="900" w:right="29"/>
        <w:jc w:val="thaiDistribute"/>
        <w:rPr>
          <w:cs/>
        </w:rPr>
      </w:pPr>
    </w:p>
    <w:p w14:paraId="3A1A6A68" w14:textId="77777777" w:rsidR="00673FF6" w:rsidRPr="009A7517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EucrosiaUPCBold"/>
          <w:i/>
          <w:iCs/>
          <w:cs/>
        </w:rPr>
      </w:pPr>
      <w:r w:rsidRPr="009A7517">
        <w:rPr>
          <w:rFonts w:eastAsia="EucrosiaUPCBold"/>
          <w:i/>
          <w:iCs/>
          <w:cs/>
        </w:rPr>
        <w:br w:type="page"/>
      </w:r>
    </w:p>
    <w:p w14:paraId="54076816" w14:textId="141D10CE" w:rsidR="00EF2B76" w:rsidRPr="009A7517" w:rsidRDefault="00EF2B76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9A7517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(ง.</w:t>
      </w:r>
      <w:r w:rsidR="00C402FC" w:rsidRPr="009A7517">
        <w:rPr>
          <w:rFonts w:ascii="Angsana New" w:eastAsia="EucrosiaUPCBold" w:hAnsi="Angsana New" w:hint="cs"/>
          <w:i/>
          <w:iCs/>
          <w:sz w:val="30"/>
          <w:szCs w:val="30"/>
        </w:rPr>
        <w:t>3</w:t>
      </w:r>
      <w:r w:rsidRPr="009A7517">
        <w:rPr>
          <w:rFonts w:ascii="Angsana New" w:eastAsia="EucrosiaUPCBold" w:hAnsi="Angsana New" w:hint="cs"/>
          <w:i/>
          <w:iCs/>
          <w:sz w:val="30"/>
          <w:szCs w:val="30"/>
          <w:cs/>
        </w:rPr>
        <w:t>) อนุพันธ์</w:t>
      </w:r>
    </w:p>
    <w:p w14:paraId="1E491181" w14:textId="77777777" w:rsidR="000F2354" w:rsidRPr="009A7517" w:rsidRDefault="000F2354" w:rsidP="00226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F7FB1C8" w14:textId="4BB6A4D9" w:rsidR="00EF2B76" w:rsidRPr="009A7517" w:rsidRDefault="00EF2B76" w:rsidP="00EF2B76">
      <w:pPr>
        <w:spacing w:line="240" w:lineRule="auto"/>
        <w:ind w:left="900" w:right="29"/>
        <w:jc w:val="thaiDistribute"/>
      </w:pPr>
      <w:r w:rsidRPr="009A7517">
        <w:rPr>
          <w:rFonts w:hint="cs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0F40F9" w:rsidRPr="009A7517">
        <w:rPr>
          <w:rFonts w:hint="cs"/>
        </w:rPr>
        <w:t>3</w:t>
      </w:r>
      <w:r w:rsidRPr="009A7517">
        <w:rPr>
          <w:rFonts w:hint="cs"/>
          <w:cs/>
        </w:rPr>
        <w:t>(ง.</w:t>
      </w:r>
      <w:r w:rsidR="00C402FC" w:rsidRPr="009A7517">
        <w:rPr>
          <w:rFonts w:hint="cs"/>
        </w:rPr>
        <w:t>4</w:t>
      </w:r>
      <w:r w:rsidRPr="009A7517">
        <w:rPr>
          <w:rFonts w:hint="cs"/>
          <w:cs/>
        </w:rPr>
        <w:t xml:space="preserve">)) </w:t>
      </w:r>
    </w:p>
    <w:p w14:paraId="38DEF0F3" w14:textId="2270DAC5" w:rsidR="00933D6B" w:rsidRPr="009A7517" w:rsidRDefault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7559F74" w14:textId="74314B5D" w:rsidR="00EF2B76" w:rsidRPr="009A7517" w:rsidRDefault="00EF2B76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9A7517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234BA8" w:rsidRPr="009A7517">
        <w:rPr>
          <w:rFonts w:ascii="Angsana New" w:eastAsia="EucrosiaUPCBold" w:hAnsi="Angsana New" w:hint="cs"/>
          <w:i/>
          <w:iCs/>
          <w:sz w:val="30"/>
          <w:szCs w:val="30"/>
        </w:rPr>
        <w:t>4</w:t>
      </w:r>
      <w:r w:rsidRPr="009A7517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การป้องกันความเสี่ยง</w:t>
      </w:r>
    </w:p>
    <w:p w14:paraId="22253642" w14:textId="77777777" w:rsidR="000F2354" w:rsidRPr="009A7517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</w:p>
    <w:p w14:paraId="02DDB558" w14:textId="4E2A056C" w:rsidR="00EF2B76" w:rsidRPr="009A7517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  <w:r w:rsidRPr="009A7517">
        <w:rPr>
          <w:rFonts w:hint="cs"/>
          <w:color w:val="000000"/>
          <w:cs/>
        </w:rPr>
        <w:t>ณ วันที่กำหนดความสัมพันธ์ของการป้องกันความเสี่ยงเป็นครั้งแรก</w:t>
      </w:r>
      <w:r w:rsidR="00C402FC" w:rsidRPr="009A7517">
        <w:rPr>
          <w:rFonts w:hint="cs"/>
          <w:color w:val="000000"/>
        </w:rPr>
        <w:t xml:space="preserve"> </w:t>
      </w:r>
      <w:r w:rsidRPr="009A7517">
        <w:rPr>
          <w:rFonts w:hint="cs"/>
          <w:color w:val="000000"/>
          <w:cs/>
        </w:rPr>
        <w:t>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</w:t>
      </w:r>
      <w:r w:rsidR="00C402FC" w:rsidRPr="009A7517">
        <w:rPr>
          <w:rFonts w:hint="cs"/>
          <w:color w:val="00000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3D1EEEC1" w14:textId="66BA38E1" w:rsidR="003D6059" w:rsidRPr="009A7517" w:rsidRDefault="003D6059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</w:p>
    <w:p w14:paraId="7E499477" w14:textId="77777777" w:rsidR="003D6059" w:rsidRPr="009A7517" w:rsidRDefault="003D6059" w:rsidP="003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i/>
          <w:iCs/>
          <w:color w:val="000000"/>
        </w:rPr>
      </w:pPr>
      <w:r w:rsidRPr="009A7517">
        <w:rPr>
          <w:i/>
          <w:iCs/>
          <w:color w:val="000000"/>
          <w:cs/>
        </w:rPr>
        <w:t xml:space="preserve">การป้องกันความเสี่ยงที่ได้รับผลกระทบโดยตรงจากการปฏิรูปอัตราดอกเบี้ยอ้างอิง </w:t>
      </w:r>
    </w:p>
    <w:p w14:paraId="67D18247" w14:textId="77777777" w:rsidR="003D6059" w:rsidRPr="009A7517" w:rsidRDefault="003D6059" w:rsidP="003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</w:p>
    <w:p w14:paraId="6B7FD11B" w14:textId="6BFF55BB" w:rsidR="003D6059" w:rsidRPr="009A7517" w:rsidRDefault="003D6059" w:rsidP="003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  <w:r w:rsidRPr="009A7517">
        <w:rPr>
          <w:color w:val="000000"/>
          <w:cs/>
        </w:rPr>
        <w:t>เมื่อมีการเปลี่ยนแปลงเกณฑ์ในการกำหนดกระแสเงินสดตามสัญญาของรายการที่มีการป้องกันความเสี่ยงและเครื่องมือที่ใช้ในการป้องกันความเสี่ยงซึ่งเกิดจากการปฏิรูปอัตราดอกเบี้ยอ้างอิงและทำให้ความไม่แน่นอนใน กระแสเงินสดของรายการที่มีการป้องกันความเสี่ยงและเครื่องมือที่ใช้ในการป้องกันความเสี่ยงหมดไป กลุ่มบริษัทบริษัทจะปรับปรุงเอกสารป้องกันความเสี่ยงในเรื่องของความสัมพันธ์ในการป้องกันความเสี่ยงเพื่อสะท้อนการเปลี่ยนแปลงตามข้อกำหนดของการปฏิรูปอัตราดอกเบี้ยอ้างอิง เพื่อวัตถุประสงค์ดังกล่าว การกำหนดการป้องกัน ความเสี่ยงจะได้รับ</w:t>
      </w:r>
      <w:r w:rsidR="00933D6B" w:rsidRPr="009A7517">
        <w:rPr>
          <w:color w:val="000000"/>
        </w:rPr>
        <w:t xml:space="preserve"> </w:t>
      </w:r>
      <w:r w:rsidRPr="009A7517">
        <w:rPr>
          <w:color w:val="000000"/>
          <w:cs/>
        </w:rPr>
        <w:t>การปรับปรุงเมื่อมีการเปลี่ยนแปลงในเรื่องต่อไปนี้</w:t>
      </w:r>
    </w:p>
    <w:p w14:paraId="2185E78E" w14:textId="0D0867FC" w:rsidR="003D6059" w:rsidRPr="009A7517" w:rsidRDefault="003D6059" w:rsidP="003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900"/>
        <w:jc w:val="thaiDistribute"/>
        <w:rPr>
          <w:color w:val="000000"/>
        </w:rPr>
      </w:pPr>
      <w:r w:rsidRPr="009A7517">
        <w:rPr>
          <w:color w:val="000000"/>
        </w:rPr>
        <w:t xml:space="preserve">- </w:t>
      </w:r>
      <w:r w:rsidRPr="009A7517">
        <w:rPr>
          <w:color w:val="000000"/>
        </w:rPr>
        <w:tab/>
      </w:r>
      <w:r w:rsidRPr="009A7517">
        <w:rPr>
          <w:color w:val="000000"/>
          <w:cs/>
        </w:rPr>
        <w:t>ก</w:t>
      </w:r>
      <w:r w:rsidRPr="009A7517">
        <w:rPr>
          <w:color w:val="000000"/>
        </w:rPr>
        <w:tab/>
      </w:r>
      <w:r w:rsidRPr="009A7517">
        <w:rPr>
          <w:color w:val="000000"/>
          <w:cs/>
        </w:rPr>
        <w:t>ารกำหนดอัตราดอกเบี้ยอ้างอิงทางเลือกสำหรับความเสี่ยงที่ป้องกัน</w:t>
      </w:r>
    </w:p>
    <w:p w14:paraId="2910F80C" w14:textId="6C40B803" w:rsidR="003D6059" w:rsidRPr="009A7517" w:rsidRDefault="003D6059" w:rsidP="003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270"/>
        <w:jc w:val="thaiDistribute"/>
        <w:rPr>
          <w:color w:val="000000"/>
        </w:rPr>
      </w:pPr>
      <w:r w:rsidRPr="009A7517">
        <w:rPr>
          <w:color w:val="000000"/>
        </w:rPr>
        <w:t xml:space="preserve">- </w:t>
      </w:r>
      <w:r w:rsidRPr="009A7517">
        <w:rPr>
          <w:color w:val="000000"/>
        </w:rPr>
        <w:tab/>
      </w:r>
      <w:r w:rsidRPr="009A7517">
        <w:rPr>
          <w:color w:val="000000"/>
          <w:cs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 หรือ</w:t>
      </w:r>
    </w:p>
    <w:p w14:paraId="0B08A673" w14:textId="4479DD4A" w:rsidR="003D6059" w:rsidRPr="009A7517" w:rsidRDefault="003D6059" w:rsidP="003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900"/>
        <w:jc w:val="thaiDistribute"/>
        <w:rPr>
          <w:color w:val="000000"/>
        </w:rPr>
      </w:pPr>
      <w:r w:rsidRPr="009A7517">
        <w:rPr>
          <w:color w:val="000000"/>
        </w:rPr>
        <w:t>-</w:t>
      </w:r>
      <w:r w:rsidRPr="009A7517">
        <w:rPr>
          <w:color w:val="000000"/>
        </w:rPr>
        <w:tab/>
      </w:r>
      <w:r w:rsidRPr="009A7517">
        <w:rPr>
          <w:color w:val="000000"/>
        </w:rPr>
        <w:tab/>
      </w:r>
      <w:r w:rsidRPr="009A7517">
        <w:rPr>
          <w:color w:val="000000"/>
        </w:rPr>
        <w:tab/>
      </w:r>
      <w:r w:rsidRPr="009A7517">
        <w:rPr>
          <w:color w:val="000000"/>
          <w:cs/>
        </w:rPr>
        <w:t>การปรับปรุงคำอธิบายเกี่ยวกับเครื่องมือที่ใช้ในการป้องกันความเสี่ยงให้เป็นปัจจุบัน</w:t>
      </w:r>
    </w:p>
    <w:p w14:paraId="65E64532" w14:textId="77777777" w:rsidR="003D6059" w:rsidRPr="009A7517" w:rsidRDefault="003D6059" w:rsidP="003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</w:p>
    <w:p w14:paraId="41A17D10" w14:textId="77777777" w:rsidR="00673FF6" w:rsidRPr="009A7517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cs/>
        </w:rPr>
      </w:pPr>
      <w:r w:rsidRPr="009A7517">
        <w:rPr>
          <w:color w:val="000000"/>
          <w:cs/>
        </w:rPr>
        <w:br w:type="page"/>
      </w:r>
    </w:p>
    <w:p w14:paraId="1124F69E" w14:textId="5E8579E0" w:rsidR="003D6059" w:rsidRPr="009A7517" w:rsidRDefault="003D6059" w:rsidP="003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  <w:r w:rsidRPr="009A7517">
        <w:rPr>
          <w:color w:val="000000"/>
          <w:cs/>
        </w:rPr>
        <w:lastRenderedPageBreak/>
        <w:t>กลุ่มบริษัทปรับปรุงเอกสารการป้องกันความเสี่ยงอย่างเป็นทางการภายในสิ้นรอบระยะเวลารายงานที่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ความเสี่ยงใหม่</w:t>
      </w:r>
    </w:p>
    <w:p w14:paraId="47E68BD5" w14:textId="728F4E8E" w:rsidR="002A4ECB" w:rsidRPr="009A7517" w:rsidRDefault="002A4ECB" w:rsidP="003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</w:p>
    <w:p w14:paraId="7D6B89C0" w14:textId="7EA67630" w:rsidR="002A4ECB" w:rsidRPr="009A7517" w:rsidRDefault="002A4ECB" w:rsidP="002A4ECB">
      <w:pPr>
        <w:pStyle w:val="BodyText"/>
        <w:tabs>
          <w:tab w:val="clear" w:pos="907"/>
          <w:tab w:val="left" w:pos="900"/>
          <w:tab w:val="left" w:pos="135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A7517">
        <w:rPr>
          <w:rFonts w:ascii="Angsana New" w:hAnsi="Angsana New"/>
          <w:color w:val="000000"/>
          <w:sz w:val="30"/>
          <w:szCs w:val="30"/>
          <w:cs/>
        </w:rPr>
        <w:t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</w:t>
      </w:r>
      <w:r w:rsidR="00933D6B" w:rsidRPr="009A7517">
        <w:rPr>
          <w:rFonts w:ascii="Angsana New" w:hAnsi="Angsana New"/>
          <w:color w:val="000000"/>
          <w:sz w:val="30"/>
          <w:szCs w:val="30"/>
        </w:rPr>
        <w:t xml:space="preserve">         </w:t>
      </w:r>
      <w:r w:rsidRPr="009A7517">
        <w:rPr>
          <w:rFonts w:ascii="Angsana New" w:hAnsi="Angsana New"/>
          <w:color w:val="000000"/>
          <w:sz w:val="30"/>
          <w:szCs w:val="30"/>
          <w:cs/>
        </w:rPr>
        <w:t>กลุ่มบริษัทจะพิจารณาว่าการเปลี่ยนแปลงเพิ่มเติมดังกล่าวส่งผลให้เกิดการยุติความสัมพันธ์ในการบัญชีป้องกัน</w:t>
      </w:r>
      <w:r w:rsidR="00933D6B" w:rsidRPr="009A7517">
        <w:rPr>
          <w:rFonts w:ascii="Angsana New" w:hAnsi="Angsana New"/>
          <w:color w:val="000000"/>
          <w:sz w:val="30"/>
          <w:szCs w:val="30"/>
        </w:rPr>
        <w:t xml:space="preserve">     </w:t>
      </w:r>
      <w:r w:rsidRPr="009A7517">
        <w:rPr>
          <w:rFonts w:ascii="Angsana New" w:hAnsi="Angsana New"/>
          <w:color w:val="000000"/>
          <w:sz w:val="30"/>
          <w:szCs w:val="30"/>
          <w:cs/>
        </w:rPr>
        <w:t>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ความเสี่ยง 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</w:t>
      </w:r>
    </w:p>
    <w:p w14:paraId="21908CC1" w14:textId="77777777" w:rsidR="002A4ECB" w:rsidRPr="009A7517" w:rsidRDefault="002A4ECB" w:rsidP="002A4ECB">
      <w:pPr>
        <w:pStyle w:val="BodyText"/>
        <w:tabs>
          <w:tab w:val="clear" w:pos="907"/>
          <w:tab w:val="left" w:pos="900"/>
          <w:tab w:val="left" w:pos="135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EC5982A" w14:textId="41748149" w:rsidR="002A4ECB" w:rsidRPr="009A7517" w:rsidRDefault="002A4ECB" w:rsidP="002A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color w:val="000000"/>
        </w:rPr>
      </w:pPr>
      <w:r w:rsidRPr="009A7517">
        <w:rPr>
          <w:color w:val="000000"/>
          <w:cs/>
        </w:rPr>
        <w:t>เมื่ออัตราดอกเบี้ยอ้างอิงของกระแสเงินสดในอนาคตที่มีการป้องกันความเสี่ยงซึ่งเคยถูกพิจารณามีการเปลี่ยนแปลงที่เกิดจากการปฏิรูปอัตราดอกเบี้ยอ้างอิง 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 กลุ่มบริษัทถือเสมือนว่าสำรองการป้องกันความเสี่ยงที่รับรู้ในกำไรขาดทุนเบ็ดเสร็จอื่น</w:t>
      </w:r>
      <w:r w:rsidRPr="009A7517">
        <w:rPr>
          <w:rFonts w:hint="cs"/>
          <w:color w:val="000000"/>
          <w:cs/>
        </w:rPr>
        <w:t xml:space="preserve"> </w:t>
      </w:r>
      <w:r w:rsidRPr="009A7517">
        <w:rPr>
          <w:color w:val="000000"/>
          <w:cs/>
        </w:rPr>
        <w:t>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</w:p>
    <w:p w14:paraId="0E82AEB7" w14:textId="7F4FEA95" w:rsidR="00EF2B76" w:rsidRPr="009A7517" w:rsidRDefault="00EF2B76" w:rsidP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lang w:val="th-TH"/>
        </w:rPr>
      </w:pPr>
    </w:p>
    <w:p w14:paraId="4675495F" w14:textId="089F450B" w:rsidR="00EF2B76" w:rsidRPr="009A7517" w:rsidRDefault="00EF2B76" w:rsidP="00EF2B76">
      <w:pPr>
        <w:spacing w:line="240" w:lineRule="auto"/>
        <w:ind w:left="900"/>
        <w:jc w:val="thaiDistribute"/>
        <w:rPr>
          <w:i/>
          <w:iCs/>
          <w:color w:val="000000"/>
        </w:rPr>
      </w:pPr>
      <w:r w:rsidRPr="009A7517">
        <w:rPr>
          <w:i/>
          <w:iCs/>
          <w:color w:val="000000"/>
          <w:cs/>
        </w:rPr>
        <w:t>การป้องกันความเสี่ยงในกระแสเงินสด</w:t>
      </w:r>
    </w:p>
    <w:p w14:paraId="612859E9" w14:textId="77777777" w:rsidR="000F2354" w:rsidRPr="009A7517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lang w:val="th-TH"/>
        </w:rPr>
      </w:pPr>
    </w:p>
    <w:p w14:paraId="5872E5E7" w14:textId="2B3AF23F" w:rsidR="00EF2B76" w:rsidRPr="009A7517" w:rsidRDefault="00EF2B76" w:rsidP="00EF2B76">
      <w:pPr>
        <w:spacing w:line="240" w:lineRule="auto"/>
        <w:ind w:left="900"/>
        <w:jc w:val="thaiDistribute"/>
        <w:rPr>
          <w:color w:val="000000"/>
          <w:cs/>
        </w:rPr>
      </w:pPr>
      <w:r w:rsidRPr="009A7517">
        <w:rPr>
          <w:color w:val="00000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 w:rsidR="00933D6B" w:rsidRPr="009A7517">
        <w:rPr>
          <w:color w:val="000000"/>
        </w:rPr>
        <w:t xml:space="preserve"> </w:t>
      </w:r>
      <w:r w:rsidRPr="009A7517">
        <w:rPr>
          <w:color w:val="000000"/>
          <w:cs/>
        </w:rPr>
        <w:t xml:space="preserve">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4AEAABC1" w14:textId="77777777" w:rsidR="00EF2B76" w:rsidRPr="009A7517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s/>
          <w:lang w:val="th-TH"/>
        </w:rPr>
      </w:pPr>
    </w:p>
    <w:p w14:paraId="27CBE6FA" w14:textId="729BDAEF" w:rsidR="00EF2B76" w:rsidRPr="009A7517" w:rsidRDefault="00EF2B76" w:rsidP="00EF2B76">
      <w:pPr>
        <w:spacing w:line="240" w:lineRule="auto"/>
        <w:ind w:left="900"/>
        <w:jc w:val="thaiDistribute"/>
        <w:rPr>
          <w:color w:val="000000"/>
        </w:rPr>
      </w:pPr>
      <w:r w:rsidRPr="009A7517">
        <w:rPr>
          <w:color w:val="000000"/>
          <w:cs/>
        </w:rPr>
        <w:t>กลุ่มบริษัทกำหนดให้การเปลี่ยนแปลงในมูลค่ายุติธรรมของราคาปัจจุบัน</w:t>
      </w:r>
      <w:r w:rsidRPr="009A7517">
        <w:rPr>
          <w:rFonts w:hint="cs"/>
          <w:color w:val="000000"/>
          <w:cs/>
        </w:rPr>
        <w:t xml:space="preserve"> </w:t>
      </w:r>
      <w:r w:rsidRPr="009A7517">
        <w:rPr>
          <w:color w:val="000000"/>
          <w:cs/>
        </w:rPr>
        <w:t>(</w:t>
      </w:r>
      <w:r w:rsidRPr="009A7517">
        <w:rPr>
          <w:color w:val="000000"/>
        </w:rPr>
        <w:t xml:space="preserve">Spot </w:t>
      </w:r>
      <w:r w:rsidR="004552A9" w:rsidRPr="009A7517">
        <w:rPr>
          <w:color w:val="000000"/>
        </w:rPr>
        <w:t>E</w:t>
      </w:r>
      <w:r w:rsidRPr="009A7517">
        <w:rPr>
          <w:color w:val="000000"/>
        </w:rPr>
        <w:t>lement</w:t>
      </w:r>
      <w:r w:rsidRPr="009A7517">
        <w:rPr>
          <w:color w:val="000000"/>
          <w:cs/>
        </w:rPr>
        <w:t>) 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Pr="009A7517">
        <w:rPr>
          <w:rFonts w:hint="cs"/>
          <w:color w:val="000000"/>
          <w:cs/>
        </w:rPr>
        <w:t>ใน</w:t>
      </w:r>
      <w:r w:rsidRPr="009A7517">
        <w:rPr>
          <w:color w:val="000000"/>
          <w:cs/>
        </w:rPr>
        <w:t xml:space="preserve">กระแสเงินสด </w:t>
      </w:r>
      <w:r w:rsidR="00567E47" w:rsidRPr="009A7517">
        <w:rPr>
          <w:color w:val="000000"/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5468D2D2" w14:textId="77777777" w:rsidR="00EF2B76" w:rsidRPr="009A7517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s/>
          <w:lang w:val="th-TH"/>
        </w:rPr>
      </w:pPr>
    </w:p>
    <w:p w14:paraId="546C9F80" w14:textId="602AE8E0" w:rsidR="00EF2B76" w:rsidRPr="009A7517" w:rsidRDefault="00EF2B76" w:rsidP="00EF2B76">
      <w:pPr>
        <w:spacing w:line="240" w:lineRule="auto"/>
        <w:ind w:left="900"/>
        <w:jc w:val="thaiDistribute"/>
        <w:rPr>
          <w:color w:val="000000"/>
        </w:rPr>
      </w:pPr>
      <w:r w:rsidRPr="009A7517">
        <w:rPr>
          <w:rFonts w:hint="cs"/>
          <w:color w:val="000000"/>
          <w:cs/>
        </w:rPr>
        <w:lastRenderedPageBreak/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4552A9" w:rsidRPr="009A7517">
        <w:rPr>
          <w:rFonts w:hint="cs"/>
          <w:color w:val="000000"/>
        </w:rPr>
        <w:t xml:space="preserve"> </w:t>
      </w:r>
      <w:r w:rsidRPr="009A7517">
        <w:rPr>
          <w:rFonts w:hint="cs"/>
          <w:color w:val="000000"/>
          <w:cs/>
        </w:rPr>
        <w:t>เช่น สินค้าคงเหลือ จำนวนเงินที่สะสมไว้ในสำรองการป้องกันความเสี่ยง</w:t>
      </w:r>
      <w:r w:rsidR="00CA5CEC" w:rsidRPr="009A7517">
        <w:rPr>
          <w:rFonts w:hint="cs"/>
          <w:color w:val="000000"/>
          <w:cs/>
        </w:rPr>
        <w:t>กระแสเงินสด</w:t>
      </w:r>
      <w:r w:rsidRPr="009A7517">
        <w:rPr>
          <w:rFonts w:hint="cs"/>
          <w:color w:val="000000"/>
          <w:cs/>
        </w:rPr>
        <w:t>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6D77251C" w14:textId="77777777" w:rsidR="00362C20" w:rsidRPr="009A7517" w:rsidRDefault="00362C20" w:rsidP="00EF2B76">
      <w:pPr>
        <w:spacing w:line="240" w:lineRule="auto"/>
        <w:ind w:left="900"/>
        <w:jc w:val="thaiDistribute"/>
        <w:rPr>
          <w:color w:val="000000"/>
        </w:rPr>
      </w:pPr>
    </w:p>
    <w:p w14:paraId="525F1CDD" w14:textId="4A7E3C3B" w:rsidR="00EF2B76" w:rsidRPr="009A7517" w:rsidRDefault="00EF2B76" w:rsidP="00EF2B76">
      <w:pPr>
        <w:spacing w:line="240" w:lineRule="auto"/>
        <w:ind w:left="900"/>
        <w:jc w:val="thaiDistribute"/>
        <w:rPr>
          <w:color w:val="000000"/>
        </w:rPr>
      </w:pPr>
      <w:r w:rsidRPr="009A7517">
        <w:rPr>
          <w:color w:val="000000"/>
          <w:cs/>
        </w:rPr>
        <w:t>สำหรับการป้องกันความเสี่ยง</w:t>
      </w:r>
      <w:r w:rsidRPr="009A7517">
        <w:rPr>
          <w:rFonts w:asciiTheme="majorBidi" w:hAnsiTheme="majorBidi" w:cstheme="majorBidi"/>
          <w:color w:val="000000"/>
          <w:cs/>
        </w:rPr>
        <w:t>รายการคาดการณ์</w:t>
      </w:r>
      <w:r w:rsidRPr="009A7517">
        <w:rPr>
          <w:rFonts w:asciiTheme="majorBidi" w:hAnsiTheme="majorBidi" w:cstheme="majorBidi" w:hint="cs"/>
          <w:color w:val="000000"/>
          <w:cs/>
        </w:rPr>
        <w:t>อื่น</w:t>
      </w:r>
      <w:r w:rsidRPr="009A7517">
        <w:rPr>
          <w:color w:val="000000"/>
          <w:cs/>
        </w:rPr>
        <w:t xml:space="preserve"> จำนวนเงินที่สะสมไว้ในสำรองการป้องกันความเสี่ยง</w:t>
      </w:r>
      <w:r w:rsidR="00CA5CEC" w:rsidRPr="009A7517">
        <w:rPr>
          <w:rFonts w:hint="cs"/>
          <w:color w:val="000000"/>
          <w:cs/>
        </w:rPr>
        <w:t>กระแสเงินสด</w:t>
      </w:r>
      <w:r w:rsidRPr="009A7517">
        <w:rPr>
          <w:color w:val="00000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926AC68" w14:textId="77777777" w:rsidR="00332755" w:rsidRPr="009A7517" w:rsidRDefault="00332755" w:rsidP="00EF2B76">
      <w:pPr>
        <w:spacing w:line="240" w:lineRule="auto"/>
        <w:ind w:left="900"/>
        <w:jc w:val="thaiDistribute"/>
        <w:rPr>
          <w:color w:val="000000"/>
        </w:rPr>
      </w:pPr>
    </w:p>
    <w:p w14:paraId="16B6E83F" w14:textId="48549801" w:rsidR="00EF2B76" w:rsidRPr="009A7517" w:rsidRDefault="00EF2B76" w:rsidP="00EF2B76">
      <w:pPr>
        <w:spacing w:line="240" w:lineRule="auto"/>
        <w:ind w:left="900"/>
        <w:jc w:val="thaiDistribute"/>
        <w:rPr>
          <w:color w:val="000000"/>
        </w:rPr>
      </w:pPr>
      <w:r w:rsidRPr="009A7517">
        <w:rPr>
          <w:color w:val="00000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9A7517">
        <w:rPr>
          <w:rFonts w:eastAsia="Calibri"/>
          <w:cs/>
        </w:rPr>
        <w:t xml:space="preserve">ถูกขาย หมดอายุ ถูกยกเลิก หรือถูกใช้สิทธิ </w:t>
      </w:r>
      <w:r w:rsidRPr="009A7517">
        <w:rPr>
          <w:color w:val="00000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CA5CEC" w:rsidRPr="009A7517">
        <w:rPr>
          <w:rFonts w:hint="cs"/>
          <w:color w:val="000000"/>
          <w:cs/>
        </w:rPr>
        <w:t>กระแสเงินสด</w:t>
      </w:r>
      <w:r w:rsidRPr="009A7517">
        <w:rPr>
          <w:color w:val="000000"/>
          <w:cs/>
        </w:rPr>
        <w:t>จะยังคงอยู่ในส่วนของเจ้าของจนกระทั่ง</w:t>
      </w:r>
      <w:r w:rsidRPr="009A7517">
        <w:rPr>
          <w:rFonts w:hint="cs"/>
          <w:color w:val="000000"/>
          <w:cs/>
        </w:rPr>
        <w:t>มีการ</w:t>
      </w:r>
      <w:r w:rsidRPr="009A7517">
        <w:rPr>
          <w:color w:val="000000"/>
          <w:cs/>
        </w:rPr>
        <w:t>รับรู้รายการที่ไม่ใช่ตัวเงิน</w:t>
      </w:r>
      <w:r w:rsidRPr="009A7517">
        <w:rPr>
          <w:rFonts w:hint="cs"/>
          <w:color w:val="000000"/>
          <w:cs/>
        </w:rPr>
        <w:t>จากรายการป้องกันความเสี่ยงดังกล่าว</w:t>
      </w:r>
      <w:r w:rsidRPr="009A7517">
        <w:rPr>
          <w:color w:val="000000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9A7517">
        <w:rPr>
          <w:rFonts w:hint="cs"/>
          <w:color w:val="000000"/>
          <w:cs/>
        </w:rPr>
        <w:t>สำหรับการ</w:t>
      </w:r>
      <w:r w:rsidRPr="009A7517">
        <w:rPr>
          <w:color w:val="000000"/>
          <w:cs/>
        </w:rPr>
        <w:t>ป้องกันความเสี่ยงในกระแสเงินสดอื่น จำนวนเงินที่สะสม</w:t>
      </w:r>
      <w:r w:rsidRPr="009A7517">
        <w:rPr>
          <w:rFonts w:hint="cs"/>
          <w:color w:val="000000"/>
          <w:cs/>
        </w:rPr>
        <w:t>จะถูก</w:t>
      </w:r>
      <w:r w:rsidRPr="009A7517">
        <w:rPr>
          <w:color w:val="000000"/>
          <w:cs/>
        </w:rPr>
        <w:t xml:space="preserve"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01F87E59" w14:textId="77777777" w:rsidR="00EF2B76" w:rsidRPr="009A7517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s/>
          <w:lang w:val="th-TH"/>
        </w:rPr>
      </w:pPr>
    </w:p>
    <w:p w14:paraId="3513DE6B" w14:textId="0AF3F589" w:rsidR="00EF2B76" w:rsidRPr="009A7517" w:rsidRDefault="00EF2B76" w:rsidP="00EF2B76">
      <w:pPr>
        <w:spacing w:line="240" w:lineRule="auto"/>
        <w:ind w:left="900"/>
        <w:jc w:val="thaiDistribute"/>
        <w:rPr>
          <w:i/>
          <w:iCs/>
          <w:color w:val="000000"/>
        </w:rPr>
      </w:pPr>
      <w:r w:rsidRPr="009A7517">
        <w:rPr>
          <w:color w:val="00000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CA5CEC" w:rsidRPr="009A7517">
        <w:rPr>
          <w:rFonts w:hint="cs"/>
          <w:color w:val="000000"/>
          <w:cs/>
        </w:rPr>
        <w:t>กระแสเงินสด</w:t>
      </w:r>
      <w:r w:rsidRPr="009A7517">
        <w:rPr>
          <w:color w:val="000000"/>
          <w:cs/>
        </w:rPr>
        <w:t>จะได้รับการจัดประเภทรายการใหม่ไปยังกำไรหรือขาดทุนทันที</w:t>
      </w:r>
    </w:p>
    <w:p w14:paraId="467684E5" w14:textId="6B479DDC" w:rsidR="00933D6B" w:rsidRPr="009A7517" w:rsidRDefault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i/>
          <w:iCs/>
          <w:color w:val="000000"/>
        </w:rPr>
      </w:pPr>
    </w:p>
    <w:p w14:paraId="38E24916" w14:textId="640E3235" w:rsidR="00EF2B76" w:rsidRPr="009A7517" w:rsidRDefault="00EF2B76" w:rsidP="00EF2B76">
      <w:pPr>
        <w:pStyle w:val="ListParagraph"/>
        <w:ind w:left="1260" w:hanging="3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9A7517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การป้องกันความเสี่ยงของเงินลงทุนสุทธิในหน่วยงานต่างประเทศ</w:t>
      </w:r>
    </w:p>
    <w:p w14:paraId="0FA9110B" w14:textId="77777777" w:rsidR="000F2354" w:rsidRPr="009A7517" w:rsidRDefault="000F2354" w:rsidP="002265BA">
      <w:pPr>
        <w:pStyle w:val="BodyText2"/>
        <w:spacing w:line="240" w:lineRule="atLeast"/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4A0EB707" w14:textId="002CCCBB" w:rsidR="002A4ECB" w:rsidRPr="009A7517" w:rsidRDefault="00EF2B76" w:rsidP="00250945">
      <w:pPr>
        <w:ind w:left="900"/>
        <w:jc w:val="thaiDistribute"/>
        <w:rPr>
          <w:rFonts w:asciiTheme="majorBidi" w:hAnsiTheme="majorBidi" w:cstheme="majorBidi"/>
          <w:color w:val="000000"/>
        </w:rPr>
      </w:pPr>
      <w:r w:rsidRPr="009A7517">
        <w:rPr>
          <w:color w:val="000000"/>
          <w:cs/>
        </w:rPr>
        <w:t>เมื่ออนุพันธ์หรือหนี้สินทางการเงินที่ไม่ใช่อนุพันธ์ถูกกำหนดให้เป็นเครื่องมือที่ใช้ในการป้องกันความเสี่ยง</w:t>
      </w:r>
      <w:r w:rsidR="002B30DC" w:rsidRPr="009A7517">
        <w:rPr>
          <w:color w:val="000000"/>
        </w:rPr>
        <w:t xml:space="preserve"> </w:t>
      </w:r>
      <w:r w:rsidRPr="009A7517">
        <w:rPr>
          <w:color w:val="000000"/>
          <w:cs/>
        </w:rPr>
        <w:t>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สำหรับอนุพันธ์และกำไรและขาดทุนจากอัตราแลกเปลี่ยนสำหรับเครื่องมือที่ไม่ใช่อนุพันธ์จะรับรู้ในกำไรขาดทุนเบ็ดเสร็จอื่นและแสดงเป็นสำรองการแปลงค่างบการเงินในส่วนของเจ้าของ ส่วนที่ไม่มีประสิทธิผลจะรับรู้ทันทีในกำไรหรือขาดทุน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</w:t>
      </w:r>
      <w:r w:rsidRPr="009A7517">
        <w:rPr>
          <w:rFonts w:asciiTheme="majorBidi" w:hAnsiTheme="majorBidi" w:cstheme="majorBidi"/>
          <w:color w:val="000000"/>
          <w:cs/>
        </w:rPr>
        <w:t>นในต่างประเทศ</w:t>
      </w:r>
    </w:p>
    <w:p w14:paraId="51B6C60C" w14:textId="77777777" w:rsidR="00933D6B" w:rsidRPr="009A7517" w:rsidRDefault="00933D6B" w:rsidP="00250945">
      <w:pPr>
        <w:ind w:left="900"/>
        <w:jc w:val="thaiDistribute"/>
        <w:rPr>
          <w:rFonts w:asciiTheme="majorBidi" w:hAnsiTheme="majorBidi" w:cstheme="majorBidi"/>
          <w:color w:val="000000"/>
          <w:cs/>
        </w:rPr>
      </w:pPr>
    </w:p>
    <w:p w14:paraId="0898B2E5" w14:textId="77777777" w:rsidR="00673FF6" w:rsidRPr="009A7517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EucrosiaUPCBold"/>
          <w:i/>
          <w:iCs/>
          <w:cs/>
        </w:rPr>
      </w:pPr>
      <w:r w:rsidRPr="009A7517">
        <w:rPr>
          <w:rFonts w:eastAsia="EucrosiaUPCBold"/>
          <w:i/>
          <w:iCs/>
          <w:cs/>
        </w:rPr>
        <w:br w:type="page"/>
      </w:r>
    </w:p>
    <w:p w14:paraId="3D6D879C" w14:textId="357FF2F7" w:rsidR="00234BA8" w:rsidRPr="009A7517" w:rsidRDefault="00234BA8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9A7517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(ง.</w:t>
      </w:r>
      <w:r w:rsidRPr="009A7517">
        <w:rPr>
          <w:rFonts w:ascii="Angsana New" w:eastAsia="EucrosiaUPCBold" w:hAnsi="Angsana New" w:hint="cs"/>
          <w:i/>
          <w:iCs/>
          <w:sz w:val="30"/>
          <w:szCs w:val="30"/>
        </w:rPr>
        <w:t>5</w:t>
      </w:r>
      <w:r w:rsidRPr="009A7517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การด้อยค่าของสินทรัพย์ทางการเงินนอกเหนือจากลูกหนี้การค้า</w:t>
      </w:r>
    </w:p>
    <w:p w14:paraId="5FEFFDEF" w14:textId="77777777" w:rsidR="000F2354" w:rsidRPr="009A7517" w:rsidRDefault="000F2354" w:rsidP="002265BA">
      <w:pPr>
        <w:pStyle w:val="BodyText2"/>
        <w:spacing w:line="240" w:lineRule="atLeast"/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1F8EFDC8" w14:textId="6513A167" w:rsidR="00EF2B76" w:rsidRPr="009A7517" w:rsidRDefault="00234BA8" w:rsidP="00234BA8">
      <w:pPr>
        <w:ind w:left="900"/>
        <w:jc w:val="thaiDistribute"/>
        <w:rPr>
          <w:color w:val="000000"/>
        </w:rPr>
      </w:pPr>
      <w:r w:rsidRPr="009A7517">
        <w:rPr>
          <w:rFonts w:hint="cs"/>
          <w:color w:val="00000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EFD7B3C" w14:textId="5EBF3B0F" w:rsidR="00234BA8" w:rsidRPr="009A7517" w:rsidRDefault="00234BA8" w:rsidP="00933D6B">
      <w:pPr>
        <w:pStyle w:val="BodyText2"/>
        <w:spacing w:line="240" w:lineRule="atLeast"/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61F33853" w14:textId="4154AD95" w:rsidR="00234BA8" w:rsidRPr="009A7517" w:rsidRDefault="00234BA8" w:rsidP="002B19FC">
      <w:pPr>
        <w:ind w:left="900"/>
        <w:jc w:val="thaiDistribute"/>
        <w:rPr>
          <w:color w:val="000000"/>
        </w:rPr>
      </w:pPr>
      <w:r w:rsidRPr="009A7517">
        <w:rPr>
          <w:rFonts w:hint="cs"/>
          <w:color w:val="00000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408FF" w:rsidRPr="009A7517">
        <w:rPr>
          <w:color w:val="000000"/>
        </w:rPr>
        <w:t xml:space="preserve">      </w:t>
      </w:r>
      <w:r w:rsidRPr="009A7517">
        <w:rPr>
          <w:rFonts w:hint="cs"/>
          <w:color w:val="000000"/>
          <w:cs/>
        </w:rPr>
        <w:t xml:space="preserve"> </w:t>
      </w:r>
      <w:r w:rsidRPr="009A7517">
        <w:rPr>
          <w:rFonts w:hint="cs"/>
          <w:color w:val="000000"/>
        </w:rPr>
        <w:t>12</w:t>
      </w:r>
      <w:r w:rsidRPr="009A7517">
        <w:rPr>
          <w:rFonts w:hint="cs"/>
          <w:color w:val="00000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AC4BB51" w14:textId="77777777" w:rsidR="00234BA8" w:rsidRPr="009A7517" w:rsidRDefault="00234BA8" w:rsidP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</w:pPr>
    </w:p>
    <w:p w14:paraId="7852F33B" w14:textId="292437AF" w:rsidR="00234BA8" w:rsidRPr="009A7517" w:rsidRDefault="00234BA8" w:rsidP="002B19FC">
      <w:pPr>
        <w:ind w:left="900"/>
        <w:jc w:val="thaiDistribute"/>
        <w:rPr>
          <w:color w:val="000000"/>
        </w:rPr>
      </w:pPr>
      <w:r w:rsidRPr="009A7517">
        <w:rPr>
          <w:rFonts w:hint="cs"/>
          <w:color w:val="00000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14A125A" w14:textId="77777777" w:rsidR="00234BA8" w:rsidRPr="009A7517" w:rsidRDefault="00234BA8" w:rsidP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</w:pPr>
    </w:p>
    <w:p w14:paraId="31AEBA2C" w14:textId="2A0526D5" w:rsidR="00234BA8" w:rsidRPr="009A7517" w:rsidRDefault="00234BA8" w:rsidP="002B19FC">
      <w:pPr>
        <w:ind w:left="900"/>
        <w:jc w:val="thaiDistribute"/>
        <w:rPr>
          <w:color w:val="000000"/>
        </w:rPr>
      </w:pPr>
      <w:r w:rsidRPr="009A7517">
        <w:rPr>
          <w:rFonts w:hint="cs"/>
          <w:color w:val="00000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31072B" w:rsidRPr="009A7517">
        <w:rPr>
          <w:rFonts w:hint="cs"/>
          <w:color w:val="000000"/>
        </w:rPr>
        <w:t>12</w:t>
      </w:r>
      <w:r w:rsidRPr="009A7517">
        <w:rPr>
          <w:rFonts w:hint="cs"/>
          <w:color w:val="000000"/>
          <w:cs/>
        </w:rPr>
        <w:t xml:space="preserve"> เดือนข้างหน้า</w:t>
      </w:r>
    </w:p>
    <w:p w14:paraId="1728FBA9" w14:textId="77777777" w:rsidR="00234BA8" w:rsidRPr="009A7517" w:rsidRDefault="00234BA8" w:rsidP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both"/>
      </w:pPr>
    </w:p>
    <w:p w14:paraId="1A4B356C" w14:textId="6C028069" w:rsidR="00234BA8" w:rsidRPr="009A7517" w:rsidRDefault="00234BA8" w:rsidP="002B19FC">
      <w:pPr>
        <w:ind w:left="900"/>
        <w:jc w:val="thaiDistribute"/>
        <w:rPr>
          <w:color w:val="000000"/>
        </w:rPr>
      </w:pPr>
      <w:r w:rsidRPr="009A7517">
        <w:rPr>
          <w:rFonts w:hint="cs"/>
          <w:color w:val="00000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</w:t>
      </w:r>
      <w:r w:rsidRPr="009A7517">
        <w:rPr>
          <w:color w:val="000000"/>
          <w:cs/>
        </w:rPr>
        <w:t>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24D3E75" w14:textId="77777777" w:rsidR="00234BA8" w:rsidRPr="009A7517" w:rsidRDefault="00234BA8" w:rsidP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both"/>
      </w:pPr>
    </w:p>
    <w:p w14:paraId="4602F6B1" w14:textId="193CAD4E" w:rsidR="00234BA8" w:rsidRPr="009A7517" w:rsidRDefault="00234BA8" w:rsidP="002B19FC">
      <w:pPr>
        <w:ind w:left="900"/>
        <w:jc w:val="thaiDistribute"/>
        <w:rPr>
          <w:color w:val="000000"/>
        </w:rPr>
      </w:pPr>
      <w:r w:rsidRPr="009A7517">
        <w:rPr>
          <w:color w:val="000000"/>
          <w:cs/>
        </w:rPr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</w:t>
      </w:r>
    </w:p>
    <w:p w14:paraId="2422B97D" w14:textId="77777777" w:rsidR="00673FF6" w:rsidRPr="009A7517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/>
          <w:i/>
          <w:iCs/>
          <w:cs/>
        </w:rPr>
      </w:pPr>
      <w:r w:rsidRPr="009A7517">
        <w:rPr>
          <w:rFonts w:asciiTheme="majorBidi" w:eastAsia="EucrosiaUPCBold" w:hAnsiTheme="majorBidi"/>
          <w:i/>
          <w:iCs/>
          <w:cs/>
        </w:rPr>
        <w:br w:type="page"/>
      </w:r>
    </w:p>
    <w:p w14:paraId="03DBCDE2" w14:textId="3D23DEAF" w:rsidR="00234BA8" w:rsidRPr="009A7517" w:rsidRDefault="00234BA8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9A7517">
        <w:rPr>
          <w:rFonts w:asciiTheme="majorBidi" w:eastAsia="EucrosiaUPCBold" w:hAnsiTheme="majorBidi"/>
          <w:i/>
          <w:iCs/>
          <w:sz w:val="30"/>
          <w:szCs w:val="30"/>
          <w:cs/>
        </w:rPr>
        <w:lastRenderedPageBreak/>
        <w:t>(</w:t>
      </w:r>
      <w:r w:rsidRPr="009A751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A7517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Pr="009A7517">
        <w:rPr>
          <w:rFonts w:asciiTheme="majorBidi" w:eastAsia="EucrosiaUPCBold" w:hAnsiTheme="majorBidi"/>
          <w:i/>
          <w:iCs/>
          <w:sz w:val="30"/>
          <w:szCs w:val="30"/>
        </w:rPr>
        <w:t>6</w:t>
      </w:r>
      <w:r w:rsidRPr="009A7517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การตัดจำหน่าย </w:t>
      </w:r>
    </w:p>
    <w:p w14:paraId="7B3ADBEC" w14:textId="77777777" w:rsidR="000F2354" w:rsidRPr="009A7517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olor w:val="000000"/>
        </w:rPr>
      </w:pPr>
    </w:p>
    <w:p w14:paraId="2275FCA5" w14:textId="74B78027" w:rsidR="00067507" w:rsidRPr="009A7517" w:rsidRDefault="00234BA8" w:rsidP="002B19FC">
      <w:pPr>
        <w:ind w:left="900"/>
        <w:jc w:val="thaiDistribute"/>
        <w:rPr>
          <w:color w:val="000000"/>
          <w:cs/>
        </w:rPr>
      </w:pPr>
      <w:r w:rsidRPr="009A7517">
        <w:rPr>
          <w:color w:val="00000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EBC4749" w14:textId="26829577" w:rsidR="00067507" w:rsidRPr="009A7517" w:rsidRDefault="00067507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olor w:val="000000"/>
          <w:cs/>
        </w:rPr>
      </w:pPr>
    </w:p>
    <w:p w14:paraId="33952F6A" w14:textId="1C13F854" w:rsidR="00234BA8" w:rsidRPr="009A7517" w:rsidRDefault="00234BA8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9A7517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9A751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A7517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Pr="009A7517">
        <w:rPr>
          <w:rFonts w:asciiTheme="majorBidi" w:eastAsia="EucrosiaUPCBold" w:hAnsiTheme="majorBidi" w:cstheme="majorBidi"/>
          <w:i/>
          <w:iCs/>
          <w:sz w:val="30"/>
          <w:szCs w:val="30"/>
        </w:rPr>
        <w:t>7</w:t>
      </w:r>
      <w:r w:rsidRPr="009A7517">
        <w:rPr>
          <w:rFonts w:asciiTheme="majorBidi" w:eastAsia="EucrosiaUPCBold" w:hAnsiTheme="majorBidi"/>
          <w:i/>
          <w:iCs/>
          <w:sz w:val="30"/>
          <w:szCs w:val="30"/>
          <w:cs/>
        </w:rPr>
        <w:t>) ดอกเบี้ย</w:t>
      </w:r>
    </w:p>
    <w:p w14:paraId="452A7147" w14:textId="77777777" w:rsidR="000F2354" w:rsidRPr="009A7517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olor w:val="000000"/>
        </w:rPr>
      </w:pPr>
    </w:p>
    <w:p w14:paraId="7D48CAC6" w14:textId="6FC09033" w:rsidR="004B1AF5" w:rsidRPr="009A7517" w:rsidRDefault="00234BA8" w:rsidP="00554C8C">
      <w:pPr>
        <w:ind w:left="900"/>
        <w:jc w:val="thaiDistribute"/>
        <w:rPr>
          <w:color w:val="000000"/>
          <w:cs/>
        </w:rPr>
      </w:pPr>
      <w:r w:rsidRPr="009A7517">
        <w:rPr>
          <w:color w:val="00000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</w:t>
      </w:r>
      <w:r w:rsidR="004552A9" w:rsidRPr="009A7517">
        <w:rPr>
          <w:color w:val="000000"/>
        </w:rPr>
        <w:t xml:space="preserve">   </w:t>
      </w:r>
      <w:r w:rsidRPr="009A7517">
        <w:rPr>
          <w:color w:val="000000"/>
          <w:cs/>
        </w:rPr>
        <w:t>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8B30806" w14:textId="51431BF5" w:rsidR="004B1AF5" w:rsidRPr="009A7517" w:rsidRDefault="004B1AF5" w:rsidP="00366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color w:val="000000"/>
          <w:cs/>
        </w:rPr>
      </w:pPr>
    </w:p>
    <w:p w14:paraId="34892DE0" w14:textId="54B0D93E" w:rsidR="00F65E51" w:rsidRPr="009A7517" w:rsidRDefault="00F65E51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9A7517">
        <w:rPr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DB1C92A" w14:textId="77777777" w:rsidR="00F65E51" w:rsidRPr="009A7517" w:rsidRDefault="00F65E51" w:rsidP="00F65E5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62F02439" w14:textId="261A32C2" w:rsidR="00B2537A" w:rsidRPr="009A7517" w:rsidRDefault="00F65E51" w:rsidP="00F65E5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</w:rPr>
        <w:tab/>
      </w:r>
      <w:r w:rsidRPr="009A751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31072B" w:rsidRPr="009A7517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9A7517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  <w:r w:rsidR="00554C8C" w:rsidRPr="009A7517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9A7517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 ถือเป็นส่วนหนึ่งของ</w:t>
      </w:r>
      <w:r w:rsidRPr="009A7517">
        <w:rPr>
          <w:rFonts w:ascii="Angsana New" w:hAnsi="Angsana New" w:hint="cs"/>
          <w:sz w:val="30"/>
          <w:szCs w:val="30"/>
          <w:cs/>
        </w:rPr>
        <w:t>กิจกรรมจัดหาเงิน</w:t>
      </w:r>
      <w:r w:rsidRPr="009A7517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7A64E186" w14:textId="77777777" w:rsidR="00B2537A" w:rsidRPr="009A7517" w:rsidRDefault="00B2537A" w:rsidP="00B2537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65AD907" w14:textId="49DB0E70" w:rsidR="00015D9B" w:rsidRPr="009A7517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  <w:lang w:val="th-TH"/>
        </w:rPr>
      </w:pPr>
      <w:r w:rsidRPr="009A7517">
        <w:rPr>
          <w:i/>
          <w:iCs/>
          <w:sz w:val="30"/>
          <w:szCs w:val="30"/>
          <w:cs/>
        </w:rPr>
        <w:t>ลูกหนี้การค้า</w:t>
      </w:r>
    </w:p>
    <w:p w14:paraId="2644C2E0" w14:textId="77777777" w:rsidR="00015D9B" w:rsidRPr="009A7517" w:rsidRDefault="00015D9B" w:rsidP="00C512AC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8227172" w14:textId="008B960C" w:rsidR="00D17AA6" w:rsidRPr="009A7517" w:rsidRDefault="00D17AA6" w:rsidP="00D17AA6">
      <w:pPr>
        <w:ind w:left="540"/>
        <w:jc w:val="thaiDistribute"/>
        <w:rPr>
          <w:rFonts w:asciiTheme="majorBidi" w:hAnsiTheme="majorBidi" w:cstheme="majorBidi"/>
        </w:rPr>
      </w:pPr>
      <w:r w:rsidRPr="009A7517">
        <w:rPr>
          <w:rFonts w:asciiTheme="majorBidi" w:hAnsiTheme="majorBidi" w:cstheme="majorBidi"/>
          <w:cs/>
        </w:rPr>
        <w:t>ลูกหนี้</w:t>
      </w:r>
      <w:r w:rsidR="0031072B" w:rsidRPr="009A7517">
        <w:rPr>
          <w:rFonts w:asciiTheme="majorBidi" w:hAnsiTheme="majorBidi" w:cstheme="majorBidi" w:hint="cs"/>
          <w:cs/>
        </w:rPr>
        <w:t>การค้า</w:t>
      </w:r>
      <w:r w:rsidRPr="009A7517">
        <w:rPr>
          <w:rFonts w:asciiTheme="majorBidi" w:hAnsiTheme="majorBidi" w:cstheme="majorBidi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E53217" w:rsidRPr="009A7517">
        <w:rPr>
          <w:rFonts w:asciiTheme="majorBidi" w:hAnsiTheme="majorBidi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5C671940" w14:textId="77777777" w:rsidR="00D17AA6" w:rsidRPr="009A7517" w:rsidRDefault="00D17AA6" w:rsidP="00D17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7A546E1A" w14:textId="4968D5B6" w:rsidR="001160E1" w:rsidRPr="009A7517" w:rsidRDefault="001160E1" w:rsidP="001160E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8C73187" w14:textId="3821A344" w:rsidR="00067507" w:rsidRPr="009A7517" w:rsidRDefault="00067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9A7517">
        <w:rPr>
          <w:cs/>
        </w:rPr>
        <w:br w:type="page"/>
      </w:r>
    </w:p>
    <w:p w14:paraId="69E9D89A" w14:textId="57C6E892" w:rsidR="00015D9B" w:rsidRPr="009A7517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  <w:lang w:val="th-TH"/>
        </w:rPr>
      </w:pPr>
      <w:r w:rsidRPr="009A7517">
        <w:rPr>
          <w:rFonts w:hint="cs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4B278960" w14:textId="77777777" w:rsidR="00015D9B" w:rsidRPr="009A7517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4BB10D8" w14:textId="1A15E386" w:rsidR="00015D9B" w:rsidRPr="009A7517" w:rsidRDefault="004762B0" w:rsidP="001160E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9A7517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5C2EFC" w:rsidRPr="009A751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9A7517">
        <w:rPr>
          <w:rFonts w:ascii="Angsana New" w:hAnsi="Angsana New" w:hint="cs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160E1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</w:rPr>
        <w:tab/>
      </w:r>
      <w:r w:rsidRPr="009A7517">
        <w:rPr>
          <w:rFonts w:ascii="Angsana New" w:hAnsi="Angsana New" w:hint="cs"/>
          <w:sz w:val="30"/>
          <w:szCs w:val="30"/>
          <w:cs/>
        </w:rPr>
        <w:t xml:space="preserve">ต้นทุนของสินค้าคำนวณโดยใช้วิธีถัวเฉลี่ยถ่วงน้ำหนัก </w:t>
      </w:r>
      <w:r w:rsidR="001160E1" w:rsidRPr="009A7517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160E1" w:rsidRPr="009A7517">
        <w:rPr>
          <w:rFonts w:ascii="Angsana New" w:hAnsi="Angsana New" w:hint="cs"/>
          <w:sz w:val="30"/>
          <w:szCs w:val="30"/>
        </w:rPr>
        <w:t xml:space="preserve"> </w:t>
      </w:r>
      <w:r w:rsidR="001160E1" w:rsidRPr="009A7517">
        <w:rPr>
          <w:rFonts w:ascii="Angsana New" w:hAnsi="Angsana New" w:hint="cs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067507" w:rsidRPr="009A7517">
        <w:rPr>
          <w:rFonts w:ascii="Angsana New" w:hAnsi="Angsana New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="001160E1" w:rsidRPr="009A7517">
        <w:rPr>
          <w:rFonts w:ascii="Angsana New" w:hAnsi="Angsana New" w:hint="cs"/>
          <w:sz w:val="30"/>
          <w:szCs w:val="30"/>
          <w:cs/>
        </w:rPr>
        <w:t>ค่าใช้จ่ายที่จำเป็นโดยประมาณในการขาย</w:t>
      </w:r>
    </w:p>
    <w:p w14:paraId="323DD1E1" w14:textId="5F132D54" w:rsidR="001F07B8" w:rsidRPr="009A7517" w:rsidRDefault="001F07B8" w:rsidP="00366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cs/>
        </w:rPr>
      </w:pPr>
    </w:p>
    <w:p w14:paraId="6196D290" w14:textId="684360EA" w:rsidR="00015D9B" w:rsidRPr="009A7517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9A7517">
        <w:rPr>
          <w:rFonts w:hint="cs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218CABB" w14:textId="7FAD4553" w:rsidR="00015D9B" w:rsidRPr="009A7517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54976A4" w14:textId="1D397D14" w:rsidR="001160E1" w:rsidRPr="009A7517" w:rsidRDefault="001160E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>ต้นทุนการก่อสร้างที่กิจการก่อสร้างเองรวมถึงต้นทุนการกู้ยืม</w:t>
      </w:r>
    </w:p>
    <w:p w14:paraId="219B25F6" w14:textId="21EAFEE1" w:rsidR="001160E1" w:rsidRPr="009A7517" w:rsidRDefault="001160E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54F94EE" w14:textId="7DBE68C3" w:rsidR="001160E1" w:rsidRPr="009A7517" w:rsidRDefault="001160E1" w:rsidP="00116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  <w:r w:rsidRPr="009A7517">
        <w:rPr>
          <w:rFonts w:hint="cs"/>
          <w:cs/>
        </w:rPr>
        <w:t>กลุ่มบริษัทไม่คิดค่าเสื่อมราคาสำหรับที่ดิน</w:t>
      </w:r>
    </w:p>
    <w:p w14:paraId="0CC5F7FB" w14:textId="77777777" w:rsidR="003D6059" w:rsidRPr="009A7517" w:rsidRDefault="003D6059" w:rsidP="00116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</w:p>
    <w:p w14:paraId="2FCD3618" w14:textId="34F14F67" w:rsidR="00015D9B" w:rsidRPr="009A7517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</w:rPr>
      </w:pPr>
      <w:r w:rsidRPr="009A7517">
        <w:rPr>
          <w:rFonts w:hint="cs"/>
          <w:i/>
          <w:iCs/>
          <w:sz w:val="30"/>
          <w:szCs w:val="30"/>
          <w:cs/>
        </w:rPr>
        <w:t>ที่ดิน อาคารและอุปกรณ์</w:t>
      </w:r>
    </w:p>
    <w:p w14:paraId="49FA24E6" w14:textId="77777777" w:rsidR="00015D9B" w:rsidRPr="009A7517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1C667774" w14:textId="77777777" w:rsidR="00015D9B" w:rsidRPr="009A7517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FA32DB" w:rsidRPr="009A7517">
        <w:rPr>
          <w:rFonts w:ascii="Angsana New" w:hAnsi="Angsana New" w:hint="cs"/>
          <w:sz w:val="30"/>
          <w:szCs w:val="30"/>
          <w:cs/>
        </w:rPr>
        <w:t>วัดมูลค่า</w:t>
      </w:r>
      <w:r w:rsidRPr="009A7517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2016633" w14:textId="77777777" w:rsidR="00347476" w:rsidRPr="009A7517" w:rsidRDefault="00347476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2ABA69D3" w14:textId="07419FAA" w:rsidR="00015D9B" w:rsidRPr="009A7517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</w:t>
      </w:r>
      <w:r w:rsidR="00EE5290" w:rsidRPr="009A7517">
        <w:rPr>
          <w:rFonts w:ascii="Angsana New" w:hAnsi="Angsana New" w:hint="cs"/>
          <w:sz w:val="30"/>
          <w:szCs w:val="30"/>
          <w:cs/>
        </w:rPr>
        <w:t>ซึ่ง</w:t>
      </w:r>
      <w:r w:rsidRPr="009A7517">
        <w:rPr>
          <w:rFonts w:ascii="Angsana New" w:hAnsi="Angsana New" w:hint="cs"/>
          <w:sz w:val="30"/>
          <w:szCs w:val="30"/>
          <w:cs/>
        </w:rPr>
        <w:t>สินทรัพย์ ต้นทุนของการก่อสร้างสินทรัพย์รวมถึง</w:t>
      </w:r>
      <w:r w:rsidR="0077331A" w:rsidRPr="009A7517">
        <w:rPr>
          <w:rFonts w:ascii="Angsana New" w:hAnsi="Angsana New" w:hint="cs"/>
          <w:sz w:val="30"/>
          <w:szCs w:val="30"/>
          <w:cs/>
        </w:rPr>
        <w:t xml:space="preserve">ต้นทุนการกู้ยืม </w:t>
      </w:r>
      <w:r w:rsidR="0077331A" w:rsidRPr="009A7517">
        <w:rPr>
          <w:rFonts w:ascii="Angsana New" w:hAnsi="Angsana New" w:hint="cs"/>
          <w:sz w:val="30"/>
          <w:szCs w:val="30"/>
        </w:rPr>
        <w:t xml:space="preserve"> </w:t>
      </w:r>
      <w:r w:rsidR="0077331A" w:rsidRPr="009A7517">
        <w:rPr>
          <w:rFonts w:ascii="Angsana New" w:hAnsi="Angsana New" w:hint="cs"/>
          <w:sz w:val="30"/>
          <w:szCs w:val="30"/>
          <w:cs/>
        </w:rPr>
        <w:t>และ</w:t>
      </w:r>
      <w:r w:rsidRPr="009A7517">
        <w:rPr>
          <w:rFonts w:ascii="Angsana New" w:hAnsi="Angsana New" w:hint="cs"/>
          <w:sz w:val="30"/>
          <w:szCs w:val="30"/>
          <w:cs/>
        </w:rPr>
        <w:t xml:space="preserve">ต้นทุนในการรื้อถอน การขนย้าย การบูรณะสถานที่ตั้งของสินทรัพย์ </w:t>
      </w:r>
      <w:r w:rsidR="001937F7" w:rsidRPr="009A7517">
        <w:rPr>
          <w:rFonts w:ascii="Angsana New" w:hAnsi="Angsana New" w:hint="cs"/>
          <w:sz w:val="30"/>
          <w:szCs w:val="30"/>
          <w:cs/>
        </w:rPr>
        <w:t>รวมถึงกำไรหรือขาดทุนจากการป้องกันความเสี่ยง</w:t>
      </w:r>
      <w:r w:rsidR="0077331A" w:rsidRPr="009A7517">
        <w:rPr>
          <w:rFonts w:ascii="Angsana New" w:hAnsi="Angsana New" w:hint="cs"/>
          <w:sz w:val="30"/>
          <w:szCs w:val="30"/>
          <w:cs/>
        </w:rPr>
        <w:t>ใน</w:t>
      </w:r>
      <w:r w:rsidR="001937F7" w:rsidRPr="009A7517">
        <w:rPr>
          <w:rFonts w:ascii="Angsana New" w:hAnsi="Angsana New" w:hint="cs"/>
          <w:sz w:val="30"/>
          <w:szCs w:val="30"/>
          <w:cs/>
        </w:rPr>
        <w:t>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4C7A9F70" w14:textId="77777777" w:rsidR="00E24C99" w:rsidRPr="009A7517" w:rsidRDefault="00E24C99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5DDF401" w14:textId="21C70478" w:rsidR="00677669" w:rsidRPr="009A7517" w:rsidRDefault="0077331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B03307B" w14:textId="7467C40F" w:rsidR="003D6059" w:rsidRPr="009A7517" w:rsidRDefault="003D6059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E57CCFE" w14:textId="77777777" w:rsidR="00673FF6" w:rsidRPr="009A7517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9A7517">
        <w:rPr>
          <w:i/>
          <w:iCs/>
          <w:cs/>
        </w:rPr>
        <w:br w:type="page"/>
      </w:r>
    </w:p>
    <w:p w14:paraId="1A8F1639" w14:textId="6332C90C" w:rsidR="00015D9B" w:rsidRPr="009A7517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22FE09D9" w14:textId="77777777" w:rsidR="000F2354" w:rsidRPr="009A7517" w:rsidRDefault="000F235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3308ABF" w14:textId="438B4E00" w:rsidR="009209E7" w:rsidRPr="009A7517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</w:t>
      </w:r>
      <w:r w:rsidR="00EE5290" w:rsidRPr="009A7517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9A7517">
        <w:rPr>
          <w:rFonts w:ascii="Angsana New" w:hAnsi="Angsana New"/>
          <w:sz w:val="30"/>
          <w:szCs w:val="30"/>
          <w:cs/>
        </w:rPr>
        <w:t xml:space="preserve"> </w:t>
      </w:r>
      <w:r w:rsidR="0077331A" w:rsidRPr="009A7517">
        <w:rPr>
          <w:rFonts w:ascii="Angsana New" w:hAnsi="Angsana New" w:hint="cs"/>
          <w:sz w:val="30"/>
          <w:szCs w:val="30"/>
          <w:cs/>
        </w:rPr>
        <w:t>เมื่อ</w:t>
      </w:r>
      <w:r w:rsidRPr="009A7517">
        <w:rPr>
          <w:rFonts w:ascii="Angsana New" w:hAnsi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EE5290" w:rsidRPr="009A7517">
        <w:rPr>
          <w:rFonts w:ascii="Angsana New" w:hAnsi="Angsana New"/>
          <w:sz w:val="30"/>
          <w:szCs w:val="30"/>
          <w:cs/>
        </w:rPr>
        <w:t xml:space="preserve">งรายการนั้นได้อย่างน่าเชื่อถือ </w:t>
      </w:r>
      <w:r w:rsidRPr="009A7517">
        <w:rPr>
          <w:rFonts w:ascii="Angsana New" w:hAnsi="Angsana New"/>
          <w:sz w:val="30"/>
          <w:szCs w:val="30"/>
          <w:cs/>
        </w:rPr>
        <w:t>ชิ้นส่วนที่ถูกเปลี่ยนแทนจะ</w:t>
      </w:r>
      <w:r w:rsidR="00C512AC" w:rsidRPr="009A7517">
        <w:rPr>
          <w:rFonts w:ascii="Angsana New" w:hAnsi="Angsana New"/>
          <w:sz w:val="30"/>
          <w:szCs w:val="30"/>
          <w:cs/>
        </w:rPr>
        <w:t xml:space="preserve">ถูกตัดจำหน่ายตามมูลค่าตามบัญชี </w:t>
      </w:r>
      <w:r w:rsidRPr="009A7517">
        <w:rPr>
          <w:rFonts w:ascii="Angsana New" w:hAnsi="Angsana New"/>
          <w:sz w:val="30"/>
          <w:szCs w:val="30"/>
          <w:cs/>
        </w:rPr>
        <w:t>ต้นทุนที่เกิดขึ้น</w:t>
      </w:r>
      <w:r w:rsidR="0077331A" w:rsidRPr="009A7517">
        <w:rPr>
          <w:rFonts w:ascii="Angsana New" w:hAnsi="Angsana New" w:hint="cs"/>
          <w:sz w:val="30"/>
          <w:szCs w:val="30"/>
          <w:cs/>
        </w:rPr>
        <w:t>เป็นประจำ</w:t>
      </w:r>
      <w:r w:rsidRPr="009A7517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2082B061" w14:textId="77777777" w:rsidR="004552A9" w:rsidRPr="009A7517" w:rsidRDefault="004552A9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8C28F4D" w14:textId="4754EFDC" w:rsidR="00015D9B" w:rsidRPr="009A7517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A7517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734853CF" w14:textId="77777777" w:rsidR="000F2354" w:rsidRPr="009A7517" w:rsidRDefault="000F235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F2F3855" w14:textId="795FFADF" w:rsidR="0077331A" w:rsidRPr="009A7517" w:rsidRDefault="004762B0" w:rsidP="004412C1">
      <w:pPr>
        <w:pStyle w:val="BodyText2"/>
        <w:tabs>
          <w:tab w:val="decimal" w:pos="540"/>
        </w:tabs>
        <w:ind w:left="547" w:firstLine="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ค่าเสื่อมราคาคำนวณ</w:t>
      </w:r>
      <w:r w:rsidR="001937F7" w:rsidRPr="009A7517">
        <w:rPr>
          <w:rFonts w:ascii="Angsana New" w:hAnsi="Angsana New" w:hint="cs"/>
          <w:sz w:val="30"/>
          <w:szCs w:val="30"/>
          <w:cs/>
        </w:rPr>
        <w:t>โดยวิธีเส้นตรงตามเกณฑ์อายุการให้ประโยชน์โดยประมาณของ</w:t>
      </w:r>
      <w:r w:rsidR="0077331A" w:rsidRPr="009A7517">
        <w:rPr>
          <w:rFonts w:ascii="Angsana New" w:hAnsi="Angsana New" w:hint="cs"/>
          <w:sz w:val="30"/>
          <w:szCs w:val="30"/>
          <w:cs/>
        </w:rPr>
        <w:t>แต่ละ</w:t>
      </w:r>
      <w:r w:rsidR="001937F7" w:rsidRPr="009A7517">
        <w:rPr>
          <w:rFonts w:ascii="Angsana New" w:hAnsi="Angsana New" w:hint="cs"/>
          <w:sz w:val="30"/>
          <w:szCs w:val="30"/>
          <w:cs/>
        </w:rPr>
        <w:t>ส่วนประกอบของสินทรัพย์</w:t>
      </w:r>
      <w:r w:rsidR="0077331A" w:rsidRPr="009A7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331A" w:rsidRPr="009A7517">
        <w:rPr>
          <w:rFonts w:ascii="Angsana New" w:eastAsia="Calibri" w:hAnsi="Angsana New" w:hint="cs"/>
          <w:color w:val="000000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="0077331A" w:rsidRPr="009A7517">
        <w:rPr>
          <w:rFonts w:ascii="Angsana New" w:hAnsi="Angsana New" w:hint="cs"/>
          <w:sz w:val="30"/>
          <w:szCs w:val="30"/>
          <w:cs/>
        </w:rPr>
        <w:t>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2282B9A" w14:textId="77777777" w:rsidR="00673FF6" w:rsidRPr="009A7517" w:rsidRDefault="00673FF6" w:rsidP="004412C1">
      <w:pPr>
        <w:pStyle w:val="BodyText2"/>
        <w:tabs>
          <w:tab w:val="decimal" w:pos="540"/>
        </w:tabs>
        <w:ind w:left="547" w:firstLine="0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4343C0ED" w14:textId="382EE859" w:rsidR="00D11532" w:rsidRPr="009A7517" w:rsidRDefault="001937F7" w:rsidP="00C216B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552" w:type="dxa"/>
        <w:tblInd w:w="468" w:type="dxa"/>
        <w:tblLook w:val="0000" w:firstRow="0" w:lastRow="0" w:firstColumn="0" w:lastColumn="0" w:noHBand="0" w:noVBand="0"/>
      </w:tblPr>
      <w:tblGrid>
        <w:gridCol w:w="5878"/>
        <w:gridCol w:w="1885"/>
        <w:gridCol w:w="789"/>
      </w:tblGrid>
      <w:tr w:rsidR="00015D9B" w:rsidRPr="009A7517" w14:paraId="17020A6D" w14:textId="77777777" w:rsidTr="004412C1">
        <w:trPr>
          <w:trHeight w:val="364"/>
        </w:trPr>
        <w:tc>
          <w:tcPr>
            <w:tcW w:w="5878" w:type="dxa"/>
            <w:vAlign w:val="bottom"/>
          </w:tcPr>
          <w:p w14:paraId="15002531" w14:textId="74823144" w:rsidR="00015D9B" w:rsidRPr="009A7517" w:rsidRDefault="00BA5625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9A7517">
              <w:rPr>
                <w:cs/>
              </w:rPr>
              <w:br w:type="page"/>
            </w:r>
            <w:r w:rsidR="007A64D6" w:rsidRPr="009A7517">
              <w:rPr>
                <w:rFonts w:hint="cs"/>
                <w:cs/>
              </w:rPr>
              <w:t>อาคาร</w:t>
            </w:r>
          </w:p>
        </w:tc>
        <w:tc>
          <w:tcPr>
            <w:tcW w:w="1885" w:type="dxa"/>
          </w:tcPr>
          <w:p w14:paraId="419F86B1" w14:textId="3994CDCF" w:rsidR="00015D9B" w:rsidRPr="009A7517" w:rsidRDefault="00D52C0E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9A7517">
              <w:t>1</w:t>
            </w:r>
            <w:r w:rsidR="001937F7" w:rsidRPr="009A7517">
              <w:t xml:space="preserve">0 </w:t>
            </w:r>
            <w:r w:rsidR="001937F7" w:rsidRPr="009A7517">
              <w:rPr>
                <w:cs/>
              </w:rPr>
              <w:t xml:space="preserve">- </w:t>
            </w:r>
            <w:r w:rsidR="001937F7" w:rsidRPr="009A7517">
              <w:t>50</w:t>
            </w:r>
          </w:p>
        </w:tc>
        <w:tc>
          <w:tcPr>
            <w:tcW w:w="789" w:type="dxa"/>
          </w:tcPr>
          <w:p w14:paraId="1FFF0F7E" w14:textId="77777777" w:rsidR="00015D9B" w:rsidRPr="009A7517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</w:pPr>
            <w:r w:rsidRPr="009A7517">
              <w:rPr>
                <w:cs/>
              </w:rPr>
              <w:t>ปี</w:t>
            </w:r>
          </w:p>
        </w:tc>
      </w:tr>
      <w:tr w:rsidR="00015D9B" w:rsidRPr="009A7517" w14:paraId="228730A7" w14:textId="77777777" w:rsidTr="004412C1">
        <w:trPr>
          <w:trHeight w:val="364"/>
        </w:trPr>
        <w:tc>
          <w:tcPr>
            <w:tcW w:w="5878" w:type="dxa"/>
            <w:vAlign w:val="bottom"/>
          </w:tcPr>
          <w:p w14:paraId="4456AD2C" w14:textId="77777777" w:rsidR="00015D9B" w:rsidRPr="009A7517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9A7517">
              <w:rPr>
                <w:cs/>
              </w:rPr>
              <w:t>เครื่องจักร อุปกรณ์หอกลั่น และคลังน้ำมัน</w:t>
            </w:r>
          </w:p>
        </w:tc>
        <w:tc>
          <w:tcPr>
            <w:tcW w:w="1885" w:type="dxa"/>
          </w:tcPr>
          <w:p w14:paraId="4C3E45F4" w14:textId="7246CD3C" w:rsidR="00015D9B" w:rsidRPr="009A7517" w:rsidRDefault="004762B0" w:rsidP="0036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9A7517">
              <w:rPr>
                <w:cs/>
              </w:rPr>
              <w:tab/>
            </w:r>
            <w:r w:rsidRPr="009A7517">
              <w:rPr>
                <w:cs/>
              </w:rPr>
              <w:tab/>
            </w:r>
            <w:r w:rsidR="001937F7" w:rsidRPr="009A7517">
              <w:t xml:space="preserve">2 </w:t>
            </w:r>
            <w:r w:rsidR="001937F7" w:rsidRPr="009A7517">
              <w:rPr>
                <w:cs/>
              </w:rPr>
              <w:t>-</w:t>
            </w:r>
            <w:r w:rsidR="0031072B" w:rsidRPr="009A7517">
              <w:rPr>
                <w:rFonts w:hint="cs"/>
                <w:cs/>
              </w:rPr>
              <w:t xml:space="preserve"> </w:t>
            </w:r>
            <w:r w:rsidR="001937F7" w:rsidRPr="009A7517">
              <w:t xml:space="preserve">30 </w:t>
            </w:r>
          </w:p>
        </w:tc>
        <w:tc>
          <w:tcPr>
            <w:tcW w:w="789" w:type="dxa"/>
          </w:tcPr>
          <w:p w14:paraId="0C0E7ABC" w14:textId="50F2B4F8" w:rsidR="00015D9B" w:rsidRPr="009A7517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</w:pPr>
            <w:r w:rsidRPr="009A7517">
              <w:rPr>
                <w:cs/>
              </w:rPr>
              <w:t>ปี</w:t>
            </w:r>
          </w:p>
        </w:tc>
      </w:tr>
      <w:tr w:rsidR="00015D9B" w:rsidRPr="009A7517" w14:paraId="7E0DFCCF" w14:textId="77777777" w:rsidTr="004412C1">
        <w:trPr>
          <w:trHeight w:val="364"/>
        </w:trPr>
        <w:tc>
          <w:tcPr>
            <w:tcW w:w="5878" w:type="dxa"/>
            <w:vAlign w:val="bottom"/>
          </w:tcPr>
          <w:p w14:paraId="37622C8B" w14:textId="77777777" w:rsidR="00015D9B" w:rsidRPr="009A7517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9A7517">
              <w:rPr>
                <w:cs/>
              </w:rPr>
              <w:t>อุปกรณ์ผลิตไฟฟ้า</w:t>
            </w:r>
          </w:p>
        </w:tc>
        <w:tc>
          <w:tcPr>
            <w:tcW w:w="1885" w:type="dxa"/>
          </w:tcPr>
          <w:p w14:paraId="4C539AF9" w14:textId="1083B6D8" w:rsidR="00015D9B" w:rsidRPr="009A7517" w:rsidRDefault="00AD14E5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  <w:rPr>
                <w:cs/>
              </w:rPr>
            </w:pPr>
            <w:r w:rsidRPr="009A7517">
              <w:t>5</w:t>
            </w:r>
            <w:r w:rsidR="00194167" w:rsidRPr="009A7517">
              <w:rPr>
                <w:cs/>
              </w:rPr>
              <w:t xml:space="preserve"> -</w:t>
            </w:r>
            <w:r w:rsidR="008915AE" w:rsidRPr="009A7517">
              <w:rPr>
                <w:cs/>
              </w:rPr>
              <w:t xml:space="preserve"> </w:t>
            </w:r>
            <w:r w:rsidR="00DE3F43" w:rsidRPr="009A7517">
              <w:t>25</w:t>
            </w:r>
          </w:p>
        </w:tc>
        <w:tc>
          <w:tcPr>
            <w:tcW w:w="789" w:type="dxa"/>
          </w:tcPr>
          <w:p w14:paraId="3E6D316D" w14:textId="77777777" w:rsidR="00015D9B" w:rsidRPr="009A7517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  <w:rPr>
                <w:cs/>
              </w:rPr>
            </w:pPr>
            <w:r w:rsidRPr="009A7517">
              <w:rPr>
                <w:cs/>
              </w:rPr>
              <w:t>ปี</w:t>
            </w:r>
          </w:p>
        </w:tc>
      </w:tr>
      <w:tr w:rsidR="00015D9B" w:rsidRPr="009A7517" w14:paraId="7FBDF4BD" w14:textId="77777777" w:rsidTr="004412C1">
        <w:trPr>
          <w:trHeight w:val="364"/>
        </w:trPr>
        <w:tc>
          <w:tcPr>
            <w:tcW w:w="5878" w:type="dxa"/>
            <w:vAlign w:val="bottom"/>
          </w:tcPr>
          <w:p w14:paraId="79A885B6" w14:textId="77777777" w:rsidR="00015D9B" w:rsidRPr="009A7517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9A7517">
              <w:rPr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885" w:type="dxa"/>
          </w:tcPr>
          <w:p w14:paraId="511E8257" w14:textId="6D644034" w:rsidR="00015D9B" w:rsidRPr="009A7517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9A7517">
              <w:rPr>
                <w:cs/>
              </w:rPr>
              <w:tab/>
            </w:r>
            <w:r w:rsidR="00DE3F43" w:rsidRPr="009A7517">
              <w:rPr>
                <w:rFonts w:hint="cs"/>
              </w:rPr>
              <w:t>3</w:t>
            </w:r>
            <w:r w:rsidR="00194167" w:rsidRPr="009A7517">
              <w:rPr>
                <w:cs/>
              </w:rPr>
              <w:t xml:space="preserve"> -</w:t>
            </w:r>
            <w:r w:rsidR="0031072B" w:rsidRPr="009A7517">
              <w:rPr>
                <w:rFonts w:hint="cs"/>
                <w:cs/>
              </w:rPr>
              <w:t xml:space="preserve"> </w:t>
            </w:r>
            <w:r w:rsidR="00DE3F43" w:rsidRPr="009A7517">
              <w:t>20</w:t>
            </w:r>
          </w:p>
        </w:tc>
        <w:tc>
          <w:tcPr>
            <w:tcW w:w="789" w:type="dxa"/>
          </w:tcPr>
          <w:p w14:paraId="1A7B1AC0" w14:textId="77777777" w:rsidR="00015D9B" w:rsidRPr="009A7517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</w:pPr>
            <w:r w:rsidRPr="009A7517">
              <w:rPr>
                <w:cs/>
              </w:rPr>
              <w:t>ปี</w:t>
            </w:r>
          </w:p>
        </w:tc>
      </w:tr>
      <w:tr w:rsidR="00015D9B" w:rsidRPr="009A7517" w14:paraId="0056F0CF" w14:textId="77777777" w:rsidTr="004412C1">
        <w:trPr>
          <w:trHeight w:val="377"/>
        </w:trPr>
        <w:tc>
          <w:tcPr>
            <w:tcW w:w="5878" w:type="dxa"/>
            <w:shd w:val="clear" w:color="auto" w:fill="auto"/>
            <w:vAlign w:val="bottom"/>
          </w:tcPr>
          <w:p w14:paraId="3562F152" w14:textId="77777777" w:rsidR="00015D9B" w:rsidRPr="009A7517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9A7517">
              <w:rPr>
                <w:cs/>
              </w:rPr>
              <w:t>ยานพาหนะ</w:t>
            </w:r>
          </w:p>
        </w:tc>
        <w:tc>
          <w:tcPr>
            <w:tcW w:w="1885" w:type="dxa"/>
          </w:tcPr>
          <w:p w14:paraId="2FD0979A" w14:textId="78DFDAD7" w:rsidR="00015D9B" w:rsidRPr="009A7517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9A7517">
              <w:rPr>
                <w:cs/>
              </w:rPr>
              <w:tab/>
            </w:r>
            <w:r w:rsidR="00DE3F43" w:rsidRPr="009A7517">
              <w:t>5</w:t>
            </w:r>
            <w:r w:rsidR="009813DD" w:rsidRPr="009A7517">
              <w:rPr>
                <w:cs/>
              </w:rPr>
              <w:t xml:space="preserve"> </w:t>
            </w:r>
            <w:r w:rsidR="00194167" w:rsidRPr="009A7517">
              <w:rPr>
                <w:cs/>
              </w:rPr>
              <w:t>-</w:t>
            </w:r>
            <w:r w:rsidR="009813DD" w:rsidRPr="009A7517">
              <w:rPr>
                <w:cs/>
              </w:rPr>
              <w:t xml:space="preserve"> </w:t>
            </w:r>
            <w:r w:rsidR="003D6059" w:rsidRPr="009A7517">
              <w:t>10</w:t>
            </w:r>
          </w:p>
        </w:tc>
        <w:tc>
          <w:tcPr>
            <w:tcW w:w="789" w:type="dxa"/>
            <w:shd w:val="clear" w:color="auto" w:fill="auto"/>
          </w:tcPr>
          <w:p w14:paraId="7054CD5A" w14:textId="77777777" w:rsidR="00015D9B" w:rsidRPr="009A7517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</w:pPr>
            <w:r w:rsidRPr="009A7517">
              <w:rPr>
                <w:cs/>
              </w:rPr>
              <w:t>ปี</w:t>
            </w:r>
          </w:p>
        </w:tc>
      </w:tr>
      <w:tr w:rsidR="00CA32B2" w:rsidRPr="009A7517" w14:paraId="13404F67" w14:textId="77777777" w:rsidTr="004412C1">
        <w:trPr>
          <w:trHeight w:val="377"/>
        </w:trPr>
        <w:tc>
          <w:tcPr>
            <w:tcW w:w="5878" w:type="dxa"/>
            <w:shd w:val="clear" w:color="auto" w:fill="auto"/>
            <w:vAlign w:val="bottom"/>
          </w:tcPr>
          <w:p w14:paraId="456CD0E5" w14:textId="54F89AF7" w:rsidR="00CA32B2" w:rsidRPr="009A7517" w:rsidRDefault="00CA32B2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9A7517">
              <w:rPr>
                <w:rFonts w:hint="cs"/>
                <w:cs/>
              </w:rPr>
              <w:t>สินทรัพย์อื่น ๆ</w:t>
            </w:r>
          </w:p>
        </w:tc>
        <w:tc>
          <w:tcPr>
            <w:tcW w:w="1885" w:type="dxa"/>
          </w:tcPr>
          <w:p w14:paraId="7A96B8DB" w14:textId="49C42AE4" w:rsidR="00CA32B2" w:rsidRPr="009A7517" w:rsidRDefault="00232AA9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9A7517">
              <w:t>21</w:t>
            </w:r>
          </w:p>
        </w:tc>
        <w:tc>
          <w:tcPr>
            <w:tcW w:w="789" w:type="dxa"/>
            <w:shd w:val="clear" w:color="auto" w:fill="auto"/>
          </w:tcPr>
          <w:p w14:paraId="033E9755" w14:textId="0A837F1E" w:rsidR="00CA32B2" w:rsidRPr="009A7517" w:rsidRDefault="00CA32B2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  <w:rPr>
                <w:cs/>
              </w:rPr>
            </w:pPr>
            <w:r w:rsidRPr="009A7517">
              <w:rPr>
                <w:cs/>
              </w:rPr>
              <w:t>ปี</w:t>
            </w:r>
          </w:p>
        </w:tc>
      </w:tr>
    </w:tbl>
    <w:p w14:paraId="0267AC01" w14:textId="77777777" w:rsidR="003D6059" w:rsidRPr="009A7517" w:rsidRDefault="003D6059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62FFB4EE" w14:textId="3EDB6969" w:rsidR="004F730D" w:rsidRPr="009A7517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</w:rPr>
        <w:t>สินทรัพย์เพื่อการสำรวจและผลิตปิโตรเลียม</w:t>
      </w:r>
    </w:p>
    <w:p w14:paraId="1BCECC80" w14:textId="77777777" w:rsidR="000F2354" w:rsidRPr="009A7517" w:rsidRDefault="000F235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0E12227" w14:textId="3733BADA" w:rsidR="00023F16" w:rsidRPr="009A7517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เมื่อสามารถพิสูจน์ถึงความเป็นไปได้ในการดำเนินการทางเทคนิคและเชิงพาณิชย์สำหรับโครงการที่ยังไม่ได้ผลิต โครงการดังกล่าวจะเข้าสู่ขั้นตอนการผลิต ต้นทุนสินทรัพย์ที่เกิดข</w:t>
      </w:r>
      <w:r w:rsidR="006C6253" w:rsidRPr="009A7517">
        <w:rPr>
          <w:rFonts w:ascii="Angsana New" w:hAnsi="Angsana New" w:hint="cs"/>
          <w:sz w:val="30"/>
          <w:szCs w:val="30"/>
          <w:cs/>
        </w:rPr>
        <w:t>ึ้</w:t>
      </w:r>
      <w:r w:rsidRPr="009A7517">
        <w:rPr>
          <w:rFonts w:ascii="Angsana New" w:hAnsi="Angsana New" w:hint="cs"/>
          <w:sz w:val="30"/>
          <w:szCs w:val="30"/>
          <w:cs/>
        </w:rPr>
        <w:t>นในระหว่างการสำรวจและประเมินค่าของโครงการจะถูกโอนไปเป็นสินทรัพย์เพื่อการสำรวจและผลิตปิโตรเลียม</w:t>
      </w:r>
    </w:p>
    <w:p w14:paraId="57E7EC03" w14:textId="77777777" w:rsidR="0064359A" w:rsidRPr="009A7517" w:rsidRDefault="0064359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7756119E" w14:textId="77777777" w:rsidR="004F730D" w:rsidRPr="009A7517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สินทรัพย์เพื่อการสำรวจและผลิตปิโตรเลียมประกอบด้วยต้นท</w:t>
      </w:r>
      <w:r w:rsidR="00D82CF0" w:rsidRPr="009A7517">
        <w:rPr>
          <w:rFonts w:ascii="Angsana New" w:hAnsi="Angsana New" w:hint="cs"/>
          <w:sz w:val="30"/>
          <w:szCs w:val="30"/>
          <w:cs/>
        </w:rPr>
        <w:t>ุนในอดีตที่เกิดขึ้</w:t>
      </w:r>
      <w:r w:rsidRPr="009A7517">
        <w:rPr>
          <w:rFonts w:ascii="Angsana New" w:hAnsi="Angsana New" w:hint="cs"/>
          <w:sz w:val="30"/>
          <w:szCs w:val="30"/>
          <w:cs/>
        </w:rPr>
        <w:t>นระหว่างการสำรวจและประเมินค่าแหล่งทรัพยากร ค่าใช้จ่ายในการพัฒนาช่วงก่อนการผลิต และค่าใช้จ่ายต่าง</w:t>
      </w:r>
      <w:r w:rsidR="00F01DB0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>ๆ ที่เกิดขึ้น ในการพัฒนาแหล่งน้ำมันระหว่างการผลิต รวมถึงต้นทุนในการรื้อถอน</w:t>
      </w:r>
    </w:p>
    <w:p w14:paraId="3BEEE098" w14:textId="77777777" w:rsidR="004F730D" w:rsidRPr="009A7517" w:rsidRDefault="004F730D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62B0D58" w14:textId="58D30FA3" w:rsidR="009209E7" w:rsidRPr="009A7517" w:rsidRDefault="004762B0" w:rsidP="009209E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</w:rPr>
        <w:tab/>
      </w:r>
      <w:r w:rsidRPr="009A7517">
        <w:rPr>
          <w:rFonts w:ascii="Angsana New" w:hAnsi="Angsana New" w:hint="cs"/>
          <w:sz w:val="30"/>
          <w:szCs w:val="30"/>
          <w:cs/>
        </w:rPr>
        <w:t>ค่าสูญสิ้นคำนวณโดยวิธีสัดส่วนของผลผลิต (</w:t>
      </w:r>
      <w:r w:rsidRPr="009A7517">
        <w:rPr>
          <w:rFonts w:ascii="Angsana New" w:hAnsi="Angsana New" w:hint="cs"/>
          <w:sz w:val="30"/>
          <w:szCs w:val="30"/>
        </w:rPr>
        <w:t>Unit of Production</w:t>
      </w:r>
      <w:r w:rsidRPr="009A7517">
        <w:rPr>
          <w:rFonts w:ascii="Angsana New" w:hAnsi="Angsana New" w:hint="cs"/>
          <w:sz w:val="30"/>
          <w:szCs w:val="30"/>
          <w:cs/>
        </w:rPr>
        <w:t>) ตลอดอายุของประมาณการปริมาณสำรองที่พิสูจน์แล้ว</w:t>
      </w:r>
      <w:r w:rsidR="00D82CF0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>รวมปริมาณสำรองที่คาดว่าจะพบ</w:t>
      </w:r>
    </w:p>
    <w:p w14:paraId="7D14FBFE" w14:textId="77777777" w:rsidR="00F07571" w:rsidRPr="009A7517" w:rsidRDefault="00F07571" w:rsidP="0077331A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9A7517">
        <w:rPr>
          <w:rFonts w:hint="cs"/>
          <w:i/>
          <w:iCs/>
          <w:sz w:val="30"/>
          <w:szCs w:val="30"/>
          <w:cs/>
        </w:rPr>
        <w:lastRenderedPageBreak/>
        <w:t>ค่าความนิยม</w:t>
      </w:r>
    </w:p>
    <w:p w14:paraId="29143FA1" w14:textId="77777777" w:rsidR="00F07571" w:rsidRPr="009A7517" w:rsidRDefault="00F0757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D187ED1" w14:textId="67880EAF" w:rsidR="00A553E9" w:rsidRPr="009A7517" w:rsidRDefault="00F07571" w:rsidP="00C9017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 xml:space="preserve">ค่าความนิยมวัดมูลค่าด้วยวิธีราคาทุนหักขาดทุนจากการด้อยค่าสะสม </w:t>
      </w:r>
      <w:r w:rsidR="0077331A" w:rsidRPr="009A7517">
        <w:rPr>
          <w:rFonts w:ascii="Angsana New" w:hAnsi="Angsana New" w:hint="cs"/>
          <w:sz w:val="30"/>
          <w:szCs w:val="30"/>
          <w:cs/>
        </w:rPr>
        <w:t>โดยค่าความนิยมของ</w:t>
      </w:r>
      <w:r w:rsidR="008D6C2D" w:rsidRPr="009A7517">
        <w:rPr>
          <w:rFonts w:ascii="Angsana New" w:hAnsi="Angsana New" w:hint="cs"/>
          <w:sz w:val="30"/>
          <w:szCs w:val="30"/>
          <w:cs/>
        </w:rPr>
        <w:t>เงินลงทุนที่บันทึกตามวิธีส่วนได้เสีย</w:t>
      </w:r>
      <w:r w:rsidRPr="009A7517">
        <w:rPr>
          <w:rFonts w:ascii="Angsana New" w:hAnsi="Angsana New" w:hint="cs"/>
          <w:sz w:val="30"/>
          <w:szCs w:val="30"/>
          <w:cs/>
        </w:rPr>
        <w:t>รวมอยู่ในมูลค่าตามบัญชีของเงินลงทุน</w:t>
      </w:r>
    </w:p>
    <w:p w14:paraId="69A84309" w14:textId="77777777" w:rsidR="000F2354" w:rsidRPr="009A7517" w:rsidRDefault="000F2354" w:rsidP="00C9017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396D347" w14:textId="4AD8D6D9" w:rsidR="00015D9B" w:rsidRPr="009A7517" w:rsidRDefault="004762B0" w:rsidP="0077331A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9A7517">
        <w:rPr>
          <w:rFonts w:hint="cs"/>
          <w:i/>
          <w:iCs/>
          <w:sz w:val="30"/>
          <w:szCs w:val="30"/>
          <w:cs/>
        </w:rPr>
        <w:t>สินทรัพย์ไม่มีตัวตนอื่น</w:t>
      </w:r>
    </w:p>
    <w:p w14:paraId="7C34363D" w14:textId="77777777" w:rsidR="00015D9B" w:rsidRPr="009A7517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E19CE9B" w14:textId="0A1DB70C" w:rsidR="00015D9B" w:rsidRPr="009A7517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9542EE" w:rsidRPr="009A7517">
        <w:rPr>
          <w:rFonts w:ascii="Angsana New" w:hAnsi="Angsana New" w:hint="cs"/>
          <w:sz w:val="30"/>
          <w:szCs w:val="30"/>
          <w:cs/>
        </w:rPr>
        <w:t>ที่</w:t>
      </w:r>
      <w:r w:rsidRPr="009A7517">
        <w:rPr>
          <w:rFonts w:ascii="Angsana New" w:hAnsi="Angsana New" w:hint="cs"/>
          <w:sz w:val="30"/>
          <w:szCs w:val="30"/>
          <w:cs/>
        </w:rPr>
        <w:t>มีอายุการใช้งานจำกัด</w:t>
      </w:r>
      <w:r w:rsidR="009542EE" w:rsidRPr="009A751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9A7517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9542EE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</w:t>
      </w:r>
      <w:r w:rsidR="009542EE" w:rsidRPr="009A7517">
        <w:rPr>
          <w:rFonts w:ascii="Angsana New" w:hAnsi="Angsana New" w:hint="cs"/>
          <w:sz w:val="30"/>
          <w:szCs w:val="30"/>
          <w:cs/>
        </w:rPr>
        <w:t>คำนวณ</w:t>
      </w:r>
      <w:r w:rsidRPr="009A7517">
        <w:rPr>
          <w:rFonts w:ascii="Angsana New" w:hAnsi="Angsana New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9542EE" w:rsidRPr="009A7517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</w:t>
      </w:r>
    </w:p>
    <w:p w14:paraId="310403D4" w14:textId="77777777" w:rsidR="00673FF6" w:rsidRPr="009A7517" w:rsidRDefault="00673FF6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46B0801" w14:textId="63A66645" w:rsidR="00015D9B" w:rsidRPr="009A7517" w:rsidRDefault="009542EE" w:rsidP="00C216B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ประมาณการ</w:t>
      </w:r>
      <w:r w:rsidR="004762B0" w:rsidRPr="009A7517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5310"/>
        <w:gridCol w:w="2970"/>
        <w:gridCol w:w="810"/>
      </w:tblGrid>
      <w:tr w:rsidR="00015D9B" w:rsidRPr="009A7517" w14:paraId="622E8567" w14:textId="77777777" w:rsidTr="003A642C">
        <w:trPr>
          <w:trHeight w:val="271"/>
        </w:trPr>
        <w:tc>
          <w:tcPr>
            <w:tcW w:w="5310" w:type="dxa"/>
          </w:tcPr>
          <w:p w14:paraId="33F24B37" w14:textId="0A50C03A" w:rsidR="00015D9B" w:rsidRPr="009A7517" w:rsidRDefault="00062825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9A7517">
              <w:rPr>
                <w:rFonts w:hint="cs"/>
                <w:cs/>
              </w:rPr>
              <w:t>ลิขสิทธิ์การ</w:t>
            </w:r>
            <w:r w:rsidR="004762B0" w:rsidRPr="009A7517">
              <w:rPr>
                <w:rFonts w:hint="cs"/>
                <w:cs/>
              </w:rPr>
              <w:t>ใช้และต้นทุน</w:t>
            </w:r>
            <w:r w:rsidR="00891496" w:rsidRPr="009A7517">
              <w:rPr>
                <w:rFonts w:hint="cs"/>
                <w:cs/>
              </w:rPr>
              <w:t>การ</w:t>
            </w:r>
            <w:r w:rsidR="004762B0" w:rsidRPr="009A7517">
              <w:rPr>
                <w:rFonts w:hint="cs"/>
                <w:cs/>
              </w:rPr>
              <w:t>พัฒนาโปรแกรมสำเร็จรูป</w:t>
            </w:r>
          </w:p>
        </w:tc>
        <w:tc>
          <w:tcPr>
            <w:tcW w:w="2970" w:type="dxa"/>
          </w:tcPr>
          <w:p w14:paraId="713C546B" w14:textId="268990EF" w:rsidR="00015D9B" w:rsidRPr="009A7517" w:rsidRDefault="00DE3F43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9A7517">
              <w:rPr>
                <w:rFonts w:hint="cs"/>
              </w:rPr>
              <w:t>3</w:t>
            </w:r>
            <w:r w:rsidR="002E06F1" w:rsidRPr="009A7517">
              <w:rPr>
                <w:rFonts w:hint="cs"/>
                <w:cs/>
              </w:rPr>
              <w:t xml:space="preserve"> </w:t>
            </w:r>
            <w:r w:rsidR="004410A6" w:rsidRPr="009A7517">
              <w:rPr>
                <w:rFonts w:hint="cs"/>
                <w:cs/>
              </w:rPr>
              <w:t xml:space="preserve">- </w:t>
            </w:r>
            <w:r w:rsidR="003D6059" w:rsidRPr="009A7517">
              <w:rPr>
                <w:rFonts w:hint="cs"/>
              </w:rPr>
              <w:t>25</w:t>
            </w:r>
          </w:p>
        </w:tc>
        <w:tc>
          <w:tcPr>
            <w:tcW w:w="810" w:type="dxa"/>
          </w:tcPr>
          <w:p w14:paraId="327F8C1A" w14:textId="77777777" w:rsidR="00015D9B" w:rsidRPr="009A7517" w:rsidRDefault="004762B0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</w:pPr>
            <w:r w:rsidRPr="009A7517">
              <w:rPr>
                <w:rFonts w:hint="cs"/>
                <w:cs/>
              </w:rPr>
              <w:t>ปี</w:t>
            </w:r>
          </w:p>
        </w:tc>
      </w:tr>
      <w:tr w:rsidR="007877CC" w:rsidRPr="009A7517" w14:paraId="09CDC83E" w14:textId="77777777" w:rsidTr="003A642C">
        <w:trPr>
          <w:trHeight w:val="253"/>
        </w:trPr>
        <w:tc>
          <w:tcPr>
            <w:tcW w:w="5310" w:type="dxa"/>
          </w:tcPr>
          <w:p w14:paraId="7C8502E7" w14:textId="77777777" w:rsidR="007877CC" w:rsidRPr="009A7517" w:rsidRDefault="007877CC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9A7517">
              <w:rPr>
                <w:rFonts w:hint="cs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970" w:type="dxa"/>
          </w:tcPr>
          <w:p w14:paraId="15CD5547" w14:textId="20F0AFCE" w:rsidR="007877CC" w:rsidRPr="009A7517" w:rsidRDefault="00DE3F43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9A7517">
              <w:rPr>
                <w:rFonts w:hint="cs"/>
              </w:rPr>
              <w:t>20</w:t>
            </w:r>
            <w:r w:rsidR="004410A6" w:rsidRPr="009A7517">
              <w:rPr>
                <w:rFonts w:hint="cs"/>
                <w:cs/>
              </w:rPr>
              <w:t xml:space="preserve"> </w:t>
            </w:r>
            <w:r w:rsidR="007877CC" w:rsidRPr="009A7517">
              <w:rPr>
                <w:rFonts w:hint="cs"/>
                <w:cs/>
              </w:rPr>
              <w:t>-</w:t>
            </w:r>
            <w:r w:rsidR="004410A6" w:rsidRPr="009A7517">
              <w:rPr>
                <w:rFonts w:hint="cs"/>
                <w:cs/>
              </w:rPr>
              <w:t xml:space="preserve"> </w:t>
            </w:r>
            <w:r w:rsidRPr="009A7517">
              <w:rPr>
                <w:rFonts w:hint="cs"/>
              </w:rPr>
              <w:t>25</w:t>
            </w:r>
          </w:p>
        </w:tc>
        <w:tc>
          <w:tcPr>
            <w:tcW w:w="810" w:type="dxa"/>
          </w:tcPr>
          <w:p w14:paraId="014D33ED" w14:textId="77777777" w:rsidR="007877CC" w:rsidRPr="009A7517" w:rsidRDefault="007877CC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ปี</w:t>
            </w:r>
          </w:p>
        </w:tc>
      </w:tr>
      <w:tr w:rsidR="00245419" w:rsidRPr="009A7517" w14:paraId="39E6980A" w14:textId="77777777" w:rsidTr="003A642C">
        <w:trPr>
          <w:trHeight w:val="235"/>
        </w:trPr>
        <w:tc>
          <w:tcPr>
            <w:tcW w:w="5310" w:type="dxa"/>
          </w:tcPr>
          <w:p w14:paraId="4C1FD4D1" w14:textId="6888D26B" w:rsidR="00245419" w:rsidRPr="009A7517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9A7517">
              <w:rPr>
                <w:rFonts w:hint="cs"/>
                <w:cs/>
              </w:rPr>
              <w:t>สัญญาซื้อขายไฟฟ้า</w:t>
            </w:r>
          </w:p>
        </w:tc>
        <w:tc>
          <w:tcPr>
            <w:tcW w:w="2970" w:type="dxa"/>
          </w:tcPr>
          <w:p w14:paraId="7C342B91" w14:textId="5140C08C" w:rsidR="00245419" w:rsidRPr="009A7517" w:rsidRDefault="00DE3F43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9A7517">
              <w:rPr>
                <w:rFonts w:hint="cs"/>
              </w:rPr>
              <w:t>20</w:t>
            </w:r>
          </w:p>
        </w:tc>
        <w:tc>
          <w:tcPr>
            <w:tcW w:w="810" w:type="dxa"/>
          </w:tcPr>
          <w:p w14:paraId="78784B1D" w14:textId="059A31E9" w:rsidR="00245419" w:rsidRPr="009A7517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ปี</w:t>
            </w:r>
          </w:p>
        </w:tc>
      </w:tr>
      <w:tr w:rsidR="00245419" w:rsidRPr="009A7517" w14:paraId="7256A1EA" w14:textId="77777777" w:rsidTr="003A642C">
        <w:tc>
          <w:tcPr>
            <w:tcW w:w="5310" w:type="dxa"/>
          </w:tcPr>
          <w:p w14:paraId="0DF07AFD" w14:textId="71DDCCA9" w:rsidR="00245419" w:rsidRPr="009A7517" w:rsidRDefault="00891496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9A7517">
              <w:rPr>
                <w:rFonts w:hint="cs"/>
                <w:cs/>
              </w:rPr>
              <w:t>สัญญาซื้อขายไฟฟ้าและ</w:t>
            </w:r>
            <w:r w:rsidR="00FD5490" w:rsidRPr="009A7517">
              <w:rPr>
                <w:rFonts w:hint="cs"/>
                <w:cs/>
              </w:rPr>
              <w:t>สินทรัพย์ภายใต้</w:t>
            </w:r>
            <w:r w:rsidR="00245419" w:rsidRPr="009A7517">
              <w:rPr>
                <w:rFonts w:hint="cs"/>
                <w:cs/>
              </w:rPr>
              <w:t>ข้อตกลงสัมปทาน</w:t>
            </w:r>
          </w:p>
        </w:tc>
        <w:tc>
          <w:tcPr>
            <w:tcW w:w="2970" w:type="dxa"/>
          </w:tcPr>
          <w:p w14:paraId="5DAAEE7C" w14:textId="6A997090" w:rsidR="00245419" w:rsidRPr="009A7517" w:rsidRDefault="00DE3F43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9A7517">
              <w:rPr>
                <w:rFonts w:hint="cs"/>
              </w:rPr>
              <w:t>28</w:t>
            </w:r>
          </w:p>
        </w:tc>
        <w:tc>
          <w:tcPr>
            <w:tcW w:w="810" w:type="dxa"/>
          </w:tcPr>
          <w:p w14:paraId="018BFC31" w14:textId="67CF1253" w:rsidR="00245419" w:rsidRPr="009A7517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ปี</w:t>
            </w:r>
          </w:p>
        </w:tc>
      </w:tr>
    </w:tbl>
    <w:p w14:paraId="3687AE65" w14:textId="77777777" w:rsidR="00757C06" w:rsidRPr="009A7517" w:rsidRDefault="00757C06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31D9E97" w14:textId="7720ACF2" w:rsidR="00F93557" w:rsidRPr="009A7517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</w:rPr>
        <w:t>สินทรัพย์ในการสำรวจและประเมินค่าแหล่งทรัพยากร</w:t>
      </w:r>
    </w:p>
    <w:p w14:paraId="3B97C9B5" w14:textId="77777777" w:rsidR="000F2354" w:rsidRPr="009A7517" w:rsidRDefault="000F2354" w:rsidP="00226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F60E391" w14:textId="77777777" w:rsidR="00F93557" w:rsidRPr="009A7517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7517">
        <w:rPr>
          <w:rFonts w:ascii="Angsana New" w:eastAsia="Calibri" w:hAnsi="Angsana New" w:hint="cs"/>
          <w:sz w:val="30"/>
          <w:szCs w:val="30"/>
          <w:cs/>
        </w:rPr>
        <w:t>สินทรัพย์ในการสำรวจและประเมินค่าแหล่งทรัพยากรเป็นสินทรัพย์ไม่มีตัวตนใช้วิธีราคาทุนและสะสมตามโครงการสำรวจที่สามารถระบุได้ ค่าใช้จ่ายจะถูกบันทึกเป็นต้นทุนจนกว่าจะมีความชัดเจนในโครงการสำรวจดังกล่าว</w:t>
      </w:r>
    </w:p>
    <w:p w14:paraId="53C8A675" w14:textId="77777777" w:rsidR="00E87A46" w:rsidRPr="009A7517" w:rsidRDefault="00E87A46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EE4890D" w14:textId="18717600" w:rsidR="00F93557" w:rsidRPr="009A7517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7517">
        <w:rPr>
          <w:rFonts w:ascii="Angsana New" w:eastAsia="Calibri" w:hAnsi="Angsana New" w:hint="cs"/>
          <w:sz w:val="30"/>
          <w:szCs w:val="30"/>
          <w:cs/>
        </w:rPr>
        <w:t>ค่าใช้จ่ายสะสมสำหรับโครงการที่ยกเลิกจะถูกตัดจำหน่ายเป็นค่าใช้จ่ายทั้งจำนวนในกำไรหรือขาดทุน ในงวดที่ตัดสินใจยกเลิกโครงการสำรวจดังกล่าว</w:t>
      </w:r>
    </w:p>
    <w:p w14:paraId="63697417" w14:textId="77777777" w:rsidR="00091F39" w:rsidRPr="009A7517" w:rsidRDefault="00091F39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13FCB6D" w14:textId="77777777" w:rsidR="00F421FF" w:rsidRPr="009A7517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7517">
        <w:rPr>
          <w:rFonts w:ascii="Angsana New" w:eastAsia="Calibri" w:hAnsi="Angsana New" w:hint="cs"/>
          <w:sz w:val="30"/>
          <w:szCs w:val="30"/>
          <w:cs/>
        </w:rPr>
        <w:t xml:space="preserve">เมื่อโครงการสำรวจเข้าสู่ขั้นตอนการผลิต สินทรัพย์ในการสำรวจและประเมินค่าของโครงการจะถูกโอนไปเป็นสินทรัพย์เพื่อการสำรวจและผลิตปิโตรเลียม </w:t>
      </w:r>
    </w:p>
    <w:p w14:paraId="676BF999" w14:textId="2B563861" w:rsidR="00746D89" w:rsidRPr="009A7517" w:rsidRDefault="00746D89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46D01FC7" w14:textId="77777777" w:rsidR="00673FF6" w:rsidRPr="009A7517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9A7517">
        <w:rPr>
          <w:i/>
          <w:iCs/>
          <w:cs/>
        </w:rPr>
        <w:br w:type="page"/>
      </w:r>
    </w:p>
    <w:p w14:paraId="5534FD69" w14:textId="0213A5E6" w:rsidR="00FD5490" w:rsidRPr="009A7517" w:rsidRDefault="00FD5490" w:rsidP="00FD5490">
      <w:pPr>
        <w:ind w:left="540"/>
        <w:jc w:val="thaiDistribute"/>
        <w:rPr>
          <w:rFonts w:eastAsiaTheme="minorHAnsi"/>
          <w:i/>
          <w:iCs/>
        </w:rPr>
      </w:pPr>
      <w:r w:rsidRPr="009A7517">
        <w:rPr>
          <w:rFonts w:hint="cs"/>
          <w:i/>
          <w:iCs/>
          <w:cs/>
        </w:rPr>
        <w:lastRenderedPageBreak/>
        <w:t>ข้อตกลงสัญญาสัมปทานบริการ</w:t>
      </w:r>
    </w:p>
    <w:p w14:paraId="6CEA8EA4" w14:textId="77777777" w:rsidR="00FD5490" w:rsidRPr="009A7517" w:rsidRDefault="00FD5490" w:rsidP="00FD5490">
      <w:pPr>
        <w:ind w:left="540"/>
        <w:jc w:val="thaiDistribute"/>
      </w:pPr>
    </w:p>
    <w:p w14:paraId="7D6F2030" w14:textId="2EA3239F" w:rsidR="00FD5490" w:rsidRPr="009A7517" w:rsidRDefault="00FD5490" w:rsidP="00FD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9A7517">
        <w:rPr>
          <w:rFonts w:ascii="Angsana New" w:eastAsia="Calibri" w:hAnsi="Angsana New" w:hint="cs"/>
          <w:sz w:val="30"/>
          <w:szCs w:val="30"/>
          <w:cs/>
        </w:rPr>
        <w:t>กลุ่มบริษัทรับรู้สินทรัพย์ไม่มีตัวตนที่เกิดจากข้อตกลงสัญญาสัมปทานบริการเมื่อมีสิทธิเรียกเก็บค่าใช้บริการโครงสร้างพื้นฐานสัมปทาน สินทรัพย์ไม่มีตัวตนที่ได้รับเป็นค่าตอบแทนในการให้บริการก่อสร้างตามข้อตกลง</w:t>
      </w:r>
      <w:r w:rsidR="00A17737" w:rsidRPr="009A7517">
        <w:rPr>
          <w:rFonts w:ascii="Angsana New" w:eastAsia="Calibri" w:hAnsi="Angsana New"/>
          <w:sz w:val="30"/>
          <w:szCs w:val="30"/>
        </w:rPr>
        <w:t xml:space="preserve"> </w:t>
      </w:r>
      <w:r w:rsidRPr="009A7517">
        <w:rPr>
          <w:rFonts w:ascii="Angsana New" w:eastAsia="Calibri" w:hAnsi="Angsana New" w:hint="cs"/>
          <w:sz w:val="30"/>
          <w:szCs w:val="30"/>
          <w:cs/>
        </w:rPr>
        <w:t>สัมปทานบริการซึ่งรับรู้รายการเมื่อเริ่มแรกด้วยมูลค่ายุติธรรมโดยอ้างอิงกับมูลค่ายุติธรรมของบริการที่ได้ให้หลังจากการรับรู้รายการเมื่อเริ่มแรก สินทรัพย์ไม่มีตัวตนจะวัดมูลค่าด้วยราคาทุนซึ่งรวมต้นทุนการกู้ยืมหักค่าตัดจำหน่ายสะสมและขาดทุนจากการด้อยค่าสะสม</w:t>
      </w:r>
    </w:p>
    <w:p w14:paraId="0D70ADDD" w14:textId="77777777" w:rsidR="00FD5490" w:rsidRPr="009A7517" w:rsidRDefault="00FD549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30D5A3BC" w14:textId="77777777" w:rsidR="00C90171" w:rsidRPr="009A7517" w:rsidRDefault="00C90171" w:rsidP="00834276">
      <w:pPr>
        <w:pStyle w:val="Heading8"/>
        <w:numPr>
          <w:ilvl w:val="1"/>
          <w:numId w:val="30"/>
        </w:numPr>
        <w:jc w:val="thaiDistribute"/>
        <w:rPr>
          <w:i/>
          <w:iCs/>
          <w:sz w:val="30"/>
          <w:szCs w:val="30"/>
          <w:cs/>
          <w:lang w:val="th-TH"/>
        </w:rPr>
      </w:pPr>
      <w:bookmarkStart w:id="1" w:name="_Hlk62132855"/>
      <w:r w:rsidRPr="009A7517">
        <w:rPr>
          <w:rFonts w:hint="cs"/>
          <w:i/>
          <w:iCs/>
          <w:sz w:val="30"/>
          <w:szCs w:val="30"/>
          <w:cs/>
          <w:lang w:val="th-TH"/>
        </w:rPr>
        <w:t>สัญญาเช่า</w:t>
      </w:r>
    </w:p>
    <w:p w14:paraId="154021A3" w14:textId="77777777" w:rsidR="00C90171" w:rsidRPr="009A7517" w:rsidRDefault="00C90171" w:rsidP="00C9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</w:pPr>
    </w:p>
    <w:p w14:paraId="035DEDE3" w14:textId="0B21AFBB" w:rsidR="00C90171" w:rsidRPr="009A7517" w:rsidRDefault="00C90171" w:rsidP="00C90171">
      <w:pPr>
        <w:spacing w:line="240" w:lineRule="auto"/>
        <w:ind w:left="540"/>
        <w:jc w:val="thaiDistribute"/>
      </w:pPr>
      <w:r w:rsidRPr="009A7517">
        <w:rPr>
          <w:rFonts w:hint="cs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834276" w:rsidRPr="009A7517">
        <w:rPr>
          <w:rFonts w:hint="cs"/>
          <w:cs/>
        </w:rPr>
        <w:t xml:space="preserve"> </w:t>
      </w:r>
      <w:r w:rsidR="009542EE" w:rsidRPr="009A7517">
        <w:rPr>
          <w:rFonts w:hint="cs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54BC50B" w14:textId="01FB156C" w:rsidR="004679C0" w:rsidRPr="009A7517" w:rsidRDefault="004679C0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cs/>
        </w:rPr>
      </w:pPr>
    </w:p>
    <w:p w14:paraId="3AC09713" w14:textId="59D6ECEA" w:rsidR="00C90171" w:rsidRPr="009A7517" w:rsidRDefault="00C90171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i/>
          <w:iCs/>
        </w:rPr>
      </w:pPr>
      <w:r w:rsidRPr="009A7517">
        <w:rPr>
          <w:rFonts w:hint="cs"/>
          <w:i/>
          <w:iCs/>
          <w:cs/>
        </w:rPr>
        <w:t>ในฐานะผู้เช่า</w:t>
      </w:r>
    </w:p>
    <w:p w14:paraId="386A5C4E" w14:textId="77777777" w:rsidR="000F2354" w:rsidRPr="009A7517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</w:pPr>
    </w:p>
    <w:p w14:paraId="3F3F5515" w14:textId="2FA53CB1" w:rsidR="00C90171" w:rsidRPr="009A7517" w:rsidRDefault="00C90171" w:rsidP="00C90171">
      <w:pPr>
        <w:spacing w:line="240" w:lineRule="auto"/>
        <w:ind w:left="540"/>
        <w:jc w:val="thaiDistribute"/>
      </w:pPr>
      <w:r w:rsidRPr="009A7517">
        <w:rPr>
          <w:rFonts w:hint="cs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9542EE" w:rsidRPr="009A7517">
        <w:rPr>
          <w:rFonts w:hint="cs"/>
          <w:cs/>
        </w:rPr>
        <w:t>ของแต่ละส่วนประกอบ</w:t>
      </w:r>
      <w:r w:rsidRPr="009A7517">
        <w:rPr>
          <w:rFonts w:hint="cs"/>
          <w:cs/>
        </w:rPr>
        <w:t xml:space="preserve"> สำหรับสัญญาเช่า</w:t>
      </w:r>
      <w:r w:rsidRPr="009A7517">
        <w:rPr>
          <w:cs/>
        </w:rPr>
        <w:t>อสังหาริมทรัพย์</w:t>
      </w:r>
      <w:r w:rsidR="00673FF6" w:rsidRPr="009A7517">
        <w:t xml:space="preserve"> </w:t>
      </w:r>
      <w:r w:rsidRPr="009A7517">
        <w:rPr>
          <w:cs/>
        </w:rPr>
        <w:t>กลุ่ม</w:t>
      </w:r>
      <w:r w:rsidRPr="009A7517">
        <w:rPr>
          <w:rFonts w:hint="cs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9542EE" w:rsidRPr="009A7517">
        <w:rPr>
          <w:rFonts w:hint="cs"/>
          <w:cs/>
        </w:rPr>
        <w:t>ทั้งหมด</w:t>
      </w:r>
      <w:r w:rsidRPr="009A7517">
        <w:rPr>
          <w:rFonts w:hint="cs"/>
          <w:cs/>
        </w:rPr>
        <w:t xml:space="preserve"> </w:t>
      </w:r>
    </w:p>
    <w:p w14:paraId="60722D14" w14:textId="77777777" w:rsidR="0050206E" w:rsidRPr="009A7517" w:rsidRDefault="0050206E" w:rsidP="00C90171">
      <w:pPr>
        <w:spacing w:line="240" w:lineRule="auto"/>
        <w:ind w:left="540"/>
        <w:jc w:val="thaiDistribute"/>
        <w:rPr>
          <w:cs/>
        </w:rPr>
      </w:pPr>
    </w:p>
    <w:p w14:paraId="2465D73A" w14:textId="5945DB37" w:rsidR="00C90171" w:rsidRPr="009A7517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1FE8995" w14:textId="77777777" w:rsidR="00C90171" w:rsidRPr="009A7517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F11E33" w14:textId="0AFA5C46" w:rsidR="00C90171" w:rsidRPr="009A7517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9542EE" w:rsidRPr="009A7517">
        <w:rPr>
          <w:rFonts w:ascii="Angsana New" w:hAnsi="Angsana New" w:hint="cs"/>
          <w:sz w:val="30"/>
          <w:szCs w:val="30"/>
          <w:cs/>
        </w:rPr>
        <w:t>เงินจ่ายล่วงหน้า</w:t>
      </w:r>
      <w:r w:rsidRPr="009A7517">
        <w:rPr>
          <w:rFonts w:ascii="Angsana New" w:hAnsi="Angsana New" w:hint="cs"/>
          <w:sz w:val="30"/>
          <w:szCs w:val="30"/>
          <w:cs/>
        </w:rPr>
        <w:t>รวมกับต้นทุนทางตรงเริ่มแรก</w:t>
      </w:r>
      <w:r w:rsidR="009542EE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</w:t>
      </w:r>
      <w:r w:rsidR="009542EE" w:rsidRPr="009A7517">
        <w:rPr>
          <w:rFonts w:ascii="Angsana New" w:hAnsi="Angsana New" w:hint="cs"/>
          <w:sz w:val="30"/>
          <w:szCs w:val="30"/>
          <w:cs/>
        </w:rPr>
        <w:t>ที่</w:t>
      </w:r>
      <w:r w:rsidRPr="009A7517">
        <w:rPr>
          <w:rFonts w:ascii="Angsana New" w:hAnsi="Angsana New" w:hint="cs"/>
          <w:sz w:val="30"/>
          <w:szCs w:val="30"/>
          <w:cs/>
        </w:rPr>
        <w:t xml:space="preserve">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59207B25" w14:textId="77777777" w:rsidR="00C90171" w:rsidRPr="009A7517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51DF13" w14:textId="28CC839F" w:rsidR="00C90171" w:rsidRPr="009A7517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</w:t>
      </w:r>
      <w:r w:rsidR="00DF4F6C" w:rsidRPr="009A7517">
        <w:rPr>
          <w:rFonts w:ascii="Angsana New" w:hAnsi="Angsana New" w:hint="cs"/>
          <w:sz w:val="30"/>
          <w:szCs w:val="30"/>
          <w:cs/>
        </w:rPr>
        <w:t>ต้องจ่ายทั้งหมดตามสัญญา ทั้งนี้</w:t>
      </w:r>
      <w:r w:rsidR="001A3450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>กลุ่มบริษัทใช้อัตราดอกเบี้ยเงินกู้ยืมส่วนเพิ่ม</w:t>
      </w:r>
      <w:r w:rsidR="0050206E" w:rsidRPr="009A7517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DF4F6C" w:rsidRPr="009A7517">
        <w:rPr>
          <w:rFonts w:ascii="Angsana New" w:hAnsi="Angsana New" w:hint="cs"/>
          <w:sz w:val="30"/>
          <w:szCs w:val="30"/>
          <w:cs/>
        </w:rPr>
        <w:t xml:space="preserve">ในการคิดลดเป็นมูลค่าปัจจุบัน </w:t>
      </w:r>
      <w:r w:rsidRPr="009A7517">
        <w:rPr>
          <w:rFonts w:ascii="Angsana New" w:hAnsi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42B5733" w14:textId="4B9DAC27" w:rsidR="006F7B32" w:rsidRPr="009A7517" w:rsidRDefault="006F7B32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9615BA9" w14:textId="7117FE2B" w:rsidR="00C90171" w:rsidRPr="009A7517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8F68DF" w:rsidRPr="009A7517">
        <w:rPr>
          <w:rFonts w:ascii="Angsana New" w:hAnsi="Angsana New" w:hint="cs"/>
          <w:sz w:val="30"/>
          <w:szCs w:val="30"/>
          <w:cs/>
        </w:rPr>
        <w:t>วิธี</w:t>
      </w:r>
      <w:r w:rsidRPr="009A7517">
        <w:rPr>
          <w:rFonts w:ascii="Angsana New" w:hAnsi="Angsana New" w:hint="cs"/>
          <w:sz w:val="30"/>
          <w:szCs w:val="30"/>
          <w:cs/>
        </w:rPr>
        <w:t xml:space="preserve">ดอกเบี้ยที่แท้จริง และหนี้สินตามสัญญาเช่าจะถูกวัดมูลค่าใหม่เมื่อมีการเปลี่ยนแปลงสัญญาเช่า </w:t>
      </w:r>
      <w:r w:rsidR="008F68DF" w:rsidRPr="009A7517">
        <w:rPr>
          <w:rFonts w:ascii="Angsana New" w:hAnsi="Angsana New" w:hint="cs"/>
          <w:sz w:val="30"/>
          <w:szCs w:val="30"/>
          <w:cs/>
        </w:rPr>
        <w:t xml:space="preserve">หรือมีการเปลี่ยนแปลงการประเมินการเลือกใช้สิทธิที่ระบุในสัญญาเช่า </w:t>
      </w:r>
      <w:r w:rsidRPr="009A7517">
        <w:rPr>
          <w:rFonts w:ascii="Angsana New" w:hAnsi="Angsana New" w:hint="cs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824CAC6" w14:textId="3687AF09" w:rsidR="00A413DB" w:rsidRPr="009A7517" w:rsidRDefault="00A413DB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EB4CE79" w14:textId="2CA1040A" w:rsidR="00C90171" w:rsidRPr="009A7517" w:rsidRDefault="00C90171" w:rsidP="0050206E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0BFC38A1" w14:textId="77777777" w:rsidR="000F2354" w:rsidRPr="009A7517" w:rsidRDefault="000F2354" w:rsidP="0050206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E3BF8A" w14:textId="08FFC4F4" w:rsidR="00C90171" w:rsidRPr="009A7517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</w:t>
      </w:r>
      <w:r w:rsidR="008F68DF" w:rsidRPr="009A7517">
        <w:rPr>
          <w:rFonts w:ascii="Angsana New" w:hAnsi="Angsana New" w:hint="cs"/>
          <w:sz w:val="30"/>
          <w:szCs w:val="30"/>
          <w:cs/>
        </w:rPr>
        <w:t>ของสัญญา</w:t>
      </w:r>
      <w:r w:rsidRPr="009A7517">
        <w:rPr>
          <w:rFonts w:ascii="Angsana New" w:hAnsi="Angsana New" w:hint="cs"/>
          <w:sz w:val="30"/>
          <w:szCs w:val="30"/>
          <w:cs/>
        </w:rPr>
        <w:t xml:space="preserve">ตามเกณฑ์ราคาขายที่เป็นเอกเทศ </w:t>
      </w:r>
    </w:p>
    <w:p w14:paraId="5937FAA1" w14:textId="77777777" w:rsidR="00C90171" w:rsidRPr="009A7517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96E919" w14:textId="6E7D2BAC" w:rsidR="00C90171" w:rsidRPr="009A7517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ณ วันเริ่มต้นของสัญญา</w:t>
      </w:r>
      <w:r w:rsidR="008F68DF" w:rsidRPr="009A7517">
        <w:rPr>
          <w:rFonts w:ascii="Angsana New" w:hAnsi="Angsana New" w:hint="cs"/>
          <w:sz w:val="30"/>
          <w:szCs w:val="30"/>
          <w:cs/>
        </w:rPr>
        <w:t>ให้</w:t>
      </w:r>
      <w:r w:rsidRPr="009A7517">
        <w:rPr>
          <w:rFonts w:ascii="Angsana New" w:hAnsi="Angsana New" w:hint="cs"/>
          <w:sz w:val="30"/>
          <w:szCs w:val="30"/>
          <w:cs/>
        </w:rPr>
        <w:t>เช่า</w:t>
      </w:r>
      <w:r w:rsidR="008F68DF" w:rsidRPr="009A7517">
        <w:rPr>
          <w:rFonts w:ascii="Angsana New" w:hAnsi="Angsana New" w:hint="cs"/>
          <w:sz w:val="30"/>
          <w:szCs w:val="30"/>
          <w:cs/>
        </w:rPr>
        <w:t xml:space="preserve"> กลุ่มบริษัทพิจารณาจัดประเภทสัญญาเช่าที่</w:t>
      </w:r>
      <w:r w:rsidRPr="009A7517">
        <w:rPr>
          <w:rFonts w:ascii="Angsana New" w:hAnsi="Angsana New" w:hint="cs"/>
          <w:sz w:val="30"/>
          <w:szCs w:val="30"/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</w:t>
      </w:r>
      <w:r w:rsidR="008F68DF" w:rsidRPr="009A7517">
        <w:rPr>
          <w:rFonts w:ascii="Angsana New" w:hAnsi="Angsana New" w:hint="cs"/>
          <w:sz w:val="30"/>
          <w:szCs w:val="30"/>
          <w:cs/>
        </w:rPr>
        <w:t>เป็นสัญญาเช่าเงินทุน</w:t>
      </w:r>
      <w:r w:rsidRPr="009A7517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="008F68DF" w:rsidRPr="009A7517">
        <w:rPr>
          <w:rFonts w:ascii="Angsana New" w:hAnsi="Angsana New" w:hint="cs"/>
          <w:sz w:val="30"/>
          <w:szCs w:val="30"/>
          <w:cs/>
        </w:rPr>
        <w:t>ที่ไม่เข้าเงื่อนไขดังกล่าว</w:t>
      </w:r>
      <w:r w:rsidRPr="009A7517">
        <w:rPr>
          <w:rFonts w:ascii="Angsana New" w:hAnsi="Angsana New" w:hint="cs"/>
          <w:sz w:val="30"/>
          <w:szCs w:val="30"/>
          <w:cs/>
        </w:rPr>
        <w:t>จะจัดประเภทเป็นสัญญาเช่าดำเนินงาน</w:t>
      </w:r>
    </w:p>
    <w:p w14:paraId="5F795286" w14:textId="77777777" w:rsidR="00C90171" w:rsidRPr="009A7517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69F8F9" w14:textId="71162A30" w:rsidR="00C90171" w:rsidRPr="009A7517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>กลุ่มบริษัทรับรู้ค่าเช่ารับจากสัญญาเช่าดำเนินงาน</w:t>
      </w:r>
      <w:r w:rsidR="008F68DF" w:rsidRPr="009A7517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9A7517">
        <w:rPr>
          <w:rFonts w:ascii="Angsana New" w:hAnsi="Angsana New" w:hint="cs"/>
          <w:sz w:val="30"/>
          <w:szCs w:val="30"/>
          <w:cs/>
        </w:rPr>
        <w:t>ด้วย</w:t>
      </w:r>
      <w:r w:rsidRPr="009A7517">
        <w:rPr>
          <w:rFonts w:ascii="Angsana New" w:hAnsi="Angsana New"/>
          <w:sz w:val="30"/>
          <w:szCs w:val="30"/>
          <w:cs/>
        </w:rPr>
        <w:t>วิธีเส้นตรงตลอดอายุสัญญาเช่า</w:t>
      </w:r>
      <w:r w:rsidRPr="009A7517">
        <w:rPr>
          <w:rFonts w:ascii="Angsana New" w:hAnsi="Angsana New" w:hint="cs"/>
          <w:sz w:val="30"/>
          <w:szCs w:val="30"/>
          <w:cs/>
        </w:rPr>
        <w:t>และ</w:t>
      </w:r>
      <w:r w:rsidRPr="009A7517">
        <w:rPr>
          <w:rFonts w:ascii="Angsana New" w:hAnsi="Angsana New"/>
          <w:sz w:val="30"/>
          <w:szCs w:val="30"/>
          <w:cs/>
        </w:rPr>
        <w:t xml:space="preserve">แสดงเป็นส่วนหนึ่งของรายได้อื่น ค่าเช่าที่อาจเกิดขึ้นรับรู้เป็นรายได้ในรอบระยะเวลาบัญชีที่ได้รับ </w:t>
      </w:r>
    </w:p>
    <w:p w14:paraId="7A5D761C" w14:textId="77777777" w:rsidR="00673FF6" w:rsidRPr="009A7517" w:rsidRDefault="00673FF6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1"/>
    <w:p w14:paraId="1E442698" w14:textId="078FC51D" w:rsidR="00E6006D" w:rsidRPr="009A7517" w:rsidRDefault="00E6006D" w:rsidP="00E6006D">
      <w:pPr>
        <w:pStyle w:val="ListParagraph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A7517">
        <w:rPr>
          <w:rFonts w:ascii="Angsana New" w:hAnsi="Angsana New" w:hint="cs"/>
          <w:color w:val="000000"/>
          <w:sz w:val="30"/>
          <w:szCs w:val="30"/>
          <w:cs/>
        </w:rPr>
        <w:t xml:space="preserve"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</w:t>
      </w:r>
      <w:r w:rsidRPr="009A751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A7517">
        <w:rPr>
          <w:rFonts w:ascii="Angsana New" w:hAnsi="Angsana New" w:hint="cs"/>
          <w:b/>
          <w:sz w:val="30"/>
          <w:szCs w:val="30"/>
          <w:cs/>
        </w:rPr>
        <w:t>ตัดรายการลูกหนี้สัญญาเช่าตามที่เปิดเผยในหมายเหตุข้อ</w:t>
      </w:r>
      <w:r w:rsidRPr="009A7517">
        <w:rPr>
          <w:rFonts w:ascii="Angsana New" w:hAnsi="Angsana New" w:hint="cs"/>
          <w:bCs/>
          <w:sz w:val="30"/>
          <w:szCs w:val="30"/>
        </w:rPr>
        <w:t xml:space="preserve"> </w:t>
      </w:r>
      <w:r w:rsidR="00D408FF" w:rsidRPr="009A7517">
        <w:rPr>
          <w:rFonts w:ascii="Angsana New" w:hAnsi="Angsana New"/>
          <w:bCs/>
          <w:sz w:val="30"/>
          <w:szCs w:val="30"/>
        </w:rPr>
        <w:t>3</w:t>
      </w:r>
      <w:r w:rsidRPr="009A7517">
        <w:rPr>
          <w:rFonts w:ascii="Angsana New" w:hAnsi="Angsana New" w:hint="cs"/>
          <w:sz w:val="30"/>
          <w:szCs w:val="30"/>
          <w:cs/>
        </w:rPr>
        <w:t>(ง)</w:t>
      </w:r>
      <w:r w:rsidRPr="009A7517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5C1AB0BA" w14:textId="0E52C4B0" w:rsidR="00FD5490" w:rsidRPr="009A7517" w:rsidRDefault="00FD5490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1CCF1C" w14:textId="77777777" w:rsidR="00673FF6" w:rsidRPr="009A7517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9A7517">
        <w:rPr>
          <w:i/>
          <w:iCs/>
          <w:cs/>
        </w:rPr>
        <w:br w:type="page"/>
      </w:r>
    </w:p>
    <w:p w14:paraId="4C5F7B6E" w14:textId="0395E272" w:rsidR="00F97F74" w:rsidRPr="009A7517" w:rsidRDefault="00F97F74" w:rsidP="00EC2289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9A7517">
        <w:rPr>
          <w:rFonts w:hint="cs"/>
          <w:i/>
          <w:iCs/>
          <w:sz w:val="30"/>
          <w:szCs w:val="30"/>
          <w:cs/>
        </w:rPr>
        <w:lastRenderedPageBreak/>
        <w:t>การด้อยค่า</w:t>
      </w:r>
      <w:r w:rsidR="00833FC8" w:rsidRPr="009A7517">
        <w:rPr>
          <w:rFonts w:hint="cs"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7D271484" w14:textId="77777777" w:rsidR="00015D9B" w:rsidRPr="009A7517" w:rsidRDefault="00015D9B" w:rsidP="00226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4B1200" w14:textId="660DD1F5" w:rsidR="00CE120F" w:rsidRPr="009A7517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7517">
        <w:rPr>
          <w:rFonts w:ascii="Angsana New" w:eastAsia="Calibri" w:hAnsi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754861" w:rsidRPr="009A7517">
        <w:rPr>
          <w:rFonts w:ascii="Angsana New" w:eastAsia="Calibri" w:hAnsi="Angsana New" w:hint="cs"/>
          <w:sz w:val="30"/>
          <w:szCs w:val="30"/>
        </w:rPr>
        <w:t xml:space="preserve"> </w:t>
      </w:r>
      <w:r w:rsidRPr="009A7517">
        <w:rPr>
          <w:rFonts w:ascii="Angsana New" w:eastAsia="Calibri" w:hAnsi="Angsana New" w:hint="cs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="00CE120F" w:rsidRPr="009A7517">
        <w:rPr>
          <w:rFonts w:ascii="Angsana New" w:eastAsia="Calibri" w:hAnsi="Angsana New" w:hint="cs"/>
          <w:sz w:val="30"/>
          <w:szCs w:val="30"/>
          <w:cs/>
        </w:rPr>
        <w:t>สำหรับค่าความนิยมจะประมาณมูลค่าที่คาดว่าจะได้</w:t>
      </w:r>
      <w:r w:rsidR="00F062A4" w:rsidRPr="009A7517">
        <w:rPr>
          <w:rFonts w:ascii="Angsana New" w:eastAsia="Calibri" w:hAnsi="Angsana New" w:hint="cs"/>
          <w:sz w:val="30"/>
          <w:szCs w:val="30"/>
          <w:cs/>
        </w:rPr>
        <w:t>รับคืน</w:t>
      </w:r>
      <w:r w:rsidR="002265BA" w:rsidRPr="009A7517">
        <w:rPr>
          <w:rFonts w:ascii="Angsana New" w:eastAsia="Calibri" w:hAnsi="Angsana New"/>
          <w:sz w:val="30"/>
          <w:szCs w:val="30"/>
        </w:rPr>
        <w:t xml:space="preserve"> </w:t>
      </w:r>
      <w:r w:rsidR="00F062A4" w:rsidRPr="009A7517">
        <w:rPr>
          <w:rFonts w:ascii="Angsana New" w:eastAsia="Calibri" w:hAnsi="Angsana New" w:hint="cs"/>
          <w:sz w:val="30"/>
          <w:szCs w:val="30"/>
          <w:cs/>
        </w:rPr>
        <w:t>ทุกปีในช่วงเวลาเดียวกัน</w:t>
      </w:r>
    </w:p>
    <w:p w14:paraId="5DFE6230" w14:textId="77777777" w:rsidR="00F35903" w:rsidRPr="009A7517" w:rsidRDefault="00F35903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309C3A0" w14:textId="5254C4A6" w:rsidR="00015D9B" w:rsidRPr="009A7517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7517">
        <w:rPr>
          <w:rFonts w:ascii="Angsana New" w:eastAsia="Calibri" w:hAnsi="Angsana New" w:hint="cs"/>
          <w:sz w:val="30"/>
          <w:szCs w:val="30"/>
          <w:cs/>
        </w:rPr>
        <w:t>ขาดทุนจากการด้อยค่ารับรู้</w:t>
      </w:r>
      <w:r w:rsidR="00754861" w:rsidRPr="009A7517">
        <w:rPr>
          <w:rFonts w:ascii="Angsana New" w:eastAsia="Calibri" w:hAnsi="Angsana New" w:hint="cs"/>
          <w:sz w:val="30"/>
          <w:szCs w:val="30"/>
          <w:cs/>
        </w:rPr>
        <w:t>ในกำไรหรือขาดทุน</w:t>
      </w:r>
      <w:r w:rsidRPr="009A7517">
        <w:rPr>
          <w:rFonts w:ascii="Angsana New" w:eastAsia="Calibri" w:hAnsi="Angsana New" w:hint="cs"/>
          <w:sz w:val="30"/>
          <w:szCs w:val="30"/>
          <w:cs/>
        </w:rPr>
        <w:t xml:space="preserve"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504C02" w:rsidRPr="009A7517">
        <w:rPr>
          <w:rFonts w:ascii="Angsana New" w:eastAsia="Calibri" w:hAnsi="Angsana New" w:hint="cs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F062A4" w:rsidRPr="009A751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04C02" w:rsidRPr="009A7517">
        <w:rPr>
          <w:rFonts w:ascii="Angsana New" w:eastAsia="Calibri" w:hAnsi="Angsana New" w:hint="cs"/>
          <w:sz w:val="30"/>
          <w:szCs w:val="30"/>
          <w:cs/>
        </w:rPr>
        <w:t>ในกรณีนี้จะรับรู้ในส่วนของผู้ถือหุ้น</w:t>
      </w:r>
    </w:p>
    <w:p w14:paraId="28A29217" w14:textId="77777777" w:rsidR="00E42619" w:rsidRPr="009A7517" w:rsidRDefault="00E42619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8792B5C" w14:textId="5E8558E5" w:rsidR="00015D9B" w:rsidRPr="009A7517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7517">
        <w:rPr>
          <w:rFonts w:ascii="Angsana New" w:eastAsia="Calibri" w:hAnsi="Angsana New" w:hint="cs"/>
          <w:sz w:val="30"/>
          <w:szCs w:val="30"/>
          <w:cs/>
        </w:rPr>
        <w:t>มูลค่าที่คาดว่าจะได้รับคืน</w:t>
      </w:r>
      <w:r w:rsidR="00D82CF0" w:rsidRPr="009A751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eastAsia="Calibri" w:hAnsi="Angsana New" w:hint="cs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</w:t>
      </w:r>
      <w:r w:rsidR="00F062A4" w:rsidRPr="009A7517">
        <w:rPr>
          <w:rFonts w:ascii="Angsana New" w:eastAsia="Calibri" w:hAnsi="Angsana New" w:hint="cs"/>
          <w:sz w:val="30"/>
          <w:szCs w:val="30"/>
          <w:cs/>
        </w:rPr>
        <w:t xml:space="preserve">การขายแล้วแต่มูลค่าใดจะสูงกว่า </w:t>
      </w:r>
      <w:r w:rsidRPr="009A7517">
        <w:rPr>
          <w:rFonts w:ascii="Angsana New" w:eastAsia="Calibri" w:hAnsi="Angsana New" w:hint="cs"/>
          <w:sz w:val="30"/>
          <w:szCs w:val="30"/>
          <w:cs/>
        </w:rPr>
        <w:t>ในการประเ</w:t>
      </w:r>
      <w:r w:rsidR="00C512AC" w:rsidRPr="009A7517">
        <w:rPr>
          <w:rFonts w:ascii="Angsana New" w:eastAsia="Calibri" w:hAnsi="Angsana New" w:hint="cs"/>
          <w:sz w:val="30"/>
          <w:szCs w:val="30"/>
          <w:cs/>
        </w:rPr>
        <w:t xml:space="preserve">มินมูลค่าจากการใช้ของสินทรัพย์ </w:t>
      </w:r>
      <w:r w:rsidRPr="009A7517">
        <w:rPr>
          <w:rFonts w:ascii="Angsana New" w:eastAsia="Calibri" w:hAnsi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</w:t>
      </w:r>
      <w:r w:rsidR="00C512AC" w:rsidRPr="009A7517">
        <w:rPr>
          <w:rFonts w:ascii="Angsana New" w:eastAsia="Calibri" w:hAnsi="Angsana New" w:hint="cs"/>
          <w:sz w:val="30"/>
          <w:szCs w:val="30"/>
          <w:cs/>
        </w:rPr>
        <w:t xml:space="preserve">และความเสี่ยงที่มีต่อสินทรัพย์ </w:t>
      </w:r>
      <w:r w:rsidRPr="009A7517">
        <w:rPr>
          <w:rFonts w:ascii="Angsana New" w:eastAsia="Calibri" w:hAnsi="Angsana New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A9E6684" w14:textId="77777777" w:rsidR="00B21ECC" w:rsidRPr="009A7517" w:rsidRDefault="00B21ECC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E394F5" w14:textId="563E5CE9" w:rsidR="00F93557" w:rsidRPr="009A7517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ขาดทุนจากการด้อยค่าของสินทรัพย์ที่เคยรับรู้ในปีก่อนจะถูก</w:t>
      </w:r>
      <w:r w:rsidR="00754861" w:rsidRPr="009A7517">
        <w:rPr>
          <w:rFonts w:ascii="Angsana New" w:hAnsi="Angsana New" w:hint="cs"/>
          <w:sz w:val="30"/>
          <w:szCs w:val="30"/>
          <w:cs/>
        </w:rPr>
        <w:t>กลับรายการ หากมีการเปลี่ยนแปลงประมาณการที่ใช้ในการคำนวณมูลค่าที่คาดว่าจะได้รับคืน</w:t>
      </w:r>
      <w:r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="00754861" w:rsidRPr="009A7517">
        <w:rPr>
          <w:rFonts w:ascii="Angsana New" w:hAnsi="Angsana New" w:hint="cs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C512AC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432C72" w14:textId="77777777" w:rsidR="00AE3D81" w:rsidRPr="009A7517" w:rsidRDefault="00AE3D81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411D1F5" w14:textId="317F3475" w:rsidR="00964546" w:rsidRPr="009A7517" w:rsidRDefault="00964546" w:rsidP="00EC2289">
      <w:pPr>
        <w:pStyle w:val="Heading8"/>
        <w:numPr>
          <w:ilvl w:val="1"/>
          <w:numId w:val="30"/>
        </w:numPr>
        <w:rPr>
          <w:i/>
          <w:iCs/>
          <w:sz w:val="30"/>
          <w:szCs w:val="30"/>
          <w:cs/>
        </w:rPr>
      </w:pPr>
      <w:r w:rsidRPr="009A7517">
        <w:rPr>
          <w:rFonts w:hint="cs"/>
          <w:i/>
          <w:iCs/>
          <w:sz w:val="30"/>
          <w:szCs w:val="30"/>
          <w:cs/>
        </w:rPr>
        <w:t>ผลประโยชน์ของพนักงาน</w:t>
      </w:r>
    </w:p>
    <w:p w14:paraId="10293309" w14:textId="77777777" w:rsidR="00015D9B" w:rsidRPr="009A7517" w:rsidRDefault="00015D9B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</w:pPr>
    </w:p>
    <w:p w14:paraId="1797AAD3" w14:textId="541981DA" w:rsidR="00015D9B" w:rsidRPr="009A7517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i/>
          <w:iCs/>
        </w:rPr>
      </w:pPr>
      <w:r w:rsidRPr="009A7517">
        <w:rPr>
          <w:rFonts w:hint="cs"/>
          <w:i/>
          <w:iCs/>
          <w:cs/>
        </w:rPr>
        <w:t>โครงการสมทบเงิน</w:t>
      </w:r>
    </w:p>
    <w:p w14:paraId="7197682D" w14:textId="77777777" w:rsidR="000F2354" w:rsidRPr="009A7517" w:rsidRDefault="000F2354" w:rsidP="00226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723F729" w14:textId="5D66670E" w:rsidR="001D2166" w:rsidRPr="009A7517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ภาระผูกพันในการสมทบเข้า</w:t>
      </w:r>
      <w:r w:rsidR="00754861" w:rsidRPr="009A7517">
        <w:rPr>
          <w:rFonts w:hint="cs"/>
          <w:cs/>
        </w:rPr>
        <w:t>กองทุนสำรองเลี้ยงชีพสำหรับพนักงานของกลุ่มบริษัท</w:t>
      </w:r>
      <w:r w:rsidRPr="009A7517">
        <w:rPr>
          <w:rFonts w:hint="cs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9CDD4C8" w14:textId="77777777" w:rsidR="009209E7" w:rsidRPr="009A7517" w:rsidRDefault="009209E7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</w:pPr>
    </w:p>
    <w:p w14:paraId="2B83D2C2" w14:textId="77777777" w:rsidR="00673FF6" w:rsidRPr="009A7517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9A7517">
        <w:rPr>
          <w:i/>
          <w:iCs/>
          <w:cs/>
        </w:rPr>
        <w:br w:type="page"/>
      </w:r>
    </w:p>
    <w:p w14:paraId="1868E449" w14:textId="744238A4" w:rsidR="00015D9B" w:rsidRPr="009A7517" w:rsidRDefault="004762B0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  <w:rPr>
          <w:i/>
          <w:iCs/>
        </w:rPr>
      </w:pPr>
      <w:r w:rsidRPr="009A7517">
        <w:rPr>
          <w:rFonts w:hint="cs"/>
          <w:i/>
          <w:iCs/>
          <w:cs/>
        </w:rPr>
        <w:lastRenderedPageBreak/>
        <w:t>โครงการผลประโยชน์ที่กำหนดไว้</w:t>
      </w:r>
    </w:p>
    <w:p w14:paraId="6FEB5F85" w14:textId="77777777" w:rsidR="002265BA" w:rsidRPr="009A7517" w:rsidRDefault="002265BA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20D5EF3" w14:textId="3D415D0F" w:rsidR="00754861" w:rsidRPr="009A7517" w:rsidRDefault="00986152" w:rsidP="0075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A00EE5" w:rsidRPr="009A7517">
        <w:rPr>
          <w:rFonts w:hint="cs"/>
          <w:cs/>
        </w:rPr>
        <w:t xml:space="preserve"> </w:t>
      </w:r>
      <w:r w:rsidRPr="009A7517">
        <w:rPr>
          <w:rFonts w:hint="cs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754861" w:rsidRPr="009A7517">
        <w:rPr>
          <w:rFonts w:hint="cs"/>
          <w:cs/>
        </w:rPr>
        <w:t>ซึ่ง</w:t>
      </w:r>
      <w:r w:rsidRPr="009A7517">
        <w:rPr>
          <w:rFonts w:hint="cs"/>
          <w:cs/>
        </w:rPr>
        <w:t>จัดทำโดยนักคณิตศาสตร์ประกันภัยที่ได้รับอนุญาตเป็นประจำทุก</w:t>
      </w:r>
      <w:r w:rsidR="00A00EE5" w:rsidRPr="009A7517">
        <w:rPr>
          <w:rFonts w:hint="cs"/>
          <w:cs/>
        </w:rPr>
        <w:t xml:space="preserve"> </w:t>
      </w:r>
      <w:r w:rsidR="00A71266" w:rsidRPr="009A7517">
        <w:rPr>
          <w:rFonts w:hint="cs"/>
          <w:cs/>
        </w:rPr>
        <w:t xml:space="preserve">ๆ </w:t>
      </w:r>
      <w:r w:rsidR="00DE3F43" w:rsidRPr="009A7517">
        <w:rPr>
          <w:rFonts w:hint="cs"/>
        </w:rPr>
        <w:t>3</w:t>
      </w:r>
      <w:r w:rsidR="00A71266" w:rsidRPr="009A7517">
        <w:rPr>
          <w:rFonts w:hint="cs"/>
          <w:cs/>
        </w:rPr>
        <w:t xml:space="preserve"> </w:t>
      </w:r>
      <w:r w:rsidRPr="009A7517">
        <w:rPr>
          <w:rFonts w:hint="cs"/>
          <w:cs/>
        </w:rPr>
        <w:t>ปี โดยวิธ</w:t>
      </w:r>
      <w:r w:rsidR="00C512AC" w:rsidRPr="009A7517">
        <w:rPr>
          <w:rFonts w:hint="cs"/>
          <w:cs/>
        </w:rPr>
        <w:t>ีคิดลดแต่ละหน่วยที่ประมาณการไว้</w:t>
      </w:r>
      <w:r w:rsidRPr="009A7517">
        <w:rPr>
          <w:rFonts w:hint="cs"/>
          <w:cs/>
        </w:rPr>
        <w:t xml:space="preserve"> </w:t>
      </w:r>
    </w:p>
    <w:p w14:paraId="0F9BD867" w14:textId="77777777" w:rsidR="00362C20" w:rsidRPr="009A7517" w:rsidRDefault="00362C20" w:rsidP="0075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73C4737" w14:textId="02694B98" w:rsidR="00986152" w:rsidRPr="009A7517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F01DB0" w:rsidRPr="009A7517">
        <w:rPr>
          <w:rFonts w:hint="cs"/>
          <w:cs/>
        </w:rPr>
        <w:t xml:space="preserve"> </w:t>
      </w:r>
      <w:r w:rsidRPr="009A7517">
        <w:rPr>
          <w:rFonts w:hint="cs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A00EE5" w:rsidRPr="009A7517">
        <w:rPr>
          <w:rFonts w:hint="cs"/>
          <w:cs/>
        </w:rPr>
        <w:t xml:space="preserve"> </w:t>
      </w:r>
      <w:r w:rsidRPr="009A7517">
        <w:rPr>
          <w:rFonts w:hint="cs"/>
          <w:cs/>
        </w:rPr>
        <w:t>ๆ ที่เกี่ยวข้องกับโครงการผลประโยชน์รับรู้ในกำไรหรือขาดทุน</w:t>
      </w:r>
    </w:p>
    <w:p w14:paraId="3E85006B" w14:textId="77777777" w:rsidR="00986152" w:rsidRPr="009A7517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2F31093" w14:textId="4485D71B" w:rsidR="00A553E9" w:rsidRPr="009A7517" w:rsidRDefault="00986152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1A5B997" w14:textId="5A0BBF2C" w:rsidR="006F7B32" w:rsidRPr="009A7517" w:rsidRDefault="006F7B32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07797C78" w14:textId="06F4B129" w:rsidR="000B5361" w:rsidRPr="009A7517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347476" w:rsidRPr="009A7517">
        <w:rPr>
          <w:rFonts w:hint="cs"/>
          <w:cs/>
        </w:rPr>
        <w:t xml:space="preserve"> </w:t>
      </w:r>
      <w:r w:rsidRPr="009A7517">
        <w:rPr>
          <w:rFonts w:hint="cs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A0C91F1" w14:textId="77777777" w:rsidR="0050206E" w:rsidRPr="009A7517" w:rsidRDefault="0050206E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F47AAC2" w14:textId="7B391498" w:rsidR="0050206E" w:rsidRPr="009A7517" w:rsidRDefault="0050206E" w:rsidP="0050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D52C0E" w:rsidRPr="009A7517">
        <w:rPr>
          <w:rFonts w:hint="cs"/>
        </w:rPr>
        <w:t>1</w:t>
      </w:r>
      <w:r w:rsidRPr="009A7517">
        <w:rPr>
          <w:rFonts w:hint="cs"/>
        </w:rPr>
        <w:t>2</w:t>
      </w:r>
      <w:r w:rsidRPr="009A7517">
        <w:rPr>
          <w:rFonts w:hint="cs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09D3FC53" w14:textId="77777777" w:rsidR="00756E60" w:rsidRPr="009A7517" w:rsidRDefault="00756E60" w:rsidP="0050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13A8B4A" w14:textId="77777777" w:rsidR="009209E7" w:rsidRPr="009A7517" w:rsidRDefault="00986152" w:rsidP="0092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</w:t>
      </w:r>
      <w:r w:rsidR="00C14FCF" w:rsidRPr="009A7517">
        <w:rPr>
          <w:rFonts w:hint="cs"/>
          <w:cs/>
        </w:rPr>
        <w:t>จะจ่ายชำระ หากกลุ่มบริษัท</w:t>
      </w:r>
      <w:r w:rsidRPr="009A7517">
        <w:rPr>
          <w:rFonts w:hint="cs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CAEE7EA" w14:textId="75598862" w:rsidR="003151EE" w:rsidRPr="009A7517" w:rsidRDefault="003151EE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</w:rPr>
      </w:pPr>
    </w:p>
    <w:p w14:paraId="5D1DB971" w14:textId="36FBB3F3" w:rsidR="00244FFB" w:rsidRPr="009A7517" w:rsidRDefault="00387AFF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9A7517">
        <w:rPr>
          <w:i/>
          <w:iCs/>
          <w:sz w:val="30"/>
          <w:szCs w:val="30"/>
          <w:cs/>
        </w:rPr>
        <w:lastRenderedPageBreak/>
        <w:t>การจ่ายโดยใช้หุ้นเป็นเกณฑ์</w:t>
      </w:r>
    </w:p>
    <w:p w14:paraId="58600B00" w14:textId="77777777" w:rsidR="00244FFB" w:rsidRPr="009A7517" w:rsidRDefault="00244FF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</w:p>
    <w:p w14:paraId="5DB43F9A" w14:textId="171D31F3" w:rsidR="00FD5490" w:rsidRPr="009A7517" w:rsidRDefault="00986152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cs/>
        </w:rPr>
        <w:t>มูลค่ายุติธรรมของสิทธิซื้อ</w:t>
      </w:r>
      <w:r w:rsidR="00A00EE5" w:rsidRPr="009A7517">
        <w:rPr>
          <w:cs/>
        </w:rPr>
        <w:t>หุ้น ณ วันที่ให้สิทธิแก่พนักงาน (ชำระด้วยตราสารทุน)</w:t>
      </w:r>
      <w:r w:rsidRPr="009A7517">
        <w:rPr>
          <w:cs/>
        </w:rPr>
        <w:t xml:space="preserve">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</w:t>
      </w:r>
      <w:r w:rsidR="00387AFF" w:rsidRPr="009A7517">
        <w:rPr>
          <w:cs/>
        </w:rPr>
        <w:t xml:space="preserve">าใช้สิทธิได้อย่างไม่มีเงื่อนไข </w:t>
      </w:r>
      <w:r w:rsidRPr="009A7517">
        <w:rPr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="00FA32DB" w:rsidRPr="009A7517">
        <w:rPr>
          <w:rFonts w:hint="cs"/>
          <w:cs/>
        </w:rPr>
        <w:t xml:space="preserve"> </w:t>
      </w:r>
      <w:r w:rsidRPr="009A7517">
        <w:rPr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</w:t>
      </w:r>
      <w:r w:rsidR="00C512AC" w:rsidRPr="009A7517">
        <w:rPr>
          <w:cs/>
        </w:rPr>
        <w:t xml:space="preserve">่องตลาดทุน ณ วันที่ได้รับสิทธิ </w:t>
      </w:r>
      <w:r w:rsidRPr="009A7517">
        <w:rPr>
          <w:cs/>
        </w:rPr>
        <w:t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5611FC6F" w14:textId="77777777" w:rsidR="00B0171B" w:rsidRPr="009A7517" w:rsidRDefault="00B0171B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427E248A" w14:textId="06FAC716" w:rsidR="00015D9B" w:rsidRPr="009A7517" w:rsidRDefault="004762B0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9A7517">
        <w:rPr>
          <w:rFonts w:hint="cs"/>
          <w:i/>
          <w:iCs/>
          <w:sz w:val="30"/>
          <w:szCs w:val="30"/>
          <w:cs/>
        </w:rPr>
        <w:t>ประมาณการหนี้สิน</w:t>
      </w:r>
    </w:p>
    <w:p w14:paraId="7C4C8B69" w14:textId="77777777" w:rsidR="005C2EFC" w:rsidRPr="009A7517" w:rsidRDefault="005C2EFC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F8D2DB6" w14:textId="4A7A1670" w:rsidR="00015D9B" w:rsidRPr="009A7517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5C2EFC" w:rsidRPr="009A7517">
        <w:rPr>
          <w:rFonts w:ascii="Angsana New" w:hAnsi="Angsana New" w:hint="cs"/>
          <w:sz w:val="30"/>
          <w:szCs w:val="30"/>
          <w:cs/>
        </w:rPr>
        <w:t>ผูกพัน</w:t>
      </w:r>
      <w:r w:rsidRPr="009A7517">
        <w:rPr>
          <w:rFonts w:ascii="Angsana New" w:hAnsi="Angsana New" w:hint="cs"/>
          <w:sz w:val="30"/>
          <w:szCs w:val="30"/>
          <w:cs/>
        </w:rPr>
        <w:t>ตามกฎหมาย</w:t>
      </w:r>
      <w:r w:rsidR="005C2EFC" w:rsidRPr="009A7517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9A7517">
        <w:rPr>
          <w:rFonts w:ascii="Angsana New" w:hAnsi="Angsana New" w:hint="cs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5C2EFC" w:rsidRPr="009A7517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9A7517">
        <w:rPr>
          <w:rFonts w:ascii="Angsana New" w:hAnsi="Angsana New" w:hint="cs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FA32DB" w:rsidRPr="009A7517">
        <w:rPr>
          <w:rFonts w:ascii="Angsana New" w:hAnsi="Angsana New" w:hint="cs"/>
          <w:sz w:val="30"/>
          <w:szCs w:val="30"/>
          <w:cs/>
        </w:rPr>
        <w:t>ผูกพัน</w:t>
      </w:r>
      <w:r w:rsidRPr="009A7517">
        <w:rPr>
          <w:rFonts w:ascii="Angsana New" w:hAnsi="Angsana New" w:hint="cs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</w:t>
      </w:r>
      <w:r w:rsidR="00C512AC" w:rsidRPr="009A7517">
        <w:rPr>
          <w:rFonts w:ascii="Angsana New" w:hAnsi="Angsana New" w:hint="cs"/>
          <w:sz w:val="30"/>
          <w:szCs w:val="30"/>
          <w:cs/>
        </w:rPr>
        <w:t>ปัจจุบันก่อนคำนึงถึงภาษีเงินได้</w:t>
      </w:r>
      <w:r w:rsidRPr="009A7517">
        <w:rPr>
          <w:rFonts w:ascii="Angsana New" w:hAnsi="Angsana New" w:hint="cs"/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</w:t>
      </w:r>
      <w:r w:rsidR="00C512AC" w:rsidRPr="009A7517">
        <w:rPr>
          <w:rFonts w:ascii="Angsana New" w:hAnsi="Angsana New" w:hint="cs"/>
          <w:sz w:val="30"/>
          <w:szCs w:val="30"/>
          <w:cs/>
        </w:rPr>
        <w:t xml:space="preserve">ยงที่มีต่อหนี้สิน </w:t>
      </w:r>
      <w:r w:rsidRPr="009A7517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8BBA8D8" w14:textId="77777777" w:rsidR="00B0171B" w:rsidRPr="009A7517" w:rsidRDefault="00B0171B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E90FD1" w14:textId="7C8D38D2" w:rsidR="00441F59" w:rsidRPr="009A7517" w:rsidRDefault="00441F59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9A7517">
        <w:rPr>
          <w:rFonts w:hint="cs"/>
          <w:i/>
          <w:iCs/>
          <w:sz w:val="30"/>
          <w:szCs w:val="30"/>
          <w:cs/>
        </w:rPr>
        <w:t>การวัดมูลค่ายุติธรรม</w:t>
      </w:r>
    </w:p>
    <w:p w14:paraId="34F83155" w14:textId="57EEF5AC" w:rsidR="00B21ECC" w:rsidRPr="009A7517" w:rsidRDefault="00B21ECC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B6133EA" w14:textId="3B55E4D3" w:rsidR="00833FC8" w:rsidRPr="009A7517" w:rsidRDefault="00833FC8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</w:t>
      </w:r>
      <w:r w:rsidR="00B912D6" w:rsidRPr="009A7517">
        <w:rPr>
          <w:rFonts w:ascii="Angsana New" w:hAnsi="Angsana New" w:hint="cs"/>
          <w:sz w:val="30"/>
          <w:szCs w:val="30"/>
          <w:cs/>
        </w:rPr>
        <w:t>ท</w:t>
      </w:r>
      <w:r w:rsidRPr="009A7517">
        <w:rPr>
          <w:rFonts w:ascii="Angsana New" w:hAnsi="Angsana New" w:hint="cs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93849CB" w14:textId="77777777" w:rsidR="00B912D6" w:rsidRPr="009A7517" w:rsidRDefault="00B912D6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2BA349" w14:textId="77777777" w:rsidR="00B912D6" w:rsidRPr="009A7517" w:rsidRDefault="00B912D6" w:rsidP="00B912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5361840A" w14:textId="77777777" w:rsidR="00177D0F" w:rsidRPr="009A7517" w:rsidRDefault="00B912D6" w:rsidP="00177D0F">
      <w:pPr>
        <w:pStyle w:val="block"/>
        <w:numPr>
          <w:ilvl w:val="0"/>
          <w:numId w:val="5"/>
        </w:numPr>
        <w:tabs>
          <w:tab w:val="decimal" w:pos="810"/>
        </w:tabs>
        <w:spacing w:after="0" w:line="240" w:lineRule="atLeast"/>
        <w:ind w:hanging="720"/>
        <w:jc w:val="thaiDistribute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Pr="009A7517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9A7517">
        <w:rPr>
          <w:rFonts w:ascii="Angsana New" w:hAnsi="Angsana New" w:hint="cs"/>
          <w:sz w:val="30"/>
          <w:szCs w:val="30"/>
          <w:cs/>
          <w:lang w:bidi="th-TH"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275CE24" w14:textId="77777777" w:rsidR="00177D0F" w:rsidRPr="009A7517" w:rsidRDefault="00B912D6" w:rsidP="00177D0F">
      <w:pPr>
        <w:pStyle w:val="block"/>
        <w:numPr>
          <w:ilvl w:val="0"/>
          <w:numId w:val="5"/>
        </w:numPr>
        <w:tabs>
          <w:tab w:val="decimal" w:pos="810"/>
        </w:tabs>
        <w:spacing w:after="0" w:line="240" w:lineRule="atLeast"/>
        <w:ind w:left="810" w:hanging="270"/>
        <w:jc w:val="thaiDistribute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Pr="009A7517">
        <w:rPr>
          <w:rFonts w:ascii="Angsana New" w:hAnsi="Angsana New" w:hint="cs"/>
          <w:sz w:val="30"/>
          <w:szCs w:val="30"/>
          <w:lang w:val="en-US" w:bidi="th-TH"/>
        </w:rPr>
        <w:t>2</w:t>
      </w:r>
      <w:r w:rsidRPr="009A7517">
        <w:rPr>
          <w:rFonts w:ascii="Angsana New" w:hAnsi="Angsana New" w:hint="cs"/>
          <w:sz w:val="30"/>
          <w:szCs w:val="30"/>
          <w:cs/>
          <w:lang w:bidi="th-TH"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A7517">
        <w:rPr>
          <w:rFonts w:ascii="Angsana New" w:hAnsi="Angsana New" w:hint="cs"/>
          <w:sz w:val="30"/>
          <w:szCs w:val="30"/>
          <w:lang w:val="en-US" w:bidi="th-TH"/>
        </w:rPr>
        <w:t>1</w:t>
      </w:r>
    </w:p>
    <w:p w14:paraId="5BFBAD11" w14:textId="2C513548" w:rsidR="00B912D6" w:rsidRPr="009A7517" w:rsidRDefault="00B912D6" w:rsidP="00177D0F">
      <w:pPr>
        <w:pStyle w:val="block"/>
        <w:numPr>
          <w:ilvl w:val="0"/>
          <w:numId w:val="5"/>
        </w:numPr>
        <w:tabs>
          <w:tab w:val="decimal" w:pos="810"/>
        </w:tabs>
        <w:spacing w:after="0" w:line="240" w:lineRule="atLeast"/>
        <w:ind w:hanging="720"/>
        <w:jc w:val="thaiDistribute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Pr="009A7517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9A7517">
        <w:rPr>
          <w:rFonts w:ascii="Angsana New" w:hAnsi="Angsana New" w:hint="cs"/>
          <w:sz w:val="30"/>
          <w:szCs w:val="30"/>
          <w:cs/>
          <w:lang w:bidi="th-TH"/>
        </w:rPr>
        <w:t xml:space="preserve">  ข้อมูลที่ใช้เป็นข้อมูลที่ไม่สามารถสังเกตได้สำหรับสินทรัพย์หรือหนี้สินนั้น</w:t>
      </w:r>
    </w:p>
    <w:p w14:paraId="207AF405" w14:textId="39F50496" w:rsidR="00833FC8" w:rsidRPr="009A7517" w:rsidRDefault="00833FC8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2" w:name="_Hlk95403385"/>
      <w:r w:rsidRPr="009A7517">
        <w:rPr>
          <w:rFonts w:ascii="Angsana New" w:hAnsi="Angsana New" w:hint="cs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B912D6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>กลุ่มบริษัทวัดมูลค่าสินทรัพย์และสถาน</w:t>
      </w:r>
      <w:r w:rsidR="00B912D6" w:rsidRPr="009A7517">
        <w:rPr>
          <w:rFonts w:ascii="Angsana New" w:hAnsi="Angsana New" w:hint="cs"/>
          <w:sz w:val="30"/>
          <w:szCs w:val="30"/>
          <w:cs/>
        </w:rPr>
        <w:t>ะ</w:t>
      </w:r>
      <w:r w:rsidRPr="009A7517">
        <w:rPr>
          <w:rFonts w:ascii="Angsana New" w:hAnsi="Angsana New" w:hint="cs"/>
          <w:sz w:val="30"/>
          <w:szCs w:val="30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bookmarkEnd w:id="2"/>
    <w:p w14:paraId="27F0387D" w14:textId="77777777" w:rsidR="00833FC8" w:rsidRPr="009A7517" w:rsidRDefault="00833FC8" w:rsidP="00833F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23A107F" w14:textId="57D80D4B" w:rsidR="00B912D6" w:rsidRPr="009A7517" w:rsidRDefault="00B912D6" w:rsidP="00B912D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</w:t>
      </w:r>
      <w:r w:rsidR="00B0171B" w:rsidRPr="009A7517">
        <w:rPr>
          <w:rFonts w:ascii="Angsana New" w:hAnsi="Angsana New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</w:p>
    <w:p w14:paraId="3CD8F10E" w14:textId="54ED0A93" w:rsidR="00DA16BD" w:rsidRPr="009A7517" w:rsidRDefault="00DA16BD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</w:rPr>
      </w:pPr>
    </w:p>
    <w:p w14:paraId="7EE37285" w14:textId="5B1E84C9" w:rsidR="00015D9B" w:rsidRPr="009A7517" w:rsidRDefault="004762B0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9A7517">
        <w:rPr>
          <w:rFonts w:hint="cs"/>
          <w:i/>
          <w:iCs/>
          <w:sz w:val="30"/>
          <w:szCs w:val="30"/>
          <w:cs/>
        </w:rPr>
        <w:t>ทุนเรือนหุ้น</w:t>
      </w:r>
    </w:p>
    <w:p w14:paraId="76AD5153" w14:textId="77777777" w:rsidR="00015D9B" w:rsidRPr="009A7517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9A7517">
        <w:rPr>
          <w:rFonts w:hint="cs"/>
          <w:cs/>
          <w:lang w:val="th-TH"/>
        </w:rPr>
        <w:tab/>
      </w:r>
    </w:p>
    <w:p w14:paraId="7215C47A" w14:textId="4E658168" w:rsidR="00015D9B" w:rsidRPr="009A7517" w:rsidRDefault="004762B0" w:rsidP="000F23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</w:rPr>
        <w:t>หุ้นสามัญ</w:t>
      </w:r>
    </w:p>
    <w:p w14:paraId="0281F375" w14:textId="77777777" w:rsidR="000F2354" w:rsidRPr="009A7517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</w:p>
    <w:p w14:paraId="78021491" w14:textId="174232DB" w:rsidR="004C5CA0" w:rsidRPr="009A7517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9A7517">
        <w:rPr>
          <w:rFonts w:hint="cs"/>
          <w:cs/>
          <w:lang w:val="th-TH"/>
        </w:rPr>
        <w:tab/>
      </w:r>
      <w:r w:rsidRPr="009A7517">
        <w:rPr>
          <w:rFonts w:hint="cs"/>
          <w:cs/>
          <w:lang w:val="th-TH"/>
        </w:rPr>
        <w:tab/>
        <w:t>หุ้นสามัญจัดประเภทเป็นทุน ต้นทุนส่วนเพิ่มที่เกี่ยวข้องโดยตรงกับการออกหุ้นสามัญ</w:t>
      </w:r>
      <w:r w:rsidR="00B912D6" w:rsidRPr="009A7517">
        <w:rPr>
          <w:rFonts w:hint="cs"/>
          <w:cs/>
        </w:rPr>
        <w:t>รับรู้เป็นรายการหักจากส่วนของทุน</w:t>
      </w:r>
    </w:p>
    <w:p w14:paraId="69BA1A3F" w14:textId="10CCBCB7" w:rsidR="000F2354" w:rsidRPr="009A7517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</w:p>
    <w:p w14:paraId="0CF98CA8" w14:textId="68420FAD" w:rsidR="004F7DDC" w:rsidRPr="009A7517" w:rsidRDefault="004F7DDC" w:rsidP="00A553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</w:rPr>
        <w:t>หุ้นทุนซื้อคืน</w:t>
      </w:r>
    </w:p>
    <w:p w14:paraId="11068C4E" w14:textId="77777777" w:rsidR="000F2354" w:rsidRPr="009A7517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th-TH"/>
        </w:rPr>
      </w:pPr>
    </w:p>
    <w:p w14:paraId="114D9BB2" w14:textId="792C4179" w:rsidR="004F7DDC" w:rsidRPr="009A7517" w:rsidRDefault="004F7DDC" w:rsidP="004F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  <w:lang w:val="th-TH"/>
        </w:rPr>
        <w:tab/>
      </w:r>
      <w:r w:rsidR="00B21ECC" w:rsidRPr="009A7517">
        <w:rPr>
          <w:rFonts w:hint="cs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</w:t>
      </w:r>
      <w:r w:rsidR="004552A9" w:rsidRPr="009A7517">
        <w:t xml:space="preserve">  </w:t>
      </w:r>
      <w:r w:rsidR="00B21ECC" w:rsidRPr="009A7517">
        <w:rPr>
          <w:rFonts w:hint="cs"/>
          <w:cs/>
        </w:rPr>
        <w:t>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AD49682" w14:textId="77777777" w:rsidR="00B0171B" w:rsidRPr="009A7517" w:rsidRDefault="00B0171B" w:rsidP="004F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55897F0" w14:textId="77777777" w:rsidR="00673FF6" w:rsidRPr="009A7517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9A7517">
        <w:rPr>
          <w:i/>
          <w:iCs/>
          <w:cs/>
        </w:rPr>
        <w:br w:type="page"/>
      </w:r>
    </w:p>
    <w:p w14:paraId="7CB4F747" w14:textId="1682DCAD" w:rsidR="00C448E6" w:rsidRPr="009A7517" w:rsidRDefault="00C448E6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9A7517">
        <w:rPr>
          <w:rFonts w:hint="cs"/>
          <w:i/>
          <w:iCs/>
          <w:sz w:val="30"/>
          <w:szCs w:val="30"/>
          <w:cs/>
        </w:rPr>
        <w:lastRenderedPageBreak/>
        <w:t>หุ้นกู้</w:t>
      </w:r>
      <w:r w:rsidR="00B941AF" w:rsidRPr="009A7517">
        <w:rPr>
          <w:rFonts w:hint="cs"/>
          <w:i/>
          <w:iCs/>
          <w:sz w:val="30"/>
          <w:szCs w:val="30"/>
          <w:cs/>
        </w:rPr>
        <w:t>ด้อยสิทธิ</w:t>
      </w:r>
      <w:r w:rsidRPr="009A7517">
        <w:rPr>
          <w:rFonts w:hint="cs"/>
          <w:i/>
          <w:iCs/>
          <w:sz w:val="30"/>
          <w:szCs w:val="30"/>
          <w:cs/>
        </w:rPr>
        <w:t>ที่มีลักษณะคล้ายทุน</w:t>
      </w:r>
    </w:p>
    <w:p w14:paraId="457F4CDD" w14:textId="77777777" w:rsidR="00C448E6" w:rsidRPr="009A7517" w:rsidRDefault="00C448E6" w:rsidP="00C44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9A7517">
        <w:rPr>
          <w:rFonts w:hint="cs"/>
          <w:cs/>
          <w:lang w:val="th-TH"/>
        </w:rPr>
        <w:tab/>
      </w:r>
    </w:p>
    <w:p w14:paraId="124682F0" w14:textId="39549716" w:rsidR="00462D2A" w:rsidRPr="009A7517" w:rsidRDefault="00C448E6" w:rsidP="00A36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หุ้นกู้</w:t>
      </w:r>
      <w:r w:rsidR="00B941AF" w:rsidRPr="009A7517">
        <w:rPr>
          <w:rFonts w:hint="cs"/>
          <w:cs/>
        </w:rPr>
        <w:t>ด้อยสิทธิ</w:t>
      </w:r>
      <w:r w:rsidRPr="009A7517">
        <w:rPr>
          <w:rFonts w:hint="cs"/>
          <w:cs/>
        </w:rPr>
        <w:t>ที่มีลักษณะคล้ายทุนรับรู้ในส่วนของผู้ถือหุ้น เมื่อกลุ่ม</w:t>
      </w:r>
      <w:r w:rsidR="00B941AF" w:rsidRPr="009A7517">
        <w:rPr>
          <w:rFonts w:hint="cs"/>
          <w:cs/>
        </w:rPr>
        <w:t>บริษัท</w:t>
      </w:r>
      <w:r w:rsidRPr="009A7517">
        <w:rPr>
          <w:rFonts w:hint="cs"/>
          <w:cs/>
        </w:rPr>
        <w:t>มีสิทธิและดุลยพินิจแต่เพียง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และมีสิทธิเลื่อนการจ่ายชำระดอกเบี้ยและดอกเบี้ยสะสมค้างชำระโดยไม่จำกัดระยะเวลาและจำนวนครั้ง และการจ่ายชำระดอกเบี้ยนั้นข</w:t>
      </w:r>
      <w:r w:rsidR="00B941AF" w:rsidRPr="009A7517">
        <w:rPr>
          <w:rFonts w:hint="cs"/>
          <w:cs/>
        </w:rPr>
        <w:t>ึ้นอยู่กับดุลยพินิจของ</w:t>
      </w:r>
      <w:r w:rsidR="004552A9" w:rsidRPr="009A7517">
        <w:t xml:space="preserve">         </w:t>
      </w:r>
      <w:r w:rsidR="00B941AF" w:rsidRPr="009A7517">
        <w:rPr>
          <w:rFonts w:hint="cs"/>
          <w:cs/>
        </w:rPr>
        <w:t>กลุ่มบริษัท</w:t>
      </w:r>
      <w:r w:rsidRPr="009A7517">
        <w:rPr>
          <w:rFonts w:hint="cs"/>
          <w:cs/>
        </w:rPr>
        <w:t xml:space="preserve"> ดังนั้นการจ่ายชำระดอกเบี้ยจะถือเสมือนการจ่ายเงินปันผลและจะรับรู้โดยตรงในส่วนของผู้ถือหุ้น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1985E985" w14:textId="77777777" w:rsidR="00462D2A" w:rsidRPr="009A7517" w:rsidRDefault="00462D2A" w:rsidP="00B21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A190EBA" w14:textId="2F1556E8" w:rsidR="00015D9B" w:rsidRPr="009A7517" w:rsidRDefault="004762B0" w:rsidP="008332F1">
      <w:pPr>
        <w:pStyle w:val="Heading7"/>
        <w:numPr>
          <w:ilvl w:val="1"/>
          <w:numId w:val="30"/>
        </w:numPr>
        <w:rPr>
          <w:rFonts w:ascii="Angsana New" w:hAnsi="Angsana New" w:cs="Angsana New"/>
          <w:i/>
          <w:iCs/>
          <w:cs/>
        </w:rPr>
      </w:pPr>
      <w:r w:rsidRPr="009A7517">
        <w:rPr>
          <w:rFonts w:ascii="Angsana New" w:hAnsi="Angsana New" w:cs="Angsana New" w:hint="cs"/>
          <w:i/>
          <w:iCs/>
          <w:cs/>
        </w:rPr>
        <w:t>รายได้</w:t>
      </w:r>
    </w:p>
    <w:p w14:paraId="5C2610EA" w14:textId="77777777" w:rsidR="00434720" w:rsidRPr="009A7517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C38D0C1" w14:textId="53A83695" w:rsidR="00434720" w:rsidRPr="009A7517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31072B" w:rsidRPr="009A7517">
        <w:rPr>
          <w:rFonts w:hint="cs"/>
          <w:cs/>
        </w:rPr>
        <w:t>รายได้ที่รับรู้ไม่รวม</w:t>
      </w:r>
      <w:r w:rsidRPr="009A7517">
        <w:rPr>
          <w:rFonts w:hint="cs"/>
          <w:cs/>
        </w:rPr>
        <w:t>ภาษีมูลค่าเพิ่ม และแสดงสุทธิจากส่วนลดการค้าและส่วนลดตามปริมาณ</w:t>
      </w:r>
    </w:p>
    <w:p w14:paraId="3461663D" w14:textId="6649E59E" w:rsidR="00FD5490" w:rsidRPr="009A7517" w:rsidRDefault="00FD5490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2B724F91" w14:textId="278F028B" w:rsidR="00434720" w:rsidRPr="009A7517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9A7517">
        <w:rPr>
          <w:rFonts w:hint="cs"/>
          <w:i/>
          <w:iCs/>
          <w:cs/>
        </w:rPr>
        <w:t>การขายสินค้าและบริการ</w:t>
      </w:r>
    </w:p>
    <w:p w14:paraId="38BE45CC" w14:textId="77777777" w:rsidR="000F2354" w:rsidRPr="009A7517" w:rsidRDefault="000F2354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2670462" w14:textId="79ADC6C6" w:rsidR="00434720" w:rsidRPr="009A7517" w:rsidRDefault="006B628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รายได้จากการขายสินค้ารับรู้</w:t>
      </w:r>
      <w:r w:rsidR="00B912D6" w:rsidRPr="009A7517">
        <w:rPr>
          <w:rFonts w:hint="cs"/>
          <w:cs/>
        </w:rPr>
        <w:t xml:space="preserve"> ณ วันที่มี</w:t>
      </w:r>
      <w:r w:rsidRPr="009A7517">
        <w:rPr>
          <w:rFonts w:hint="cs"/>
          <w:cs/>
        </w:rPr>
        <w:t>การส่งมอบสินค้าให้กับลูกค้า สำหรับ</w:t>
      </w:r>
      <w:r w:rsidR="00B912D6" w:rsidRPr="009A7517">
        <w:rPr>
          <w:rFonts w:hint="cs"/>
          <w:cs/>
        </w:rPr>
        <w:t>การขาย</w:t>
      </w:r>
      <w:r w:rsidRPr="009A7517">
        <w:rPr>
          <w:rFonts w:hint="cs"/>
          <w:cs/>
        </w:rPr>
        <w:t xml:space="preserve">ที่ให้สิทธิลูกค้าในการคืนสินค้า </w:t>
      </w:r>
      <w:r w:rsidR="00B0171B" w:rsidRPr="009A7517">
        <w:t xml:space="preserve">      </w:t>
      </w:r>
      <w:r w:rsidR="00B912D6" w:rsidRPr="009A7517">
        <w:rPr>
          <w:rFonts w:hint="cs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AF5CF5" w:rsidRPr="009A7517">
        <w:rPr>
          <w:rFonts w:hint="cs"/>
          <w:cs/>
        </w:rPr>
        <w:t>รายได้</w:t>
      </w:r>
      <w:bookmarkStart w:id="3" w:name="_Hlk108774250"/>
      <w:r w:rsidR="00AF5CF5" w:rsidRPr="009A7517">
        <w:rPr>
          <w:rFonts w:hint="cs"/>
          <w:cs/>
        </w:rPr>
        <w:t>และต้นทุนขายสำหรับสินค้าที่คาดว่าจะได้รับคืน</w:t>
      </w:r>
      <w:bookmarkEnd w:id="3"/>
    </w:p>
    <w:p w14:paraId="645E3AD9" w14:textId="77777777" w:rsidR="00AF5CF5" w:rsidRPr="009A7517" w:rsidRDefault="00AF5CF5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4AC7B45" w14:textId="0D49CD23" w:rsidR="006B6280" w:rsidRPr="009A7517" w:rsidRDefault="006B628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สำหรับสัญญาที่มีการรวมการขายสินค้าและบริการเข้าด้วยกัน กลุ่มบริษัท</w:t>
      </w:r>
      <w:r w:rsidR="004F6DE6" w:rsidRPr="009A7517">
        <w:rPr>
          <w:rFonts w:hint="cs"/>
          <w:cs/>
        </w:rPr>
        <w:t xml:space="preserve">รับรู้รายได้จากการขายสินค้าและการให้บริการแยกจากกัน </w:t>
      </w:r>
      <w:r w:rsidRPr="009A7517">
        <w:rPr>
          <w:rFonts w:hint="cs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756E60" w:rsidRPr="009A7517">
        <w:rPr>
          <w:rFonts w:hint="cs"/>
        </w:rPr>
        <w:t xml:space="preserve"> </w:t>
      </w:r>
      <w:r w:rsidRPr="009A7517">
        <w:rPr>
          <w:rFonts w:hint="cs"/>
          <w:cs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756E60" w:rsidRPr="009A7517">
        <w:rPr>
          <w:rFonts w:hint="cs"/>
        </w:rPr>
        <w:t xml:space="preserve"> </w:t>
      </w:r>
      <w:r w:rsidRPr="009A7517">
        <w:rPr>
          <w:rFonts w:hint="cs"/>
          <w:cs/>
        </w:rPr>
        <w:t xml:space="preserve">ๆ </w:t>
      </w:r>
    </w:p>
    <w:p w14:paraId="25A2E43E" w14:textId="77777777" w:rsidR="001317FF" w:rsidRPr="009A7517" w:rsidRDefault="001317FF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BA51058" w14:textId="4D0A77CD" w:rsidR="006B6280" w:rsidRPr="009A7517" w:rsidRDefault="006B6280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 w:firstLine="1"/>
        <w:jc w:val="thaiDistribute"/>
        <w:rPr>
          <w:rFonts w:ascii="Angsana New" w:hAnsi="Angsana New"/>
          <w:i/>
          <w:iCs/>
          <w:sz w:val="30"/>
          <w:szCs w:val="30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</w:rPr>
        <w:t>รายได้ค่าขายไฟฟ้า</w:t>
      </w:r>
    </w:p>
    <w:p w14:paraId="6AEC81F1" w14:textId="77777777" w:rsidR="000F2354" w:rsidRPr="009A7517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B817B05" w14:textId="53C49749" w:rsidR="006B6280" w:rsidRPr="009A7517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รายได้จากการขายกระแสไฟฟ้าจะรับรู้ในกำไร</w:t>
      </w:r>
      <w:r w:rsidR="006C6253" w:rsidRPr="009A7517">
        <w:rPr>
          <w:rFonts w:hint="cs"/>
          <w:cs/>
        </w:rPr>
        <w:t>หรือ</w:t>
      </w:r>
      <w:r w:rsidRPr="009A7517">
        <w:rPr>
          <w:rFonts w:hint="cs"/>
          <w:cs/>
        </w:rPr>
        <w:t>ขาดทุนตามจำนวนหน่วยวัดที่ส่งด้วยอัตราที่กำหนดไว้ รายได้จากการขายกระแสไฟฟ้าสำหรับบางกิจการในประเทศไทยจะได้รับส่วนเพิ่ม ("</w:t>
      </w:r>
      <w:r w:rsidRPr="009A7517">
        <w:rPr>
          <w:rFonts w:hint="cs"/>
        </w:rPr>
        <w:t>ADDER</w:t>
      </w:r>
      <w:r w:rsidRPr="009A7517">
        <w:rPr>
          <w:rFonts w:hint="cs"/>
          <w:cs/>
        </w:rPr>
        <w:t xml:space="preserve">") นับจากวันเริ่มต้นขายไฟฟ้าเชิงพาณิชย์ เป็นระยะเวลา </w:t>
      </w:r>
      <w:r w:rsidR="00D52C0E" w:rsidRPr="009A7517">
        <w:rPr>
          <w:rFonts w:hint="cs"/>
        </w:rPr>
        <w:t>1</w:t>
      </w:r>
      <w:r w:rsidR="00DE3F43" w:rsidRPr="009A7517">
        <w:rPr>
          <w:rFonts w:hint="cs"/>
        </w:rPr>
        <w:t>0</w:t>
      </w:r>
      <w:r w:rsidRPr="009A7517">
        <w:rPr>
          <w:rFonts w:hint="cs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71593E50" w14:textId="77777777" w:rsidR="006B6280" w:rsidRPr="009A7517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16F8772" w14:textId="69E846AD" w:rsidR="006B6280" w:rsidRPr="009A7517" w:rsidRDefault="006B6280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</w:rPr>
        <w:lastRenderedPageBreak/>
        <w:t>รายได้ค่าสิทธิดำเนินการ</w:t>
      </w:r>
    </w:p>
    <w:p w14:paraId="0EEC47DF" w14:textId="77777777" w:rsidR="000F2354" w:rsidRPr="009A7517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93BC3CC" w14:textId="77777777" w:rsidR="006B6280" w:rsidRPr="009A7517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บริษัทรับรู้รายได้ค่าสิทธิดำเนินการตามระยะเวลาการให้ใช้สิทธิซึ่งเป็นไปตามเงื่อนไขและข้อตกลงในสัญญา</w:t>
      </w:r>
    </w:p>
    <w:p w14:paraId="2EF8AB52" w14:textId="514EEB9D" w:rsidR="00490143" w:rsidRPr="009A7517" w:rsidRDefault="00490143" w:rsidP="00F0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2EEDDA5C" w14:textId="198DF481" w:rsidR="00330DAB" w:rsidRPr="009A7517" w:rsidRDefault="00330DAB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</w:rPr>
        <w:t>โปรแกรมสิทธิพิเศษแก่ลูกค้า</w:t>
      </w:r>
    </w:p>
    <w:p w14:paraId="75E9BF11" w14:textId="77777777" w:rsidR="000F2354" w:rsidRPr="009A7517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99E129C" w14:textId="639948FD" w:rsidR="00677669" w:rsidRPr="009A7517" w:rsidRDefault="004F6DE6" w:rsidP="00E52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 xml:space="preserve">สำหรับโปรแกรมสิทธิพิเศษที่กลุ่มบริษัทมีให้ลูกค้า </w:t>
      </w:r>
      <w:r w:rsidR="00677669" w:rsidRPr="009A7517">
        <w:rPr>
          <w:rFonts w:hint="cs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3AA2FB36" w14:textId="20FD8894" w:rsidR="00936856" w:rsidRPr="009A7517" w:rsidRDefault="00936856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21BABAD" w14:textId="2224358A" w:rsidR="00FD5490" w:rsidRPr="009A7517" w:rsidRDefault="00FD5490" w:rsidP="00FD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</w:rPr>
        <w:t>ข้อตกลงสัญญาสัมปทานบริการ</w:t>
      </w:r>
    </w:p>
    <w:p w14:paraId="7A95CB9C" w14:textId="77777777" w:rsidR="00FD5490" w:rsidRPr="009A7517" w:rsidRDefault="00FD5490" w:rsidP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96D633E" w14:textId="5812261C" w:rsidR="00FD5490" w:rsidRPr="009A7517" w:rsidRDefault="00FD5490" w:rsidP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 xml:space="preserve">รายได้ที่เกี่ยวข้องกับการก่อสร้างภายใต้ข้อตกลงสัมปทานบริการรับรู้ตลอดช่วงเวลาหนึ่ง รายได้จากการดำเนินงานหรือบริการรับรู้ในงวดที่กลุ่มบริษัทให้บริการ หากข้อตกลงสัมปทานบริการมีมากกว่าหนึ่งภาระที่ต้องปฏิบัติ </w:t>
      </w:r>
      <w:r w:rsidR="002472EF" w:rsidRPr="009A7517">
        <w:t xml:space="preserve">       </w:t>
      </w:r>
      <w:r w:rsidRPr="009A7517">
        <w:rPr>
          <w:rFonts w:hint="cs"/>
          <w:cs/>
        </w:rPr>
        <w:t>สิ่งตอบแทนที่ได้รับจะถูกปันส่วนตามสัดส่วนของราคาขายที่เป็นเอกเทศของการให้บริการนั้น</w:t>
      </w:r>
      <w:r w:rsidR="00756E60" w:rsidRPr="009A7517">
        <w:rPr>
          <w:rFonts w:hint="cs"/>
        </w:rPr>
        <w:t xml:space="preserve"> </w:t>
      </w:r>
      <w:r w:rsidRPr="009A7517">
        <w:rPr>
          <w:rFonts w:hint="cs"/>
          <w:cs/>
        </w:rPr>
        <w:t>ๆ</w:t>
      </w:r>
    </w:p>
    <w:p w14:paraId="6E5489A4" w14:textId="77777777" w:rsidR="00FD5490" w:rsidRPr="009A7517" w:rsidRDefault="00FD5490" w:rsidP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DE14BDB" w14:textId="63EC0573" w:rsidR="00015D9B" w:rsidRPr="009A7517" w:rsidRDefault="004762B0" w:rsidP="00F74CA2">
      <w:pPr>
        <w:pStyle w:val="Heading8"/>
        <w:numPr>
          <w:ilvl w:val="1"/>
          <w:numId w:val="30"/>
        </w:numPr>
        <w:jc w:val="thaiDistribute"/>
        <w:rPr>
          <w:i/>
          <w:iCs/>
          <w:sz w:val="30"/>
          <w:szCs w:val="30"/>
          <w:cs/>
          <w:lang w:val="th-TH"/>
        </w:rPr>
      </w:pPr>
      <w:r w:rsidRPr="009A7517">
        <w:rPr>
          <w:rFonts w:hint="cs"/>
          <w:i/>
          <w:iCs/>
          <w:sz w:val="30"/>
          <w:szCs w:val="30"/>
          <w:cs/>
          <w:lang w:val="th-TH"/>
        </w:rPr>
        <w:t>ภาษีเงินได้</w:t>
      </w:r>
    </w:p>
    <w:p w14:paraId="6727D1BF" w14:textId="77777777" w:rsidR="00015D9B" w:rsidRPr="009A7517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DA66745" w14:textId="4E9AC279" w:rsidR="00015D9B" w:rsidRPr="009A7517" w:rsidRDefault="005E39C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w w:val="90"/>
        </w:rPr>
      </w:pPr>
      <w:r w:rsidRPr="009A7517">
        <w:rPr>
          <w:rFonts w:hint="cs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4F6DE6" w:rsidRPr="009A7517">
        <w:rPr>
          <w:rFonts w:hint="cs"/>
          <w:cs/>
        </w:rPr>
        <w:t>ซึ่ง</w:t>
      </w:r>
      <w:r w:rsidRPr="009A7517">
        <w:rPr>
          <w:rFonts w:hint="cs"/>
          <w:cs/>
        </w:rPr>
        <w:t>รับรู้ในกำไรหรือขาดทุนเว้นแต่รายการที่เกี่ยวข้องในการรวมธุรกิจ</w:t>
      </w:r>
      <w:r w:rsidR="006C5CF4" w:rsidRPr="009A7517">
        <w:rPr>
          <w:rFonts w:hint="cs"/>
        </w:rPr>
        <w:t xml:space="preserve"> </w:t>
      </w:r>
      <w:r w:rsidRPr="009A7517">
        <w:rPr>
          <w:rFonts w:hint="cs"/>
          <w:cs/>
        </w:rPr>
        <w:t>หรือ</w:t>
      </w:r>
      <w:r w:rsidR="006C5CF4" w:rsidRPr="009A7517">
        <w:rPr>
          <w:rFonts w:hint="cs"/>
        </w:rPr>
        <w:t xml:space="preserve"> </w:t>
      </w:r>
      <w:r w:rsidRPr="009A7517">
        <w:rPr>
          <w:rFonts w:hint="cs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73D4CEEE" w14:textId="77777777" w:rsidR="005E39C5" w:rsidRPr="009A7517" w:rsidRDefault="005E39C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6136CE2" w14:textId="126D8643" w:rsidR="00015D9B" w:rsidRPr="009A7517" w:rsidRDefault="005E39C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ภาษีเงินได้ของงวดปัจจุบัน</w:t>
      </w:r>
      <w:r w:rsidR="004F6DE6" w:rsidRPr="009A7517">
        <w:rPr>
          <w:rFonts w:hint="cs"/>
          <w:cs/>
        </w:rPr>
        <w:t>บันทึก</w:t>
      </w:r>
      <w:r w:rsidRPr="009A7517">
        <w:rPr>
          <w:rFonts w:hint="cs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7244EDA5" w14:textId="77777777" w:rsidR="00015D9B" w:rsidRPr="009A7517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95DC116" w14:textId="1DE9890D" w:rsidR="00015D9B" w:rsidRPr="009A7517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C512AC" w:rsidRPr="009A7517">
        <w:rPr>
          <w:rFonts w:hint="cs"/>
          <w:cs/>
        </w:rPr>
        <w:t xml:space="preserve">ที่ใช้เพื่อความมุ่งหมายทางภาษี </w:t>
      </w:r>
      <w:r w:rsidRPr="009A7517">
        <w:rPr>
          <w:rFonts w:hint="cs"/>
          <w:cs/>
        </w:rPr>
        <w:t>ภาษีเงินได้รอการตัดบัญชีจะไม่ถูกรับรู้เมื่อเ</w:t>
      </w:r>
      <w:r w:rsidR="00C512AC" w:rsidRPr="009A7517">
        <w:rPr>
          <w:rFonts w:hint="cs"/>
          <w:cs/>
        </w:rPr>
        <w:t>กิดจากผลแตกต่างชั่วคราว</w:t>
      </w:r>
      <w:r w:rsidR="004F6DE6" w:rsidRPr="009A7517">
        <w:rPr>
          <w:rFonts w:hint="cs"/>
          <w:cs/>
        </w:rPr>
        <w:t>สำหรับ</w:t>
      </w:r>
      <w:r w:rsidR="00C512AC" w:rsidRPr="009A7517">
        <w:rPr>
          <w:rFonts w:hint="cs"/>
          <w:cs/>
        </w:rPr>
        <w:t xml:space="preserve">การรับรู้ค่าความนิยมในครั้งแรก </w:t>
      </w:r>
      <w:r w:rsidRPr="009A7517">
        <w:rPr>
          <w:rFonts w:hint="cs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</w:t>
      </w:r>
      <w:r w:rsidR="00C512AC" w:rsidRPr="009A7517">
        <w:rPr>
          <w:rFonts w:hint="cs"/>
          <w:cs/>
        </w:rPr>
        <w:t>ันใกล้</w:t>
      </w:r>
    </w:p>
    <w:p w14:paraId="0E353321" w14:textId="5C0BFA95" w:rsidR="00015D9B" w:rsidRPr="009A7517" w:rsidRDefault="004762B0" w:rsidP="004F6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4F6DE6" w:rsidRPr="009A7517">
        <w:rPr>
          <w:rFonts w:hint="cs"/>
          <w:cs/>
        </w:rPr>
        <w:t xml:space="preserve"> </w:t>
      </w:r>
      <w:r w:rsidRPr="009A7517">
        <w:rPr>
          <w:rFonts w:hint="cs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29F72054" w14:textId="77777777" w:rsidR="00F42DD9" w:rsidRPr="009A7517" w:rsidRDefault="00F42DD9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B08EC12" w14:textId="55A656C3" w:rsidR="00AA5845" w:rsidRPr="009A7517" w:rsidRDefault="005E39C5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95B5F10" w14:textId="77777777" w:rsidR="00B0171B" w:rsidRPr="009A7517" w:rsidRDefault="00B0171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631CBF07" w14:textId="77777777" w:rsidR="00015D9B" w:rsidRPr="009A7517" w:rsidRDefault="004762B0" w:rsidP="00F74CA2">
      <w:pPr>
        <w:pStyle w:val="Heading8"/>
        <w:numPr>
          <w:ilvl w:val="1"/>
          <w:numId w:val="30"/>
        </w:numPr>
        <w:jc w:val="thaiDistribute"/>
        <w:rPr>
          <w:i/>
          <w:iCs/>
          <w:sz w:val="30"/>
          <w:szCs w:val="30"/>
          <w:cs/>
          <w:lang w:val="th-TH"/>
        </w:rPr>
      </w:pPr>
      <w:r w:rsidRPr="009A7517">
        <w:rPr>
          <w:rFonts w:hint="cs"/>
          <w:i/>
          <w:iCs/>
          <w:sz w:val="30"/>
          <w:szCs w:val="30"/>
          <w:cs/>
          <w:lang w:val="th-TH"/>
        </w:rPr>
        <w:t>กำไรต่อหุ้น</w:t>
      </w:r>
    </w:p>
    <w:p w14:paraId="60D966C1" w14:textId="77777777" w:rsidR="00015D9B" w:rsidRPr="009A7517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F47E1F8" w14:textId="08D9F586" w:rsidR="00015D9B" w:rsidRPr="009A7517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กำไรต่อหุ้นขั้นพื้นฐาน</w:t>
      </w:r>
      <w:r w:rsidR="008E502C" w:rsidRPr="009A7517">
        <w:rPr>
          <w:rFonts w:hint="cs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="004552A9" w:rsidRPr="009A7517">
        <w:t xml:space="preserve">  </w:t>
      </w:r>
      <w:r w:rsidR="008E502C" w:rsidRPr="009A7517">
        <w:rPr>
          <w:rFonts w:hint="cs"/>
          <w:cs/>
        </w:rPr>
        <w:t>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5095432F" w14:textId="22C9A9C8" w:rsidR="00B0171B" w:rsidRPr="009A7517" w:rsidRDefault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th-TH"/>
        </w:rPr>
      </w:pPr>
    </w:p>
    <w:p w14:paraId="1EEA5BF1" w14:textId="69A46800" w:rsidR="00E62290" w:rsidRPr="009A7517" w:rsidRDefault="00E62290" w:rsidP="00E6229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การ</w:t>
      </w:r>
      <w:r w:rsidR="00DA7B75" w:rsidRPr="009A7517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ซื้อธุรกิจ</w:t>
      </w:r>
    </w:p>
    <w:p w14:paraId="26A63D54" w14:textId="72357CF1" w:rsidR="00D11532" w:rsidRPr="009A7517" w:rsidRDefault="00D11532" w:rsidP="00AE7477">
      <w:pPr>
        <w:ind w:left="540" w:hanging="90"/>
        <w:rPr>
          <w:cs/>
        </w:rPr>
      </w:pPr>
    </w:p>
    <w:p w14:paraId="19671F36" w14:textId="37A2589C" w:rsidR="00DA7B75" w:rsidRPr="009A7517" w:rsidRDefault="00DA7B75" w:rsidP="00467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bookmarkStart w:id="4" w:name="_Hlk54790781"/>
      <w:r w:rsidRPr="009A7517">
        <w:rPr>
          <w:rFonts w:hint="cs"/>
          <w:cs/>
        </w:rPr>
        <w:t xml:space="preserve">เมื่อวันที่ </w:t>
      </w:r>
      <w:r w:rsidRPr="009A7517">
        <w:rPr>
          <w:rFonts w:hint="cs"/>
        </w:rPr>
        <w:t xml:space="preserve">31 </w:t>
      </w:r>
      <w:r w:rsidRPr="009A7517">
        <w:rPr>
          <w:rFonts w:hint="cs"/>
          <w:cs/>
        </w:rPr>
        <w:t xml:space="preserve">มีนาคม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</w:t>
      </w:r>
      <w:r w:rsidRPr="009A7517">
        <w:rPr>
          <w:rFonts w:hint="cs"/>
        </w:rPr>
        <w:t xml:space="preserve">OKEA ASA </w:t>
      </w:r>
      <w:r w:rsidRPr="009A7517">
        <w:rPr>
          <w:rFonts w:hint="cs"/>
          <w:cs/>
        </w:rPr>
        <w:t>(“</w:t>
      </w:r>
      <w:r w:rsidRPr="009A7517">
        <w:rPr>
          <w:rFonts w:hint="cs"/>
        </w:rPr>
        <w:t>OKEA”</w:t>
      </w:r>
      <w:r w:rsidRPr="009A7517">
        <w:rPr>
          <w:rFonts w:hint="cs"/>
          <w:cs/>
        </w:rPr>
        <w:t>)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>ซึ่งเป็นบริษัทย่อยทางอ้อมของกลุ่มบริษัทซื้อส่วนได้เสียในหลุม</w:t>
      </w:r>
      <w:r w:rsidR="00AE7477" w:rsidRPr="009A7517">
        <w:t xml:space="preserve">        </w:t>
      </w:r>
      <w:r w:rsidRPr="009A7517">
        <w:rPr>
          <w:rFonts w:hint="cs"/>
          <w:cs/>
        </w:rPr>
        <w:t xml:space="preserve"> </w:t>
      </w:r>
      <w:r w:rsidRPr="009A7517">
        <w:rPr>
          <w:rFonts w:hint="cs"/>
        </w:rPr>
        <w:t xml:space="preserve">Ivar Aasen </w:t>
      </w:r>
      <w:r w:rsidRPr="009A7517">
        <w:rPr>
          <w:rFonts w:hint="cs"/>
          <w:cs/>
        </w:rPr>
        <w:t xml:space="preserve">ร้อยละ </w:t>
      </w:r>
      <w:r w:rsidRPr="009A7517">
        <w:rPr>
          <w:rFonts w:hint="cs"/>
        </w:rPr>
        <w:t xml:space="preserve">2.22 </w:t>
      </w:r>
      <w:r w:rsidRPr="009A7517">
        <w:rPr>
          <w:rFonts w:hint="cs"/>
          <w:cs/>
        </w:rPr>
        <w:t xml:space="preserve">จาก </w:t>
      </w:r>
      <w:r w:rsidRPr="009A7517">
        <w:rPr>
          <w:rFonts w:hint="cs"/>
        </w:rPr>
        <w:t xml:space="preserve">Neptune Energy Norge AS </w:t>
      </w:r>
      <w:r w:rsidRPr="009A7517">
        <w:rPr>
          <w:rFonts w:hint="cs"/>
          <w:cs/>
        </w:rPr>
        <w:t xml:space="preserve">ทำให้ส่วนได้เสียของ </w:t>
      </w:r>
      <w:r w:rsidRPr="009A7517">
        <w:rPr>
          <w:rFonts w:hint="cs"/>
        </w:rPr>
        <w:t xml:space="preserve">OKEA </w:t>
      </w:r>
      <w:r w:rsidRPr="009A7517">
        <w:rPr>
          <w:rFonts w:hint="cs"/>
          <w:cs/>
        </w:rPr>
        <w:t xml:space="preserve">เพิ่มขึ้นจากร้อยละ </w:t>
      </w:r>
      <w:r w:rsidRPr="009A7517">
        <w:rPr>
          <w:rFonts w:hint="cs"/>
        </w:rPr>
        <w:t>0.56</w:t>
      </w:r>
      <w:r w:rsidRPr="009A7517">
        <w:rPr>
          <w:rFonts w:hint="cs"/>
          <w:cs/>
        </w:rPr>
        <w:t xml:space="preserve"> เป็นร้อยละ </w:t>
      </w:r>
      <w:r w:rsidRPr="009A7517">
        <w:rPr>
          <w:rFonts w:hint="cs"/>
        </w:rPr>
        <w:t>2.78</w:t>
      </w:r>
      <w:r w:rsidRPr="009A7517">
        <w:rPr>
          <w:rFonts w:hint="cs"/>
          <w:cs/>
        </w:rPr>
        <w:t xml:space="preserve"> ฝ่ายบริหารคาดว่าหากกลุ่มบริษัทได้มีการซื้อธุรกิจตั้งแต่วันที่ </w:t>
      </w:r>
      <w:r w:rsidRPr="009A7517">
        <w:rPr>
          <w:rFonts w:hint="cs"/>
        </w:rPr>
        <w:t>1</w:t>
      </w:r>
      <w:r w:rsidRPr="009A7517">
        <w:rPr>
          <w:rFonts w:hint="cs"/>
          <w:cs/>
        </w:rPr>
        <w:t xml:space="preserve"> มกราคม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จะมีรายได้รวมเพิ่มขึ้นจำนวน </w:t>
      </w:r>
      <w:r w:rsidRPr="009A7517">
        <w:rPr>
          <w:rFonts w:hint="cs"/>
        </w:rPr>
        <w:t>288</w:t>
      </w:r>
      <w:r w:rsidRPr="009A7517">
        <w:rPr>
          <w:rFonts w:hint="cs"/>
          <w:cs/>
        </w:rPr>
        <w:t xml:space="preserve"> ล้านบาท และกำไรก่อนภาษีเงินได้เพิ่มขึ้นจำนวน </w:t>
      </w:r>
      <w:r w:rsidRPr="009A7517">
        <w:rPr>
          <w:rFonts w:hint="cs"/>
        </w:rPr>
        <w:t>220</w:t>
      </w:r>
      <w:r w:rsidRPr="009A7517">
        <w:rPr>
          <w:rFonts w:hint="cs"/>
          <w:cs/>
        </w:rPr>
        <w:t xml:space="preserve"> ล้านบาท</w:t>
      </w:r>
    </w:p>
    <w:p w14:paraId="24252A6B" w14:textId="77777777" w:rsidR="00DA7B75" w:rsidRPr="009A7517" w:rsidRDefault="00DA7B75" w:rsidP="00AE7477">
      <w:pPr>
        <w:ind w:left="540" w:hanging="90"/>
      </w:pPr>
    </w:p>
    <w:p w14:paraId="4EC3ACE5" w14:textId="64A7EFFC" w:rsidR="00DA7B75" w:rsidRPr="009A7517" w:rsidRDefault="004679C0" w:rsidP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ab/>
      </w:r>
      <w:r w:rsidR="00DA7B75" w:rsidRPr="009A7517">
        <w:rPr>
          <w:rFonts w:hint="cs"/>
          <w:cs/>
        </w:rPr>
        <w:t xml:space="preserve">การประเมินมูลค่ายุติธรรมของสินทรัพย์สุทธิที่ได้มาจากการซื้อธุรกิจยังไม่แล้วเสร็จ ดังนั้นสินทรัพย์สุทธิที่ได้มา ณ วันที่ซื้อธุรกิจจึงใช้มูลค่าที่ประเมินโดยฝ่ายจัดการ ในระหว่างไตรมาสที่ </w:t>
      </w:r>
      <w:r w:rsidR="00DA7B75" w:rsidRPr="009A7517">
        <w:rPr>
          <w:rFonts w:hint="cs"/>
        </w:rPr>
        <w:t>2</w:t>
      </w:r>
      <w:r w:rsidR="00DA7B75" w:rsidRPr="009A7517">
        <w:rPr>
          <w:rFonts w:hint="cs"/>
          <w:cs/>
        </w:rPr>
        <w:t xml:space="preserve"> ปี </w:t>
      </w:r>
      <w:r w:rsidR="00DA7B75" w:rsidRPr="009A7517">
        <w:rPr>
          <w:rFonts w:hint="cs"/>
        </w:rPr>
        <w:t xml:space="preserve">2565 OKEA </w:t>
      </w:r>
      <w:r w:rsidR="00DA7B75" w:rsidRPr="009A7517">
        <w:rPr>
          <w:rFonts w:hint="cs"/>
          <w:cs/>
        </w:rPr>
        <w:t>ได้มีการปรับปรุงมูลค่ายุติธรรมของสินทรัพย์สุทธิที่ได้มาและสิ่งตอบแทนที่จะโอนให้ ทั้งนี้ เมื่อผลการประเมินมูลค่ายุติธรรมเสร็จสิ้นสมบูรณ์แล้ว จะมีการปรับปรุงมูลค่ายุติธรรมของสินทรัพย์สุทธิที่ได้มาต่อไป</w:t>
      </w:r>
    </w:p>
    <w:p w14:paraId="1A0CCABA" w14:textId="77777777" w:rsidR="00DA7B75" w:rsidRPr="009A7517" w:rsidRDefault="00DA7B75" w:rsidP="00AE7477">
      <w:pPr>
        <w:ind w:left="540" w:hanging="90"/>
      </w:pPr>
    </w:p>
    <w:p w14:paraId="29DC6A8E" w14:textId="77777777" w:rsidR="00673FF6" w:rsidRPr="009A7517" w:rsidRDefault="00673FF6">
      <w:r w:rsidRPr="009A7517">
        <w:br w:type="page"/>
      </w: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DA7B75" w:rsidRPr="009A7517" w14:paraId="66B1F686" w14:textId="77777777" w:rsidTr="00882BDE">
        <w:trPr>
          <w:tblHeader/>
        </w:trPr>
        <w:tc>
          <w:tcPr>
            <w:tcW w:w="4410" w:type="dxa"/>
            <w:shd w:val="clear" w:color="auto" w:fill="auto"/>
          </w:tcPr>
          <w:p w14:paraId="47F65124" w14:textId="05C3212D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olor w:val="0000FF"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4F93A2C6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530" w:type="dxa"/>
            <w:shd w:val="clear" w:color="auto" w:fill="auto"/>
          </w:tcPr>
          <w:p w14:paraId="6DD877D1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shd w:val="clear" w:color="auto" w:fill="auto"/>
          </w:tcPr>
          <w:p w14:paraId="247990BA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DA7B75" w:rsidRPr="009A7517" w14:paraId="78CBEAC9" w14:textId="77777777" w:rsidTr="00882BDE">
        <w:trPr>
          <w:tblHeader/>
        </w:trPr>
        <w:tc>
          <w:tcPr>
            <w:tcW w:w="4410" w:type="dxa"/>
            <w:shd w:val="clear" w:color="auto" w:fill="auto"/>
          </w:tcPr>
          <w:p w14:paraId="544B7368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D9738DE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9A7517">
              <w:rPr>
                <w:rFonts w:hint="cs"/>
              </w:rPr>
              <w:t>31</w:t>
            </w:r>
            <w:r w:rsidRPr="009A7517">
              <w:rPr>
                <w:rFonts w:hint="cs"/>
                <w:cs/>
              </w:rPr>
              <w:t xml:space="preserve"> มีนาคม </w:t>
            </w:r>
            <w:r w:rsidRPr="009A7517">
              <w:rPr>
                <w:rFonts w:hint="cs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5D6D7F8D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ปรับปรุง</w:t>
            </w:r>
          </w:p>
        </w:tc>
        <w:tc>
          <w:tcPr>
            <w:tcW w:w="1620" w:type="dxa"/>
            <w:shd w:val="clear" w:color="auto" w:fill="auto"/>
          </w:tcPr>
          <w:p w14:paraId="4CC33B6F" w14:textId="2BE3310E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9A7517">
              <w:rPr>
                <w:rFonts w:hint="cs"/>
              </w:rPr>
              <w:t xml:space="preserve">31 </w:t>
            </w:r>
            <w:r w:rsidRPr="009A7517">
              <w:rPr>
                <w:rFonts w:hint="cs"/>
                <w:cs/>
              </w:rPr>
              <w:t>ธันวาคม</w:t>
            </w:r>
            <w:r w:rsidRPr="009A7517">
              <w:rPr>
                <w:rFonts w:hint="cs"/>
              </w:rPr>
              <w:t xml:space="preserve"> 2565</w:t>
            </w:r>
          </w:p>
        </w:tc>
      </w:tr>
      <w:tr w:rsidR="00DA7B75" w:rsidRPr="009A7517" w14:paraId="3D04F247" w14:textId="77777777" w:rsidTr="00882BDE">
        <w:trPr>
          <w:tblHeader/>
        </w:trPr>
        <w:tc>
          <w:tcPr>
            <w:tcW w:w="4410" w:type="dxa"/>
            <w:shd w:val="clear" w:color="auto" w:fill="auto"/>
          </w:tcPr>
          <w:p w14:paraId="41FB1C94" w14:textId="77777777" w:rsidR="00DA7B75" w:rsidRPr="009A7517" w:rsidRDefault="00DA7B75" w:rsidP="00287FA7">
            <w:pPr>
              <w:spacing w:line="360" w:lineRule="exact"/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59842179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i/>
                <w:iCs/>
              </w:rPr>
            </w:pPr>
            <w:r w:rsidRPr="009A7517">
              <w:rPr>
                <w:rFonts w:hint="cs"/>
                <w:i/>
                <w:iCs/>
              </w:rPr>
              <w:t>(</w:t>
            </w:r>
            <w:r w:rsidRPr="009A7517">
              <w:rPr>
                <w:rFonts w:hint="cs"/>
                <w:i/>
                <w:iCs/>
                <w:cs/>
              </w:rPr>
              <w:t>ล้านบาท</w:t>
            </w:r>
            <w:r w:rsidRPr="009A7517">
              <w:rPr>
                <w:rFonts w:hint="cs"/>
                <w:i/>
                <w:iCs/>
              </w:rPr>
              <w:t>)</w:t>
            </w:r>
          </w:p>
        </w:tc>
      </w:tr>
      <w:tr w:rsidR="00DA7B75" w:rsidRPr="009A7517" w14:paraId="5105795D" w14:textId="77777777" w:rsidTr="0046277B">
        <w:tc>
          <w:tcPr>
            <w:tcW w:w="4410" w:type="dxa"/>
            <w:shd w:val="clear" w:color="auto" w:fill="auto"/>
          </w:tcPr>
          <w:p w14:paraId="01CF6709" w14:textId="77777777" w:rsidR="00DA7B75" w:rsidRPr="009A7517" w:rsidRDefault="00DA7B75" w:rsidP="00287FA7">
            <w:pPr>
              <w:spacing w:line="360" w:lineRule="exact"/>
            </w:pPr>
            <w:r w:rsidRPr="009A7517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0CB08490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  <w:r w:rsidRPr="009A7517">
              <w:rPr>
                <w:rFonts w:hint="cs"/>
              </w:rPr>
              <w:t>635</w:t>
            </w:r>
          </w:p>
        </w:tc>
        <w:tc>
          <w:tcPr>
            <w:tcW w:w="1530" w:type="dxa"/>
            <w:shd w:val="clear" w:color="auto" w:fill="auto"/>
          </w:tcPr>
          <w:p w14:paraId="6ADA35F2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</w:pPr>
            <w:r w:rsidRPr="009A7517">
              <w:rPr>
                <w:rFonts w:hint="cs"/>
              </w:rPr>
              <w:t>(14)</w:t>
            </w:r>
          </w:p>
        </w:tc>
        <w:tc>
          <w:tcPr>
            <w:tcW w:w="1620" w:type="dxa"/>
            <w:shd w:val="clear" w:color="auto" w:fill="auto"/>
          </w:tcPr>
          <w:p w14:paraId="50546723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  <w:r w:rsidRPr="009A7517">
              <w:rPr>
                <w:rFonts w:hint="cs"/>
              </w:rPr>
              <w:t>621</w:t>
            </w:r>
          </w:p>
        </w:tc>
      </w:tr>
      <w:tr w:rsidR="00DA7B75" w:rsidRPr="009A7517" w14:paraId="6E437C30" w14:textId="77777777" w:rsidTr="0046277B">
        <w:tc>
          <w:tcPr>
            <w:tcW w:w="4410" w:type="dxa"/>
            <w:shd w:val="clear" w:color="auto" w:fill="auto"/>
          </w:tcPr>
          <w:p w14:paraId="5A0DC1D8" w14:textId="309242AA" w:rsidR="00DA7B75" w:rsidRPr="009A7517" w:rsidRDefault="00DA7B75" w:rsidP="00287FA7">
            <w:pPr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สินทรัพย์อื่น</w:t>
            </w:r>
          </w:p>
        </w:tc>
        <w:tc>
          <w:tcPr>
            <w:tcW w:w="1620" w:type="dxa"/>
            <w:shd w:val="clear" w:color="auto" w:fill="auto"/>
          </w:tcPr>
          <w:p w14:paraId="5CD26C3C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  <w:r w:rsidRPr="009A7517">
              <w:rPr>
                <w:rFonts w:hint="cs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0F8F21CD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</w:pPr>
            <w:r w:rsidRPr="009A7517">
              <w:rPr>
                <w:rFonts w:hint="cs"/>
              </w:rPr>
              <w:t>(6)</w:t>
            </w:r>
          </w:p>
        </w:tc>
        <w:tc>
          <w:tcPr>
            <w:tcW w:w="1620" w:type="dxa"/>
            <w:shd w:val="clear" w:color="auto" w:fill="auto"/>
          </w:tcPr>
          <w:p w14:paraId="01106D73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</w:tr>
      <w:tr w:rsidR="00DA7B75" w:rsidRPr="009A7517" w14:paraId="1E0350AD" w14:textId="77777777" w:rsidTr="0046277B">
        <w:tc>
          <w:tcPr>
            <w:tcW w:w="4410" w:type="dxa"/>
            <w:shd w:val="clear" w:color="auto" w:fill="auto"/>
          </w:tcPr>
          <w:p w14:paraId="2E002C1C" w14:textId="77777777" w:rsidR="00DA7B75" w:rsidRPr="009A7517" w:rsidRDefault="00DA7B75" w:rsidP="00287FA7">
            <w:pPr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57A8F820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81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843C82F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(28)</w:t>
            </w:r>
          </w:p>
        </w:tc>
        <w:tc>
          <w:tcPr>
            <w:tcW w:w="1620" w:type="dxa"/>
            <w:shd w:val="clear" w:color="auto" w:fill="auto"/>
          </w:tcPr>
          <w:p w14:paraId="2B635D69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(109)</w:t>
            </w:r>
          </w:p>
        </w:tc>
      </w:tr>
      <w:tr w:rsidR="00DA7B75" w:rsidRPr="009A7517" w14:paraId="295FF058" w14:textId="77777777" w:rsidTr="0046277B">
        <w:tc>
          <w:tcPr>
            <w:tcW w:w="4410" w:type="dxa"/>
            <w:shd w:val="clear" w:color="auto" w:fill="auto"/>
          </w:tcPr>
          <w:p w14:paraId="003AB3ED" w14:textId="77777777" w:rsidR="00DA7B75" w:rsidRPr="009A7517" w:rsidRDefault="00DA7B75" w:rsidP="00287FA7">
            <w:pPr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620" w:type="dxa"/>
            <w:shd w:val="clear" w:color="auto" w:fill="auto"/>
          </w:tcPr>
          <w:p w14:paraId="67152B9D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350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2371FCC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</w:pPr>
            <w:r w:rsidRPr="009A7517">
              <w:rPr>
                <w:rFonts w:hint="cs"/>
              </w:rPr>
              <w:t>54</w:t>
            </w:r>
          </w:p>
        </w:tc>
        <w:tc>
          <w:tcPr>
            <w:tcW w:w="1620" w:type="dxa"/>
            <w:shd w:val="clear" w:color="auto" w:fill="auto"/>
          </w:tcPr>
          <w:p w14:paraId="07CB9D58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  <w:r w:rsidRPr="009A7517">
              <w:rPr>
                <w:rFonts w:hint="cs"/>
              </w:rPr>
              <w:t>(296)</w:t>
            </w:r>
          </w:p>
        </w:tc>
      </w:tr>
      <w:tr w:rsidR="00DA7B75" w:rsidRPr="009A7517" w14:paraId="790F29C0" w14:textId="77777777" w:rsidTr="0046277B">
        <w:tc>
          <w:tcPr>
            <w:tcW w:w="4410" w:type="dxa"/>
            <w:shd w:val="clear" w:color="auto" w:fill="auto"/>
          </w:tcPr>
          <w:p w14:paraId="60941C5C" w14:textId="43D1300D" w:rsidR="00DA7B75" w:rsidRPr="009A7517" w:rsidRDefault="00DA7B75" w:rsidP="00287FA7">
            <w:pPr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ภาษีเงินได</w:t>
            </w:r>
            <w:r w:rsidR="005A14F6" w:rsidRPr="009A7517">
              <w:rPr>
                <w:rFonts w:hint="cs"/>
                <w:cs/>
              </w:rPr>
              <w:t>้</w:t>
            </w:r>
            <w:r w:rsidRPr="009A7517">
              <w:rPr>
                <w:rFonts w:hint="cs"/>
                <w:cs/>
              </w:rPr>
              <w:t>ค้างจ่าย</w:t>
            </w:r>
          </w:p>
        </w:tc>
        <w:tc>
          <w:tcPr>
            <w:tcW w:w="1620" w:type="dxa"/>
            <w:shd w:val="clear" w:color="auto" w:fill="auto"/>
          </w:tcPr>
          <w:p w14:paraId="2D10DEB3" w14:textId="77777777" w:rsidR="00DA7B75" w:rsidRPr="009A7517" w:rsidRDefault="00DA7B75" w:rsidP="00287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171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B3C345E" w14:textId="77777777" w:rsidR="00DA7B75" w:rsidRPr="009A7517" w:rsidRDefault="00DA7B75" w:rsidP="00287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(16)</w:t>
            </w:r>
          </w:p>
        </w:tc>
        <w:tc>
          <w:tcPr>
            <w:tcW w:w="1620" w:type="dxa"/>
            <w:shd w:val="clear" w:color="auto" w:fill="auto"/>
          </w:tcPr>
          <w:p w14:paraId="4FB1F4F5" w14:textId="77777777" w:rsidR="00DA7B75" w:rsidRPr="009A7517" w:rsidRDefault="00DA7B75" w:rsidP="00287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(187)</w:t>
            </w:r>
          </w:p>
        </w:tc>
      </w:tr>
      <w:tr w:rsidR="00DA7B75" w:rsidRPr="009A7517" w14:paraId="09887EB2" w14:textId="77777777" w:rsidTr="0046277B">
        <w:tc>
          <w:tcPr>
            <w:tcW w:w="4410" w:type="dxa"/>
            <w:shd w:val="clear" w:color="auto" w:fill="auto"/>
          </w:tcPr>
          <w:p w14:paraId="55C1A748" w14:textId="77777777" w:rsidR="00DA7B75" w:rsidRPr="009A7517" w:rsidRDefault="00DA7B75" w:rsidP="00287FA7">
            <w:pPr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013B4ACE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39</w:t>
            </w:r>
          </w:p>
        </w:tc>
        <w:tc>
          <w:tcPr>
            <w:tcW w:w="1530" w:type="dxa"/>
            <w:shd w:val="clear" w:color="auto" w:fill="auto"/>
          </w:tcPr>
          <w:p w14:paraId="5AB1658D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(10)</w:t>
            </w:r>
          </w:p>
        </w:tc>
        <w:tc>
          <w:tcPr>
            <w:tcW w:w="1620" w:type="dxa"/>
            <w:shd w:val="clear" w:color="auto" w:fill="auto"/>
          </w:tcPr>
          <w:p w14:paraId="6291AC36" w14:textId="77777777" w:rsidR="00DA7B75" w:rsidRPr="009A7517" w:rsidRDefault="00DA7B75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29</w:t>
            </w:r>
          </w:p>
        </w:tc>
      </w:tr>
      <w:tr w:rsidR="00DA7B75" w:rsidRPr="009A7517" w14:paraId="077152CE" w14:textId="77777777" w:rsidTr="0046277B">
        <w:tc>
          <w:tcPr>
            <w:tcW w:w="4410" w:type="dxa"/>
            <w:shd w:val="clear" w:color="auto" w:fill="auto"/>
          </w:tcPr>
          <w:p w14:paraId="5471156E" w14:textId="77777777" w:rsidR="00DA7B75" w:rsidRPr="009A7517" w:rsidRDefault="00DA7B75" w:rsidP="00287FA7">
            <w:pPr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620" w:type="dxa"/>
            <w:shd w:val="clear" w:color="auto" w:fill="auto"/>
          </w:tcPr>
          <w:p w14:paraId="11500198" w14:textId="77777777" w:rsidR="00DA7B75" w:rsidRPr="009A7517" w:rsidRDefault="00DA7B75" w:rsidP="00287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  <w:r w:rsidRPr="009A7517">
              <w:rPr>
                <w:rFonts w:hint="cs"/>
              </w:rPr>
              <w:t>135</w:t>
            </w:r>
          </w:p>
        </w:tc>
        <w:tc>
          <w:tcPr>
            <w:tcW w:w="1530" w:type="dxa"/>
            <w:shd w:val="clear" w:color="auto" w:fill="auto"/>
          </w:tcPr>
          <w:p w14:paraId="4559D586" w14:textId="77777777" w:rsidR="00DA7B75" w:rsidRPr="009A7517" w:rsidRDefault="00DA7B75" w:rsidP="00287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</w:pPr>
            <w:r w:rsidRPr="009A7517">
              <w:rPr>
                <w:rFonts w:hint="cs"/>
              </w:rPr>
              <w:t>(15)</w:t>
            </w:r>
          </w:p>
        </w:tc>
        <w:tc>
          <w:tcPr>
            <w:tcW w:w="1620" w:type="dxa"/>
            <w:shd w:val="clear" w:color="auto" w:fill="auto"/>
          </w:tcPr>
          <w:p w14:paraId="22613D17" w14:textId="77777777" w:rsidR="00DA7B75" w:rsidRPr="009A7517" w:rsidRDefault="00DA7B75" w:rsidP="00287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  <w:r w:rsidRPr="009A7517">
              <w:rPr>
                <w:rFonts w:hint="cs"/>
              </w:rPr>
              <w:t>120</w:t>
            </w:r>
          </w:p>
        </w:tc>
      </w:tr>
      <w:tr w:rsidR="00DA7B75" w:rsidRPr="009A7517" w14:paraId="1E18363D" w14:textId="77777777" w:rsidTr="0046277B">
        <w:tc>
          <w:tcPr>
            <w:tcW w:w="4410" w:type="dxa"/>
            <w:shd w:val="clear" w:color="auto" w:fill="auto"/>
          </w:tcPr>
          <w:p w14:paraId="21826C33" w14:textId="77777777" w:rsidR="00DA7B75" w:rsidRPr="009A7517" w:rsidRDefault="00DA7B75" w:rsidP="00287FA7">
            <w:pPr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237D9F52" w14:textId="77777777" w:rsidR="00DA7B75" w:rsidRPr="009A7517" w:rsidRDefault="00DA7B75" w:rsidP="00287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174</w:t>
            </w:r>
          </w:p>
        </w:tc>
        <w:tc>
          <w:tcPr>
            <w:tcW w:w="1530" w:type="dxa"/>
            <w:shd w:val="clear" w:color="auto" w:fill="auto"/>
          </w:tcPr>
          <w:p w14:paraId="2555C882" w14:textId="77777777" w:rsidR="00DA7B75" w:rsidRPr="009A7517" w:rsidRDefault="00DA7B75" w:rsidP="00287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(25)</w:t>
            </w:r>
          </w:p>
        </w:tc>
        <w:tc>
          <w:tcPr>
            <w:tcW w:w="1620" w:type="dxa"/>
            <w:shd w:val="clear" w:color="auto" w:fill="auto"/>
          </w:tcPr>
          <w:p w14:paraId="66F9F426" w14:textId="77777777" w:rsidR="00DA7B75" w:rsidRPr="009A7517" w:rsidRDefault="00DA7B75" w:rsidP="00287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149</w:t>
            </w:r>
          </w:p>
        </w:tc>
      </w:tr>
    </w:tbl>
    <w:p w14:paraId="1A0CBC0F" w14:textId="2C0A62D0" w:rsidR="00A413DB" w:rsidRPr="009A7517" w:rsidRDefault="00A413DB" w:rsidP="00AE7477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447B0E2E" w14:textId="585D6010" w:rsidR="00A413DB" w:rsidRPr="009A7517" w:rsidRDefault="00A413DB" w:rsidP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 xml:space="preserve">เมื่อวันที่ </w:t>
      </w:r>
      <w:r w:rsidR="00360F6C" w:rsidRPr="009A7517">
        <w:rPr>
          <w:rFonts w:hint="cs"/>
        </w:rPr>
        <w:t xml:space="preserve">1 </w:t>
      </w:r>
      <w:r w:rsidR="00360F6C" w:rsidRPr="009A7517">
        <w:rPr>
          <w:rFonts w:hint="cs"/>
          <w:cs/>
        </w:rPr>
        <w:t>พฤศจิกายน</w:t>
      </w:r>
      <w:r w:rsidRPr="009A7517">
        <w:rPr>
          <w:rFonts w:hint="cs"/>
          <w:cs/>
        </w:rPr>
        <w:t xml:space="preserve">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</w:t>
      </w:r>
      <w:r w:rsidRPr="009A7517">
        <w:rPr>
          <w:rFonts w:hint="cs"/>
        </w:rPr>
        <w:t xml:space="preserve">OKEA </w:t>
      </w:r>
      <w:r w:rsidRPr="009A7517">
        <w:rPr>
          <w:rFonts w:hint="cs"/>
          <w:cs/>
        </w:rPr>
        <w:t>ซื้อส่วนได้เสียใน</w:t>
      </w:r>
      <w:r w:rsidR="00360F6C" w:rsidRPr="009A7517">
        <w:rPr>
          <w:rFonts w:hint="cs"/>
          <w:cs/>
        </w:rPr>
        <w:t xml:space="preserve">หลุม </w:t>
      </w:r>
      <w:r w:rsidR="00360F6C" w:rsidRPr="009A7517">
        <w:rPr>
          <w:rFonts w:hint="cs"/>
        </w:rPr>
        <w:t xml:space="preserve">Brage </w:t>
      </w:r>
      <w:r w:rsidR="00360F6C" w:rsidRPr="009A7517">
        <w:rPr>
          <w:rFonts w:hint="cs"/>
          <w:cs/>
        </w:rPr>
        <w:t xml:space="preserve">ร้อยละ </w:t>
      </w:r>
      <w:r w:rsidR="00360F6C" w:rsidRPr="009A7517">
        <w:rPr>
          <w:rFonts w:hint="cs"/>
        </w:rPr>
        <w:t xml:space="preserve">35.20 </w:t>
      </w:r>
      <w:r w:rsidR="00360F6C" w:rsidRPr="009A7517">
        <w:rPr>
          <w:rFonts w:hint="cs"/>
          <w:cs/>
        </w:rPr>
        <w:t xml:space="preserve">หลุม </w:t>
      </w:r>
      <w:r w:rsidR="00360F6C" w:rsidRPr="009A7517">
        <w:rPr>
          <w:rFonts w:hint="cs"/>
        </w:rPr>
        <w:t xml:space="preserve">Ivar </w:t>
      </w:r>
      <w:r w:rsidR="00360F6C" w:rsidRPr="009A7517">
        <w:rPr>
          <w:rFonts w:hint="cs"/>
          <w:cs/>
        </w:rPr>
        <w:t xml:space="preserve">ร้อยละ </w:t>
      </w:r>
      <w:r w:rsidR="00360F6C" w:rsidRPr="009A7517">
        <w:rPr>
          <w:rFonts w:hint="cs"/>
        </w:rPr>
        <w:t>6.46</w:t>
      </w:r>
      <w:r w:rsidR="00360F6C" w:rsidRPr="009A7517">
        <w:rPr>
          <w:rFonts w:hint="cs"/>
          <w:cs/>
        </w:rPr>
        <w:t xml:space="preserve"> และหลุม </w:t>
      </w:r>
      <w:r w:rsidR="00360F6C" w:rsidRPr="009A7517">
        <w:rPr>
          <w:rFonts w:hint="cs"/>
        </w:rPr>
        <w:t xml:space="preserve">Nova </w:t>
      </w:r>
      <w:r w:rsidR="00360F6C" w:rsidRPr="009A7517">
        <w:rPr>
          <w:rFonts w:hint="cs"/>
          <w:cs/>
        </w:rPr>
        <w:t xml:space="preserve">ร้อยละ </w:t>
      </w:r>
      <w:r w:rsidR="00360F6C" w:rsidRPr="009A7517">
        <w:rPr>
          <w:rFonts w:hint="cs"/>
        </w:rPr>
        <w:t xml:space="preserve">6.00 </w:t>
      </w:r>
      <w:r w:rsidR="00360F6C" w:rsidRPr="009A7517">
        <w:rPr>
          <w:rFonts w:hint="cs"/>
          <w:cs/>
        </w:rPr>
        <w:t>จาก</w:t>
      </w:r>
      <w:r w:rsidR="00360F6C" w:rsidRPr="009A7517">
        <w:rPr>
          <w:rFonts w:hint="cs"/>
        </w:rPr>
        <w:t xml:space="preserve"> </w:t>
      </w:r>
      <w:proofErr w:type="spellStart"/>
      <w:r w:rsidR="00360F6C" w:rsidRPr="009A7517">
        <w:rPr>
          <w:rFonts w:hint="cs"/>
        </w:rPr>
        <w:t>Wintershall</w:t>
      </w:r>
      <w:proofErr w:type="spellEnd"/>
      <w:r w:rsidR="00360F6C" w:rsidRPr="009A7517">
        <w:rPr>
          <w:rFonts w:hint="cs"/>
        </w:rPr>
        <w:t xml:space="preserve"> </w:t>
      </w:r>
      <w:proofErr w:type="spellStart"/>
      <w:r w:rsidR="00360F6C" w:rsidRPr="009A7517">
        <w:rPr>
          <w:rFonts w:hint="cs"/>
        </w:rPr>
        <w:t>Dea</w:t>
      </w:r>
      <w:proofErr w:type="spellEnd"/>
      <w:r w:rsidR="00360F6C" w:rsidRPr="009A7517">
        <w:rPr>
          <w:rFonts w:hint="cs"/>
        </w:rPr>
        <w:t xml:space="preserve"> Norge AS</w:t>
      </w:r>
      <w:r w:rsidR="00A17737" w:rsidRPr="009A7517">
        <w:rPr>
          <w:rFonts w:hint="cs"/>
          <w:cs/>
        </w:rPr>
        <w:t xml:space="preserve"> (</w:t>
      </w:r>
      <w:r w:rsidR="00A17737" w:rsidRPr="009A7517">
        <w:t>“</w:t>
      </w:r>
      <w:proofErr w:type="spellStart"/>
      <w:r w:rsidR="00A17737" w:rsidRPr="009A7517">
        <w:t>Wintershall</w:t>
      </w:r>
      <w:proofErr w:type="spellEnd"/>
      <w:r w:rsidR="00A17737" w:rsidRPr="009A7517">
        <w:t xml:space="preserve"> </w:t>
      </w:r>
      <w:proofErr w:type="spellStart"/>
      <w:r w:rsidR="00A17737" w:rsidRPr="009A7517">
        <w:t>Dea</w:t>
      </w:r>
      <w:proofErr w:type="spellEnd"/>
      <w:r w:rsidR="00A17737" w:rsidRPr="009A7517">
        <w:t>”</w:t>
      </w:r>
      <w:r w:rsidR="00A17737" w:rsidRPr="009A7517">
        <w:rPr>
          <w:rFonts w:hint="cs"/>
          <w:cs/>
        </w:rPr>
        <w:t xml:space="preserve">) </w:t>
      </w:r>
      <w:r w:rsidR="00360F6C" w:rsidRPr="009A7517">
        <w:rPr>
          <w:rFonts w:hint="cs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360F6C" w:rsidRPr="009A7517">
        <w:rPr>
          <w:rFonts w:hint="cs"/>
        </w:rPr>
        <w:t>1</w:t>
      </w:r>
      <w:r w:rsidR="00360F6C" w:rsidRPr="009A7517">
        <w:rPr>
          <w:rFonts w:hint="cs"/>
          <w:cs/>
        </w:rPr>
        <w:t xml:space="preserve"> มกราคม </w:t>
      </w:r>
      <w:r w:rsidR="00360F6C" w:rsidRPr="009A7517">
        <w:rPr>
          <w:rFonts w:hint="cs"/>
        </w:rPr>
        <w:t>2565</w:t>
      </w:r>
      <w:r w:rsidR="00360F6C" w:rsidRPr="009A7517">
        <w:rPr>
          <w:rFonts w:hint="cs"/>
          <w:cs/>
        </w:rPr>
        <w:t xml:space="preserve"> จะมีรายได้รวมเพิ่มขึ้นจำนวน </w:t>
      </w:r>
      <w:r w:rsidR="007D6E0B" w:rsidRPr="009A7517">
        <w:rPr>
          <w:rFonts w:hint="cs"/>
        </w:rPr>
        <w:t>5,142</w:t>
      </w:r>
      <w:r w:rsidR="00360F6C" w:rsidRPr="009A7517">
        <w:rPr>
          <w:rFonts w:hint="cs"/>
          <w:cs/>
        </w:rPr>
        <w:t xml:space="preserve"> ล้านบาท และกำไรก่อนภาษีเงินได้เพิ่มขึ้นจำนวน </w:t>
      </w:r>
      <w:r w:rsidR="007D6E0B" w:rsidRPr="009A7517">
        <w:rPr>
          <w:rFonts w:hint="cs"/>
        </w:rPr>
        <w:t>2,255</w:t>
      </w:r>
      <w:r w:rsidR="00360F6C" w:rsidRPr="009A7517">
        <w:rPr>
          <w:rFonts w:hint="cs"/>
          <w:cs/>
        </w:rPr>
        <w:t xml:space="preserve"> ล้านบาท</w:t>
      </w:r>
    </w:p>
    <w:p w14:paraId="6F01D4FF" w14:textId="3455221D" w:rsidR="0091242D" w:rsidRPr="009A7517" w:rsidRDefault="0091242D" w:rsidP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10A8688" w14:textId="7D9D6364" w:rsidR="0091242D" w:rsidRPr="009A7517" w:rsidRDefault="0091242D" w:rsidP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cs/>
        </w:rPr>
        <w:t xml:space="preserve">การประเมินมูลค่ายุติธรรมของสินทรัพย์สุทธิที่ได้มาจากการซื้อธุรกิจยังไม่แล้วเสร็จ ดังนั้นสินทรัพย์สุทธิที่ได้มา </w:t>
      </w:r>
      <w:r w:rsidRPr="009A7517">
        <w:t xml:space="preserve"> </w:t>
      </w:r>
      <w:r w:rsidRPr="009A7517">
        <w:rPr>
          <w:cs/>
        </w:rPr>
        <w:t>ณ วันที่ซื้อธุรกิจจึงใช้มูลค่าที่ประเมินโดยฝ่ายจัดการ ทั้งนี้ เมื่อผลการประเมินมูลค่ายุติธรรมเสร็จสิ้นสมบูรณ์แล้ว จะมีการปรับปรุงมูลค่ายุติธรรมของสินทรัพย์สุทธิที่ได้มาต่อไป</w:t>
      </w:r>
    </w:p>
    <w:p w14:paraId="06254774" w14:textId="079C1BEC" w:rsidR="00AE7477" w:rsidRPr="009A7517" w:rsidRDefault="00AE7477" w:rsidP="00912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  <w:lang w:val="en-GB"/>
        </w:rPr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A413DB" w:rsidRPr="009A7517" w14:paraId="6F5D19CC" w14:textId="77777777" w:rsidTr="00882BDE">
        <w:trPr>
          <w:tblHeader/>
        </w:trPr>
        <w:tc>
          <w:tcPr>
            <w:tcW w:w="4410" w:type="dxa"/>
            <w:shd w:val="clear" w:color="auto" w:fill="auto"/>
          </w:tcPr>
          <w:p w14:paraId="5F32EEDA" w14:textId="77777777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olor w:val="0000FF"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40020680" w14:textId="0A6167BC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28C02628" w14:textId="5CFA537A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6E849536" w14:textId="77777777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A413DB" w:rsidRPr="009A7517" w14:paraId="0B14510E" w14:textId="77777777" w:rsidTr="00A413DB">
        <w:trPr>
          <w:tblHeader/>
        </w:trPr>
        <w:tc>
          <w:tcPr>
            <w:tcW w:w="7560" w:type="dxa"/>
            <w:gridSpan w:val="3"/>
            <w:shd w:val="clear" w:color="auto" w:fill="auto"/>
          </w:tcPr>
          <w:p w14:paraId="6AAA8F3B" w14:textId="77777777" w:rsidR="00A413DB" w:rsidRPr="009A7517" w:rsidRDefault="00A413DB" w:rsidP="00287FA7">
            <w:pPr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2C45C145" w14:textId="77777777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i/>
                <w:iCs/>
              </w:rPr>
            </w:pPr>
            <w:r w:rsidRPr="009A7517">
              <w:rPr>
                <w:rFonts w:hint="cs"/>
                <w:i/>
                <w:iCs/>
              </w:rPr>
              <w:t>(</w:t>
            </w:r>
            <w:r w:rsidRPr="009A7517">
              <w:rPr>
                <w:rFonts w:hint="cs"/>
                <w:i/>
                <w:iCs/>
                <w:cs/>
              </w:rPr>
              <w:t>ล้านบาท</w:t>
            </w:r>
            <w:r w:rsidRPr="009A7517">
              <w:rPr>
                <w:rFonts w:hint="cs"/>
                <w:i/>
                <w:iCs/>
              </w:rPr>
              <w:t>)</w:t>
            </w:r>
          </w:p>
        </w:tc>
      </w:tr>
      <w:tr w:rsidR="00A413DB" w:rsidRPr="009A7517" w14:paraId="44D56EDB" w14:textId="77777777" w:rsidTr="0046277B">
        <w:tc>
          <w:tcPr>
            <w:tcW w:w="4410" w:type="dxa"/>
            <w:shd w:val="clear" w:color="auto" w:fill="auto"/>
          </w:tcPr>
          <w:p w14:paraId="25764986" w14:textId="77777777" w:rsidR="00A413DB" w:rsidRPr="009A7517" w:rsidRDefault="00A413DB" w:rsidP="00287FA7">
            <w:pPr>
              <w:spacing w:line="360" w:lineRule="exact"/>
            </w:pPr>
            <w:r w:rsidRPr="009A7517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45EF5F70" w14:textId="68812B70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</w:p>
        </w:tc>
        <w:tc>
          <w:tcPr>
            <w:tcW w:w="1530" w:type="dxa"/>
            <w:shd w:val="clear" w:color="auto" w:fill="auto"/>
          </w:tcPr>
          <w:p w14:paraId="0B2D29A7" w14:textId="3CC83AB6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5EA3969A" w14:textId="2ADD0DAC" w:rsidR="00A413DB" w:rsidRPr="009A7517" w:rsidRDefault="00506CFF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  <w:r w:rsidRPr="009A7517">
              <w:rPr>
                <w:rFonts w:hint="cs"/>
              </w:rPr>
              <w:t>6,392</w:t>
            </w:r>
          </w:p>
        </w:tc>
      </w:tr>
      <w:tr w:rsidR="007D6E0B" w:rsidRPr="009A7517" w14:paraId="18DCFFFA" w14:textId="77777777" w:rsidTr="0046277B">
        <w:tc>
          <w:tcPr>
            <w:tcW w:w="4410" w:type="dxa"/>
            <w:shd w:val="clear" w:color="auto" w:fill="auto"/>
          </w:tcPr>
          <w:p w14:paraId="77D89B3D" w14:textId="6AA817F6" w:rsidR="007D6E0B" w:rsidRPr="009A7517" w:rsidRDefault="007D6E0B" w:rsidP="00287FA7">
            <w:pPr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ภาษีเงินได้รอขอคืน</w:t>
            </w:r>
          </w:p>
        </w:tc>
        <w:tc>
          <w:tcPr>
            <w:tcW w:w="1620" w:type="dxa"/>
            <w:shd w:val="clear" w:color="auto" w:fill="auto"/>
          </w:tcPr>
          <w:p w14:paraId="4BC877A2" w14:textId="77777777" w:rsidR="007D6E0B" w:rsidRPr="009A7517" w:rsidRDefault="007D6E0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</w:p>
        </w:tc>
        <w:tc>
          <w:tcPr>
            <w:tcW w:w="1530" w:type="dxa"/>
            <w:shd w:val="clear" w:color="auto" w:fill="auto"/>
          </w:tcPr>
          <w:p w14:paraId="64A26115" w14:textId="77777777" w:rsidR="007D6E0B" w:rsidRPr="009A7517" w:rsidRDefault="007D6E0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44735DA9" w14:textId="04F53E41" w:rsidR="007D6E0B" w:rsidRPr="009A7517" w:rsidRDefault="00506CFF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  <w:r w:rsidRPr="009A7517">
              <w:rPr>
                <w:rFonts w:hint="cs"/>
              </w:rPr>
              <w:t>592</w:t>
            </w:r>
          </w:p>
        </w:tc>
      </w:tr>
      <w:tr w:rsidR="00732F2D" w:rsidRPr="009A7517" w14:paraId="6479E8EC" w14:textId="77777777" w:rsidTr="0046277B">
        <w:tc>
          <w:tcPr>
            <w:tcW w:w="4410" w:type="dxa"/>
            <w:shd w:val="clear" w:color="auto" w:fill="auto"/>
          </w:tcPr>
          <w:p w14:paraId="1F417F7C" w14:textId="178975AC" w:rsidR="00732F2D" w:rsidRPr="009A7517" w:rsidRDefault="00732F2D" w:rsidP="00287FA7">
            <w:pPr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2EC47EA1" w14:textId="77777777" w:rsidR="00732F2D" w:rsidRPr="009A7517" w:rsidRDefault="00732F2D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</w:p>
        </w:tc>
        <w:tc>
          <w:tcPr>
            <w:tcW w:w="1530" w:type="dxa"/>
            <w:shd w:val="clear" w:color="auto" w:fill="auto"/>
          </w:tcPr>
          <w:p w14:paraId="433AC460" w14:textId="77777777" w:rsidR="00732F2D" w:rsidRPr="009A7517" w:rsidRDefault="00732F2D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408C6134" w14:textId="25359882" w:rsidR="00732F2D" w:rsidRPr="009A7517" w:rsidRDefault="008A211E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  <w:r w:rsidRPr="009A7517">
              <w:t>1,575</w:t>
            </w:r>
          </w:p>
        </w:tc>
      </w:tr>
      <w:tr w:rsidR="00A413DB" w:rsidRPr="009A7517" w14:paraId="3619F11F" w14:textId="77777777" w:rsidTr="0046277B">
        <w:tc>
          <w:tcPr>
            <w:tcW w:w="4410" w:type="dxa"/>
            <w:shd w:val="clear" w:color="auto" w:fill="auto"/>
          </w:tcPr>
          <w:p w14:paraId="4B0AAA63" w14:textId="0A9DC6B3" w:rsidR="00A413DB" w:rsidRPr="009A7517" w:rsidRDefault="00A413DB" w:rsidP="00287FA7">
            <w:pPr>
              <w:spacing w:line="360" w:lineRule="exact"/>
            </w:pPr>
            <w:r w:rsidRPr="009A7517">
              <w:rPr>
                <w:rFonts w:hint="cs"/>
                <w:cs/>
              </w:rPr>
              <w:t>สินทรัพย์</w:t>
            </w:r>
            <w:r w:rsidR="0091242D" w:rsidRPr="009A7517">
              <w:rPr>
                <w:rFonts w:hint="cs"/>
                <w:cs/>
              </w:rPr>
              <w:t>ไม่</w:t>
            </w:r>
            <w:r w:rsidR="00732F2D" w:rsidRPr="009A7517">
              <w:rPr>
                <w:rFonts w:hint="cs"/>
                <w:cs/>
              </w:rPr>
              <w:t>หมุนเวียน</w:t>
            </w:r>
            <w:r w:rsidRPr="009A7517">
              <w:rPr>
                <w:rFonts w:hint="cs"/>
                <w:cs/>
              </w:rPr>
              <w:t>อื่น</w:t>
            </w:r>
            <w:r w:rsidR="005A14F6" w:rsidRPr="009A7517">
              <w:rPr>
                <w:rFonts w:hint="cs"/>
                <w:vertAlign w:val="superscript"/>
              </w:rPr>
              <w:t>*</w:t>
            </w:r>
          </w:p>
        </w:tc>
        <w:tc>
          <w:tcPr>
            <w:tcW w:w="1620" w:type="dxa"/>
            <w:shd w:val="clear" w:color="auto" w:fill="auto"/>
          </w:tcPr>
          <w:p w14:paraId="73378834" w14:textId="5BBB76F6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</w:p>
        </w:tc>
        <w:tc>
          <w:tcPr>
            <w:tcW w:w="1530" w:type="dxa"/>
            <w:shd w:val="clear" w:color="auto" w:fill="auto"/>
          </w:tcPr>
          <w:p w14:paraId="347136D7" w14:textId="3E6C4C64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7651AAFF" w14:textId="3A4B0107" w:rsidR="00A413DB" w:rsidRPr="009A7517" w:rsidRDefault="008A211E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  <w:r w:rsidRPr="009A7517">
              <w:t>3,380</w:t>
            </w:r>
          </w:p>
        </w:tc>
      </w:tr>
      <w:tr w:rsidR="007D6E0B" w:rsidRPr="009A7517" w14:paraId="64DFFC1F" w14:textId="77777777" w:rsidTr="0046277B">
        <w:tc>
          <w:tcPr>
            <w:tcW w:w="4410" w:type="dxa"/>
            <w:shd w:val="clear" w:color="auto" w:fill="auto"/>
          </w:tcPr>
          <w:p w14:paraId="637C8373" w14:textId="324A6018" w:rsidR="007D6E0B" w:rsidRPr="009A7517" w:rsidRDefault="007D6E0B" w:rsidP="00287FA7">
            <w:pPr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3ACBB310" w14:textId="77777777" w:rsidR="007D6E0B" w:rsidRPr="009A7517" w:rsidRDefault="007D6E0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</w:p>
        </w:tc>
        <w:tc>
          <w:tcPr>
            <w:tcW w:w="1530" w:type="dxa"/>
            <w:shd w:val="clear" w:color="auto" w:fill="auto"/>
          </w:tcPr>
          <w:p w14:paraId="33A12FF3" w14:textId="77777777" w:rsidR="007D6E0B" w:rsidRPr="009A7517" w:rsidRDefault="007D6E0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49B94D86" w14:textId="08E3C1C5" w:rsidR="007D6E0B" w:rsidRPr="009A7517" w:rsidRDefault="00506CFF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  <w:r w:rsidRPr="009A7517">
              <w:rPr>
                <w:rFonts w:hint="cs"/>
              </w:rPr>
              <w:t>62</w:t>
            </w:r>
          </w:p>
        </w:tc>
      </w:tr>
      <w:tr w:rsidR="00A413DB" w:rsidRPr="009A7517" w14:paraId="1E252C8F" w14:textId="77777777" w:rsidTr="0046277B">
        <w:tc>
          <w:tcPr>
            <w:tcW w:w="4410" w:type="dxa"/>
            <w:shd w:val="clear" w:color="auto" w:fill="auto"/>
          </w:tcPr>
          <w:p w14:paraId="1C440F1A" w14:textId="77777777" w:rsidR="00A413DB" w:rsidRPr="009A7517" w:rsidRDefault="00A413DB" w:rsidP="00287FA7">
            <w:pPr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7A040DF1" w14:textId="55FA68A3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897CAEB" w14:textId="41CFA504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250504B" w14:textId="0A8B45EB" w:rsidR="00A413DB" w:rsidRPr="009A7517" w:rsidRDefault="00506CFF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(2,260)</w:t>
            </w:r>
          </w:p>
        </w:tc>
      </w:tr>
      <w:tr w:rsidR="00A413DB" w:rsidRPr="009A7517" w14:paraId="5A954069" w14:textId="77777777" w:rsidTr="0046277B">
        <w:tc>
          <w:tcPr>
            <w:tcW w:w="4410" w:type="dxa"/>
            <w:shd w:val="clear" w:color="auto" w:fill="auto"/>
          </w:tcPr>
          <w:p w14:paraId="132B1F3A" w14:textId="77777777" w:rsidR="00A413DB" w:rsidRPr="009A7517" w:rsidRDefault="00A413DB" w:rsidP="00287FA7">
            <w:pPr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620" w:type="dxa"/>
            <w:shd w:val="clear" w:color="auto" w:fill="auto"/>
          </w:tcPr>
          <w:p w14:paraId="7859AD2A" w14:textId="7A61A86A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3550DD5" w14:textId="028D1B6C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11007BAC" w14:textId="44A90EB6" w:rsidR="00A413DB" w:rsidRPr="009A7517" w:rsidRDefault="00506CFF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  <w:r w:rsidRPr="009A7517">
              <w:rPr>
                <w:rFonts w:hint="cs"/>
              </w:rPr>
              <w:t>(6,875)</w:t>
            </w:r>
          </w:p>
        </w:tc>
      </w:tr>
      <w:tr w:rsidR="00A413DB" w:rsidRPr="009A7517" w14:paraId="15C35677" w14:textId="77777777" w:rsidTr="0046277B">
        <w:tc>
          <w:tcPr>
            <w:tcW w:w="4410" w:type="dxa"/>
            <w:shd w:val="clear" w:color="auto" w:fill="auto"/>
          </w:tcPr>
          <w:p w14:paraId="2AD4EE90" w14:textId="4B272193" w:rsidR="00A413DB" w:rsidRPr="009A7517" w:rsidRDefault="007D6E0B" w:rsidP="00287FA7">
            <w:pPr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45D0CBCD" w14:textId="476B3F68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62747DE" w14:textId="0F86F4D5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BFD0C07" w14:textId="46A19C4E" w:rsidR="00A413DB" w:rsidRPr="009A7517" w:rsidRDefault="00044834" w:rsidP="00287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(62)</w:t>
            </w:r>
          </w:p>
        </w:tc>
      </w:tr>
      <w:tr w:rsidR="00A413DB" w:rsidRPr="009A7517" w14:paraId="36FFC4D3" w14:textId="77777777" w:rsidTr="0046277B">
        <w:tc>
          <w:tcPr>
            <w:tcW w:w="4410" w:type="dxa"/>
            <w:shd w:val="clear" w:color="auto" w:fill="auto"/>
          </w:tcPr>
          <w:p w14:paraId="01D8D89E" w14:textId="77777777" w:rsidR="00A413DB" w:rsidRPr="009A7517" w:rsidRDefault="00A413DB" w:rsidP="00287FA7">
            <w:pPr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76FAE084" w14:textId="7125B2DA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11840DDC" w14:textId="786C632D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12147CAD" w14:textId="3505641C" w:rsidR="00A413DB" w:rsidRPr="009A7517" w:rsidRDefault="00044834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</w:t>
            </w:r>
            <w:r w:rsidR="00C967E1" w:rsidRPr="009A7517">
              <w:rPr>
                <w:rFonts w:hint="cs"/>
                <w:b/>
                <w:bCs/>
              </w:rPr>
              <w:t>804</w:t>
            </w:r>
          </w:p>
        </w:tc>
      </w:tr>
      <w:tr w:rsidR="00A413DB" w:rsidRPr="009A7517" w14:paraId="38A4E840" w14:textId="77777777" w:rsidTr="0046277B">
        <w:tc>
          <w:tcPr>
            <w:tcW w:w="4410" w:type="dxa"/>
            <w:shd w:val="clear" w:color="auto" w:fill="auto"/>
          </w:tcPr>
          <w:p w14:paraId="0D2EB38A" w14:textId="77777777" w:rsidR="00A413DB" w:rsidRPr="009A7517" w:rsidRDefault="00A413DB" w:rsidP="00287FA7">
            <w:pPr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620" w:type="dxa"/>
            <w:shd w:val="clear" w:color="auto" w:fill="auto"/>
          </w:tcPr>
          <w:p w14:paraId="53AA634A" w14:textId="36C82D77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</w:p>
        </w:tc>
        <w:tc>
          <w:tcPr>
            <w:tcW w:w="1530" w:type="dxa"/>
            <w:shd w:val="clear" w:color="auto" w:fill="auto"/>
          </w:tcPr>
          <w:p w14:paraId="4AAFE387" w14:textId="4E4B38A0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58B87D1F" w14:textId="186182AF" w:rsidR="00A413DB" w:rsidRPr="009A7517" w:rsidRDefault="00044834" w:rsidP="00287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</w:pPr>
            <w:r w:rsidRPr="009A7517">
              <w:rPr>
                <w:rFonts w:hint="cs"/>
              </w:rPr>
              <w:t>1,768</w:t>
            </w:r>
          </w:p>
        </w:tc>
      </w:tr>
      <w:tr w:rsidR="00A413DB" w:rsidRPr="009A7517" w14:paraId="54F272E3" w14:textId="77777777" w:rsidTr="0046277B">
        <w:tc>
          <w:tcPr>
            <w:tcW w:w="4410" w:type="dxa"/>
            <w:shd w:val="clear" w:color="auto" w:fill="auto"/>
          </w:tcPr>
          <w:p w14:paraId="296EBEDC" w14:textId="77777777" w:rsidR="00A413DB" w:rsidRPr="009A7517" w:rsidRDefault="00A413DB" w:rsidP="00287FA7">
            <w:pPr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189CCF12" w14:textId="5F3DB29E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52C0B483" w14:textId="3884F1D1" w:rsidR="00A413DB" w:rsidRPr="009A7517" w:rsidRDefault="00A413DB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5D9F0AA" w14:textId="3D5738E9" w:rsidR="00A413DB" w:rsidRPr="009A7517" w:rsidRDefault="00044834" w:rsidP="00287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4,</w:t>
            </w:r>
            <w:r w:rsidR="00C967E1" w:rsidRPr="009A7517">
              <w:rPr>
                <w:rFonts w:hint="cs"/>
                <w:b/>
                <w:bCs/>
              </w:rPr>
              <w:t>572</w:t>
            </w:r>
          </w:p>
        </w:tc>
      </w:tr>
    </w:tbl>
    <w:p w14:paraId="6F7664EA" w14:textId="34B4A55F" w:rsidR="000F2354" w:rsidRPr="009A7517" w:rsidRDefault="009B09BE" w:rsidP="00AE7477">
      <w:pPr>
        <w:ind w:left="450"/>
        <w:jc w:val="thaiDistribute"/>
        <w:rPr>
          <w:b/>
          <w:color w:val="000000"/>
        </w:rPr>
      </w:pPr>
      <w:r w:rsidRPr="009A7517">
        <w:rPr>
          <w:rFonts w:hint="cs"/>
          <w:b/>
          <w:i/>
          <w:iCs/>
          <w:color w:val="000000"/>
          <w:vertAlign w:val="superscript"/>
        </w:rPr>
        <w:lastRenderedPageBreak/>
        <w:t xml:space="preserve">* </w:t>
      </w:r>
      <w:r w:rsidR="005A14F6" w:rsidRPr="009A7517">
        <w:rPr>
          <w:rFonts w:hint="cs"/>
          <w:b/>
          <w:color w:val="000000"/>
          <w:cs/>
        </w:rPr>
        <w:t>สินทรัพย์</w:t>
      </w:r>
      <w:r w:rsidR="0091242D" w:rsidRPr="009A7517">
        <w:rPr>
          <w:rFonts w:hint="cs"/>
          <w:b/>
          <w:color w:val="000000"/>
          <w:cs/>
        </w:rPr>
        <w:t>ไม่หมุนเวียน</w:t>
      </w:r>
      <w:r w:rsidR="005A14F6" w:rsidRPr="009A7517">
        <w:rPr>
          <w:rFonts w:hint="cs"/>
          <w:b/>
          <w:color w:val="000000"/>
          <w:cs/>
        </w:rPr>
        <w:t>อื่น</w:t>
      </w:r>
      <w:r w:rsidRPr="009A7517">
        <w:rPr>
          <w:rFonts w:hint="cs"/>
          <w:b/>
          <w:color w:val="000000"/>
          <w:cs/>
        </w:rPr>
        <w:t xml:space="preserve"> ประกอบด้วยสินทรัพย์ที่ได้มาจากการค้ำประกันซึ่งเป็นค่าใช้จ่ายที่เกี่ยวข้องกับการปิดหลุมน้ำมันและรื้อถอนอุปกรณ์ของหลุมน้ำมันที่สามารถเรียกเก็บจากผู้ขายหลุมน้ำมันรายหนึ่ง</w:t>
      </w:r>
      <w:r w:rsidR="00D4016F" w:rsidRPr="009A7517">
        <w:rPr>
          <w:rFonts w:hint="cs"/>
          <w:b/>
          <w:color w:val="000000"/>
          <w:cs/>
        </w:rPr>
        <w:t xml:space="preserve"> </w:t>
      </w:r>
    </w:p>
    <w:p w14:paraId="113905EE" w14:textId="77777777" w:rsidR="00287FA7" w:rsidRPr="009A7517" w:rsidRDefault="00287FA7" w:rsidP="00AE7477">
      <w:pPr>
        <w:ind w:left="450"/>
        <w:jc w:val="thaiDistribute"/>
        <w:rPr>
          <w:b/>
          <w:color w:val="000000"/>
        </w:rPr>
      </w:pPr>
    </w:p>
    <w:p w14:paraId="4DB3708A" w14:textId="41805134" w:rsidR="002C216F" w:rsidRPr="009A7517" w:rsidRDefault="002C216F" w:rsidP="002C216F">
      <w:pPr>
        <w:ind w:left="540"/>
        <w:jc w:val="thaiDistribute"/>
      </w:pPr>
      <w:r w:rsidRPr="009A7517">
        <w:rPr>
          <w:rFonts w:hint="cs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77F1412F" w14:textId="77777777" w:rsidR="002C216F" w:rsidRPr="009A7517" w:rsidRDefault="002C216F" w:rsidP="002C216F">
      <w:pPr>
        <w:ind w:left="540"/>
        <w:jc w:val="thaiDistribute"/>
      </w:pPr>
    </w:p>
    <w:p w14:paraId="7D5EAD38" w14:textId="681D81D8" w:rsidR="002C216F" w:rsidRPr="009A7517" w:rsidRDefault="002C216F" w:rsidP="002C216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  <w:lang w:val="th-TH"/>
        </w:rPr>
        <w:t>สิ่งตอบแทนที่</w:t>
      </w:r>
      <w:r w:rsidR="00A17737" w:rsidRPr="009A7517">
        <w:rPr>
          <w:rFonts w:ascii="Angsana New" w:hAnsi="Angsana New" w:hint="cs"/>
          <w:i/>
          <w:iCs/>
          <w:sz w:val="30"/>
          <w:szCs w:val="30"/>
          <w:cs/>
          <w:lang w:val="th-TH"/>
        </w:rPr>
        <w:t>จะ</w:t>
      </w:r>
      <w:r w:rsidRPr="009A7517">
        <w:rPr>
          <w:rFonts w:ascii="Angsana New" w:hAnsi="Angsana New" w:hint="cs"/>
          <w:i/>
          <w:iCs/>
          <w:sz w:val="30"/>
          <w:szCs w:val="30"/>
          <w:cs/>
          <w:lang w:val="th-TH"/>
        </w:rPr>
        <w:t>โอนให้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2C216F" w:rsidRPr="009A7517" w14:paraId="0AF8F422" w14:textId="77777777" w:rsidTr="00D26733">
        <w:trPr>
          <w:trHeight w:val="408"/>
          <w:tblHeader/>
        </w:trPr>
        <w:tc>
          <w:tcPr>
            <w:tcW w:w="3924" w:type="pct"/>
          </w:tcPr>
          <w:p w14:paraId="34283501" w14:textId="77777777" w:rsidR="002C216F" w:rsidRPr="009A7517" w:rsidRDefault="002C216F" w:rsidP="00D26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0586445A" w14:textId="77777777" w:rsidR="002C216F" w:rsidRPr="009A7517" w:rsidRDefault="002C216F" w:rsidP="00D26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2C216F" w:rsidRPr="009A7517" w14:paraId="5E0ECBA6" w14:textId="77777777" w:rsidTr="00D26733">
        <w:trPr>
          <w:trHeight w:val="408"/>
        </w:trPr>
        <w:tc>
          <w:tcPr>
            <w:tcW w:w="3924" w:type="pct"/>
          </w:tcPr>
          <w:p w14:paraId="0BBA821D" w14:textId="77777777" w:rsidR="002C216F" w:rsidRPr="009A7517" w:rsidRDefault="002C216F" w:rsidP="00D26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0D1E4A23" w14:textId="77777777" w:rsidR="002C216F" w:rsidRPr="009A7517" w:rsidRDefault="002C216F" w:rsidP="00D26733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9A7517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2C216F" w:rsidRPr="009A7517" w14:paraId="7AA4F183" w14:textId="77777777" w:rsidTr="00D26733">
        <w:trPr>
          <w:trHeight w:val="408"/>
        </w:trPr>
        <w:tc>
          <w:tcPr>
            <w:tcW w:w="3924" w:type="pct"/>
          </w:tcPr>
          <w:p w14:paraId="78A77C36" w14:textId="77777777" w:rsidR="002C216F" w:rsidRPr="009A7517" w:rsidRDefault="002C216F" w:rsidP="00D26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76" w:type="pct"/>
            <w:vAlign w:val="bottom"/>
          </w:tcPr>
          <w:p w14:paraId="4C552CCF" w14:textId="24E23A26" w:rsidR="002C216F" w:rsidRPr="009A7517" w:rsidRDefault="002C216F" w:rsidP="00D2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>4,158</w:t>
            </w:r>
          </w:p>
        </w:tc>
      </w:tr>
      <w:tr w:rsidR="002C216F" w:rsidRPr="009A7517" w14:paraId="65370F5D" w14:textId="77777777" w:rsidTr="00D26733">
        <w:trPr>
          <w:trHeight w:val="408"/>
        </w:trPr>
        <w:tc>
          <w:tcPr>
            <w:tcW w:w="3924" w:type="pct"/>
          </w:tcPr>
          <w:p w14:paraId="24D23982" w14:textId="77777777" w:rsidR="002C216F" w:rsidRPr="009A7517" w:rsidRDefault="002C216F" w:rsidP="00D26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76" w:type="pct"/>
            <w:vAlign w:val="bottom"/>
          </w:tcPr>
          <w:p w14:paraId="2FF50113" w14:textId="0D47B079" w:rsidR="002C216F" w:rsidRPr="009A7517" w:rsidRDefault="002C216F" w:rsidP="00D2673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>414</w:t>
            </w:r>
          </w:p>
        </w:tc>
      </w:tr>
      <w:tr w:rsidR="002C216F" w:rsidRPr="009A7517" w14:paraId="25A9694D" w14:textId="77777777" w:rsidTr="00D26733">
        <w:trPr>
          <w:trHeight w:val="423"/>
        </w:trPr>
        <w:tc>
          <w:tcPr>
            <w:tcW w:w="3924" w:type="pct"/>
          </w:tcPr>
          <w:p w14:paraId="0C555E58" w14:textId="77777777" w:rsidR="002C216F" w:rsidRPr="009A7517" w:rsidRDefault="002C216F" w:rsidP="00D26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pct"/>
            <w:vAlign w:val="bottom"/>
          </w:tcPr>
          <w:p w14:paraId="42111D9A" w14:textId="489FDE89" w:rsidR="002C216F" w:rsidRPr="009A7517" w:rsidRDefault="002C216F" w:rsidP="00D2673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4,572</w:t>
            </w:r>
          </w:p>
        </w:tc>
      </w:tr>
    </w:tbl>
    <w:p w14:paraId="23DC18E3" w14:textId="77777777" w:rsidR="002C216F" w:rsidRPr="009A7517" w:rsidRDefault="002C216F" w:rsidP="00AE7477">
      <w:pPr>
        <w:tabs>
          <w:tab w:val="clear" w:pos="454"/>
          <w:tab w:val="left" w:pos="540"/>
        </w:tabs>
        <w:ind w:left="540"/>
        <w:jc w:val="thaiDistribute"/>
        <w:rPr>
          <w:cs/>
        </w:rPr>
      </w:pPr>
    </w:p>
    <w:p w14:paraId="35A1CFC9" w14:textId="77777777" w:rsidR="009D30A3" w:rsidRPr="009A7517" w:rsidRDefault="009D30A3" w:rsidP="009D3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9A7517">
        <w:rPr>
          <w:rFonts w:hint="cs"/>
          <w:i/>
          <w:iCs/>
          <w:cs/>
        </w:rPr>
        <w:t>สิ่งตอบแทนที่คาดว่าจะต้องจ่าย</w:t>
      </w:r>
    </w:p>
    <w:p w14:paraId="5F593399" w14:textId="77777777" w:rsidR="005C11B5" w:rsidRPr="009A7517" w:rsidRDefault="005C11B5" w:rsidP="008C33CB">
      <w:pPr>
        <w:tabs>
          <w:tab w:val="clear" w:pos="454"/>
          <w:tab w:val="left" w:pos="540"/>
        </w:tabs>
        <w:ind w:left="540"/>
        <w:jc w:val="thaiDistribute"/>
      </w:pPr>
    </w:p>
    <w:p w14:paraId="2D32600F" w14:textId="1DF848AA" w:rsidR="00A759A2" w:rsidRPr="009A7517" w:rsidRDefault="00C672C6" w:rsidP="008C33CB">
      <w:pPr>
        <w:tabs>
          <w:tab w:val="clear" w:pos="454"/>
          <w:tab w:val="left" w:pos="540"/>
        </w:tabs>
        <w:ind w:left="540"/>
        <w:jc w:val="thaiDistribute"/>
      </w:pPr>
      <w:r w:rsidRPr="009A7517">
        <w:rPr>
          <w:rFonts w:hint="cs"/>
        </w:rPr>
        <w:t xml:space="preserve">OKEA </w:t>
      </w:r>
      <w:r w:rsidRPr="009A7517">
        <w:rPr>
          <w:rFonts w:hint="cs"/>
          <w:cs/>
        </w:rPr>
        <w:t>จะต้องจ่ายสิ่งตอบแทน</w:t>
      </w:r>
      <w:r w:rsidR="008C33CB" w:rsidRPr="009A7517">
        <w:rPr>
          <w:rFonts w:hint="cs"/>
          <w:cs/>
        </w:rPr>
        <w:t>เพิ่มเติม</w:t>
      </w:r>
      <w:r w:rsidRPr="009A7517">
        <w:rPr>
          <w:rFonts w:hint="cs"/>
          <w:cs/>
        </w:rPr>
        <w:t xml:space="preserve">ให้แก่ </w:t>
      </w:r>
      <w:proofErr w:type="spellStart"/>
      <w:r w:rsidRPr="009A7517">
        <w:rPr>
          <w:rFonts w:hint="cs"/>
        </w:rPr>
        <w:t>Wintershall</w:t>
      </w:r>
      <w:proofErr w:type="spellEnd"/>
      <w:r w:rsidR="008C33CB" w:rsidRPr="009A7517">
        <w:rPr>
          <w:rFonts w:hint="cs"/>
        </w:rPr>
        <w:t xml:space="preserve"> </w:t>
      </w:r>
      <w:proofErr w:type="spellStart"/>
      <w:r w:rsidR="008C33CB" w:rsidRPr="009A7517">
        <w:rPr>
          <w:rFonts w:hint="cs"/>
        </w:rPr>
        <w:t>Dea</w:t>
      </w:r>
      <w:proofErr w:type="spellEnd"/>
      <w:r w:rsidR="008C33CB" w:rsidRPr="009A7517">
        <w:rPr>
          <w:rFonts w:hint="cs"/>
          <w:cs/>
        </w:rPr>
        <w:t xml:space="preserve"> </w:t>
      </w:r>
      <w:r w:rsidR="005C11B5" w:rsidRPr="009A7517">
        <w:rPr>
          <w:rFonts w:hint="cs"/>
          <w:cs/>
        </w:rPr>
        <w:t xml:space="preserve">ตามสัญญา </w:t>
      </w:r>
      <w:r w:rsidR="005C11B5" w:rsidRPr="009A7517">
        <w:rPr>
          <w:rFonts w:hint="cs"/>
        </w:rPr>
        <w:t xml:space="preserve">Upside Sharing </w:t>
      </w:r>
      <w:r w:rsidR="001A0240" w:rsidRPr="009A7517">
        <w:rPr>
          <w:rFonts w:hint="cs"/>
        </w:rPr>
        <w:t>Arrangement</w:t>
      </w:r>
      <w:r w:rsidR="005C11B5" w:rsidRPr="009A7517">
        <w:rPr>
          <w:rFonts w:hint="cs"/>
        </w:rPr>
        <w:t xml:space="preserve"> </w:t>
      </w:r>
      <w:r w:rsidR="005C11B5" w:rsidRPr="009A7517">
        <w:rPr>
          <w:rFonts w:hint="cs"/>
          <w:cs/>
        </w:rPr>
        <w:t xml:space="preserve">ซึ่งขึ้นอยู่กับระดับราคาน้ำมันในระหว่างปี </w:t>
      </w:r>
      <w:r w:rsidR="005C11B5" w:rsidRPr="009A7517">
        <w:rPr>
          <w:rFonts w:hint="cs"/>
        </w:rPr>
        <w:t xml:space="preserve">2565 </w:t>
      </w:r>
      <w:r w:rsidR="00112CC8" w:rsidRPr="009A7517">
        <w:rPr>
          <w:rFonts w:hint="cs"/>
        </w:rPr>
        <w:t xml:space="preserve">- </w:t>
      </w:r>
      <w:r w:rsidR="005C11B5" w:rsidRPr="009A7517">
        <w:rPr>
          <w:rFonts w:hint="cs"/>
        </w:rPr>
        <w:t>2567</w:t>
      </w:r>
      <w:r w:rsidR="00112CC8" w:rsidRPr="009A7517">
        <w:rPr>
          <w:rFonts w:hint="cs"/>
          <w:cs/>
        </w:rPr>
        <w:t xml:space="preserve"> </w:t>
      </w:r>
      <w:r w:rsidR="001A0240" w:rsidRPr="009A7517">
        <w:rPr>
          <w:rFonts w:hint="cs"/>
          <w:cs/>
        </w:rPr>
        <w:t>ซึ่งสิ่งตอบแทนที่คาดว่าจะต้องจ่ายวัดด้วยมูลค่ายุติธรรมผ่านกำไรขาดทุน มูลค่ายุติธรรมประมาณโดยใช้</w:t>
      </w:r>
      <w:r w:rsidR="00DE7C36" w:rsidRPr="009A7517">
        <w:rPr>
          <w:rFonts w:hint="cs"/>
          <w:cs/>
        </w:rPr>
        <w:t xml:space="preserve">วิธี </w:t>
      </w:r>
      <w:r w:rsidR="00DE7C36" w:rsidRPr="009A7517">
        <w:rPr>
          <w:rFonts w:hint="cs"/>
        </w:rPr>
        <w:t>Option Pricing Model</w:t>
      </w:r>
    </w:p>
    <w:p w14:paraId="2507992C" w14:textId="093241F5" w:rsidR="00AE7477" w:rsidRPr="009A7517" w:rsidRDefault="00AE7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27B29810" w14:textId="56288C0F" w:rsidR="00DE7C36" w:rsidRPr="009A7517" w:rsidRDefault="00DE7C36" w:rsidP="008C33CB">
      <w:pPr>
        <w:tabs>
          <w:tab w:val="clear" w:pos="454"/>
          <w:tab w:val="left" w:pos="540"/>
        </w:tabs>
        <w:ind w:left="540"/>
        <w:jc w:val="thaiDistribute"/>
        <w:rPr>
          <w:i/>
          <w:iCs/>
        </w:rPr>
      </w:pPr>
      <w:r w:rsidRPr="009A7517">
        <w:rPr>
          <w:rFonts w:hint="cs"/>
          <w:i/>
          <w:iCs/>
          <w:cs/>
        </w:rPr>
        <w:t>การกระทบยอดสิ่งตอบแทนที่คาดว่าจะต้องจ่าย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DE7C36" w:rsidRPr="009A7517" w14:paraId="316BFB58" w14:textId="77777777" w:rsidTr="00D26733">
        <w:trPr>
          <w:trHeight w:val="408"/>
          <w:tblHeader/>
        </w:trPr>
        <w:tc>
          <w:tcPr>
            <w:tcW w:w="3924" w:type="pct"/>
          </w:tcPr>
          <w:p w14:paraId="2E6EE9E7" w14:textId="77777777" w:rsidR="00DE7C36" w:rsidRPr="009A7517" w:rsidRDefault="00DE7C36" w:rsidP="00D26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701003BA" w14:textId="76450450" w:rsidR="00DE7C36" w:rsidRPr="009A7517" w:rsidRDefault="003D7A86" w:rsidP="003D7A86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  <w:rPr>
                <w:i/>
                <w:iCs/>
                <w:cs/>
                <w:lang w:val="th-TH"/>
              </w:rPr>
            </w:pPr>
            <w:r w:rsidRPr="009A7517">
              <w:rPr>
                <w:rFonts w:hint="cs"/>
                <w:i/>
                <w:iCs/>
                <w:cs/>
                <w:lang w:val="th-TH"/>
              </w:rPr>
              <w:t>(</w:t>
            </w:r>
            <w:r w:rsidR="00DE7C36" w:rsidRPr="009A7517">
              <w:rPr>
                <w:rFonts w:hint="cs"/>
                <w:i/>
                <w:iCs/>
                <w:cs/>
                <w:lang w:val="th-TH"/>
              </w:rPr>
              <w:t>ล้านบาท</w:t>
            </w:r>
            <w:r w:rsidRPr="009A7517">
              <w:rPr>
                <w:rFonts w:hint="cs"/>
                <w:i/>
                <w:iCs/>
                <w:cs/>
                <w:lang w:val="th-TH"/>
              </w:rPr>
              <w:t>)</w:t>
            </w:r>
          </w:p>
        </w:tc>
      </w:tr>
      <w:tr w:rsidR="00DE7C36" w:rsidRPr="009A7517" w14:paraId="08AECB02" w14:textId="77777777" w:rsidTr="00D26733">
        <w:trPr>
          <w:trHeight w:val="408"/>
        </w:trPr>
        <w:tc>
          <w:tcPr>
            <w:tcW w:w="3924" w:type="pct"/>
          </w:tcPr>
          <w:p w14:paraId="49D5C1DB" w14:textId="2177499D" w:rsidR="00DE7C36" w:rsidRPr="009A7517" w:rsidRDefault="003D7A86" w:rsidP="00D26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พฤศจิกายน</w:t>
            </w:r>
            <w:r w:rsidRPr="009A75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076" w:type="pct"/>
            <w:vAlign w:val="bottom"/>
          </w:tcPr>
          <w:p w14:paraId="287AC39B" w14:textId="1C807896" w:rsidR="00DE7C36" w:rsidRPr="009A7517" w:rsidRDefault="00DE7C36" w:rsidP="00D2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>414</w:t>
            </w:r>
          </w:p>
        </w:tc>
      </w:tr>
      <w:tr w:rsidR="00DE7C36" w:rsidRPr="009A7517" w14:paraId="6B3974DE" w14:textId="77777777" w:rsidTr="00D26733">
        <w:trPr>
          <w:trHeight w:val="408"/>
        </w:trPr>
        <w:tc>
          <w:tcPr>
            <w:tcW w:w="3924" w:type="pct"/>
          </w:tcPr>
          <w:p w14:paraId="4DAF5C2B" w14:textId="79985041" w:rsidR="00DE7C36" w:rsidRPr="009A7517" w:rsidRDefault="00DE7C36" w:rsidP="00D26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076" w:type="pct"/>
            <w:vAlign w:val="bottom"/>
          </w:tcPr>
          <w:p w14:paraId="5B6FCDDD" w14:textId="20AEED01" w:rsidR="00DE7C36" w:rsidRPr="009A7517" w:rsidRDefault="00DE7C36" w:rsidP="00D2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>(12</w:t>
            </w:r>
            <w:r w:rsidR="0054384C" w:rsidRPr="009A7517">
              <w:rPr>
                <w:rFonts w:hint="cs"/>
              </w:rPr>
              <w:t>4</w:t>
            </w:r>
            <w:r w:rsidRPr="009A7517">
              <w:rPr>
                <w:rFonts w:hint="cs"/>
              </w:rPr>
              <w:t>)</w:t>
            </w:r>
          </w:p>
        </w:tc>
      </w:tr>
      <w:tr w:rsidR="00DE7C36" w:rsidRPr="009A7517" w14:paraId="3ABD1C5B" w14:textId="77777777" w:rsidTr="00D26733">
        <w:trPr>
          <w:trHeight w:val="408"/>
        </w:trPr>
        <w:tc>
          <w:tcPr>
            <w:tcW w:w="3924" w:type="pct"/>
          </w:tcPr>
          <w:p w14:paraId="34AEB9F5" w14:textId="7EEDACFC" w:rsidR="00DE7C36" w:rsidRPr="009A7517" w:rsidRDefault="00DE7C36" w:rsidP="00D26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ปรับมูลค่ายุติธรรม</w:t>
            </w:r>
          </w:p>
        </w:tc>
        <w:tc>
          <w:tcPr>
            <w:tcW w:w="1076" w:type="pct"/>
            <w:vAlign w:val="bottom"/>
          </w:tcPr>
          <w:p w14:paraId="2E20C89E" w14:textId="10D7EB22" w:rsidR="00DE7C36" w:rsidRPr="009A7517" w:rsidRDefault="00DE7C36" w:rsidP="00DE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>(44)</w:t>
            </w:r>
          </w:p>
        </w:tc>
      </w:tr>
      <w:tr w:rsidR="00DE7C36" w:rsidRPr="009A7517" w14:paraId="291B1536" w14:textId="77777777" w:rsidTr="00D26733">
        <w:trPr>
          <w:trHeight w:val="408"/>
        </w:trPr>
        <w:tc>
          <w:tcPr>
            <w:tcW w:w="3924" w:type="pct"/>
          </w:tcPr>
          <w:p w14:paraId="757C2950" w14:textId="2B889581" w:rsidR="00DE7C36" w:rsidRPr="009A7517" w:rsidRDefault="00DE7C36" w:rsidP="00D26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076" w:type="pct"/>
            <w:vAlign w:val="bottom"/>
          </w:tcPr>
          <w:p w14:paraId="3749E676" w14:textId="57F55A4E" w:rsidR="00DE7C36" w:rsidRPr="009A7517" w:rsidRDefault="0054384C" w:rsidP="00D2673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>(3)</w:t>
            </w:r>
          </w:p>
        </w:tc>
      </w:tr>
      <w:tr w:rsidR="00DE7C36" w:rsidRPr="009A7517" w14:paraId="54EEDCB2" w14:textId="77777777" w:rsidTr="00D26733">
        <w:trPr>
          <w:trHeight w:val="423"/>
        </w:trPr>
        <w:tc>
          <w:tcPr>
            <w:tcW w:w="3924" w:type="pct"/>
          </w:tcPr>
          <w:p w14:paraId="03F5A96D" w14:textId="1273F4B9" w:rsidR="00DE7C36" w:rsidRPr="009A7517" w:rsidRDefault="00F516F4" w:rsidP="00D26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9A75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076" w:type="pct"/>
            <w:vAlign w:val="bottom"/>
          </w:tcPr>
          <w:p w14:paraId="02717053" w14:textId="26A2CF55" w:rsidR="00DE7C36" w:rsidRPr="009A7517" w:rsidRDefault="00DE7C36" w:rsidP="00D2673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243</w:t>
            </w:r>
          </w:p>
        </w:tc>
      </w:tr>
    </w:tbl>
    <w:p w14:paraId="47CA3FD4" w14:textId="2C7ACE31" w:rsidR="00F1324B" w:rsidRPr="009A7517" w:rsidRDefault="00F1324B" w:rsidP="00F516F4">
      <w:pPr>
        <w:tabs>
          <w:tab w:val="clear" w:pos="454"/>
          <w:tab w:val="left" w:pos="540"/>
        </w:tabs>
        <w:jc w:val="thaiDistribute"/>
      </w:pPr>
    </w:p>
    <w:p w14:paraId="7E4501F1" w14:textId="026C3965" w:rsidR="008A211E" w:rsidRPr="009A7517" w:rsidRDefault="008A211E" w:rsidP="008A211E">
      <w:pPr>
        <w:tabs>
          <w:tab w:val="clear" w:pos="454"/>
          <w:tab w:val="left" w:pos="540"/>
        </w:tabs>
        <w:ind w:left="540"/>
        <w:jc w:val="thaiDistribute"/>
      </w:pPr>
      <w:r w:rsidRPr="009A7517">
        <w:rPr>
          <w:rFonts w:hint="cs"/>
          <w:cs/>
        </w:rPr>
        <w:t xml:space="preserve">ณ วันที่ </w:t>
      </w:r>
      <w:r w:rsidRPr="009A7517">
        <w:t xml:space="preserve">31 </w:t>
      </w:r>
      <w:r w:rsidRPr="009A7517">
        <w:rPr>
          <w:rFonts w:hint="cs"/>
          <w:cs/>
        </w:rPr>
        <w:t xml:space="preserve">ธันวาคม </w:t>
      </w:r>
      <w:r w:rsidRPr="009A7517">
        <w:t xml:space="preserve">2565 </w:t>
      </w:r>
      <w:r w:rsidRPr="009A7517">
        <w:rPr>
          <w:rFonts w:hint="cs"/>
          <w:cs/>
        </w:rPr>
        <w:t xml:space="preserve">กลุ่มบริษัทได้ชำระเงินรวมเป็นจำนวน </w:t>
      </w:r>
      <w:r w:rsidRPr="009A7517">
        <w:t xml:space="preserve">34 </w:t>
      </w:r>
      <w:r w:rsidRPr="009A7517">
        <w:rPr>
          <w:rFonts w:hint="cs"/>
          <w:cs/>
        </w:rPr>
        <w:t>ล้านโครนนอร์เวย์</w:t>
      </w:r>
      <w:r w:rsidRPr="009A7517">
        <w:t xml:space="preserve"> </w:t>
      </w:r>
      <w:r w:rsidRPr="009A7517">
        <w:rPr>
          <w:rFonts w:hint="cs"/>
          <w:cs/>
        </w:rPr>
        <w:t>(เทียบเท่า</w:t>
      </w:r>
      <w:r w:rsidRPr="009A7517">
        <w:t xml:space="preserve"> 124 </w:t>
      </w:r>
      <w:r w:rsidRPr="009A7517">
        <w:rPr>
          <w:rFonts w:hint="cs"/>
          <w:cs/>
        </w:rPr>
        <w:t>ล้านบาท)</w:t>
      </w:r>
    </w:p>
    <w:p w14:paraId="4901D550" w14:textId="7777AC3F" w:rsidR="00287FA7" w:rsidRPr="009A7517" w:rsidRDefault="00287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9A7517">
        <w:br w:type="page"/>
      </w:r>
    </w:p>
    <w:bookmarkEnd w:id="4"/>
    <w:p w14:paraId="58A6F3DB" w14:textId="73B67245" w:rsidR="002667D7" w:rsidRPr="009A7517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14:paraId="17E5F5FF" w14:textId="7356C6E4" w:rsidR="00870CCC" w:rsidRPr="009A7517" w:rsidRDefault="00870CCC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18"/>
          <w:szCs w:val="18"/>
        </w:rPr>
      </w:pPr>
    </w:p>
    <w:p w14:paraId="460645F0" w14:textId="77777777" w:rsidR="00F44B95" w:rsidRPr="009A7517" w:rsidRDefault="00F44B95" w:rsidP="00F44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น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B3AC256" w14:textId="77777777" w:rsidR="0091242D" w:rsidRPr="009A7517" w:rsidRDefault="0091242D" w:rsidP="005F0FA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B74ED8B" w14:textId="72E8AAF6" w:rsidR="005F0FA0" w:rsidRPr="009A7517" w:rsidRDefault="005F0FA0" w:rsidP="005F0FA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</w:t>
      </w:r>
      <w:r w:rsidR="00976400" w:rsidRPr="009A7517">
        <w:rPr>
          <w:rFonts w:ascii="Angsana New" w:hAnsi="Angsana New"/>
          <w:sz w:val="30"/>
          <w:szCs w:val="30"/>
        </w:rPr>
        <w:t xml:space="preserve"> </w:t>
      </w:r>
      <w:r w:rsidR="008A211E" w:rsidRPr="009A7517">
        <w:rPr>
          <w:rFonts w:ascii="Angsana New" w:hAnsi="Angsana New" w:hint="cs"/>
          <w:sz w:val="30"/>
          <w:szCs w:val="30"/>
          <w:cs/>
        </w:rPr>
        <w:t xml:space="preserve">บริษัทย่อยทางอ้อม </w:t>
      </w:r>
      <w:r w:rsidRPr="009A7517">
        <w:rPr>
          <w:rFonts w:ascii="Angsana New" w:hAnsi="Angsana New" w:hint="cs"/>
          <w:sz w:val="30"/>
          <w:szCs w:val="30"/>
          <w:cs/>
        </w:rPr>
        <w:t>บริษัทร่วม</w:t>
      </w:r>
      <w:r w:rsidR="0091242D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>การร่วมค้า</w:t>
      </w:r>
      <w:r w:rsidR="00FC69F0" w:rsidRPr="009A7517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9A7517">
        <w:rPr>
          <w:rFonts w:ascii="Angsana New" w:hAnsi="Angsana New" w:hint="cs"/>
          <w:sz w:val="30"/>
          <w:szCs w:val="30"/>
          <w:cs/>
        </w:rPr>
        <w:t>บุคคลหรือกิจการอื่นที่เกี่ยวข้องกัน</w:t>
      </w:r>
      <w:r w:rsidR="00FC69F0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="002117CE" w:rsidRPr="009A7517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31668021" w14:textId="77777777" w:rsidR="005F0FA0" w:rsidRPr="009A7517" w:rsidRDefault="005F0FA0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4140"/>
      </w:tblGrid>
      <w:tr w:rsidR="006F7625" w:rsidRPr="009A7517" w14:paraId="05CBA7A9" w14:textId="77777777" w:rsidTr="00935CAF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04073AD7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45"/>
              <w:jc w:val="center"/>
              <w:rPr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14:paraId="2468EBE6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ประเทศที่จัดตั้ง</w:t>
            </w:r>
          </w:p>
          <w:p w14:paraId="682EAD52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/สัญชาติ</w:t>
            </w:r>
          </w:p>
        </w:tc>
        <w:tc>
          <w:tcPr>
            <w:tcW w:w="4140" w:type="dxa"/>
            <w:shd w:val="clear" w:color="auto" w:fill="auto"/>
          </w:tcPr>
          <w:p w14:paraId="61BC09AA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16" w:right="-45" w:hanging="162"/>
              <w:jc w:val="center"/>
              <w:rPr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6F7625" w:rsidRPr="009A7517" w14:paraId="31E04B85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70EBBD42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</w:tcPr>
          <w:p w14:paraId="1EC87607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</w:p>
        </w:tc>
        <w:tc>
          <w:tcPr>
            <w:tcW w:w="4140" w:type="dxa"/>
            <w:shd w:val="clear" w:color="auto" w:fill="auto"/>
          </w:tcPr>
          <w:p w14:paraId="0B64B77F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16" w:right="-45" w:hanging="162"/>
              <w:jc w:val="thaiDistribute"/>
              <w:rPr>
                <w:cs/>
              </w:rPr>
            </w:pPr>
          </w:p>
        </w:tc>
      </w:tr>
      <w:tr w:rsidR="006F7625" w:rsidRPr="009A7517" w14:paraId="21C4C7D3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04BDF2A1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11" w:hanging="87"/>
            </w:pPr>
            <w:r w:rsidRPr="009A7517">
              <w:rPr>
                <w:rFonts w:hint="cs"/>
                <w:cs/>
              </w:rPr>
              <w:t>กองทุนรวมวายุภักษ์ หนึ่ง</w:t>
            </w:r>
          </w:p>
        </w:tc>
        <w:tc>
          <w:tcPr>
            <w:tcW w:w="1440" w:type="dxa"/>
            <w:shd w:val="clear" w:color="auto" w:fill="auto"/>
          </w:tcPr>
          <w:p w14:paraId="0611BEA4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71CB5D3C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16" w:right="-45" w:hanging="162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มีกรรมการร่วมกันกับบริษัท</w:t>
            </w:r>
          </w:p>
        </w:tc>
      </w:tr>
      <w:tr w:rsidR="006F7625" w:rsidRPr="009A7517" w14:paraId="0D8DA72A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1532BB67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>สำนักงานประกันสังคม</w:t>
            </w:r>
          </w:p>
        </w:tc>
        <w:tc>
          <w:tcPr>
            <w:tcW w:w="1440" w:type="dxa"/>
            <w:shd w:val="clear" w:color="auto" w:fill="auto"/>
          </w:tcPr>
          <w:p w14:paraId="564C1869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4051649D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16" w:right="-45" w:hanging="162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มีกรรมการร่วมกันกับบริษัท</w:t>
            </w:r>
          </w:p>
        </w:tc>
      </w:tr>
      <w:tr w:rsidR="006F7625" w:rsidRPr="009A7517" w14:paraId="03D1250D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0E52BEB8" w14:textId="14DF2088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176B3EC3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</w:p>
        </w:tc>
        <w:tc>
          <w:tcPr>
            <w:tcW w:w="4140" w:type="dxa"/>
            <w:shd w:val="clear" w:color="auto" w:fill="auto"/>
          </w:tcPr>
          <w:p w14:paraId="08536EDF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16" w:right="-45" w:hanging="162"/>
              <w:jc w:val="thaiDistribute"/>
              <w:rPr>
                <w:cs/>
              </w:rPr>
            </w:pPr>
          </w:p>
        </w:tc>
      </w:tr>
      <w:tr w:rsidR="006F7625" w:rsidRPr="009A7517" w14:paraId="1C3E404D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09871481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บางจากกรีนเนท จำกัด</w:t>
            </w:r>
          </w:p>
        </w:tc>
        <w:tc>
          <w:tcPr>
            <w:tcW w:w="1440" w:type="dxa"/>
            <w:shd w:val="clear" w:color="auto" w:fill="auto"/>
          </w:tcPr>
          <w:p w14:paraId="1E2A55DB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vertAlign w:val="superscript"/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592C86DA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/>
              <w:rPr>
                <w:vertAlign w:val="superscript"/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9A7517" w14:paraId="08798070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1B357B0E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บีซีพีจี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6DBE7A96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F71B6AA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/>
            </w:pPr>
            <w:r w:rsidRPr="009A7517">
              <w:rPr>
                <w:rFonts w:hint="cs"/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9A7517" w14:paraId="60352EAB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3840F2A6" w14:textId="74E8CE2F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บีบีจีไอ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2EA9995B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B6D03BD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/>
            </w:pPr>
            <w:r w:rsidRPr="009A7517">
              <w:rPr>
                <w:rFonts w:hint="cs"/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9A7517" w14:paraId="1751E97E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734C3B1F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บางจาก รีเทล จำกัด</w:t>
            </w:r>
          </w:p>
        </w:tc>
        <w:tc>
          <w:tcPr>
            <w:tcW w:w="1440" w:type="dxa"/>
            <w:shd w:val="clear" w:color="auto" w:fill="auto"/>
          </w:tcPr>
          <w:p w14:paraId="4E850EC5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619474CE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/>
            </w:pPr>
            <w:r w:rsidRPr="009A7517">
              <w:rPr>
                <w:rFonts w:hint="cs"/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9A7517" w14:paraId="2B82EF09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3C773468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บีซีพีอาร์ จำกัด</w:t>
            </w:r>
          </w:p>
        </w:tc>
        <w:tc>
          <w:tcPr>
            <w:tcW w:w="1440" w:type="dxa"/>
            <w:shd w:val="clear" w:color="auto" w:fill="auto"/>
          </w:tcPr>
          <w:p w14:paraId="44224502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71BE45A6" w14:textId="77777777" w:rsidR="006F7625" w:rsidRPr="009A7517" w:rsidRDefault="006F7625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9A7517" w14:paraId="6D8211B3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2F60112F" w14:textId="77777777" w:rsidR="0054253A" w:rsidRPr="009A7517" w:rsidRDefault="0054253A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</w:pPr>
            <w:r w:rsidRPr="009A7517">
              <w:rPr>
                <w:rFonts w:hint="cs"/>
                <w:cs/>
              </w:rPr>
              <w:t>บริษัท บีซีวี เอ็นเนอร์ยี่ จำกัด</w:t>
            </w:r>
          </w:p>
        </w:tc>
        <w:tc>
          <w:tcPr>
            <w:tcW w:w="1440" w:type="dxa"/>
            <w:shd w:val="clear" w:color="auto" w:fill="auto"/>
          </w:tcPr>
          <w:p w14:paraId="137FFEA9" w14:textId="77777777" w:rsidR="0054253A" w:rsidRPr="009A7517" w:rsidRDefault="0054253A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05950EB" w14:textId="77777777" w:rsidR="0054253A" w:rsidRPr="009A7517" w:rsidRDefault="0054253A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9A7517" w14:paraId="46E66A4B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31EDE110" w14:textId="77777777" w:rsidR="0054253A" w:rsidRPr="009A7517" w:rsidRDefault="0054253A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</w:pPr>
            <w:r w:rsidRPr="009A7517">
              <w:rPr>
                <w:rFonts w:hint="cs"/>
                <w:cs/>
              </w:rPr>
              <w:t>บริษัท บีซีวี อินโนเวชั่น จำกัด</w:t>
            </w:r>
          </w:p>
        </w:tc>
        <w:tc>
          <w:tcPr>
            <w:tcW w:w="1440" w:type="dxa"/>
            <w:shd w:val="clear" w:color="auto" w:fill="auto"/>
          </w:tcPr>
          <w:p w14:paraId="0DDFDEFC" w14:textId="77777777" w:rsidR="0054253A" w:rsidRPr="009A7517" w:rsidRDefault="0054253A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607A178D" w14:textId="77777777" w:rsidR="0054253A" w:rsidRPr="009A7517" w:rsidRDefault="0054253A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9A7517" w14:paraId="76A42763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10889292" w14:textId="4C0AE3A5" w:rsidR="005F41B6" w:rsidRPr="009A7517" w:rsidRDefault="005F41B6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6" w:right="-111" w:hanging="156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บีทีเอสจี จำกัด</w:t>
            </w:r>
          </w:p>
        </w:tc>
        <w:tc>
          <w:tcPr>
            <w:tcW w:w="1440" w:type="dxa"/>
            <w:shd w:val="clear" w:color="auto" w:fill="auto"/>
          </w:tcPr>
          <w:p w14:paraId="626B9DEA" w14:textId="77777777" w:rsidR="0054253A" w:rsidRPr="009A7517" w:rsidRDefault="0054253A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559600A9" w14:textId="2493A8C7" w:rsidR="005F41B6" w:rsidRPr="009A7517" w:rsidRDefault="0054253A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10" w:right="-45" w:hanging="180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มีผู้บริหารของบริษัทที่เป็นกรรมกา</w:t>
            </w:r>
            <w:r w:rsidR="00D858A0" w:rsidRPr="009A7517">
              <w:rPr>
                <w:rFonts w:hint="cs"/>
                <w:cs/>
              </w:rPr>
              <w:t xml:space="preserve">ร </w:t>
            </w:r>
          </w:p>
        </w:tc>
      </w:tr>
      <w:tr w:rsidR="00977EF6" w:rsidRPr="009A7517" w14:paraId="185531FA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67B575F9" w14:textId="57CDA26F" w:rsidR="00977EF6" w:rsidRPr="009A7517" w:rsidRDefault="00977EF6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6" w:right="-111" w:hanging="156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1440" w:type="dxa"/>
            <w:shd w:val="clear" w:color="auto" w:fill="auto"/>
          </w:tcPr>
          <w:p w14:paraId="377BB8B6" w14:textId="3B15FE51" w:rsidR="00977EF6" w:rsidRPr="009A7517" w:rsidRDefault="00977EF6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2069DD22" w14:textId="12E3EA54" w:rsidR="00977EF6" w:rsidRPr="009A7517" w:rsidRDefault="00977EF6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10" w:right="-45" w:hanging="180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มีผู้บริหารของบริษัทที่เป็นกรรมการ</w:t>
            </w:r>
          </w:p>
        </w:tc>
      </w:tr>
      <w:tr w:rsidR="00F1324B" w:rsidRPr="009A7517" w14:paraId="1FC5A654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55E43057" w14:textId="77777777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6" w:right="-111" w:hanging="156"/>
            </w:pPr>
            <w:r w:rsidRPr="009A7517">
              <w:rPr>
                <w:rFonts w:hint="cs"/>
                <w:cs/>
              </w:rPr>
              <w:t>บริษัท กรุงเทพขนส่งเชื้อเพลิงทางท่อและ</w:t>
            </w:r>
          </w:p>
          <w:p w14:paraId="331BD0CC" w14:textId="2E1F6F78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6" w:right="-111" w:firstLine="8"/>
              <w:rPr>
                <w:cs/>
              </w:rPr>
            </w:pPr>
            <w:r w:rsidRPr="009A7517">
              <w:rPr>
                <w:rFonts w:hint="cs"/>
                <w:cs/>
              </w:rPr>
              <w:t>โลจิสติกส์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25E432" w14:textId="07041DB9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  <w:vAlign w:val="bottom"/>
          </w:tcPr>
          <w:p w14:paraId="41B033F2" w14:textId="43F4EE7D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10" w:right="-45" w:hanging="180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มีผู้บริหารของบริษัทที่เป็นกรรมการ</w:t>
            </w:r>
          </w:p>
        </w:tc>
      </w:tr>
      <w:tr w:rsidR="00F1324B" w:rsidRPr="009A7517" w14:paraId="194ED0BC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1D2DA98B" w14:textId="10D786A7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6" w:right="-111" w:hanging="156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บีเอสจีเอฟ จำกัด</w:t>
            </w:r>
          </w:p>
        </w:tc>
        <w:tc>
          <w:tcPr>
            <w:tcW w:w="1440" w:type="dxa"/>
            <w:shd w:val="clear" w:color="auto" w:fill="auto"/>
          </w:tcPr>
          <w:p w14:paraId="7BCE009A" w14:textId="37557602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649CED30" w14:textId="77777777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10" w:right="-45" w:hanging="180"/>
              <w:rPr>
                <w:i/>
                <w:iCs/>
              </w:rPr>
            </w:pPr>
            <w:r w:rsidRPr="009A7517">
              <w:rPr>
                <w:rFonts w:hint="cs"/>
                <w:cs/>
              </w:rPr>
              <w:t xml:space="preserve">มีผู้บริหารของบริษัทที่เป็นกรรมการ </w:t>
            </w:r>
            <w:r w:rsidRPr="009A7517">
              <w:rPr>
                <w:rFonts w:hint="cs"/>
                <w:i/>
                <w:iCs/>
                <w:cs/>
              </w:rPr>
              <w:t xml:space="preserve">(ดูหมายเหตุ  </w:t>
            </w:r>
            <w:r w:rsidRPr="009A7517">
              <w:rPr>
                <w:rFonts w:hint="cs"/>
                <w:i/>
                <w:iCs/>
              </w:rPr>
              <w:t xml:space="preserve"> </w:t>
            </w:r>
          </w:p>
          <w:p w14:paraId="28F9FC3F" w14:textId="0322743A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10" w:right="-45" w:hanging="51"/>
              <w:rPr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 xml:space="preserve">ข้อ </w:t>
            </w:r>
            <w:r w:rsidRPr="009A7517">
              <w:rPr>
                <w:rFonts w:hint="cs"/>
                <w:i/>
                <w:iCs/>
              </w:rPr>
              <w:t>1</w:t>
            </w:r>
            <w:r w:rsidR="00CA7ADF" w:rsidRPr="009A7517">
              <w:rPr>
                <w:i/>
                <w:iCs/>
              </w:rPr>
              <w:t>0</w:t>
            </w:r>
            <w:r w:rsidRPr="009A7517">
              <w:rPr>
                <w:rFonts w:hint="cs"/>
                <w:i/>
                <w:iCs/>
                <w:cs/>
              </w:rPr>
              <w:t>)</w:t>
            </w:r>
          </w:p>
        </w:tc>
      </w:tr>
      <w:tr w:rsidR="00F1324B" w:rsidRPr="009A7517" w14:paraId="0FAE064D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5CA9D967" w14:textId="12B168E6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</w:pPr>
            <w:r w:rsidRPr="009A7517">
              <w:rPr>
                <w:rFonts w:hint="cs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1440" w:type="dxa"/>
            <w:shd w:val="clear" w:color="auto" w:fill="auto"/>
          </w:tcPr>
          <w:p w14:paraId="7B063315" w14:textId="3B11F62E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592544BB" w14:textId="77777777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10" w:right="-45" w:hanging="180"/>
              <w:rPr>
                <w:i/>
                <w:iCs/>
              </w:rPr>
            </w:pPr>
            <w:r w:rsidRPr="009A7517">
              <w:rPr>
                <w:rFonts w:hint="cs"/>
                <w:cs/>
              </w:rPr>
              <w:t xml:space="preserve">มีผู้บริหารของบริษัทเป็นกรรมการ </w:t>
            </w:r>
            <w:r w:rsidRPr="009A7517">
              <w:rPr>
                <w:rFonts w:hint="cs"/>
                <w:i/>
                <w:iCs/>
                <w:cs/>
              </w:rPr>
              <w:t xml:space="preserve">(ดูหมายเหตุ  </w:t>
            </w:r>
            <w:r w:rsidRPr="009A7517">
              <w:rPr>
                <w:rFonts w:hint="cs"/>
                <w:i/>
                <w:iCs/>
              </w:rPr>
              <w:t xml:space="preserve"> </w:t>
            </w:r>
          </w:p>
          <w:p w14:paraId="37E2B7B2" w14:textId="12925BF7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10" w:right="-45" w:hanging="48"/>
              <w:rPr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 xml:space="preserve">ข้อ </w:t>
            </w:r>
            <w:r w:rsidRPr="009A7517">
              <w:rPr>
                <w:rFonts w:hint="cs"/>
                <w:i/>
                <w:iCs/>
              </w:rPr>
              <w:t>1</w:t>
            </w:r>
            <w:r w:rsidR="00CA7ADF" w:rsidRPr="009A7517">
              <w:rPr>
                <w:i/>
                <w:iCs/>
              </w:rPr>
              <w:t>1</w:t>
            </w:r>
            <w:r w:rsidRPr="009A7517">
              <w:rPr>
                <w:rFonts w:hint="cs"/>
                <w:i/>
                <w:iCs/>
                <w:cs/>
              </w:rPr>
              <w:t>)</w:t>
            </w:r>
          </w:p>
        </w:tc>
      </w:tr>
      <w:tr w:rsidR="00F1324B" w:rsidRPr="009A7517" w14:paraId="4FBB3967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303182DA" w14:textId="77777777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</w:pPr>
            <w:r w:rsidRPr="009A7517">
              <w:rPr>
                <w:rFonts w:hint="cs"/>
              </w:rPr>
              <w:t>BCP Innovation Pte</w:t>
            </w:r>
            <w:r w:rsidRPr="009A7517">
              <w:rPr>
                <w:rFonts w:hint="cs"/>
                <w:cs/>
              </w:rPr>
              <w:t xml:space="preserve">. </w:t>
            </w:r>
            <w:r w:rsidRPr="009A7517">
              <w:rPr>
                <w:rFonts w:hint="cs"/>
              </w:rPr>
              <w:t>Ltd</w:t>
            </w:r>
            <w:r w:rsidRPr="009A7517">
              <w:rPr>
                <w:rFonts w:hint="cs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7675BE22" w14:textId="77777777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1E0C0F7F" w14:textId="77777777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/>
            </w:pPr>
            <w:r w:rsidRPr="009A7517">
              <w:rPr>
                <w:rFonts w:hint="cs"/>
                <w:cs/>
              </w:rPr>
              <w:t>มีผู้บริหารของบริษัทที่เป็นกรรมการ</w:t>
            </w:r>
          </w:p>
        </w:tc>
      </w:tr>
      <w:tr w:rsidR="00F1324B" w:rsidRPr="009A7517" w14:paraId="1C7FAD03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5C95FC15" w14:textId="77777777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</w:pPr>
            <w:r w:rsidRPr="009A7517">
              <w:rPr>
                <w:rFonts w:hint="cs"/>
              </w:rPr>
              <w:t>BCP Trading Pte</w:t>
            </w:r>
            <w:r w:rsidRPr="009A7517">
              <w:rPr>
                <w:rFonts w:hint="cs"/>
                <w:cs/>
              </w:rPr>
              <w:t xml:space="preserve">. </w:t>
            </w:r>
            <w:r w:rsidRPr="009A7517">
              <w:rPr>
                <w:rFonts w:hint="cs"/>
              </w:rPr>
              <w:t>Ltd</w:t>
            </w:r>
            <w:r w:rsidRPr="009A7517">
              <w:rPr>
                <w:rFonts w:hint="cs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00F49F67" w14:textId="77777777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4393E9DD" w14:textId="77777777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/>
            </w:pPr>
            <w:r w:rsidRPr="009A7517">
              <w:rPr>
                <w:rFonts w:hint="cs"/>
                <w:cs/>
              </w:rPr>
              <w:t>มีผู้บริหารของบริษัทที่เป็นกรรมการ</w:t>
            </w:r>
          </w:p>
        </w:tc>
      </w:tr>
      <w:tr w:rsidR="00F1324B" w:rsidRPr="009A7517" w14:paraId="29B1B85B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727EE000" w14:textId="2C6F7323" w:rsidR="00F1324B" w:rsidRPr="009A7517" w:rsidRDefault="00D3209D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1440" w:type="dxa"/>
            <w:shd w:val="clear" w:color="auto" w:fill="auto"/>
          </w:tcPr>
          <w:p w14:paraId="086449A7" w14:textId="320EFE63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</w:p>
        </w:tc>
        <w:tc>
          <w:tcPr>
            <w:tcW w:w="4140" w:type="dxa"/>
            <w:shd w:val="clear" w:color="auto" w:fill="auto"/>
          </w:tcPr>
          <w:p w14:paraId="0A6A43A5" w14:textId="14162ED3" w:rsidR="00F1324B" w:rsidRPr="009A7517" w:rsidRDefault="00F1324B" w:rsidP="000C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/>
              <w:rPr>
                <w:cs/>
              </w:rPr>
            </w:pPr>
          </w:p>
        </w:tc>
      </w:tr>
      <w:tr w:rsidR="00D3209D" w:rsidRPr="009A7517" w14:paraId="7479C9F4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22F61DC5" w14:textId="58C47BD8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</w:rPr>
              <w:t>BCPR Pte</w:t>
            </w:r>
            <w:r w:rsidRPr="009A7517">
              <w:rPr>
                <w:rFonts w:hint="cs"/>
                <w:cs/>
              </w:rPr>
              <w:t xml:space="preserve">. </w:t>
            </w:r>
            <w:r w:rsidRPr="009A7517">
              <w:rPr>
                <w:rFonts w:hint="cs"/>
              </w:rPr>
              <w:t>Ltd</w:t>
            </w:r>
            <w:r w:rsidRPr="009A7517">
              <w:rPr>
                <w:rFonts w:hint="cs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56E0D021" w14:textId="3659D9D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099D595C" w14:textId="1027CE02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มีผู้บริหารของบริษัทที่เป็นกรรมการ</w:t>
            </w:r>
          </w:p>
        </w:tc>
      </w:tr>
      <w:tr w:rsidR="00D3209D" w:rsidRPr="009A7517" w14:paraId="1E625755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71BDF7A8" w14:textId="7EEB64C6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วินโนหนี้ จำกัด</w:t>
            </w:r>
          </w:p>
        </w:tc>
        <w:tc>
          <w:tcPr>
            <w:tcW w:w="1440" w:type="dxa"/>
            <w:shd w:val="clear" w:color="auto" w:fill="auto"/>
          </w:tcPr>
          <w:p w14:paraId="1FD2DC2C" w14:textId="2785EEE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77554C70" w14:textId="582AD57B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มีผู้บริหารของบริษัทที่เป็นกรรมการ</w:t>
            </w:r>
          </w:p>
        </w:tc>
      </w:tr>
      <w:tr w:rsidR="00D3209D" w:rsidRPr="009A7517" w14:paraId="104C3C00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4D740B40" w14:textId="7777777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บางจาก โซลาร์เอ็นเนอร์ยี จำกัด</w:t>
            </w:r>
          </w:p>
        </w:tc>
        <w:tc>
          <w:tcPr>
            <w:tcW w:w="1440" w:type="dxa"/>
            <w:shd w:val="clear" w:color="auto" w:fill="auto"/>
          </w:tcPr>
          <w:p w14:paraId="77E07DCC" w14:textId="7777777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7A46FC5C" w14:textId="7777777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/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51862E54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57A6991A" w14:textId="7777777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บริษัท บางจาก โซลาร์เอ็นเนอร์ยี </w:t>
            </w:r>
            <w:r w:rsidRPr="009A7517">
              <w:rPr>
                <w:rFonts w:hint="cs"/>
              </w:rPr>
              <w:br/>
            </w:r>
            <w:r w:rsidRPr="009A7517">
              <w:rPr>
                <w:rFonts w:hint="cs"/>
                <w:cs/>
              </w:rPr>
              <w:t xml:space="preserve">   (ปราจีนบุรี) จำกัด </w:t>
            </w:r>
          </w:p>
        </w:tc>
        <w:tc>
          <w:tcPr>
            <w:tcW w:w="1440" w:type="dxa"/>
            <w:shd w:val="clear" w:color="auto" w:fill="auto"/>
          </w:tcPr>
          <w:p w14:paraId="2D4C50C4" w14:textId="7777777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63C32C45" w14:textId="7777777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/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79E04C1D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23AC2F7F" w14:textId="162A1B4E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บริษัท บางจาก โซลาร์เอ็นเนอร์ยี </w:t>
            </w:r>
            <w:r w:rsidRPr="009A7517">
              <w:rPr>
                <w:rFonts w:hint="cs"/>
              </w:rPr>
              <w:br/>
            </w:r>
            <w:r w:rsidRPr="009A7517">
              <w:rPr>
                <w:rFonts w:hint="cs"/>
                <w:cs/>
              </w:rPr>
              <w:t xml:space="preserve">   (ชัยภูมิ</w:t>
            </w: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) จำกัด </w:t>
            </w:r>
          </w:p>
        </w:tc>
        <w:tc>
          <w:tcPr>
            <w:tcW w:w="1440" w:type="dxa"/>
            <w:shd w:val="clear" w:color="auto" w:fill="auto"/>
          </w:tcPr>
          <w:p w14:paraId="1FA6F2F4" w14:textId="7777777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62C34FFB" w14:textId="7777777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/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71F16F67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510C11C7" w14:textId="5EDFE5E1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บริษัท บางจาก โซลาร์เอ็นเนอร์ยี    </w:t>
            </w:r>
            <w:r w:rsidRPr="009A7517">
              <w:rPr>
                <w:rFonts w:hint="cs"/>
              </w:rPr>
              <w:br/>
            </w:r>
            <w:r w:rsidRPr="009A7517">
              <w:rPr>
                <w:rFonts w:hint="cs"/>
                <w:cs/>
              </w:rPr>
              <w:t xml:space="preserve">   (บุรีรัมย์) จำกัด </w:t>
            </w:r>
          </w:p>
        </w:tc>
        <w:tc>
          <w:tcPr>
            <w:tcW w:w="1440" w:type="dxa"/>
            <w:shd w:val="clear" w:color="auto" w:fill="auto"/>
          </w:tcPr>
          <w:p w14:paraId="5712CD98" w14:textId="4E82CFC4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076612F2" w14:textId="0B6962AE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55C1705D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17E07F32" w14:textId="330E8EDE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บริษัท บางจาก โซลาร์เอ็นเนอร์ยี    </w:t>
            </w:r>
            <w:r w:rsidRPr="009A7517">
              <w:rPr>
                <w:rFonts w:hint="cs"/>
              </w:rPr>
              <w:br/>
            </w:r>
            <w:r w:rsidRPr="009A7517">
              <w:rPr>
                <w:rFonts w:hint="cs"/>
                <w:cs/>
              </w:rPr>
              <w:t xml:space="preserve">   (บุรีรัมย์</w:t>
            </w: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) จำกัด </w:t>
            </w:r>
          </w:p>
        </w:tc>
        <w:tc>
          <w:tcPr>
            <w:tcW w:w="1440" w:type="dxa"/>
            <w:shd w:val="clear" w:color="auto" w:fill="auto"/>
          </w:tcPr>
          <w:p w14:paraId="1A7C607B" w14:textId="7777777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08E14D1" w14:textId="7777777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66C20489" w14:textId="77777777" w:rsidTr="00935CAF">
        <w:trPr>
          <w:trHeight w:val="220"/>
        </w:trPr>
        <w:tc>
          <w:tcPr>
            <w:tcW w:w="3870" w:type="dxa"/>
            <w:shd w:val="clear" w:color="auto" w:fill="auto"/>
          </w:tcPr>
          <w:p w14:paraId="790082D6" w14:textId="67D388E2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บริษัท บางจาก โซลาร์เอ็นเนอร์ยี </w:t>
            </w:r>
            <w:r w:rsidRPr="009A7517">
              <w:rPr>
                <w:rFonts w:hint="cs"/>
              </w:rPr>
              <w:br/>
            </w:r>
            <w:r w:rsidRPr="009A7517">
              <w:rPr>
                <w:rFonts w:hint="cs"/>
                <w:cs/>
              </w:rPr>
              <w:t xml:space="preserve">   (นครราชสีมา) จำกัด </w:t>
            </w:r>
          </w:p>
        </w:tc>
        <w:tc>
          <w:tcPr>
            <w:tcW w:w="1440" w:type="dxa"/>
            <w:shd w:val="clear" w:color="auto" w:fill="auto"/>
          </w:tcPr>
          <w:p w14:paraId="23A850E4" w14:textId="39372290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0B340C21" w14:textId="1335CDB3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6DB301BA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1D1D1CC3" w14:textId="2CC967E3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80"/>
            </w:pPr>
            <w:r w:rsidRPr="009A7517">
              <w:rPr>
                <w:rFonts w:hint="cs"/>
                <w:cs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1440" w:type="dxa"/>
            <w:shd w:val="clear" w:color="auto" w:fill="auto"/>
          </w:tcPr>
          <w:p w14:paraId="00E5231C" w14:textId="7ACCCB5D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71809A79" w14:textId="1DA2A8D9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6965844B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7AD75C33" w14:textId="61600866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</w:pPr>
            <w:r w:rsidRPr="009A7517">
              <w:rPr>
                <w:rFonts w:hint="cs"/>
                <w:cs/>
              </w:rPr>
              <w:t>บริษัท บีซีพีจี อินโดไชน่า จำกัด</w:t>
            </w:r>
          </w:p>
        </w:tc>
        <w:tc>
          <w:tcPr>
            <w:tcW w:w="1440" w:type="dxa"/>
            <w:shd w:val="clear" w:color="auto" w:fill="auto"/>
          </w:tcPr>
          <w:p w14:paraId="32F905DE" w14:textId="40744A32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1662DA83" w14:textId="201B24F0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3570DFFB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3C34DE9A" w14:textId="1596B545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</w:pPr>
            <w:r w:rsidRPr="009A7517">
              <w:rPr>
                <w:rFonts w:hint="cs"/>
                <w:cs/>
              </w:rPr>
              <w:t>บริษัท บีซีพีจี วินด์ (ลิกอร์) จำกัด (เดิมชื่อ บริษัท ลมลิกอร์ จำกัด)</w:t>
            </w:r>
          </w:p>
        </w:tc>
        <w:tc>
          <w:tcPr>
            <w:tcW w:w="1440" w:type="dxa"/>
            <w:shd w:val="clear" w:color="auto" w:fill="auto"/>
          </w:tcPr>
          <w:p w14:paraId="534C83D3" w14:textId="57E50764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96A133D" w14:textId="681F7E39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773E8D69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20CA04F0" w14:textId="0BBD7FB0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</w:pPr>
            <w:r w:rsidRPr="009A7517">
              <w:rPr>
                <w:rFonts w:hint="cs"/>
                <w:cs/>
              </w:rPr>
              <w:t xml:space="preserve">กลุ่มบริษัท บีเอสอี เพาเวอร์ (กาญจนบุรี) จำกัด </w:t>
            </w:r>
            <w:r w:rsidRPr="009A7517">
              <w:rPr>
                <w:rFonts w:hint="cs"/>
              </w:rPr>
              <w:t>(</w:t>
            </w:r>
            <w:r w:rsidRPr="009A7517">
              <w:rPr>
                <w:rFonts w:hint="cs"/>
                <w:cs/>
              </w:rPr>
              <w:t>เดิมชื่อ กลุ่มบริษัท อาร์พีวี พลังงาน จำกัด)</w:t>
            </w:r>
          </w:p>
        </w:tc>
        <w:tc>
          <w:tcPr>
            <w:tcW w:w="1440" w:type="dxa"/>
            <w:shd w:val="clear" w:color="auto" w:fill="auto"/>
          </w:tcPr>
          <w:p w14:paraId="012C1C92" w14:textId="4DCAC30B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eastAsia="Calibri"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4DC039FA" w14:textId="7777777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มีผู้บริหารของบริษัทย่อยเป็นกรรมการและ</w:t>
            </w:r>
          </w:p>
          <w:p w14:paraId="1450B50E" w14:textId="6585815A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7" w:firstLine="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ผู้บริหาร</w:t>
            </w:r>
          </w:p>
        </w:tc>
      </w:tr>
      <w:tr w:rsidR="00D3209D" w:rsidRPr="009A7517" w14:paraId="5233E039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4DF2FA6D" w14:textId="373F5AAA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</w:pPr>
            <w:r w:rsidRPr="009A7517">
              <w:rPr>
                <w:rFonts w:hint="cs"/>
                <w:cs/>
              </w:rPr>
              <w:t>บริษัท บีเอสอี พาวเวอร์ โฮลดิ้งส์ (ประเทศไทย) จำกัด</w:t>
            </w:r>
          </w:p>
        </w:tc>
        <w:tc>
          <w:tcPr>
            <w:tcW w:w="1440" w:type="dxa"/>
            <w:shd w:val="clear" w:color="auto" w:fill="auto"/>
          </w:tcPr>
          <w:p w14:paraId="7D7E15D0" w14:textId="299B531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eastAsia="Calibri"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6917D42E" w14:textId="3C8F5EBE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1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มีกรรมการและผู้บริหารของบริษัทย่อยเป็นกรรมการและผู้บริหาร</w:t>
            </w:r>
          </w:p>
        </w:tc>
      </w:tr>
      <w:tr w:rsidR="00D3209D" w:rsidRPr="009A7517" w14:paraId="1341E8AB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6EEA54C7" w14:textId="496E59F4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</w:pPr>
            <w:r w:rsidRPr="009A7517">
              <w:rPr>
                <w:rFonts w:hint="cs"/>
                <w:cs/>
              </w:rPr>
              <w:t>บริษัท บีบีจีไอ ไบโอเอทานอล จำกัด (มหาชน) (เดิมชื่อ บริษัท เคเอสแอล กรีน อินโนเวชั่น จำกัด (มหาชน))</w:t>
            </w:r>
          </w:p>
        </w:tc>
        <w:tc>
          <w:tcPr>
            <w:tcW w:w="1440" w:type="dxa"/>
            <w:shd w:val="clear" w:color="auto" w:fill="auto"/>
          </w:tcPr>
          <w:p w14:paraId="2EC33E5F" w14:textId="5E73F0DE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133C8188" w14:textId="20EC58FB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มีผู้บริหารของบริษัทเป็นกรรมการ</w:t>
            </w:r>
          </w:p>
        </w:tc>
      </w:tr>
      <w:tr w:rsidR="00D3209D" w:rsidRPr="009A7517" w14:paraId="0F753BD3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6287ACAE" w14:textId="0897F871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</w:pPr>
            <w:r w:rsidRPr="009A7517">
              <w:rPr>
                <w:rFonts w:hint="cs"/>
                <w:cs/>
              </w:rPr>
              <w:t>บริษัท บีบีจีไอ ไบโอดีเซล จำกัด (เดิมชื่อ บริษัท บางจากไบโอฟูเอล จำกัด)</w:t>
            </w:r>
          </w:p>
        </w:tc>
        <w:tc>
          <w:tcPr>
            <w:tcW w:w="1440" w:type="dxa"/>
            <w:shd w:val="clear" w:color="auto" w:fill="auto"/>
          </w:tcPr>
          <w:p w14:paraId="09F870C5" w14:textId="74155EB5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1B0AFC14" w14:textId="72DF486D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มีผู้บริหารของบริษัทเป็นกรรมการ</w:t>
            </w:r>
          </w:p>
        </w:tc>
      </w:tr>
      <w:tr w:rsidR="00D3209D" w:rsidRPr="009A7517" w14:paraId="4063FD7A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2426577B" w14:textId="7F4B8B90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บีบีจีไอ ไบโอเอทานอล (ฉะเชิงเทรา) จำกัด (เดิมชื่อ บริษัท บางจากไบโอเอทานอล (ฉะเชิงเทรา) จำกัด)</w:t>
            </w:r>
          </w:p>
        </w:tc>
        <w:tc>
          <w:tcPr>
            <w:tcW w:w="1440" w:type="dxa"/>
            <w:shd w:val="clear" w:color="auto" w:fill="auto"/>
          </w:tcPr>
          <w:p w14:paraId="6DF6D01D" w14:textId="10360761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09ADED9" w14:textId="03C5D5A8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มีผู้บริหารของบริษัทเป็นกรรมการ</w:t>
            </w:r>
          </w:p>
        </w:tc>
      </w:tr>
      <w:tr w:rsidR="00D3209D" w:rsidRPr="009A7517" w14:paraId="1C7D5EC8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5DE1894D" w14:textId="7777777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05D468F" w14:textId="7777777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</w:p>
        </w:tc>
        <w:tc>
          <w:tcPr>
            <w:tcW w:w="4140" w:type="dxa"/>
            <w:shd w:val="clear" w:color="auto" w:fill="auto"/>
          </w:tcPr>
          <w:p w14:paraId="0568B1E5" w14:textId="7777777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  <w:rPr>
                <w:cs/>
              </w:rPr>
            </w:pPr>
          </w:p>
        </w:tc>
      </w:tr>
      <w:tr w:rsidR="00D3209D" w:rsidRPr="009A7517" w14:paraId="1DE4F1B2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228A618E" w14:textId="673A381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lastRenderedPageBreak/>
              <w:t>บริษัทย่อยทางอ้อม (ต่อ)</w:t>
            </w:r>
          </w:p>
        </w:tc>
        <w:tc>
          <w:tcPr>
            <w:tcW w:w="1440" w:type="dxa"/>
            <w:shd w:val="clear" w:color="auto" w:fill="auto"/>
          </w:tcPr>
          <w:p w14:paraId="31CD42DA" w14:textId="3D02D0A8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</w:p>
        </w:tc>
        <w:tc>
          <w:tcPr>
            <w:tcW w:w="4140" w:type="dxa"/>
            <w:shd w:val="clear" w:color="auto" w:fill="auto"/>
          </w:tcPr>
          <w:p w14:paraId="2A8A7CDD" w14:textId="300B985F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115"/>
              <w:jc w:val="thaiDistribute"/>
              <w:rPr>
                <w:cs/>
              </w:rPr>
            </w:pPr>
          </w:p>
        </w:tc>
      </w:tr>
      <w:tr w:rsidR="00D3209D" w:rsidRPr="009A7517" w14:paraId="1C45C1F7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3E475A7A" w14:textId="1A54FD71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บีบีจีไอ ยูทิลิตี้ แอนด์ เพาเวอร์ จำกัด</w:t>
            </w:r>
          </w:p>
        </w:tc>
        <w:tc>
          <w:tcPr>
            <w:tcW w:w="1440" w:type="dxa"/>
            <w:shd w:val="clear" w:color="auto" w:fill="auto"/>
          </w:tcPr>
          <w:p w14:paraId="5266DDD3" w14:textId="498BA108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4F58C9E2" w14:textId="0CAD869A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11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มีกรรมการและผู้บริหารของบริษัทย่อยเป็นกรรมการและผู้บริหาร</w:t>
            </w:r>
          </w:p>
        </w:tc>
      </w:tr>
      <w:tr w:rsidR="00D3209D" w:rsidRPr="009A7517" w14:paraId="143C81B4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42C97B3A" w14:textId="65468CB8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</w:pPr>
            <w:r w:rsidRPr="009A7517">
              <w:rPr>
                <w:rFonts w:hint="cs"/>
              </w:rPr>
              <w:t xml:space="preserve">OKEA ASA </w:t>
            </w:r>
          </w:p>
        </w:tc>
        <w:tc>
          <w:tcPr>
            <w:tcW w:w="1440" w:type="dxa"/>
            <w:shd w:val="clear" w:color="auto" w:fill="auto"/>
          </w:tcPr>
          <w:p w14:paraId="46893065" w14:textId="5E9161EF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นอร์เวย์</w:t>
            </w:r>
          </w:p>
        </w:tc>
        <w:tc>
          <w:tcPr>
            <w:tcW w:w="4140" w:type="dxa"/>
            <w:shd w:val="clear" w:color="auto" w:fill="auto"/>
          </w:tcPr>
          <w:p w14:paraId="181261BE" w14:textId="6AA70A9C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 w:hanging="54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มีผู้บริหารของบริษัทเป็นกรรมการ</w:t>
            </w:r>
          </w:p>
        </w:tc>
      </w:tr>
      <w:tr w:rsidR="00D3209D" w:rsidRPr="009A7517" w14:paraId="1189E5FA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464D6B56" w14:textId="230BBCB0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</w:rPr>
              <w:t>BCPG Investment Holdings Pte</w:t>
            </w:r>
            <w:r w:rsidRPr="009A7517">
              <w:rPr>
                <w:rFonts w:hint="cs"/>
                <w:cs/>
              </w:rPr>
              <w:t xml:space="preserve">. </w:t>
            </w:r>
            <w:r w:rsidRPr="009A7517">
              <w:rPr>
                <w:rFonts w:hint="cs"/>
              </w:rPr>
              <w:t>Ltd</w:t>
            </w:r>
            <w:r w:rsidRPr="009A7517">
              <w:rPr>
                <w:rFonts w:hint="cs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231BA334" w14:textId="3814AC51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7650B703" w14:textId="47BC39B4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 w:hanging="54"/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07F864B7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72487345" w14:textId="314A1648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</w:rPr>
              <w:t>BSE Energy Holdings Pte</w:t>
            </w:r>
            <w:r w:rsidRPr="009A7517">
              <w:rPr>
                <w:rFonts w:hint="cs"/>
                <w:cs/>
              </w:rPr>
              <w:t xml:space="preserve">. </w:t>
            </w:r>
            <w:r w:rsidRPr="009A7517">
              <w:rPr>
                <w:rFonts w:hint="cs"/>
              </w:rPr>
              <w:t>Ltd</w:t>
            </w:r>
            <w:r w:rsidRPr="009A7517">
              <w:rPr>
                <w:rFonts w:hint="cs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607B1AE5" w14:textId="404874A4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6DC3B4B5" w14:textId="0A2B0A60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 w:hanging="54"/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4B096C40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5F3C75C1" w14:textId="655C60BF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กลุ่ม </w:t>
            </w:r>
            <w:r w:rsidRPr="009A7517">
              <w:rPr>
                <w:rFonts w:hint="cs"/>
              </w:rPr>
              <w:t>BCPG Japan Corporation</w:t>
            </w:r>
          </w:p>
        </w:tc>
        <w:tc>
          <w:tcPr>
            <w:tcW w:w="1440" w:type="dxa"/>
            <w:shd w:val="clear" w:color="auto" w:fill="auto"/>
          </w:tcPr>
          <w:p w14:paraId="2D7E4C93" w14:textId="7F9D34BF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ญี่ปุ่น</w:t>
            </w:r>
          </w:p>
        </w:tc>
        <w:tc>
          <w:tcPr>
            <w:tcW w:w="4140" w:type="dxa"/>
            <w:shd w:val="clear" w:color="auto" w:fill="auto"/>
          </w:tcPr>
          <w:p w14:paraId="614C669C" w14:textId="59987C9E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thaiDistribute"/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 / มีบริษัทย่อยทางอ้อมที่ผูกพันโดยสัญญาทีเค</w:t>
            </w:r>
          </w:p>
        </w:tc>
      </w:tr>
      <w:tr w:rsidR="00D3209D" w:rsidRPr="009A7517" w14:paraId="4B944461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2FDC7960" w14:textId="5325D4A6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</w:pPr>
            <w:proofErr w:type="spellStart"/>
            <w:r w:rsidRPr="009A7517">
              <w:rPr>
                <w:rFonts w:hint="cs"/>
              </w:rPr>
              <w:t>Greenergy</w:t>
            </w:r>
            <w:proofErr w:type="spellEnd"/>
            <w:r w:rsidRPr="009A7517">
              <w:rPr>
                <w:rFonts w:hint="cs"/>
              </w:rPr>
              <w:t xml:space="preserve"> Holdings Pte</w:t>
            </w:r>
            <w:r w:rsidRPr="009A7517">
              <w:rPr>
                <w:rFonts w:hint="cs"/>
                <w:cs/>
              </w:rPr>
              <w:t xml:space="preserve">. </w:t>
            </w:r>
            <w:r w:rsidRPr="009A7517">
              <w:rPr>
                <w:rFonts w:hint="cs"/>
              </w:rPr>
              <w:t>Ltd</w:t>
            </w:r>
            <w:r w:rsidRPr="009A7517">
              <w:rPr>
                <w:rFonts w:hint="cs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38292580" w14:textId="6D5BC39C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1D90803C" w14:textId="746C39AB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 w:hanging="54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6BB31473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18C8F4A8" w14:textId="2E6BB310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proofErr w:type="spellStart"/>
            <w:r w:rsidRPr="009A7517">
              <w:rPr>
                <w:rFonts w:hint="cs"/>
              </w:rPr>
              <w:t>Greenergy</w:t>
            </w:r>
            <w:proofErr w:type="spellEnd"/>
            <w:r w:rsidRPr="009A7517">
              <w:rPr>
                <w:rFonts w:hint="cs"/>
              </w:rPr>
              <w:t xml:space="preserve"> Power Pte</w:t>
            </w:r>
            <w:r w:rsidRPr="009A7517">
              <w:rPr>
                <w:rFonts w:hint="cs"/>
                <w:cs/>
              </w:rPr>
              <w:t xml:space="preserve">. </w:t>
            </w:r>
            <w:r w:rsidRPr="009A7517">
              <w:rPr>
                <w:rFonts w:hint="cs"/>
              </w:rPr>
              <w:t>Ltd</w:t>
            </w:r>
            <w:r w:rsidRPr="009A7517">
              <w:rPr>
                <w:rFonts w:hint="cs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705E96B6" w14:textId="34F9EF44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77C8C178" w14:textId="493C56BE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 w:hanging="54"/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12C6FDBA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20DFEAF7" w14:textId="4363F54E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</w:pPr>
            <w:r w:rsidRPr="009A7517">
              <w:rPr>
                <w:rFonts w:hint="cs"/>
              </w:rPr>
              <w:t xml:space="preserve">BCPG Wind </w:t>
            </w:r>
            <w:proofErr w:type="spellStart"/>
            <w:r w:rsidRPr="009A7517">
              <w:rPr>
                <w:rFonts w:hint="cs"/>
              </w:rPr>
              <w:t>Cooperatief</w:t>
            </w:r>
            <w:proofErr w:type="spellEnd"/>
            <w:r w:rsidRPr="009A7517">
              <w:rPr>
                <w:rFonts w:hint="cs"/>
              </w:rPr>
              <w:t xml:space="preserve"> U</w:t>
            </w:r>
            <w:r w:rsidRPr="009A7517">
              <w:rPr>
                <w:rFonts w:hint="cs"/>
                <w:cs/>
              </w:rPr>
              <w:t>.</w:t>
            </w:r>
            <w:r w:rsidRPr="009A7517">
              <w:rPr>
                <w:rFonts w:hint="cs"/>
              </w:rPr>
              <w:t>A</w:t>
            </w:r>
            <w:r w:rsidRPr="009A7517">
              <w:rPr>
                <w:rFonts w:hint="cs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4945B9BB" w14:textId="6CC676DE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เนเธอร์แลนด์</w:t>
            </w:r>
          </w:p>
        </w:tc>
        <w:tc>
          <w:tcPr>
            <w:tcW w:w="4140" w:type="dxa"/>
            <w:shd w:val="clear" w:color="auto" w:fill="auto"/>
          </w:tcPr>
          <w:p w14:paraId="12F31706" w14:textId="14CB1212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54" w:right="-45" w:hanging="54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71AAF518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7F9AD997" w14:textId="728FE54E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</w:pPr>
            <w:r w:rsidRPr="009A7517">
              <w:rPr>
                <w:rFonts w:hint="cs"/>
              </w:rPr>
              <w:t>Nam San 3A Power Sole Co</w:t>
            </w:r>
            <w:r w:rsidRPr="009A7517">
              <w:rPr>
                <w:rFonts w:hint="cs"/>
                <w:cs/>
              </w:rPr>
              <w:t>.</w:t>
            </w:r>
            <w:r w:rsidRPr="009A7517">
              <w:rPr>
                <w:rFonts w:hint="cs"/>
              </w:rPr>
              <w:t>, Ltd</w:t>
            </w:r>
            <w:r w:rsidRPr="009A7517">
              <w:rPr>
                <w:rFonts w:hint="cs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729A73A8" w14:textId="671A1466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eastAsia="Calibri" w:hint="cs"/>
                <w:cs/>
              </w:rPr>
              <w:t>ลาว</w:t>
            </w:r>
          </w:p>
        </w:tc>
        <w:tc>
          <w:tcPr>
            <w:tcW w:w="4140" w:type="dxa"/>
            <w:shd w:val="clear" w:color="auto" w:fill="auto"/>
          </w:tcPr>
          <w:p w14:paraId="2A53F356" w14:textId="6E8D7654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1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มีกรรมการและผู้บริหารของบริษัทย่อยเป็นกรรมการและผู้บริหาร</w:t>
            </w:r>
          </w:p>
        </w:tc>
      </w:tr>
      <w:tr w:rsidR="00D3209D" w:rsidRPr="009A7517" w14:paraId="1D0AFA5C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0D802D73" w14:textId="54B1B59F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</w:rPr>
              <w:t>Nam San 3B Power Sole Co</w:t>
            </w:r>
            <w:r w:rsidRPr="009A7517">
              <w:rPr>
                <w:rFonts w:hint="cs"/>
                <w:cs/>
              </w:rPr>
              <w:t>.</w:t>
            </w:r>
            <w:r w:rsidRPr="009A7517">
              <w:rPr>
                <w:rFonts w:hint="cs"/>
              </w:rPr>
              <w:t>, Ltd</w:t>
            </w:r>
            <w:r w:rsidRPr="009A7517">
              <w:rPr>
                <w:rFonts w:hint="cs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095C5FEF" w14:textId="409164A3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ลาว</w:t>
            </w:r>
          </w:p>
        </w:tc>
        <w:tc>
          <w:tcPr>
            <w:tcW w:w="4140" w:type="dxa"/>
            <w:shd w:val="clear" w:color="auto" w:fill="auto"/>
          </w:tcPr>
          <w:p w14:paraId="37D90E6B" w14:textId="24CE8CD2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1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มีกรรมการและผู้บริหารของบริษัทย่อยเป็นกรรมการและผู้บริหาร</w:t>
            </w:r>
          </w:p>
        </w:tc>
      </w:tr>
      <w:tr w:rsidR="00D3209D" w:rsidRPr="009A7517" w14:paraId="2850DFC3" w14:textId="77777777" w:rsidTr="00935CAF">
        <w:trPr>
          <w:trHeight w:val="118"/>
        </w:trPr>
        <w:tc>
          <w:tcPr>
            <w:tcW w:w="3870" w:type="dxa"/>
            <w:shd w:val="clear" w:color="auto" w:fill="auto"/>
          </w:tcPr>
          <w:p w14:paraId="224A7133" w14:textId="56C14661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</w:pPr>
            <w:bookmarkStart w:id="5" w:name="_Hlk95216832"/>
            <w:r w:rsidRPr="009A7517">
              <w:rPr>
                <w:rFonts w:hint="cs"/>
              </w:rPr>
              <w:t>Indochina Development and Operation Holdings Pte. Ltd.</w:t>
            </w:r>
          </w:p>
        </w:tc>
        <w:tc>
          <w:tcPr>
            <w:tcW w:w="1440" w:type="dxa"/>
            <w:shd w:val="clear" w:color="auto" w:fill="auto"/>
          </w:tcPr>
          <w:p w14:paraId="1CE572A4" w14:textId="33E6D95D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296BD180" w14:textId="1E9C4680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31D29469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58BF6EC9" w14:textId="19A0F0E8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กลุ่ม </w:t>
            </w:r>
            <w:r w:rsidRPr="009A7517">
              <w:rPr>
                <w:rFonts w:hint="cs"/>
              </w:rPr>
              <w:t xml:space="preserve">BCPG Formosa Co., Ltd. </w:t>
            </w:r>
          </w:p>
        </w:tc>
        <w:tc>
          <w:tcPr>
            <w:tcW w:w="1440" w:type="dxa"/>
            <w:shd w:val="clear" w:color="auto" w:fill="auto"/>
          </w:tcPr>
          <w:p w14:paraId="430A0304" w14:textId="10D93E71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ไต้หวัน</w:t>
            </w:r>
          </w:p>
        </w:tc>
        <w:tc>
          <w:tcPr>
            <w:tcW w:w="4140" w:type="dxa"/>
            <w:shd w:val="clear" w:color="auto" w:fill="auto"/>
          </w:tcPr>
          <w:p w14:paraId="72228844" w14:textId="43B626D6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bookmarkEnd w:id="5"/>
      <w:tr w:rsidR="00D3209D" w:rsidRPr="009A7517" w14:paraId="7C3B5121" w14:textId="77777777" w:rsidTr="00B01CBA">
        <w:trPr>
          <w:trHeight w:val="20"/>
        </w:trPr>
        <w:tc>
          <w:tcPr>
            <w:tcW w:w="9450" w:type="dxa"/>
            <w:gridSpan w:val="3"/>
            <w:shd w:val="clear" w:color="auto" w:fill="auto"/>
          </w:tcPr>
          <w:p w14:paraId="7F3DADA3" w14:textId="6872D57D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6" w:firstLine="5"/>
              <w:jc w:val="thaiDistribute"/>
              <w:rPr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บริษัทร่วม และ การร่วมค้า </w:t>
            </w:r>
          </w:p>
        </w:tc>
      </w:tr>
      <w:tr w:rsidR="00D3209D" w:rsidRPr="009A7517" w14:paraId="19A5311E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0AA45634" w14:textId="49F001BF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บงกช มารีน เซอร์วิส จำกัด</w:t>
            </w:r>
          </w:p>
        </w:tc>
        <w:tc>
          <w:tcPr>
            <w:tcW w:w="1440" w:type="dxa"/>
            <w:shd w:val="clear" w:color="auto" w:fill="auto"/>
          </w:tcPr>
          <w:p w14:paraId="5D8BBC11" w14:textId="177FD10F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54BAB456" w14:textId="1D83E9AB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มีผู้บริหารของบริษัทเป็นกรรมการ</w:t>
            </w:r>
          </w:p>
        </w:tc>
      </w:tr>
      <w:tr w:rsidR="00D3209D" w:rsidRPr="009A7517" w14:paraId="23C2F49F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1CDCA1D3" w14:textId="1E30F384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proofErr w:type="spellStart"/>
            <w:r w:rsidRPr="009A7517">
              <w:rPr>
                <w:rFonts w:hint="cs"/>
              </w:rPr>
              <w:t>PetroWind</w:t>
            </w:r>
            <w:proofErr w:type="spellEnd"/>
            <w:r w:rsidRPr="009A7517">
              <w:rPr>
                <w:rFonts w:hint="cs"/>
              </w:rPr>
              <w:t xml:space="preserve"> Energy Inc</w:t>
            </w:r>
            <w:r w:rsidRPr="009A7517">
              <w:rPr>
                <w:rFonts w:hint="cs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5738DFB0" w14:textId="6D1E8656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ฟิลิปปินส์</w:t>
            </w:r>
          </w:p>
        </w:tc>
        <w:tc>
          <w:tcPr>
            <w:tcW w:w="4140" w:type="dxa"/>
            <w:shd w:val="clear" w:color="auto" w:fill="auto"/>
          </w:tcPr>
          <w:p w14:paraId="3BEA3A14" w14:textId="7A9E19D9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0" w:firstLine="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01B8F4AF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092F4C0F" w14:textId="6153C3F2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</w:rPr>
              <w:t>Star Energy Group Holdings Pte</w:t>
            </w:r>
            <w:r w:rsidRPr="009A7517">
              <w:rPr>
                <w:rFonts w:hint="cs"/>
                <w:cs/>
              </w:rPr>
              <w:t xml:space="preserve">. </w:t>
            </w:r>
            <w:r w:rsidRPr="009A7517">
              <w:rPr>
                <w:rFonts w:hint="cs"/>
              </w:rPr>
              <w:t>Ltd</w:t>
            </w:r>
            <w:r w:rsidRPr="009A7517">
              <w:rPr>
                <w:rFonts w:hint="cs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76859C2F" w14:textId="054C7ED1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7EC5B4E0" w14:textId="436802E2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90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  <w:r w:rsidRPr="009A7517">
              <w:rPr>
                <w:rFonts w:hint="cs"/>
              </w:rPr>
              <w:t xml:space="preserve"> </w:t>
            </w:r>
            <w:r w:rsidRPr="009A7517">
              <w:rPr>
                <w:rFonts w:hint="cs"/>
                <w:i/>
                <w:iCs/>
                <w:cs/>
              </w:rPr>
              <w:t>(ดูหมายเหตุ</w:t>
            </w:r>
            <w:r w:rsidRPr="009A7517">
              <w:rPr>
                <w:i/>
                <w:iCs/>
              </w:rPr>
              <w:t xml:space="preserve"> </w:t>
            </w:r>
            <w:r w:rsidRPr="009A7517">
              <w:rPr>
                <w:rFonts w:hint="cs"/>
                <w:i/>
                <w:iCs/>
                <w:cs/>
              </w:rPr>
              <w:t xml:space="preserve">ข้อ </w:t>
            </w:r>
            <w:r w:rsidRPr="009A7517">
              <w:rPr>
                <w:rFonts w:hint="cs"/>
                <w:i/>
                <w:iCs/>
              </w:rPr>
              <w:t>1</w:t>
            </w:r>
            <w:r w:rsidRPr="009A7517">
              <w:rPr>
                <w:i/>
                <w:iCs/>
              </w:rPr>
              <w:t>1</w:t>
            </w:r>
            <w:r w:rsidRPr="009A7517">
              <w:rPr>
                <w:rFonts w:hint="cs"/>
                <w:i/>
                <w:iCs/>
                <w:cs/>
              </w:rPr>
              <w:t>)</w:t>
            </w:r>
          </w:p>
        </w:tc>
      </w:tr>
      <w:tr w:rsidR="00D3209D" w:rsidRPr="009A7517" w14:paraId="02D7F110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609EE1C9" w14:textId="5A8A2629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</w:pPr>
            <w:r w:rsidRPr="009A7517">
              <w:rPr>
                <w:rFonts w:eastAsia="Calibri" w:hint="cs"/>
              </w:rPr>
              <w:t>Impact Energy Asia Development Limited</w:t>
            </w:r>
          </w:p>
        </w:tc>
        <w:tc>
          <w:tcPr>
            <w:tcW w:w="1440" w:type="dxa"/>
            <w:shd w:val="clear" w:color="auto" w:fill="auto"/>
          </w:tcPr>
          <w:p w14:paraId="4A48D255" w14:textId="00E6D8CD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eastAsia="Calibri" w:hint="cs"/>
                <w:cs/>
              </w:rPr>
              <w:t>ฮ่องกง</w:t>
            </w:r>
          </w:p>
        </w:tc>
        <w:tc>
          <w:tcPr>
            <w:tcW w:w="4140" w:type="dxa"/>
            <w:shd w:val="clear" w:color="auto" w:fill="auto"/>
          </w:tcPr>
          <w:p w14:paraId="66B9D973" w14:textId="3317E526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10" w:hanging="165"/>
              <w:jc w:val="thaiDistribute"/>
              <w:rPr>
                <w:cs/>
              </w:rPr>
            </w:pPr>
            <w:r w:rsidRPr="009A7517">
              <w:rPr>
                <w:rFonts w:eastAsia="Calibri" w:hint="cs"/>
                <w:cs/>
              </w:rPr>
              <w:t>มีกรรมการและผู้บริหารของบริษัทย่อยเป็นกรรมการ</w:t>
            </w:r>
          </w:p>
        </w:tc>
      </w:tr>
      <w:tr w:rsidR="00D3209D" w:rsidRPr="009A7517" w14:paraId="507AB744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26BD9512" w14:textId="20639E0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บริษัท วิน อินกรีเดียนส์ จำกัด</w:t>
            </w:r>
          </w:p>
        </w:tc>
        <w:tc>
          <w:tcPr>
            <w:tcW w:w="1440" w:type="dxa"/>
            <w:shd w:val="clear" w:color="auto" w:fill="auto"/>
          </w:tcPr>
          <w:p w14:paraId="520CA91B" w14:textId="2CF73285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4AC05B48" w14:textId="2951F3FF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10" w:hanging="165"/>
              <w:jc w:val="thaiDistribute"/>
              <w:rPr>
                <w:rFonts w:eastAsia="Calibri"/>
                <w:cs/>
              </w:rPr>
            </w:pPr>
            <w:r w:rsidRPr="009A7517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3209D" w:rsidRPr="009A7517" w14:paraId="3D4E9547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788B8D4B" w14:textId="741366CE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เคหะสุขประชา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1CB85FAC" w14:textId="275BD42A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683B12D6" w14:textId="1BF03953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17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มีผู้บริหารของบริษัทที่เป็นกรรมการ </w:t>
            </w:r>
            <w:r w:rsidRPr="009A7517">
              <w:rPr>
                <w:rFonts w:hint="cs"/>
                <w:i/>
                <w:iCs/>
                <w:cs/>
              </w:rPr>
              <w:t xml:space="preserve">(ดูหมายเหตุ  </w:t>
            </w:r>
            <w:r w:rsidRPr="009A7517">
              <w:rPr>
                <w:rFonts w:hint="cs"/>
                <w:i/>
                <w:iCs/>
              </w:rPr>
              <w:t xml:space="preserve"> </w:t>
            </w:r>
            <w:r w:rsidRPr="009A7517">
              <w:rPr>
                <w:rFonts w:hint="cs"/>
                <w:i/>
                <w:iCs/>
                <w:cs/>
              </w:rPr>
              <w:t xml:space="preserve">ข้อ </w:t>
            </w:r>
            <w:r w:rsidRPr="009A7517">
              <w:rPr>
                <w:rFonts w:hint="cs"/>
                <w:i/>
                <w:iCs/>
              </w:rPr>
              <w:t>1</w:t>
            </w:r>
            <w:r w:rsidRPr="009A7517">
              <w:rPr>
                <w:i/>
                <w:iCs/>
              </w:rPr>
              <w:t>1</w:t>
            </w:r>
            <w:r w:rsidRPr="009A7517">
              <w:rPr>
                <w:rFonts w:hint="cs"/>
                <w:i/>
                <w:iCs/>
                <w:cs/>
              </w:rPr>
              <w:t>)</w:t>
            </w:r>
          </w:p>
        </w:tc>
      </w:tr>
      <w:tr w:rsidR="00D3209D" w:rsidRPr="009A7517" w14:paraId="0FEAEFD6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1857D1B2" w14:textId="5E5EDC43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ไบโอม จำกัด</w:t>
            </w:r>
          </w:p>
        </w:tc>
        <w:tc>
          <w:tcPr>
            <w:tcW w:w="1440" w:type="dxa"/>
            <w:shd w:val="clear" w:color="auto" w:fill="auto"/>
          </w:tcPr>
          <w:p w14:paraId="7C145DD8" w14:textId="556587AD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46132E9" w14:textId="00133FB0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17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มีผู้บริหารของบริษัทที่เป็นกรรมการ </w:t>
            </w:r>
            <w:r w:rsidRPr="009A7517">
              <w:rPr>
                <w:rFonts w:hint="cs"/>
                <w:i/>
                <w:iCs/>
                <w:cs/>
              </w:rPr>
              <w:t xml:space="preserve">(ดูหมายเหตุ  </w:t>
            </w:r>
            <w:r w:rsidRPr="009A7517">
              <w:rPr>
                <w:rFonts w:hint="cs"/>
                <w:i/>
                <w:iCs/>
              </w:rPr>
              <w:t xml:space="preserve"> </w:t>
            </w:r>
            <w:r w:rsidRPr="009A7517">
              <w:rPr>
                <w:rFonts w:hint="cs"/>
                <w:i/>
                <w:iCs/>
                <w:cs/>
              </w:rPr>
              <w:t xml:space="preserve">ข้อ </w:t>
            </w:r>
            <w:r w:rsidRPr="009A7517">
              <w:rPr>
                <w:rFonts w:hint="cs"/>
                <w:i/>
                <w:iCs/>
              </w:rPr>
              <w:t>1</w:t>
            </w:r>
            <w:r w:rsidRPr="009A7517">
              <w:rPr>
                <w:i/>
                <w:iCs/>
              </w:rPr>
              <w:t>1</w:t>
            </w:r>
            <w:r w:rsidRPr="009A7517">
              <w:rPr>
                <w:rFonts w:hint="cs"/>
                <w:i/>
                <w:iCs/>
                <w:cs/>
              </w:rPr>
              <w:t>)</w:t>
            </w:r>
          </w:p>
        </w:tc>
      </w:tr>
      <w:tr w:rsidR="00D3209D" w:rsidRPr="009A7517" w14:paraId="020550F1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779D7CF5" w14:textId="293D0DB8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ดาต้า คาเฟ่ จำกัด</w:t>
            </w:r>
          </w:p>
        </w:tc>
        <w:tc>
          <w:tcPr>
            <w:tcW w:w="1440" w:type="dxa"/>
            <w:shd w:val="clear" w:color="auto" w:fill="auto"/>
          </w:tcPr>
          <w:p w14:paraId="6FCFB079" w14:textId="3312E4A5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0DB208B9" w14:textId="0C669F2C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17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มีผู้บริหารของบริษัทที่เป็นกรรมการ </w:t>
            </w:r>
            <w:r w:rsidRPr="009A7517">
              <w:rPr>
                <w:rFonts w:hint="cs"/>
                <w:i/>
                <w:iCs/>
                <w:cs/>
              </w:rPr>
              <w:t xml:space="preserve">(ดูหมายเหตุ  </w:t>
            </w:r>
            <w:r w:rsidRPr="009A7517">
              <w:rPr>
                <w:rFonts w:hint="cs"/>
                <w:i/>
                <w:iCs/>
              </w:rPr>
              <w:t xml:space="preserve"> </w:t>
            </w:r>
            <w:r w:rsidRPr="009A7517">
              <w:rPr>
                <w:rFonts w:hint="cs"/>
                <w:i/>
                <w:iCs/>
                <w:cs/>
              </w:rPr>
              <w:t xml:space="preserve">ข้อ </w:t>
            </w:r>
            <w:r w:rsidRPr="009A7517">
              <w:rPr>
                <w:rFonts w:hint="cs"/>
                <w:i/>
                <w:iCs/>
              </w:rPr>
              <w:t>1</w:t>
            </w:r>
            <w:r w:rsidRPr="009A7517">
              <w:rPr>
                <w:i/>
                <w:iCs/>
              </w:rPr>
              <w:t>1</w:t>
            </w:r>
            <w:r w:rsidRPr="009A7517">
              <w:rPr>
                <w:rFonts w:hint="cs"/>
                <w:i/>
                <w:iCs/>
                <w:cs/>
              </w:rPr>
              <w:t>)</w:t>
            </w:r>
          </w:p>
        </w:tc>
      </w:tr>
      <w:tr w:rsidR="00D3209D" w:rsidRPr="009A7517" w14:paraId="024F9BE9" w14:textId="77777777" w:rsidTr="00476F2E">
        <w:trPr>
          <w:trHeight w:val="20"/>
        </w:trPr>
        <w:tc>
          <w:tcPr>
            <w:tcW w:w="9450" w:type="dxa"/>
            <w:gridSpan w:val="3"/>
            <w:shd w:val="clear" w:color="auto" w:fill="auto"/>
          </w:tcPr>
          <w:p w14:paraId="368E0B2D" w14:textId="5FB7E621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6" w:firstLine="5"/>
              <w:jc w:val="thaiDistribute"/>
              <w:rPr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lastRenderedPageBreak/>
              <w:t>บริษัทร่วม และการร่วมค้า (ต่อ)</w:t>
            </w:r>
          </w:p>
        </w:tc>
      </w:tr>
      <w:tr w:rsidR="00D3209D" w:rsidRPr="009A7517" w14:paraId="3AD02BD1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04B77F9D" w14:textId="77777777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</w:pPr>
            <w:r w:rsidRPr="009A7517">
              <w:rPr>
                <w:rFonts w:hint="cs"/>
                <w:cs/>
              </w:rPr>
              <w:t xml:space="preserve">บริษัท มีที่ มีเงิน จำกัด (เดิมชื่อ บริษัท บีซีวี </w:t>
            </w:r>
          </w:p>
          <w:p w14:paraId="164998EE" w14:textId="113B359C" w:rsidR="00D3209D" w:rsidRPr="009A7517" w:rsidRDefault="00D3209D" w:rsidP="00A1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/>
              <w:rPr>
                <w:cs/>
              </w:rPr>
            </w:pPr>
            <w:r w:rsidRPr="009A7517">
              <w:rPr>
                <w:rFonts w:hint="cs"/>
                <w:cs/>
              </w:rPr>
              <w:t>ไบโอเบส จำกัด</w:t>
            </w:r>
          </w:p>
        </w:tc>
        <w:tc>
          <w:tcPr>
            <w:tcW w:w="1440" w:type="dxa"/>
            <w:shd w:val="clear" w:color="auto" w:fill="auto"/>
          </w:tcPr>
          <w:p w14:paraId="207C9D22" w14:textId="463F7650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67A4DD71" w14:textId="0BAAB6B4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17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มีผู้บริหารของบริษัทที่เป็นกรรมการ </w:t>
            </w:r>
            <w:r w:rsidRPr="009A7517">
              <w:rPr>
                <w:rFonts w:hint="cs"/>
                <w:i/>
                <w:iCs/>
                <w:cs/>
              </w:rPr>
              <w:t xml:space="preserve">(ดูหมายเหตุ  </w:t>
            </w:r>
            <w:r w:rsidRPr="009A7517">
              <w:rPr>
                <w:rFonts w:hint="cs"/>
                <w:i/>
                <w:iCs/>
              </w:rPr>
              <w:t xml:space="preserve"> </w:t>
            </w:r>
            <w:r w:rsidRPr="009A7517">
              <w:rPr>
                <w:rFonts w:hint="cs"/>
                <w:i/>
                <w:iCs/>
                <w:cs/>
              </w:rPr>
              <w:t xml:space="preserve">ข้อ </w:t>
            </w:r>
            <w:r w:rsidRPr="009A7517">
              <w:rPr>
                <w:rFonts w:hint="cs"/>
                <w:i/>
                <w:iCs/>
              </w:rPr>
              <w:t>1</w:t>
            </w:r>
            <w:r w:rsidRPr="009A7517">
              <w:rPr>
                <w:i/>
                <w:iCs/>
              </w:rPr>
              <w:t>0</w:t>
            </w:r>
            <w:r w:rsidRPr="009A7517">
              <w:rPr>
                <w:rFonts w:hint="cs"/>
                <w:i/>
                <w:iCs/>
                <w:cs/>
              </w:rPr>
              <w:t>)</w:t>
            </w:r>
          </w:p>
        </w:tc>
      </w:tr>
      <w:tr w:rsidR="00D3209D" w:rsidRPr="009A7517" w14:paraId="47D00BCF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21E30AFA" w14:textId="19DBF440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</w:pPr>
            <w:r w:rsidRPr="009A7517">
              <w:rPr>
                <w:rFonts w:hint="cs"/>
              </w:rPr>
              <w:t xml:space="preserve">Transitus </w:t>
            </w:r>
            <w:proofErr w:type="spellStart"/>
            <w:r w:rsidRPr="009A7517">
              <w:rPr>
                <w:rFonts w:hint="cs"/>
              </w:rPr>
              <w:t>Enerygy</w:t>
            </w:r>
            <w:proofErr w:type="spellEnd"/>
            <w:r w:rsidRPr="009A7517">
              <w:rPr>
                <w:rFonts w:hint="cs"/>
              </w:rPr>
              <w:t xml:space="preserve"> Ltd.</w:t>
            </w:r>
          </w:p>
        </w:tc>
        <w:tc>
          <w:tcPr>
            <w:tcW w:w="1440" w:type="dxa"/>
            <w:shd w:val="clear" w:color="auto" w:fill="auto"/>
          </w:tcPr>
          <w:p w14:paraId="1E28E579" w14:textId="02A9E963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อังกฤษ</w:t>
            </w:r>
          </w:p>
        </w:tc>
        <w:tc>
          <w:tcPr>
            <w:tcW w:w="4140" w:type="dxa"/>
            <w:shd w:val="clear" w:color="auto" w:fill="auto"/>
          </w:tcPr>
          <w:p w14:paraId="21F825D4" w14:textId="1D2DAD91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17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มีผู้บริหารของบริษัทที่เป็นกรรมการ </w:t>
            </w:r>
            <w:r w:rsidRPr="009A7517">
              <w:rPr>
                <w:rFonts w:hint="cs"/>
                <w:i/>
                <w:iCs/>
                <w:cs/>
              </w:rPr>
              <w:t xml:space="preserve">(ดูหมายเหตุ  </w:t>
            </w:r>
            <w:r w:rsidRPr="009A7517">
              <w:rPr>
                <w:rFonts w:hint="cs"/>
                <w:i/>
                <w:iCs/>
              </w:rPr>
              <w:t xml:space="preserve"> </w:t>
            </w:r>
            <w:r w:rsidRPr="009A7517">
              <w:rPr>
                <w:rFonts w:hint="cs"/>
                <w:i/>
                <w:iCs/>
                <w:cs/>
              </w:rPr>
              <w:t xml:space="preserve">ข้อ </w:t>
            </w:r>
            <w:r w:rsidRPr="009A7517">
              <w:rPr>
                <w:rFonts w:hint="cs"/>
                <w:i/>
                <w:iCs/>
              </w:rPr>
              <w:t>1</w:t>
            </w:r>
            <w:r w:rsidRPr="009A7517">
              <w:rPr>
                <w:i/>
                <w:iCs/>
              </w:rPr>
              <w:t>1</w:t>
            </w:r>
            <w:r w:rsidRPr="009A7517">
              <w:rPr>
                <w:rFonts w:hint="cs"/>
                <w:i/>
                <w:iCs/>
                <w:cs/>
              </w:rPr>
              <w:t>)</w:t>
            </w:r>
          </w:p>
        </w:tc>
      </w:tr>
      <w:tr w:rsidR="00D3209D" w:rsidRPr="009A7517" w14:paraId="72F48D17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40DE6630" w14:textId="75C5EC91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</w:rPr>
              <w:t>Nam Tai Hydropower Co., Ltd.</w:t>
            </w:r>
          </w:p>
        </w:tc>
        <w:tc>
          <w:tcPr>
            <w:tcW w:w="1440" w:type="dxa"/>
            <w:shd w:val="clear" w:color="auto" w:fill="auto"/>
          </w:tcPr>
          <w:p w14:paraId="2F0323EB" w14:textId="42EF02A3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cs/>
              </w:rPr>
            </w:pPr>
            <w:r w:rsidRPr="009A7517">
              <w:rPr>
                <w:rFonts w:eastAsia="Calibri" w:hint="cs"/>
                <w:cs/>
              </w:rPr>
              <w:t>ลาว</w:t>
            </w:r>
          </w:p>
        </w:tc>
        <w:tc>
          <w:tcPr>
            <w:tcW w:w="4140" w:type="dxa"/>
            <w:shd w:val="clear" w:color="auto" w:fill="auto"/>
          </w:tcPr>
          <w:p w14:paraId="2685B81A" w14:textId="4BC5A391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17"/>
              <w:jc w:val="thaiDistribute"/>
            </w:pPr>
            <w:r w:rsidRPr="009A7517">
              <w:rPr>
                <w:rFonts w:hint="cs"/>
                <w:cs/>
              </w:rPr>
              <w:t>มีกรรมการและผู้บริหารของบริษัทย่อยเป็นกรรมการและผู้บริหาร</w:t>
            </w:r>
            <w:r w:rsidRPr="009A7517">
              <w:rPr>
                <w:rFonts w:hint="cs"/>
              </w:rPr>
              <w:t xml:space="preserve"> </w:t>
            </w:r>
            <w:r w:rsidRPr="009A7517">
              <w:rPr>
                <w:rFonts w:hint="cs"/>
                <w:i/>
                <w:iCs/>
                <w:cs/>
              </w:rPr>
              <w:t xml:space="preserve">(ดูหมายเหตุข้อ </w:t>
            </w:r>
            <w:r w:rsidRPr="009A7517">
              <w:rPr>
                <w:rFonts w:hint="cs"/>
                <w:i/>
                <w:iCs/>
              </w:rPr>
              <w:t>1</w:t>
            </w:r>
            <w:r w:rsidRPr="009A7517">
              <w:rPr>
                <w:i/>
                <w:iCs/>
              </w:rPr>
              <w:t>1</w:t>
            </w:r>
            <w:r w:rsidRPr="009A7517">
              <w:rPr>
                <w:rFonts w:hint="cs"/>
                <w:i/>
                <w:iCs/>
                <w:cs/>
              </w:rPr>
              <w:t>)</w:t>
            </w:r>
          </w:p>
        </w:tc>
      </w:tr>
      <w:tr w:rsidR="00D3209D" w:rsidRPr="009A7517" w14:paraId="2C9AA922" w14:textId="77777777" w:rsidTr="00935CAF">
        <w:trPr>
          <w:trHeight w:val="20"/>
        </w:trPr>
        <w:tc>
          <w:tcPr>
            <w:tcW w:w="3870" w:type="dxa"/>
            <w:shd w:val="clear" w:color="auto" w:fill="auto"/>
          </w:tcPr>
          <w:p w14:paraId="495C2DD7" w14:textId="7F49D77B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1440" w:type="dxa"/>
            <w:shd w:val="clear" w:color="auto" w:fill="auto"/>
          </w:tcPr>
          <w:p w14:paraId="70576D90" w14:textId="4EDC82D8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6513330F" w14:textId="1D88547D" w:rsidR="00D3209D" w:rsidRPr="009A7517" w:rsidRDefault="00D3209D" w:rsidP="00D3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17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มีกรรมการและผู้บริหารของบริษัทย่อยเป็นกรรมการ </w:t>
            </w:r>
            <w:r w:rsidRPr="009A7517">
              <w:rPr>
                <w:rFonts w:hint="cs"/>
                <w:i/>
                <w:iCs/>
                <w:cs/>
              </w:rPr>
              <w:t xml:space="preserve">(ดูหมายเหตุข้อ </w:t>
            </w:r>
            <w:r w:rsidRPr="009A7517">
              <w:rPr>
                <w:rFonts w:hint="cs"/>
                <w:i/>
                <w:iCs/>
              </w:rPr>
              <w:t>1</w:t>
            </w:r>
            <w:r w:rsidRPr="009A7517">
              <w:rPr>
                <w:i/>
                <w:iCs/>
              </w:rPr>
              <w:t>1</w:t>
            </w:r>
            <w:r w:rsidRPr="009A7517">
              <w:rPr>
                <w:rFonts w:hint="cs"/>
                <w:i/>
                <w:iCs/>
                <w:cs/>
              </w:rPr>
              <w:t>)</w:t>
            </w:r>
          </w:p>
        </w:tc>
      </w:tr>
    </w:tbl>
    <w:p w14:paraId="6539A235" w14:textId="7A63CCFE" w:rsidR="003A13B5" w:rsidRPr="009A7517" w:rsidRDefault="003A1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3"/>
        <w:gridCol w:w="1351"/>
        <w:gridCol w:w="1349"/>
        <w:gridCol w:w="1259"/>
        <w:gridCol w:w="1278"/>
      </w:tblGrid>
      <w:tr w:rsidR="00704396" w:rsidRPr="009A7517" w14:paraId="565A24C3" w14:textId="77777777" w:rsidTr="00376273">
        <w:trPr>
          <w:tblHeader/>
        </w:trPr>
        <w:tc>
          <w:tcPr>
            <w:tcW w:w="2229" w:type="pct"/>
            <w:shd w:val="clear" w:color="auto" w:fill="auto"/>
          </w:tcPr>
          <w:p w14:paraId="1B28265D" w14:textId="2BADCADC" w:rsidR="00704396" w:rsidRPr="009A7517" w:rsidRDefault="003A13B5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29" w:type="pct"/>
            <w:gridSpan w:val="2"/>
            <w:shd w:val="clear" w:color="auto" w:fill="auto"/>
            <w:vAlign w:val="bottom"/>
          </w:tcPr>
          <w:p w14:paraId="6E54850A" w14:textId="77777777" w:rsidR="00704396" w:rsidRPr="009A7517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2" w:type="pct"/>
            <w:gridSpan w:val="2"/>
            <w:shd w:val="clear" w:color="auto" w:fill="auto"/>
            <w:vAlign w:val="bottom"/>
          </w:tcPr>
          <w:p w14:paraId="3B80C6DF" w14:textId="77777777" w:rsidR="00704396" w:rsidRPr="009A7517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396" w:rsidRPr="009A7517" w14:paraId="23F80280" w14:textId="77777777" w:rsidTr="00376273">
        <w:trPr>
          <w:tblHeader/>
        </w:trPr>
        <w:tc>
          <w:tcPr>
            <w:tcW w:w="2229" w:type="pct"/>
            <w:shd w:val="clear" w:color="auto" w:fill="auto"/>
          </w:tcPr>
          <w:p w14:paraId="5B413F2E" w14:textId="5F63AE01" w:rsidR="00704396" w:rsidRPr="009A7517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0" w:firstLine="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E3F43"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D52C0E"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15" w:type="pct"/>
            <w:vAlign w:val="bottom"/>
          </w:tcPr>
          <w:p w14:paraId="7121A897" w14:textId="2D2D36E0" w:rsidR="00704396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714" w:type="pct"/>
            <w:vAlign w:val="bottom"/>
          </w:tcPr>
          <w:p w14:paraId="334DA3BD" w14:textId="72E15E94" w:rsidR="00704396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666" w:type="pct"/>
            <w:vAlign w:val="bottom"/>
          </w:tcPr>
          <w:p w14:paraId="448F5F4E" w14:textId="3D227D7B" w:rsidR="00704396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B47FE6A" w14:textId="42B83EF0" w:rsidR="00704396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704396" w:rsidRPr="009A7517" w14:paraId="6DCE6FD1" w14:textId="77777777" w:rsidTr="00731ECD">
        <w:trPr>
          <w:tblHeader/>
        </w:trPr>
        <w:tc>
          <w:tcPr>
            <w:tcW w:w="2229" w:type="pct"/>
            <w:shd w:val="clear" w:color="auto" w:fill="auto"/>
          </w:tcPr>
          <w:p w14:paraId="7C84A1BE" w14:textId="77777777" w:rsidR="00704396" w:rsidRPr="009A7517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0" w:firstLine="1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4"/>
            <w:vAlign w:val="bottom"/>
          </w:tcPr>
          <w:p w14:paraId="073DED8A" w14:textId="77777777" w:rsidR="00704396" w:rsidRPr="009A7517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4396" w:rsidRPr="009A7517" w14:paraId="59CA2DC2" w14:textId="77777777" w:rsidTr="00376273">
        <w:tc>
          <w:tcPr>
            <w:tcW w:w="2229" w:type="pct"/>
            <w:shd w:val="clear" w:color="auto" w:fill="auto"/>
          </w:tcPr>
          <w:p w14:paraId="23A496F8" w14:textId="77777777" w:rsidR="00704396" w:rsidRPr="009A7517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0" w:firstLine="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7C406D40" w14:textId="77777777" w:rsidR="00704396" w:rsidRPr="009A7517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EAC2330" w14:textId="77777777" w:rsidR="00704396" w:rsidRPr="009A7517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3CCEDADB" w14:textId="77777777" w:rsidR="00704396" w:rsidRPr="009A7517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66AEC50B" w14:textId="77777777" w:rsidR="00704396" w:rsidRPr="009A7517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7DD9" w:rsidRPr="009A7517" w14:paraId="7AB448C3" w14:textId="77777777" w:rsidTr="00376273">
        <w:tc>
          <w:tcPr>
            <w:tcW w:w="2229" w:type="pct"/>
            <w:shd w:val="clear" w:color="auto" w:fill="auto"/>
          </w:tcPr>
          <w:p w14:paraId="3C4A417F" w14:textId="77777777" w:rsidR="00607DD9" w:rsidRPr="009A7517" w:rsidRDefault="00607DD9" w:rsidP="00EB11EC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07BF6CB2" w14:textId="24F32F56" w:rsidR="00607DD9" w:rsidRPr="009A7517" w:rsidRDefault="001149BB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5B9AE0C" w14:textId="361DB931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4F56E3D7" w14:textId="47A5A2C0" w:rsidR="00607DD9" w:rsidRPr="009A7517" w:rsidRDefault="00E16560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59,401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36F9502" w14:textId="09F5280C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43,476</w:t>
            </w:r>
          </w:p>
        </w:tc>
      </w:tr>
      <w:tr w:rsidR="00607DD9" w:rsidRPr="009A7517" w14:paraId="1DC2D6E5" w14:textId="77777777" w:rsidTr="00376273">
        <w:tc>
          <w:tcPr>
            <w:tcW w:w="2229" w:type="pct"/>
            <w:shd w:val="clear" w:color="auto" w:fill="auto"/>
          </w:tcPr>
          <w:p w14:paraId="71585547" w14:textId="7A2CD597" w:rsidR="00607DD9" w:rsidRPr="009A7517" w:rsidRDefault="00607DD9" w:rsidP="00EB11EC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ซื้อสินค้า</w:t>
            </w:r>
            <w:r w:rsidR="006B54A2"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64CC691F" w14:textId="206BB901" w:rsidR="00607DD9" w:rsidRPr="009A7517" w:rsidRDefault="001149BB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0E9AC7F" w14:textId="63A1764C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6F8B3CA1" w14:textId="322BD949" w:rsidR="00607DD9" w:rsidRPr="009A7517" w:rsidRDefault="009F7C1D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88,248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BA1EB0B" w14:textId="40CAB1D5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41,502</w:t>
            </w:r>
          </w:p>
        </w:tc>
      </w:tr>
      <w:tr w:rsidR="00607DD9" w:rsidRPr="009A7517" w14:paraId="3F81FAB8" w14:textId="77777777" w:rsidTr="00376273">
        <w:tc>
          <w:tcPr>
            <w:tcW w:w="2229" w:type="pct"/>
            <w:shd w:val="clear" w:color="auto" w:fill="auto"/>
          </w:tcPr>
          <w:p w14:paraId="56BAD71F" w14:textId="77777777" w:rsidR="00607DD9" w:rsidRPr="009A7517" w:rsidRDefault="00607DD9" w:rsidP="00EB11EC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8DBA87C" w14:textId="5FA52F22" w:rsidR="00607DD9" w:rsidRPr="009A7517" w:rsidRDefault="001149BB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DDB9048" w14:textId="047075DC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6B3B284B" w14:textId="5F63AA36" w:rsidR="00607DD9" w:rsidRPr="009A7517" w:rsidRDefault="009F7C1D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814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785B51D" w14:textId="33D5CF98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951</w:t>
            </w:r>
          </w:p>
        </w:tc>
      </w:tr>
      <w:tr w:rsidR="00607DD9" w:rsidRPr="009A7517" w14:paraId="07656BB5" w14:textId="77777777" w:rsidTr="00376273">
        <w:tc>
          <w:tcPr>
            <w:tcW w:w="2229" w:type="pct"/>
            <w:shd w:val="clear" w:color="auto" w:fill="auto"/>
          </w:tcPr>
          <w:p w14:paraId="787C2EDF" w14:textId="77777777" w:rsidR="00607DD9" w:rsidRPr="009A7517" w:rsidRDefault="00607DD9" w:rsidP="00EB11EC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F1F0C89" w14:textId="5F0E0809" w:rsidR="00607DD9" w:rsidRPr="009A7517" w:rsidRDefault="001149BB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530B06B" w14:textId="0CF09731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67ECF21A" w14:textId="73DDB4B1" w:rsidR="00607DD9" w:rsidRPr="009A7517" w:rsidRDefault="009F7C1D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135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810CBC1" w14:textId="3AD62072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155</w:t>
            </w:r>
          </w:p>
        </w:tc>
      </w:tr>
      <w:tr w:rsidR="00607DD9" w:rsidRPr="009A7517" w14:paraId="5D3C0FC3" w14:textId="77777777" w:rsidTr="00376273">
        <w:tc>
          <w:tcPr>
            <w:tcW w:w="2229" w:type="pct"/>
            <w:shd w:val="clear" w:color="auto" w:fill="auto"/>
          </w:tcPr>
          <w:p w14:paraId="58E1A1E5" w14:textId="77777777" w:rsidR="00607DD9" w:rsidRPr="009A7517" w:rsidRDefault="00607DD9" w:rsidP="00EB11EC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630CAF4C" w14:textId="3857358F" w:rsidR="00607DD9" w:rsidRPr="009A7517" w:rsidRDefault="001149BB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8ADE008" w14:textId="5C1B26B2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4178828D" w14:textId="7894DAB8" w:rsidR="00607DD9" w:rsidRPr="009A7517" w:rsidRDefault="009F7C1D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7352793" w14:textId="0E0A23F8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127</w:t>
            </w:r>
          </w:p>
        </w:tc>
      </w:tr>
      <w:tr w:rsidR="00607DD9" w:rsidRPr="009A7517" w14:paraId="5BEE4B73" w14:textId="77777777" w:rsidTr="00376273">
        <w:tc>
          <w:tcPr>
            <w:tcW w:w="2229" w:type="pct"/>
            <w:shd w:val="clear" w:color="auto" w:fill="auto"/>
          </w:tcPr>
          <w:p w14:paraId="6435921D" w14:textId="77777777" w:rsidR="00607DD9" w:rsidRPr="009A7517" w:rsidRDefault="00607DD9" w:rsidP="00EB11EC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76336069" w14:textId="04AE8532" w:rsidR="00607DD9" w:rsidRPr="009A7517" w:rsidRDefault="001149BB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C06A258" w14:textId="109E5DEC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158EC9BC" w14:textId="44AA368F" w:rsidR="00607DD9" w:rsidRPr="009A7517" w:rsidRDefault="009F7C1D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6</w:t>
            </w:r>
            <w:r w:rsidR="00731ECD" w:rsidRPr="009A7517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1DDFAE1" w14:textId="0410BD3D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607DD9" w:rsidRPr="009A7517" w14:paraId="7701B864" w14:textId="77777777" w:rsidTr="00376273">
        <w:tc>
          <w:tcPr>
            <w:tcW w:w="2229" w:type="pct"/>
            <w:shd w:val="clear" w:color="auto" w:fill="auto"/>
          </w:tcPr>
          <w:p w14:paraId="0345F632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2E02896C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325EC2FD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786B2AB7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4252A145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54A2" w:rsidRPr="009A7517" w14:paraId="47BE6D45" w14:textId="77777777" w:rsidTr="00376273">
        <w:tc>
          <w:tcPr>
            <w:tcW w:w="2944" w:type="pct"/>
            <w:gridSpan w:val="2"/>
            <w:shd w:val="clear" w:color="auto" w:fill="auto"/>
          </w:tcPr>
          <w:p w14:paraId="55D8E857" w14:textId="07AA94D2" w:rsidR="006B54A2" w:rsidRPr="009A7517" w:rsidRDefault="006B54A2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D5628AB" w14:textId="77777777" w:rsidR="006B54A2" w:rsidRPr="009A7517" w:rsidRDefault="006B54A2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6D632ADE" w14:textId="77777777" w:rsidR="006B54A2" w:rsidRPr="009A7517" w:rsidRDefault="006B54A2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0708581" w14:textId="77777777" w:rsidR="006B54A2" w:rsidRPr="009A7517" w:rsidRDefault="006B54A2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7DD9" w:rsidRPr="009A7517" w14:paraId="7B0F6B07" w14:textId="77777777" w:rsidTr="00376273">
        <w:tc>
          <w:tcPr>
            <w:tcW w:w="2229" w:type="pct"/>
            <w:shd w:val="clear" w:color="auto" w:fill="auto"/>
          </w:tcPr>
          <w:p w14:paraId="6F72CDE0" w14:textId="77777777" w:rsidR="00607DD9" w:rsidRPr="009A7517" w:rsidRDefault="00607DD9" w:rsidP="00EB11EC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2250F41A" w14:textId="36388543" w:rsidR="00607DD9" w:rsidRPr="009A7517" w:rsidRDefault="001149BB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6B14850" w14:textId="53570DCD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2A2FE7C0" w14:textId="15194AA6" w:rsidR="00607DD9" w:rsidRPr="009A7517" w:rsidRDefault="009F7C1D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ADA7D8E" w14:textId="06BE59A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607DD9" w:rsidRPr="009A7517" w14:paraId="2B1B738B" w14:textId="77777777" w:rsidTr="00376273">
        <w:tc>
          <w:tcPr>
            <w:tcW w:w="2229" w:type="pct"/>
            <w:shd w:val="clear" w:color="auto" w:fill="auto"/>
          </w:tcPr>
          <w:p w14:paraId="1989DF76" w14:textId="3F7307C7" w:rsidR="00607DD9" w:rsidRPr="009A7517" w:rsidRDefault="00607DD9" w:rsidP="00EB11EC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ซื้อสินค้า</w:t>
            </w:r>
            <w:r w:rsidR="006B54A2"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94E6557" w14:textId="56D332C3" w:rsidR="00607DD9" w:rsidRPr="009A7517" w:rsidRDefault="000F448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23</w:t>
            </w:r>
            <w:r w:rsidR="00397EE6" w:rsidRPr="009A751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F92B2A4" w14:textId="0065AAB5" w:rsidR="00607DD9" w:rsidRPr="009A7517" w:rsidRDefault="006B54A2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1,145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29DC16F8" w14:textId="1D70358A" w:rsidR="00607DD9" w:rsidRPr="009A7517" w:rsidRDefault="009F7C1D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23</w:t>
            </w:r>
            <w:r w:rsidR="00397EE6" w:rsidRPr="009A751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B69F651" w14:textId="480D4AA3" w:rsidR="00607DD9" w:rsidRPr="009A7517" w:rsidRDefault="006B54A2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1,145</w:t>
            </w:r>
          </w:p>
        </w:tc>
      </w:tr>
      <w:tr w:rsidR="00607DD9" w:rsidRPr="009A7517" w14:paraId="44A3A6D6" w14:textId="77777777" w:rsidTr="00376273">
        <w:tc>
          <w:tcPr>
            <w:tcW w:w="2229" w:type="pct"/>
            <w:shd w:val="clear" w:color="auto" w:fill="auto"/>
          </w:tcPr>
          <w:p w14:paraId="572C678C" w14:textId="77777777" w:rsidR="00607DD9" w:rsidRPr="009A7517" w:rsidRDefault="00607DD9" w:rsidP="00EB11EC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D8D4DB5" w14:textId="6737B751" w:rsidR="00607DD9" w:rsidRPr="009A7517" w:rsidRDefault="000F448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0EB0F85" w14:textId="26C2DFE3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24BF10F9" w14:textId="41B8BE8F" w:rsidR="00607DD9" w:rsidRPr="009A7517" w:rsidRDefault="009F7C1D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146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0FAE803" w14:textId="3CD89F28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</w:tr>
      <w:tr w:rsidR="00607DD9" w:rsidRPr="009A7517" w14:paraId="38D91825" w14:textId="77777777" w:rsidTr="00376273">
        <w:tc>
          <w:tcPr>
            <w:tcW w:w="2229" w:type="pct"/>
            <w:shd w:val="clear" w:color="auto" w:fill="auto"/>
          </w:tcPr>
          <w:p w14:paraId="55444139" w14:textId="77777777" w:rsidR="00607DD9" w:rsidRPr="009A7517" w:rsidRDefault="00607DD9" w:rsidP="00EB11EC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36870D9C" w14:textId="4D432BC6" w:rsidR="00607DD9" w:rsidRPr="009A7517" w:rsidRDefault="001149BB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621F4B5" w14:textId="1DA34B6D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0FB5B832" w14:textId="06516F31" w:rsidR="00607DD9" w:rsidRPr="009A7517" w:rsidRDefault="009F7C1D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9681421" w14:textId="12C30E72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7DD9" w:rsidRPr="009A7517" w14:paraId="3EE92376" w14:textId="77777777" w:rsidTr="00376273">
        <w:tc>
          <w:tcPr>
            <w:tcW w:w="2229" w:type="pct"/>
            <w:shd w:val="clear" w:color="auto" w:fill="auto"/>
          </w:tcPr>
          <w:p w14:paraId="56B1B130" w14:textId="4CFB6ACD" w:rsidR="00607DD9" w:rsidRPr="009A7517" w:rsidRDefault="00607DD9" w:rsidP="00EB11EC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79E7677C" w14:textId="5F9B0E7A" w:rsidR="00607DD9" w:rsidRPr="009A7517" w:rsidRDefault="000F448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D79F336" w14:textId="0E417EA9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0A743F81" w14:textId="7D2356B5" w:rsidR="00607DD9" w:rsidRPr="009A7517" w:rsidRDefault="009F7C1D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8B4E605" w14:textId="0DB13393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97624" w:rsidRPr="009A7517" w14:paraId="0FFF271E" w14:textId="77777777" w:rsidTr="00376273">
        <w:tc>
          <w:tcPr>
            <w:tcW w:w="2229" w:type="pct"/>
            <w:shd w:val="clear" w:color="auto" w:fill="auto"/>
          </w:tcPr>
          <w:p w14:paraId="57B2BCD3" w14:textId="77777777" w:rsidR="00997624" w:rsidRPr="009A7517" w:rsidRDefault="00997624" w:rsidP="00EB11EC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7F02C90F" w14:textId="77777777" w:rsidR="00997624" w:rsidRPr="009A7517" w:rsidRDefault="00997624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28E83F8F" w14:textId="77777777" w:rsidR="00997624" w:rsidRPr="009A7517" w:rsidRDefault="00997624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70DB1535" w14:textId="77777777" w:rsidR="00997624" w:rsidRPr="009A7517" w:rsidRDefault="00997624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FC97E4E" w14:textId="77777777" w:rsidR="00997624" w:rsidRPr="009A7517" w:rsidRDefault="00997624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7624" w:rsidRPr="009A7517" w14:paraId="12FCC7D7" w14:textId="77777777" w:rsidTr="00376273">
        <w:tc>
          <w:tcPr>
            <w:tcW w:w="2229" w:type="pct"/>
            <w:shd w:val="clear" w:color="auto" w:fill="auto"/>
          </w:tcPr>
          <w:p w14:paraId="259E5F31" w14:textId="77777777" w:rsidR="00997624" w:rsidRPr="009A7517" w:rsidRDefault="00997624" w:rsidP="00EB11EC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47B6A50E" w14:textId="77777777" w:rsidR="00997624" w:rsidRPr="009A7517" w:rsidRDefault="00997624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4E6E426" w14:textId="77777777" w:rsidR="00997624" w:rsidRPr="009A7517" w:rsidRDefault="00997624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68CB6C61" w14:textId="77777777" w:rsidR="00997624" w:rsidRPr="009A7517" w:rsidRDefault="00997624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5F09B8A0" w14:textId="77777777" w:rsidR="00997624" w:rsidRPr="009A7517" w:rsidRDefault="00997624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7624" w:rsidRPr="009A7517" w14:paraId="605EDD40" w14:textId="77777777" w:rsidTr="00376273">
        <w:tc>
          <w:tcPr>
            <w:tcW w:w="2229" w:type="pct"/>
            <w:shd w:val="clear" w:color="auto" w:fill="auto"/>
          </w:tcPr>
          <w:p w14:paraId="49628AEC" w14:textId="77777777" w:rsidR="00997624" w:rsidRPr="009A7517" w:rsidRDefault="00997624" w:rsidP="00EB11EC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64784E1C" w14:textId="77777777" w:rsidR="00997624" w:rsidRPr="009A7517" w:rsidRDefault="00997624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765961DC" w14:textId="77777777" w:rsidR="00997624" w:rsidRPr="009A7517" w:rsidRDefault="00997624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5E0C1F05" w14:textId="77777777" w:rsidR="00997624" w:rsidRPr="009A7517" w:rsidRDefault="00997624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20EE473" w14:textId="77777777" w:rsidR="00997624" w:rsidRPr="009A7517" w:rsidRDefault="00997624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2C30" w:rsidRPr="009A7517" w14:paraId="692210DB" w14:textId="77777777" w:rsidTr="00376273">
        <w:tc>
          <w:tcPr>
            <w:tcW w:w="2229" w:type="pct"/>
            <w:shd w:val="clear" w:color="auto" w:fill="auto"/>
          </w:tcPr>
          <w:p w14:paraId="514ACD43" w14:textId="77777777" w:rsidR="00CF2C30" w:rsidRPr="009A7517" w:rsidRDefault="00CF2C30" w:rsidP="00EB11EC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3DB16E90" w14:textId="77777777" w:rsidR="00CF2C30" w:rsidRPr="009A7517" w:rsidRDefault="00CF2C30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5AEB6161" w14:textId="77777777" w:rsidR="00CF2C30" w:rsidRPr="009A7517" w:rsidRDefault="00CF2C30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1303A2A1" w14:textId="77777777" w:rsidR="00CF2C30" w:rsidRPr="009A7517" w:rsidRDefault="00CF2C30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0D82AC8B" w14:textId="77777777" w:rsidR="00CF2C30" w:rsidRPr="009A7517" w:rsidRDefault="00CF2C30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7DD9" w:rsidRPr="009A7517" w14:paraId="469741D2" w14:textId="77777777" w:rsidTr="00376273">
        <w:tc>
          <w:tcPr>
            <w:tcW w:w="2229" w:type="pct"/>
            <w:shd w:val="clear" w:color="auto" w:fill="auto"/>
          </w:tcPr>
          <w:p w14:paraId="4C2E8C1B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30C1C565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4BE8883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6C87D4BE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31F95DFB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7DD9" w:rsidRPr="009A7517" w14:paraId="09AD2C8B" w14:textId="77777777" w:rsidTr="00376273">
        <w:tc>
          <w:tcPr>
            <w:tcW w:w="2229" w:type="pct"/>
            <w:shd w:val="clear" w:color="auto" w:fill="auto"/>
          </w:tcPr>
          <w:p w14:paraId="33C4F4C0" w14:textId="77777777" w:rsidR="00607DD9" w:rsidRPr="009A7517" w:rsidRDefault="00607DD9" w:rsidP="00EB11EC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25EE2CF6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3D3FB096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4F662E74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E10E851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7DD9" w:rsidRPr="009A7517" w14:paraId="699D38C9" w14:textId="77777777" w:rsidTr="00376273">
        <w:tc>
          <w:tcPr>
            <w:tcW w:w="2229" w:type="pct"/>
            <w:shd w:val="clear" w:color="auto" w:fill="auto"/>
          </w:tcPr>
          <w:p w14:paraId="53927E0D" w14:textId="77777777" w:rsidR="00607DD9" w:rsidRPr="009A7517" w:rsidRDefault="00607DD9" w:rsidP="00EB11EC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ผลประโยชน์ระยะสั้น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35FAA359" w14:textId="1D6D2BC1" w:rsidR="00607DD9" w:rsidRPr="009A7517" w:rsidRDefault="004679C0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413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B595303" w14:textId="6A606F83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349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5CD29772" w14:textId="6ED5D370" w:rsidR="00607DD9" w:rsidRPr="009A7517" w:rsidRDefault="000F448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15</w:t>
            </w:r>
            <w:r w:rsidR="00397EE6" w:rsidRPr="009A751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1608C5E9" w14:textId="34EC095C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142</w:t>
            </w:r>
          </w:p>
        </w:tc>
      </w:tr>
      <w:tr w:rsidR="00607DD9" w:rsidRPr="009A7517" w14:paraId="5EC5BF2D" w14:textId="77777777" w:rsidTr="00376273">
        <w:tc>
          <w:tcPr>
            <w:tcW w:w="2229" w:type="pct"/>
            <w:shd w:val="clear" w:color="auto" w:fill="auto"/>
          </w:tcPr>
          <w:p w14:paraId="4F985940" w14:textId="77777777" w:rsidR="00607DD9" w:rsidRPr="009A7517" w:rsidRDefault="00607DD9" w:rsidP="00EB11EC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ผลประโยชน์หลังออกจากงานและ</w:t>
            </w:r>
          </w:p>
          <w:p w14:paraId="22A4CB1D" w14:textId="77777777" w:rsidR="00607DD9" w:rsidRPr="009A7517" w:rsidRDefault="00607DD9" w:rsidP="00EB11EC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ผลประโยชน์ระยะยาวอื่น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2710C95D" w14:textId="71BEDC97" w:rsidR="00607DD9" w:rsidRPr="009A7517" w:rsidRDefault="000F448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</w:t>
            </w:r>
            <w:r w:rsidR="004679C0" w:rsidRPr="009A751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4A09C69B" w14:textId="523D73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4150FA2" w14:textId="12337D4E" w:rsidR="00607DD9" w:rsidRPr="009A7517" w:rsidRDefault="000F448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705A632" w14:textId="6DA0B303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607DD9" w:rsidRPr="009A7517" w14:paraId="06BD3A72" w14:textId="77777777" w:rsidTr="00376273">
        <w:tc>
          <w:tcPr>
            <w:tcW w:w="2229" w:type="pct"/>
            <w:shd w:val="clear" w:color="auto" w:fill="auto"/>
          </w:tcPr>
          <w:p w14:paraId="1462B769" w14:textId="2642F9EF" w:rsidR="00607DD9" w:rsidRPr="009A7517" w:rsidRDefault="00607DD9" w:rsidP="00EB11EC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การจ่ายโดยใช้หุ้นเป็นเกณฑ์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2A230466" w14:textId="54392BE9" w:rsidR="00607DD9" w:rsidRPr="009A7517" w:rsidRDefault="000F4486" w:rsidP="00EB11E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C6C7AF3" w14:textId="438E5D18" w:rsidR="00607DD9" w:rsidRPr="009A7517" w:rsidRDefault="00607DD9" w:rsidP="00EB11E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08B5711B" w14:textId="3D6B3260" w:rsidR="00607DD9" w:rsidRPr="009A7517" w:rsidRDefault="009F7C1D" w:rsidP="00EB11E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3C0CE75" w14:textId="2F35C577" w:rsidR="00607DD9" w:rsidRPr="009A7517" w:rsidRDefault="00607DD9" w:rsidP="00EB11E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7DD9" w:rsidRPr="009A7517" w14:paraId="6A448939" w14:textId="77777777" w:rsidTr="00376273">
        <w:tc>
          <w:tcPr>
            <w:tcW w:w="2229" w:type="pct"/>
            <w:shd w:val="clear" w:color="auto" w:fill="auto"/>
          </w:tcPr>
          <w:p w14:paraId="4C7410A6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BAF9F20" w14:textId="4C862E66" w:rsidR="00607DD9" w:rsidRPr="009A7517" w:rsidRDefault="004679C0" w:rsidP="00EB11E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431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B785AE7" w14:textId="6A608425" w:rsidR="00607DD9" w:rsidRPr="009A7517" w:rsidRDefault="00607DD9" w:rsidP="00EB11E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383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13442650" w14:textId="2EC7E1AF" w:rsidR="00607DD9" w:rsidRPr="009A7517" w:rsidRDefault="000F4486" w:rsidP="00EB11E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16</w:t>
            </w:r>
            <w:r w:rsidR="00397EE6"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87E8F19" w14:textId="3EC147C7" w:rsidR="00607DD9" w:rsidRPr="009A7517" w:rsidRDefault="00607DD9" w:rsidP="00EB11E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147</w:t>
            </w:r>
          </w:p>
        </w:tc>
      </w:tr>
      <w:tr w:rsidR="00607DD9" w:rsidRPr="009A7517" w14:paraId="30E56CBC" w14:textId="77777777" w:rsidTr="00376273">
        <w:tc>
          <w:tcPr>
            <w:tcW w:w="2229" w:type="pct"/>
            <w:shd w:val="clear" w:color="auto" w:fill="auto"/>
          </w:tcPr>
          <w:p w14:paraId="6251330F" w14:textId="77777777" w:rsidR="00607DD9" w:rsidRPr="009A7517" w:rsidRDefault="00607DD9" w:rsidP="00EB11EC">
            <w:pPr>
              <w:tabs>
                <w:tab w:val="decimal" w:pos="540"/>
              </w:tabs>
              <w:spacing w:line="240" w:lineRule="auto"/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6020C11B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639D0FE8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1B783517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6D9965DB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7DD9" w:rsidRPr="009A7517" w14:paraId="377AD626" w14:textId="77777777" w:rsidTr="00376273">
        <w:tc>
          <w:tcPr>
            <w:tcW w:w="2229" w:type="pct"/>
            <w:shd w:val="clear" w:color="auto" w:fill="auto"/>
          </w:tcPr>
          <w:p w14:paraId="66CD65FE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70CEA779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2FBC3DE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4F95FFAD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487E7C7E" w14:textId="77777777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7DD9" w:rsidRPr="009A7517" w14:paraId="7B0FFAF0" w14:textId="77777777" w:rsidTr="00376273">
        <w:tc>
          <w:tcPr>
            <w:tcW w:w="2229" w:type="pct"/>
            <w:shd w:val="clear" w:color="auto" w:fill="auto"/>
          </w:tcPr>
          <w:p w14:paraId="3C42EF5D" w14:textId="2D25426A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6EE58A57" w14:textId="4E38D13C" w:rsidR="00607DD9" w:rsidRPr="009A7517" w:rsidRDefault="000F448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6F91759" w14:textId="27D9922C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4D01B954" w14:textId="5F30052C" w:rsidR="00607DD9" w:rsidRPr="009A7517" w:rsidRDefault="000306DC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62F9911" w14:textId="7A3BC6D4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607DD9" w:rsidRPr="009A7517" w14:paraId="41C7F4A1" w14:textId="77777777" w:rsidTr="00376273">
        <w:tc>
          <w:tcPr>
            <w:tcW w:w="2229" w:type="pct"/>
            <w:shd w:val="clear" w:color="auto" w:fill="auto"/>
          </w:tcPr>
          <w:p w14:paraId="41E7916F" w14:textId="783627E3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ซื้อสินค้</w:t>
            </w:r>
            <w:r w:rsidR="006B54A2" w:rsidRPr="009A7517">
              <w:rPr>
                <w:rFonts w:ascii="Angsana New" w:hAnsi="Angsana New" w:hint="cs"/>
                <w:sz w:val="30"/>
                <w:szCs w:val="30"/>
                <w:cs/>
              </w:rPr>
              <w:t>าและบริการ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6BC32A82" w14:textId="74BFBC2B" w:rsidR="00607DD9" w:rsidRPr="009A7517" w:rsidRDefault="000F448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942BF9A" w14:textId="47A363F7" w:rsidR="00607DD9" w:rsidRPr="009A7517" w:rsidRDefault="006B54A2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563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50BD52E2" w14:textId="50434119" w:rsidR="00607DD9" w:rsidRPr="009A7517" w:rsidRDefault="000306DC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A217D13" w14:textId="593C9AEE" w:rsidR="00607DD9" w:rsidRPr="009A7517" w:rsidRDefault="006B54A2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541</w:t>
            </w:r>
          </w:p>
        </w:tc>
      </w:tr>
      <w:tr w:rsidR="00607DD9" w:rsidRPr="009A7517" w14:paraId="7DE76C2A" w14:textId="77777777" w:rsidTr="00376273">
        <w:tc>
          <w:tcPr>
            <w:tcW w:w="2229" w:type="pct"/>
            <w:shd w:val="clear" w:color="auto" w:fill="auto"/>
          </w:tcPr>
          <w:p w14:paraId="269DE2BD" w14:textId="77777777" w:rsidR="00607DD9" w:rsidRPr="009A7517" w:rsidRDefault="00607DD9" w:rsidP="00EB11EC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2102DED" w14:textId="7AA2A17F" w:rsidR="00607DD9" w:rsidRPr="009A7517" w:rsidRDefault="000F448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1BE9898" w14:textId="416E01EE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57F0BB3C" w14:textId="3F254D4D" w:rsidR="00607DD9" w:rsidRPr="009A7517" w:rsidRDefault="000306DC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94BD998" w14:textId="3FCF53B3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607DD9" w:rsidRPr="009A7517" w14:paraId="0E288F7B" w14:textId="77777777" w:rsidTr="00376273">
        <w:tc>
          <w:tcPr>
            <w:tcW w:w="2229" w:type="pct"/>
            <w:shd w:val="clear" w:color="auto" w:fill="auto"/>
          </w:tcPr>
          <w:p w14:paraId="0857AFBA" w14:textId="3153D727" w:rsidR="00607DD9" w:rsidRPr="009A7517" w:rsidRDefault="00607DD9" w:rsidP="00EB11EC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26FD1CE8" w14:textId="3137E3D1" w:rsidR="00607DD9" w:rsidRPr="009A7517" w:rsidRDefault="000F448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74ABBCF" w14:textId="6DA9A54D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6913D1A2" w14:textId="40BC2DD9" w:rsidR="00607DD9" w:rsidRPr="009A7517" w:rsidRDefault="000306DC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85E2119" w14:textId="57D855DC" w:rsidR="00607DD9" w:rsidRPr="009A7517" w:rsidRDefault="00607DD9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0E8A9D9E" w14:textId="77777777" w:rsidR="003A13B5" w:rsidRPr="009A7517" w:rsidRDefault="003A13B5" w:rsidP="0034747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351"/>
        <w:gridCol w:w="1351"/>
        <w:gridCol w:w="1260"/>
        <w:gridCol w:w="1258"/>
      </w:tblGrid>
      <w:tr w:rsidR="000762D9" w:rsidRPr="009A7517" w14:paraId="73D5333B" w14:textId="77777777" w:rsidTr="00EB11EC">
        <w:trPr>
          <w:tblHeader/>
        </w:trPr>
        <w:tc>
          <w:tcPr>
            <w:tcW w:w="2233" w:type="pct"/>
          </w:tcPr>
          <w:p w14:paraId="3808A7EE" w14:textId="13823817" w:rsidR="000762D9" w:rsidRPr="009A7517" w:rsidRDefault="005D486D" w:rsidP="005D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cs/>
              </w:rPr>
              <w:tab/>
            </w:r>
            <w:r w:rsidRPr="009A7517">
              <w:rPr>
                <w:rFonts w:hint="cs"/>
                <w:b/>
                <w:bCs/>
                <w:i/>
                <w:iCs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32" w:type="pct"/>
            <w:gridSpan w:val="2"/>
            <w:vAlign w:val="bottom"/>
          </w:tcPr>
          <w:p w14:paraId="3F1F2B41" w14:textId="77777777" w:rsidR="000762D9" w:rsidRPr="009A7517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5" w:type="pct"/>
            <w:gridSpan w:val="2"/>
            <w:vAlign w:val="bottom"/>
          </w:tcPr>
          <w:p w14:paraId="29CB35A1" w14:textId="77777777" w:rsidR="000762D9" w:rsidRPr="009A7517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2EF" w:rsidRPr="009A7517" w14:paraId="1EFEB182" w14:textId="77777777" w:rsidTr="00EB11EC">
        <w:trPr>
          <w:tblHeader/>
        </w:trPr>
        <w:tc>
          <w:tcPr>
            <w:tcW w:w="2233" w:type="pct"/>
          </w:tcPr>
          <w:p w14:paraId="551B6527" w14:textId="3E767293" w:rsidR="007802EF" w:rsidRPr="009A7517" w:rsidRDefault="005D486D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70479CA" w14:textId="3F033CA0" w:rsidR="007802EF" w:rsidRPr="009A7517" w:rsidRDefault="00607DD9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1C0EE16" w14:textId="401DE722" w:rsidR="007802EF" w:rsidRPr="009A7517" w:rsidRDefault="00607DD9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17A8236" w14:textId="5D6DCAFE" w:rsidR="007802EF" w:rsidRPr="009A7517" w:rsidRDefault="007802EF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07DD9" w:rsidRPr="009A751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3E1F848" w14:textId="7FEEA0B9" w:rsidR="007802EF" w:rsidRPr="009A7517" w:rsidRDefault="00607DD9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0762D9" w:rsidRPr="009A7517" w14:paraId="758C8C76" w14:textId="77777777" w:rsidTr="00897617">
        <w:trPr>
          <w:tblHeader/>
        </w:trPr>
        <w:tc>
          <w:tcPr>
            <w:tcW w:w="2233" w:type="pct"/>
          </w:tcPr>
          <w:p w14:paraId="2BEC94E1" w14:textId="77777777" w:rsidR="000762D9" w:rsidRPr="009A7517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pct"/>
            <w:gridSpan w:val="4"/>
            <w:shd w:val="clear" w:color="auto" w:fill="auto"/>
          </w:tcPr>
          <w:p w14:paraId="2E184E9C" w14:textId="77777777" w:rsidR="000762D9" w:rsidRPr="009A7517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62D9" w:rsidRPr="009A7517" w14:paraId="5DA61829" w14:textId="77777777" w:rsidTr="00EB11EC">
        <w:tc>
          <w:tcPr>
            <w:tcW w:w="2233" w:type="pct"/>
          </w:tcPr>
          <w:p w14:paraId="2BF58A3F" w14:textId="052A4B74" w:rsidR="000762D9" w:rsidRPr="009A7517" w:rsidRDefault="00A553E9" w:rsidP="00C31F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716" w:type="pct"/>
          </w:tcPr>
          <w:p w14:paraId="05C564A3" w14:textId="77777777" w:rsidR="000762D9" w:rsidRPr="009A7517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6" w:type="pct"/>
          </w:tcPr>
          <w:p w14:paraId="00B27B37" w14:textId="77777777" w:rsidR="000762D9" w:rsidRPr="009A7517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14:paraId="5A2D90B8" w14:textId="77777777" w:rsidR="000762D9" w:rsidRPr="009A7517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2115D556" w14:textId="77777777" w:rsidR="000762D9" w:rsidRPr="009A7517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7DD9" w:rsidRPr="009A7517" w14:paraId="2AFEBC19" w14:textId="77777777" w:rsidTr="00EB11EC">
        <w:tc>
          <w:tcPr>
            <w:tcW w:w="2233" w:type="pct"/>
          </w:tcPr>
          <w:p w14:paraId="47F9C784" w14:textId="77777777" w:rsidR="00607DD9" w:rsidRPr="009A7517" w:rsidRDefault="00607DD9" w:rsidP="00607D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716" w:type="pct"/>
          </w:tcPr>
          <w:p w14:paraId="5467FF00" w14:textId="44B38AD8" w:rsidR="00607DD9" w:rsidRPr="009A7517" w:rsidRDefault="00C434F4" w:rsidP="00897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6" w:type="pct"/>
          </w:tcPr>
          <w:p w14:paraId="34AE79FE" w14:textId="2E317C45" w:rsidR="00607DD9" w:rsidRPr="009A7517" w:rsidRDefault="00607DD9" w:rsidP="00897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8" w:type="pct"/>
          </w:tcPr>
          <w:p w14:paraId="248ADAB2" w14:textId="59AE5589" w:rsidR="00607DD9" w:rsidRPr="009A7517" w:rsidRDefault="00F60273" w:rsidP="00897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1,396</w:t>
            </w:r>
          </w:p>
        </w:tc>
        <w:tc>
          <w:tcPr>
            <w:tcW w:w="667" w:type="pct"/>
          </w:tcPr>
          <w:p w14:paraId="7DF494D5" w14:textId="01CE5EC1" w:rsidR="00607DD9" w:rsidRPr="009A7517" w:rsidRDefault="00607DD9" w:rsidP="007C3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2,080</w:t>
            </w:r>
          </w:p>
        </w:tc>
      </w:tr>
      <w:tr w:rsidR="00607DD9" w:rsidRPr="009A7517" w14:paraId="0B60874C" w14:textId="77777777" w:rsidTr="00EB11EC">
        <w:tc>
          <w:tcPr>
            <w:tcW w:w="2233" w:type="pct"/>
          </w:tcPr>
          <w:p w14:paraId="0982C35B" w14:textId="2D13C315" w:rsidR="00607DD9" w:rsidRPr="009A7517" w:rsidRDefault="00607DD9" w:rsidP="00607D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716" w:type="pct"/>
          </w:tcPr>
          <w:p w14:paraId="788D3D57" w14:textId="36E24B9F" w:rsidR="00607DD9" w:rsidRPr="009A7517" w:rsidRDefault="00C434F4" w:rsidP="00607DD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6" w:type="pct"/>
          </w:tcPr>
          <w:p w14:paraId="5D773727" w14:textId="350B62FD" w:rsidR="00607DD9" w:rsidRPr="009A7517" w:rsidRDefault="00607DD9" w:rsidP="00607DD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668" w:type="pct"/>
          </w:tcPr>
          <w:p w14:paraId="418BB972" w14:textId="10143D71" w:rsidR="00607DD9" w:rsidRPr="009A7517" w:rsidRDefault="00F60273" w:rsidP="00607DD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67" w:type="pct"/>
          </w:tcPr>
          <w:p w14:paraId="285621EF" w14:textId="10AA23B1" w:rsidR="00607DD9" w:rsidRPr="009A7517" w:rsidRDefault="00607DD9" w:rsidP="00607DD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07DD9" w:rsidRPr="009A7517" w14:paraId="1C361954" w14:textId="77777777" w:rsidTr="00EB11EC">
        <w:tc>
          <w:tcPr>
            <w:tcW w:w="2233" w:type="pct"/>
          </w:tcPr>
          <w:p w14:paraId="682F416C" w14:textId="23E9F906" w:rsidR="00607DD9" w:rsidRPr="009A7517" w:rsidRDefault="00607DD9" w:rsidP="00607D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16" w:type="pct"/>
          </w:tcPr>
          <w:p w14:paraId="77EDBD13" w14:textId="227BF3B9" w:rsidR="00607DD9" w:rsidRPr="009A7517" w:rsidRDefault="00C434F4" w:rsidP="00607DD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716" w:type="pct"/>
            <w:shd w:val="clear" w:color="auto" w:fill="auto"/>
          </w:tcPr>
          <w:p w14:paraId="767B70DE" w14:textId="2FF62A83" w:rsidR="00607DD9" w:rsidRPr="009A7517" w:rsidRDefault="00607DD9" w:rsidP="00607DD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668" w:type="pct"/>
            <w:shd w:val="clear" w:color="auto" w:fill="auto"/>
          </w:tcPr>
          <w:p w14:paraId="78A5F54C" w14:textId="29B20AD8" w:rsidR="00607DD9" w:rsidRPr="009A7517" w:rsidRDefault="00F60273" w:rsidP="00607DD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1,396</w:t>
            </w:r>
          </w:p>
        </w:tc>
        <w:tc>
          <w:tcPr>
            <w:tcW w:w="667" w:type="pct"/>
            <w:shd w:val="clear" w:color="auto" w:fill="auto"/>
          </w:tcPr>
          <w:p w14:paraId="11C0602B" w14:textId="18E278C1" w:rsidR="00607DD9" w:rsidRPr="009A7517" w:rsidRDefault="00607DD9" w:rsidP="00607DD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2,083</w:t>
            </w:r>
          </w:p>
        </w:tc>
      </w:tr>
      <w:tr w:rsidR="00607DD9" w:rsidRPr="009A7517" w14:paraId="25E806E6" w14:textId="77777777" w:rsidTr="00EB11EC">
        <w:trPr>
          <w:trHeight w:val="60"/>
        </w:trPr>
        <w:tc>
          <w:tcPr>
            <w:tcW w:w="2233" w:type="pct"/>
          </w:tcPr>
          <w:p w14:paraId="28BB9C1E" w14:textId="77777777" w:rsidR="00607DD9" w:rsidRPr="009A7517" w:rsidRDefault="00607DD9" w:rsidP="00607D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0"/>
                <w:rtl/>
                <w:lang w:val="en-US" w:bidi="th-TH"/>
              </w:rPr>
            </w:pPr>
          </w:p>
        </w:tc>
        <w:tc>
          <w:tcPr>
            <w:tcW w:w="716" w:type="pct"/>
          </w:tcPr>
          <w:p w14:paraId="4060FE38" w14:textId="77777777" w:rsidR="00607DD9" w:rsidRPr="009A7517" w:rsidRDefault="00607DD9" w:rsidP="0060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6" w:type="pct"/>
            <w:shd w:val="clear" w:color="auto" w:fill="auto"/>
          </w:tcPr>
          <w:p w14:paraId="64058395" w14:textId="77777777" w:rsidR="00607DD9" w:rsidRPr="009A7517" w:rsidRDefault="00607DD9" w:rsidP="0060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4295D1C8" w14:textId="77777777" w:rsidR="00607DD9" w:rsidRPr="009A7517" w:rsidRDefault="00607DD9" w:rsidP="0060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7" w:type="pct"/>
            <w:shd w:val="clear" w:color="auto" w:fill="auto"/>
          </w:tcPr>
          <w:p w14:paraId="089DB9A8" w14:textId="77777777" w:rsidR="00607DD9" w:rsidRPr="009A7517" w:rsidRDefault="00607DD9" w:rsidP="0060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07DD9" w:rsidRPr="009A7517" w14:paraId="71D299CD" w14:textId="77777777" w:rsidTr="00EB11EC">
        <w:tc>
          <w:tcPr>
            <w:tcW w:w="2233" w:type="pct"/>
          </w:tcPr>
          <w:p w14:paraId="2A3414FB" w14:textId="78E3DDB9" w:rsidR="00607DD9" w:rsidRPr="009A7517" w:rsidRDefault="00607DD9" w:rsidP="00607D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716" w:type="pct"/>
          </w:tcPr>
          <w:p w14:paraId="2B15BAE0" w14:textId="77777777" w:rsidR="00607DD9" w:rsidRPr="009A7517" w:rsidRDefault="00607DD9" w:rsidP="0060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7BAEE71B" w14:textId="77777777" w:rsidR="00607DD9" w:rsidRPr="009A7517" w:rsidRDefault="00607DD9" w:rsidP="0060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7FE4FECD" w14:textId="77777777" w:rsidR="00607DD9" w:rsidRPr="009A7517" w:rsidRDefault="00607DD9" w:rsidP="0060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0F0FF264" w14:textId="77777777" w:rsidR="00607DD9" w:rsidRPr="009A7517" w:rsidRDefault="00607DD9" w:rsidP="0060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7DD9" w:rsidRPr="009A7517" w14:paraId="602FEFE1" w14:textId="77777777" w:rsidTr="00EB11EC">
        <w:tc>
          <w:tcPr>
            <w:tcW w:w="2233" w:type="pct"/>
          </w:tcPr>
          <w:p w14:paraId="37634582" w14:textId="77777777" w:rsidR="00607DD9" w:rsidRPr="009A7517" w:rsidRDefault="00607DD9" w:rsidP="00607D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716" w:type="pct"/>
          </w:tcPr>
          <w:p w14:paraId="766E65C3" w14:textId="0841B556" w:rsidR="00607DD9" w:rsidRPr="009A7517" w:rsidRDefault="00C434F4" w:rsidP="0060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6" w:type="pct"/>
            <w:shd w:val="clear" w:color="auto" w:fill="auto"/>
          </w:tcPr>
          <w:p w14:paraId="0442EC5E" w14:textId="4E9145C6" w:rsidR="00607DD9" w:rsidRPr="009A7517" w:rsidRDefault="00607DD9" w:rsidP="0060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167295D0" w14:textId="1A5FF0DB" w:rsidR="00607DD9" w:rsidRPr="009A7517" w:rsidRDefault="00F60273" w:rsidP="0060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  <w:tc>
          <w:tcPr>
            <w:tcW w:w="667" w:type="pct"/>
            <w:shd w:val="clear" w:color="auto" w:fill="auto"/>
          </w:tcPr>
          <w:p w14:paraId="44EA00DD" w14:textId="1E7071D9" w:rsidR="00607DD9" w:rsidRPr="009A7517" w:rsidRDefault="00607DD9" w:rsidP="0060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</w:tr>
      <w:tr w:rsidR="00607DD9" w:rsidRPr="009A7517" w14:paraId="06F8D8FB" w14:textId="77777777" w:rsidTr="00EB11EC">
        <w:tc>
          <w:tcPr>
            <w:tcW w:w="2233" w:type="pct"/>
          </w:tcPr>
          <w:p w14:paraId="7AB51A7C" w14:textId="56BBD0D0" w:rsidR="00607DD9" w:rsidRPr="009A7517" w:rsidRDefault="00AB0AF7" w:rsidP="00607D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  <w:r w:rsidR="00823822"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และการร่วมค้า</w:t>
            </w:r>
          </w:p>
        </w:tc>
        <w:tc>
          <w:tcPr>
            <w:tcW w:w="716" w:type="pct"/>
          </w:tcPr>
          <w:p w14:paraId="10C612CB" w14:textId="5BD64F66" w:rsidR="00607DD9" w:rsidRPr="009A7517" w:rsidRDefault="00C434F4" w:rsidP="00607DD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716" w:type="pct"/>
            <w:shd w:val="clear" w:color="auto" w:fill="auto"/>
          </w:tcPr>
          <w:p w14:paraId="19CBA015" w14:textId="295D8C47" w:rsidR="00607DD9" w:rsidRPr="009A7517" w:rsidRDefault="00823822" w:rsidP="00607DD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668" w:type="pct"/>
            <w:shd w:val="clear" w:color="auto" w:fill="auto"/>
          </w:tcPr>
          <w:p w14:paraId="33C91128" w14:textId="6DA7BA5A" w:rsidR="00607DD9" w:rsidRPr="009A7517" w:rsidRDefault="00F60273" w:rsidP="00607DD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43A408F8" w14:textId="44FBECD0" w:rsidR="00607DD9" w:rsidRPr="009A7517" w:rsidRDefault="00823822" w:rsidP="00607DD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607DD9" w:rsidRPr="009A7517" w14:paraId="0DA93966" w14:textId="77777777" w:rsidTr="00EB11EC">
        <w:trPr>
          <w:trHeight w:val="91"/>
        </w:trPr>
        <w:tc>
          <w:tcPr>
            <w:tcW w:w="2233" w:type="pct"/>
          </w:tcPr>
          <w:p w14:paraId="43782203" w14:textId="7D95F370" w:rsidR="00607DD9" w:rsidRPr="009A7517" w:rsidRDefault="00823822" w:rsidP="00607D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16" w:type="pct"/>
          </w:tcPr>
          <w:p w14:paraId="72BDAAE6" w14:textId="47B0EDDF" w:rsidR="00607DD9" w:rsidRPr="009A7517" w:rsidRDefault="00C434F4" w:rsidP="00607DD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16" w:type="pct"/>
            <w:shd w:val="clear" w:color="auto" w:fill="auto"/>
          </w:tcPr>
          <w:p w14:paraId="71522347" w14:textId="2AD54A37" w:rsidR="00607DD9" w:rsidRPr="009A7517" w:rsidRDefault="00607DD9" w:rsidP="00607DD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</w:t>
            </w:r>
          </w:p>
        </w:tc>
        <w:tc>
          <w:tcPr>
            <w:tcW w:w="668" w:type="pct"/>
            <w:shd w:val="clear" w:color="auto" w:fill="auto"/>
          </w:tcPr>
          <w:p w14:paraId="77204005" w14:textId="19E3152E" w:rsidR="00607DD9" w:rsidRPr="009A7517" w:rsidRDefault="00F60273" w:rsidP="00607DD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667" w:type="pct"/>
            <w:shd w:val="clear" w:color="auto" w:fill="auto"/>
          </w:tcPr>
          <w:p w14:paraId="2B44E8F1" w14:textId="03725E7D" w:rsidR="00607DD9" w:rsidRPr="009A7517" w:rsidRDefault="00607DD9" w:rsidP="00607DD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50</w:t>
            </w:r>
          </w:p>
        </w:tc>
      </w:tr>
    </w:tbl>
    <w:p w14:paraId="3F4A9D3C" w14:textId="14D89717" w:rsidR="00937D31" w:rsidRPr="009A7517" w:rsidRDefault="00937D31">
      <w:pPr>
        <w:rPr>
          <w:sz w:val="20"/>
          <w:szCs w:val="20"/>
        </w:rPr>
      </w:pPr>
    </w:p>
    <w:tbl>
      <w:tblPr>
        <w:tblpPr w:leftFromText="180" w:rightFromText="180" w:vertAnchor="text" w:tblpX="450" w:tblpY="1"/>
        <w:tblOverlap w:val="never"/>
        <w:tblW w:w="9558" w:type="dxa"/>
        <w:tblLayout w:type="fixed"/>
        <w:tblLook w:val="0000" w:firstRow="0" w:lastRow="0" w:firstColumn="0" w:lastColumn="0" w:noHBand="0" w:noVBand="0"/>
      </w:tblPr>
      <w:tblGrid>
        <w:gridCol w:w="3419"/>
        <w:gridCol w:w="1349"/>
        <w:gridCol w:w="1197"/>
        <w:gridCol w:w="1197"/>
        <w:gridCol w:w="1197"/>
        <w:gridCol w:w="1193"/>
        <w:gridCol w:w="6"/>
      </w:tblGrid>
      <w:tr w:rsidR="00233CFB" w:rsidRPr="009A7517" w14:paraId="3AC0BA70" w14:textId="77777777" w:rsidTr="004169DF">
        <w:trPr>
          <w:gridAfter w:val="1"/>
          <w:wAfter w:w="3" w:type="pct"/>
          <w:trHeight w:val="80"/>
          <w:tblHeader/>
        </w:trPr>
        <w:tc>
          <w:tcPr>
            <w:tcW w:w="1789" w:type="pct"/>
            <w:vAlign w:val="bottom"/>
          </w:tcPr>
          <w:p w14:paraId="603D50BF" w14:textId="5488AF73" w:rsidR="00233CFB" w:rsidRPr="009A7517" w:rsidRDefault="00233CFB" w:rsidP="00EB11EC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06" w:type="pct"/>
          </w:tcPr>
          <w:p w14:paraId="2B4F9D15" w14:textId="77777777" w:rsidR="00233CFB" w:rsidRPr="009A7517" w:rsidRDefault="00233CFB" w:rsidP="00EB11EC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502" w:type="pct"/>
            <w:gridSpan w:val="4"/>
            <w:vAlign w:val="bottom"/>
          </w:tcPr>
          <w:p w14:paraId="284A0579" w14:textId="77777777" w:rsidR="00233CFB" w:rsidRPr="009A7517" w:rsidRDefault="00233CFB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233CFB" w:rsidRPr="009A7517" w14:paraId="5B911403" w14:textId="77777777" w:rsidTr="00E91AAD">
        <w:trPr>
          <w:trHeight w:val="934"/>
          <w:tblHeader/>
        </w:trPr>
        <w:tc>
          <w:tcPr>
            <w:tcW w:w="1789" w:type="pct"/>
            <w:vAlign w:val="bottom"/>
          </w:tcPr>
          <w:p w14:paraId="0EBD3F78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706" w:type="pct"/>
          </w:tcPr>
          <w:p w14:paraId="0D389DD6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</w:p>
          <w:p w14:paraId="500BD9E8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  <w:cs/>
              </w:rPr>
              <w:br/>
            </w:r>
            <w:r w:rsidRPr="009A7517">
              <w:rPr>
                <w:rFonts w:hint="cs"/>
              </w:rPr>
              <w:t>31</w:t>
            </w:r>
            <w:r w:rsidRPr="009A7517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626" w:type="pct"/>
            <w:vAlign w:val="bottom"/>
          </w:tcPr>
          <w:p w14:paraId="71B377D7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  <w:cs/>
              </w:rPr>
              <w:br/>
            </w: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26" w:type="pct"/>
            <w:vAlign w:val="bottom"/>
          </w:tcPr>
          <w:p w14:paraId="0D0955CA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A7517">
              <w:rPr>
                <w:rFonts w:hint="cs"/>
              </w:rPr>
              <w:tab/>
            </w:r>
            <w:r w:rsidRPr="009A7517">
              <w:rPr>
                <w:rFonts w:hint="cs"/>
                <w:cs/>
              </w:rPr>
              <w:t>เพิ่มขึ้น</w:t>
            </w:r>
          </w:p>
        </w:tc>
        <w:tc>
          <w:tcPr>
            <w:tcW w:w="626" w:type="pct"/>
            <w:vAlign w:val="bottom"/>
          </w:tcPr>
          <w:p w14:paraId="3A2CE267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9A7517">
              <w:rPr>
                <w:rFonts w:hint="cs"/>
              </w:rPr>
              <w:tab/>
            </w:r>
            <w:r w:rsidRPr="009A7517">
              <w:rPr>
                <w:rFonts w:hint="cs"/>
                <w:cs/>
              </w:rPr>
              <w:t>ผลกระทบ</w:t>
            </w:r>
          </w:p>
          <w:p w14:paraId="66F64FD9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จากอัตราแลกเปลี่ยน</w:t>
            </w:r>
          </w:p>
        </w:tc>
        <w:tc>
          <w:tcPr>
            <w:tcW w:w="627" w:type="pct"/>
            <w:gridSpan w:val="2"/>
            <w:vAlign w:val="bottom"/>
          </w:tcPr>
          <w:p w14:paraId="12622E26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  <w:cs/>
              </w:rPr>
              <w:br/>
            </w:r>
            <w:r w:rsidRPr="009A7517">
              <w:rPr>
                <w:rFonts w:hint="cs"/>
              </w:rPr>
              <w:t>31</w:t>
            </w:r>
            <w:r w:rsidRPr="009A7517">
              <w:rPr>
                <w:rFonts w:hint="cs"/>
                <w:cs/>
              </w:rPr>
              <w:t xml:space="preserve"> ธันวาคม</w:t>
            </w:r>
          </w:p>
        </w:tc>
      </w:tr>
      <w:tr w:rsidR="00233CFB" w:rsidRPr="009A7517" w14:paraId="0DD3F1B1" w14:textId="77777777" w:rsidTr="004169DF">
        <w:trPr>
          <w:gridAfter w:val="1"/>
          <w:wAfter w:w="3" w:type="pct"/>
          <w:trHeight w:val="80"/>
          <w:tblHeader/>
        </w:trPr>
        <w:tc>
          <w:tcPr>
            <w:tcW w:w="1789" w:type="pct"/>
            <w:vAlign w:val="bottom"/>
          </w:tcPr>
          <w:p w14:paraId="67B9975F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706" w:type="pct"/>
          </w:tcPr>
          <w:p w14:paraId="55F10102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502" w:type="pct"/>
            <w:gridSpan w:val="4"/>
            <w:vAlign w:val="bottom"/>
          </w:tcPr>
          <w:p w14:paraId="19C0A057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9A751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233CFB" w:rsidRPr="009A7517" w14:paraId="6A339CEC" w14:textId="77777777" w:rsidTr="00E91AA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16EBBCBD" w14:textId="48C6DB7A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t>256</w:t>
            </w:r>
            <w:r w:rsidR="00607DD9" w:rsidRPr="009A7517">
              <w:rPr>
                <w:rFonts w:hint="cs"/>
                <w:b/>
                <w:bCs/>
                <w:i/>
                <w:iCs/>
              </w:rPr>
              <w:t>5</w:t>
            </w:r>
          </w:p>
        </w:tc>
        <w:tc>
          <w:tcPr>
            <w:tcW w:w="706" w:type="pct"/>
          </w:tcPr>
          <w:p w14:paraId="6CB4634B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26" w:type="pct"/>
          </w:tcPr>
          <w:p w14:paraId="5F521CC5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26" w:type="pct"/>
          </w:tcPr>
          <w:p w14:paraId="6C269A64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26" w:type="pct"/>
          </w:tcPr>
          <w:p w14:paraId="1FFDCC97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27" w:type="pct"/>
            <w:gridSpan w:val="2"/>
          </w:tcPr>
          <w:p w14:paraId="669E83CF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233CFB" w:rsidRPr="009A7517" w14:paraId="3D5D8551" w14:textId="77777777" w:rsidTr="00E91AA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59180C2F" w14:textId="4357BC1B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9A7517">
              <w:rPr>
                <w:rFonts w:hint="cs"/>
                <w:b/>
                <w:bCs/>
                <w:cs/>
              </w:rPr>
              <w:t>บริษัทร่วม</w:t>
            </w:r>
            <w:r w:rsidR="00823822" w:rsidRPr="009A7517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706" w:type="pct"/>
          </w:tcPr>
          <w:p w14:paraId="0A9849FC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626" w:type="pct"/>
          </w:tcPr>
          <w:p w14:paraId="0F5AF309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626" w:type="pct"/>
          </w:tcPr>
          <w:p w14:paraId="2F2A535F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626" w:type="pct"/>
          </w:tcPr>
          <w:p w14:paraId="05CD38B6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</w:pPr>
          </w:p>
        </w:tc>
        <w:tc>
          <w:tcPr>
            <w:tcW w:w="627" w:type="pct"/>
            <w:gridSpan w:val="2"/>
          </w:tcPr>
          <w:p w14:paraId="2D053F63" w14:textId="77777777" w:rsidR="00233CFB" w:rsidRPr="009A7517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</w:pPr>
          </w:p>
        </w:tc>
      </w:tr>
      <w:tr w:rsidR="00823822" w:rsidRPr="009A7517" w14:paraId="73A17F9E" w14:textId="77777777" w:rsidTr="00E91AA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0908D9EF" w14:textId="77777777" w:rsidR="00287FA7" w:rsidRPr="009A7517" w:rsidRDefault="00823822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9A7517">
              <w:rPr>
                <w:rFonts w:hint="cs"/>
              </w:rPr>
              <w:t xml:space="preserve">Impact Energy Asia Development </w:t>
            </w:r>
          </w:p>
          <w:p w14:paraId="5EF58F7E" w14:textId="6533A333" w:rsidR="00823822" w:rsidRPr="009A7517" w:rsidRDefault="00823822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93"/>
              <w:rPr>
                <w:b/>
                <w:bCs/>
                <w:cs/>
              </w:rPr>
            </w:pPr>
            <w:r w:rsidRPr="009A7517">
              <w:rPr>
                <w:rFonts w:hint="cs"/>
              </w:rPr>
              <w:t>Limited</w:t>
            </w:r>
          </w:p>
        </w:tc>
        <w:tc>
          <w:tcPr>
            <w:tcW w:w="706" w:type="pct"/>
            <w:vAlign w:val="bottom"/>
          </w:tcPr>
          <w:p w14:paraId="0D8EAB18" w14:textId="4FC15916" w:rsidR="00823822" w:rsidRPr="009A7517" w:rsidRDefault="00823822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</w:pPr>
            <w:r w:rsidRPr="009A7517">
              <w:rPr>
                <w:rFonts w:hint="cs"/>
              </w:rPr>
              <w:t>4</w:t>
            </w:r>
            <w:r w:rsidRPr="009A7517">
              <w:rPr>
                <w:rFonts w:hint="cs"/>
                <w:cs/>
              </w:rPr>
              <w:t>.</w:t>
            </w:r>
            <w:r w:rsidRPr="009A7517">
              <w:rPr>
                <w:rFonts w:hint="cs"/>
              </w:rPr>
              <w:t>7</w:t>
            </w:r>
            <w:r w:rsidR="00E91AAD" w:rsidRPr="009A7517">
              <w:rPr>
                <w:rFonts w:hint="cs"/>
              </w:rPr>
              <w:t>0</w:t>
            </w:r>
          </w:p>
        </w:tc>
        <w:tc>
          <w:tcPr>
            <w:tcW w:w="626" w:type="pct"/>
            <w:vAlign w:val="bottom"/>
          </w:tcPr>
          <w:p w14:paraId="354674C9" w14:textId="13FE223C" w:rsidR="00823822" w:rsidRPr="009A7517" w:rsidRDefault="00823822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>411</w:t>
            </w:r>
          </w:p>
        </w:tc>
        <w:tc>
          <w:tcPr>
            <w:tcW w:w="626" w:type="pct"/>
            <w:vAlign w:val="bottom"/>
          </w:tcPr>
          <w:p w14:paraId="6AFB1E48" w14:textId="2263E608" w:rsidR="00823822" w:rsidRPr="009A7517" w:rsidRDefault="003130F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</w:pPr>
            <w:r w:rsidRPr="009A7517">
              <w:rPr>
                <w:rFonts w:hint="cs"/>
                <w:cs/>
              </w:rPr>
              <w:t>23</w:t>
            </w:r>
            <w:r w:rsidR="00376273" w:rsidRPr="009A7517">
              <w:rPr>
                <w:rFonts w:hint="cs"/>
              </w:rPr>
              <w:t>6</w:t>
            </w:r>
          </w:p>
        </w:tc>
        <w:tc>
          <w:tcPr>
            <w:tcW w:w="626" w:type="pct"/>
            <w:vAlign w:val="bottom"/>
          </w:tcPr>
          <w:p w14:paraId="3EC59323" w14:textId="5CE26A3E" w:rsidR="00823822" w:rsidRPr="009A7517" w:rsidRDefault="00376273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>5</w:t>
            </w:r>
          </w:p>
        </w:tc>
        <w:tc>
          <w:tcPr>
            <w:tcW w:w="627" w:type="pct"/>
            <w:gridSpan w:val="2"/>
            <w:vAlign w:val="bottom"/>
          </w:tcPr>
          <w:p w14:paraId="3CAA7D9B" w14:textId="0CF3CFBC" w:rsidR="00823822" w:rsidRPr="009A7517" w:rsidRDefault="003130F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jc w:val="center"/>
            </w:pPr>
            <w:r w:rsidRPr="009A7517">
              <w:rPr>
                <w:rFonts w:hint="cs"/>
                <w:cs/>
              </w:rPr>
              <w:t>652</w:t>
            </w:r>
          </w:p>
        </w:tc>
      </w:tr>
      <w:tr w:rsidR="00607DD9" w:rsidRPr="009A7517" w14:paraId="4F2B9E09" w14:textId="77777777" w:rsidTr="00E91AA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47D051C9" w14:textId="3D0D3002" w:rsidR="00607DD9" w:rsidRPr="009A7517" w:rsidRDefault="00823822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</w:pPr>
            <w:r w:rsidRPr="009A7517">
              <w:rPr>
                <w:rFonts w:hint="cs"/>
              </w:rPr>
              <w:t>Nam Tai Hydropower</w:t>
            </w:r>
            <w:r w:rsidRPr="009A7517">
              <w:rPr>
                <w:rFonts w:hint="cs"/>
                <w:cs/>
              </w:rPr>
              <w:t xml:space="preserve"> </w:t>
            </w:r>
            <w:r w:rsidRPr="009A7517">
              <w:rPr>
                <w:rFonts w:hint="cs"/>
              </w:rPr>
              <w:t>Co., Ltd.</w:t>
            </w:r>
          </w:p>
        </w:tc>
        <w:tc>
          <w:tcPr>
            <w:tcW w:w="706" w:type="pct"/>
          </w:tcPr>
          <w:p w14:paraId="1DDE724D" w14:textId="6DDB964A" w:rsidR="00607DD9" w:rsidRPr="009A7517" w:rsidRDefault="00823822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5.75</w:t>
            </w:r>
          </w:p>
        </w:tc>
        <w:tc>
          <w:tcPr>
            <w:tcW w:w="626" w:type="pct"/>
          </w:tcPr>
          <w:p w14:paraId="79D3A51F" w14:textId="6BB1F3E4" w:rsidR="00607DD9" w:rsidRPr="009A7517" w:rsidRDefault="00823822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26" w:type="pct"/>
          </w:tcPr>
          <w:p w14:paraId="47729C75" w14:textId="44543612" w:rsidR="00607DD9" w:rsidRPr="009A7517" w:rsidRDefault="003130FF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</w:pPr>
            <w:r w:rsidRPr="009A7517">
              <w:rPr>
                <w:rFonts w:hint="cs"/>
              </w:rPr>
              <w:t>1,083</w:t>
            </w:r>
          </w:p>
        </w:tc>
        <w:tc>
          <w:tcPr>
            <w:tcW w:w="626" w:type="pct"/>
          </w:tcPr>
          <w:p w14:paraId="12E91AA2" w14:textId="3C704D3E" w:rsidR="00607DD9" w:rsidRPr="009A7517" w:rsidRDefault="003130FF" w:rsidP="00287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</w:pPr>
            <w:r w:rsidRPr="009A7517">
              <w:rPr>
                <w:rFonts w:hint="cs"/>
              </w:rPr>
              <w:t>(</w:t>
            </w:r>
            <w:r w:rsidR="00C96A1D" w:rsidRPr="009A7517">
              <w:rPr>
                <w:rFonts w:hint="cs"/>
              </w:rPr>
              <w:t>55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627" w:type="pct"/>
            <w:gridSpan w:val="2"/>
          </w:tcPr>
          <w:p w14:paraId="13AF826F" w14:textId="31E35101" w:rsidR="00607DD9" w:rsidRPr="009A7517" w:rsidRDefault="003130FF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</w:pPr>
            <w:r w:rsidRPr="009A7517">
              <w:rPr>
                <w:rFonts w:hint="cs"/>
              </w:rPr>
              <w:t>1,028</w:t>
            </w:r>
          </w:p>
        </w:tc>
      </w:tr>
      <w:tr w:rsidR="00607DD9" w:rsidRPr="009A7517" w14:paraId="294BFD81" w14:textId="77777777" w:rsidTr="00E91AA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575AA492" w14:textId="77777777" w:rsidR="00607DD9" w:rsidRPr="009A7517" w:rsidRDefault="00607DD9" w:rsidP="00EB11EC">
            <w:pPr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706" w:type="pct"/>
          </w:tcPr>
          <w:p w14:paraId="4B68650E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26" w:type="pct"/>
          </w:tcPr>
          <w:p w14:paraId="7EF9B920" w14:textId="6BC3FC4B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411</w:t>
            </w:r>
          </w:p>
        </w:tc>
        <w:tc>
          <w:tcPr>
            <w:tcW w:w="626" w:type="pct"/>
          </w:tcPr>
          <w:p w14:paraId="4D40082B" w14:textId="0475F2F7" w:rsidR="00607DD9" w:rsidRPr="009A7517" w:rsidRDefault="007C3FDD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1,319</w:t>
            </w:r>
          </w:p>
        </w:tc>
        <w:tc>
          <w:tcPr>
            <w:tcW w:w="626" w:type="pct"/>
          </w:tcPr>
          <w:p w14:paraId="2C864A17" w14:textId="4E9F2D51" w:rsidR="00607DD9" w:rsidRPr="009A7517" w:rsidRDefault="007C3FDD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</w:t>
            </w:r>
            <w:r w:rsidRPr="009A7517">
              <w:rPr>
                <w:b/>
                <w:bCs/>
              </w:rPr>
              <w:t>50</w:t>
            </w:r>
            <w:r w:rsidRPr="009A7517">
              <w:rPr>
                <w:rFonts w:hint="cs"/>
                <w:b/>
                <w:bCs/>
              </w:rPr>
              <w:t>)</w:t>
            </w:r>
          </w:p>
        </w:tc>
        <w:tc>
          <w:tcPr>
            <w:tcW w:w="627" w:type="pct"/>
            <w:gridSpan w:val="2"/>
          </w:tcPr>
          <w:p w14:paraId="36D5207C" w14:textId="48543F27" w:rsidR="00607DD9" w:rsidRPr="009A7517" w:rsidRDefault="003130F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1,680</w:t>
            </w:r>
          </w:p>
        </w:tc>
      </w:tr>
      <w:tr w:rsidR="00607DD9" w:rsidRPr="009A7517" w14:paraId="6A5726C1" w14:textId="77777777" w:rsidTr="00E91AA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63490A23" w14:textId="5EECF672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i/>
                <w:iCs/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หัก</w:t>
            </w:r>
            <w:r w:rsidRPr="009A7517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6" w:type="pct"/>
          </w:tcPr>
          <w:p w14:paraId="0416DD79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626" w:type="pct"/>
          </w:tcPr>
          <w:p w14:paraId="58B2C6C0" w14:textId="77777777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</w:pPr>
          </w:p>
          <w:p w14:paraId="7C3B2EFD" w14:textId="5D7F972E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(11)</w:t>
            </w:r>
          </w:p>
        </w:tc>
        <w:tc>
          <w:tcPr>
            <w:tcW w:w="626" w:type="pct"/>
          </w:tcPr>
          <w:p w14:paraId="05869D6B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626" w:type="pct"/>
          </w:tcPr>
          <w:p w14:paraId="1851CEF1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627" w:type="pct"/>
            <w:gridSpan w:val="2"/>
          </w:tcPr>
          <w:p w14:paraId="3DE61182" w14:textId="77777777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</w:pPr>
          </w:p>
          <w:p w14:paraId="157CA874" w14:textId="3178E60F" w:rsidR="00607DD9" w:rsidRPr="009A7517" w:rsidRDefault="003130FF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</w:pPr>
            <w:r w:rsidRPr="009A7517">
              <w:rPr>
                <w:rFonts w:hint="cs"/>
              </w:rPr>
              <w:t>(27)</w:t>
            </w:r>
          </w:p>
        </w:tc>
      </w:tr>
      <w:tr w:rsidR="00607DD9" w:rsidRPr="009A7517" w14:paraId="57B1C5FC" w14:textId="77777777" w:rsidTr="00E91AA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2C76B84B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706" w:type="pct"/>
          </w:tcPr>
          <w:p w14:paraId="6188EA96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626" w:type="pct"/>
          </w:tcPr>
          <w:p w14:paraId="5C9C786C" w14:textId="02D79AFA" w:rsidR="00607DD9" w:rsidRPr="009A7517" w:rsidRDefault="00607DD9" w:rsidP="00EB11E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400</w:t>
            </w:r>
          </w:p>
        </w:tc>
        <w:tc>
          <w:tcPr>
            <w:tcW w:w="626" w:type="pct"/>
          </w:tcPr>
          <w:p w14:paraId="79C4B1B4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26" w:type="pct"/>
          </w:tcPr>
          <w:p w14:paraId="09E24ADE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27" w:type="pct"/>
            <w:gridSpan w:val="2"/>
          </w:tcPr>
          <w:p w14:paraId="495EDF85" w14:textId="51C57344" w:rsidR="00607DD9" w:rsidRPr="009A7517" w:rsidRDefault="003130FF" w:rsidP="00EB11E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1,653</w:t>
            </w:r>
          </w:p>
        </w:tc>
      </w:tr>
      <w:tr w:rsidR="008D4DEC" w:rsidRPr="009A7517" w14:paraId="38750A32" w14:textId="77777777" w:rsidTr="00E91AA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5356768E" w14:textId="77777777" w:rsidR="008D4DEC" w:rsidRPr="009A7517" w:rsidRDefault="008D4DEC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6" w:type="pct"/>
          </w:tcPr>
          <w:p w14:paraId="370F0678" w14:textId="77777777" w:rsidR="008D4DEC" w:rsidRPr="009A7517" w:rsidRDefault="008D4DEC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6" w:type="pct"/>
          </w:tcPr>
          <w:p w14:paraId="5677FE1D" w14:textId="77777777" w:rsidR="008D4DEC" w:rsidRPr="009A7517" w:rsidRDefault="008D4DEC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</w:tcPr>
          <w:p w14:paraId="545C742D" w14:textId="77777777" w:rsidR="008D4DEC" w:rsidRPr="009A7517" w:rsidRDefault="008D4DEC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</w:tcPr>
          <w:p w14:paraId="79E1D3C9" w14:textId="77777777" w:rsidR="008D4DEC" w:rsidRPr="009A7517" w:rsidRDefault="008D4DEC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gridSpan w:val="2"/>
          </w:tcPr>
          <w:p w14:paraId="6786C65F" w14:textId="77777777" w:rsidR="008D4DEC" w:rsidRPr="009A7517" w:rsidRDefault="008D4DEC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3A13B5" w:rsidRPr="009A7517" w14:paraId="267C9141" w14:textId="77777777" w:rsidTr="00E91AA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6685E8C0" w14:textId="6AE0BEDA" w:rsidR="003A13B5" w:rsidRPr="009A7517" w:rsidRDefault="003A13B5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t>256</w:t>
            </w:r>
            <w:r w:rsidR="00607DD9" w:rsidRPr="009A7517">
              <w:rPr>
                <w:rFonts w:hint="cs"/>
                <w:b/>
                <w:bCs/>
                <w:i/>
                <w:iCs/>
              </w:rPr>
              <w:t>4</w:t>
            </w:r>
          </w:p>
        </w:tc>
        <w:tc>
          <w:tcPr>
            <w:tcW w:w="706" w:type="pct"/>
          </w:tcPr>
          <w:p w14:paraId="3A3EE9B0" w14:textId="77777777" w:rsidR="003A13B5" w:rsidRPr="009A7517" w:rsidRDefault="003A13B5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26" w:type="pct"/>
          </w:tcPr>
          <w:p w14:paraId="1A97D9E9" w14:textId="77777777" w:rsidR="003A13B5" w:rsidRPr="009A7517" w:rsidRDefault="003A13B5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26" w:type="pct"/>
          </w:tcPr>
          <w:p w14:paraId="4E8F725F" w14:textId="77777777" w:rsidR="003A13B5" w:rsidRPr="009A7517" w:rsidRDefault="003A13B5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26" w:type="pct"/>
          </w:tcPr>
          <w:p w14:paraId="70237F39" w14:textId="77777777" w:rsidR="003A13B5" w:rsidRPr="009A7517" w:rsidRDefault="003A13B5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27" w:type="pct"/>
            <w:gridSpan w:val="2"/>
          </w:tcPr>
          <w:p w14:paraId="1CD4B04F" w14:textId="77777777" w:rsidR="003A13B5" w:rsidRPr="009A7517" w:rsidRDefault="003A13B5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3A13B5" w:rsidRPr="009A7517" w14:paraId="0636227E" w14:textId="77777777" w:rsidTr="00E91AA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13DD3A31" w14:textId="17D83B2B" w:rsidR="003A13B5" w:rsidRPr="009A7517" w:rsidRDefault="00376273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9A7517">
              <w:rPr>
                <w:rFonts w:hint="cs"/>
                <w:b/>
                <w:bCs/>
                <w:cs/>
              </w:rPr>
              <w:t>การร่วมค้า</w:t>
            </w:r>
          </w:p>
        </w:tc>
        <w:tc>
          <w:tcPr>
            <w:tcW w:w="706" w:type="pct"/>
          </w:tcPr>
          <w:p w14:paraId="290E1988" w14:textId="77777777" w:rsidR="003A13B5" w:rsidRPr="009A7517" w:rsidRDefault="003A13B5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626" w:type="pct"/>
          </w:tcPr>
          <w:p w14:paraId="1CF644EF" w14:textId="77777777" w:rsidR="003A13B5" w:rsidRPr="009A7517" w:rsidRDefault="003A13B5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626" w:type="pct"/>
          </w:tcPr>
          <w:p w14:paraId="2EBF4617" w14:textId="77777777" w:rsidR="003A13B5" w:rsidRPr="009A7517" w:rsidRDefault="003A13B5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626" w:type="pct"/>
          </w:tcPr>
          <w:p w14:paraId="7AF09BD8" w14:textId="77777777" w:rsidR="003A13B5" w:rsidRPr="009A7517" w:rsidRDefault="003A13B5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</w:pPr>
          </w:p>
        </w:tc>
        <w:tc>
          <w:tcPr>
            <w:tcW w:w="627" w:type="pct"/>
            <w:gridSpan w:val="2"/>
          </w:tcPr>
          <w:p w14:paraId="7B97B636" w14:textId="77777777" w:rsidR="003A13B5" w:rsidRPr="009A7517" w:rsidRDefault="003A13B5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</w:pPr>
          </w:p>
        </w:tc>
      </w:tr>
      <w:tr w:rsidR="00607DD9" w:rsidRPr="009A7517" w14:paraId="7746DFA0" w14:textId="77777777" w:rsidTr="00E91AA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65D5EC66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</w:pPr>
            <w:r w:rsidRPr="009A7517">
              <w:rPr>
                <w:rFonts w:hint="cs"/>
              </w:rPr>
              <w:t>Impact Energy Asia Development Limited</w:t>
            </w:r>
          </w:p>
        </w:tc>
        <w:tc>
          <w:tcPr>
            <w:tcW w:w="706" w:type="pct"/>
          </w:tcPr>
          <w:p w14:paraId="403A7A38" w14:textId="77777777" w:rsidR="007E4494" w:rsidRPr="009A7517" w:rsidRDefault="007E4494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  <w:p w14:paraId="5ADB00D6" w14:textId="1898FD4F" w:rsidR="00607DD9" w:rsidRPr="009A7517" w:rsidRDefault="00607DD9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4</w:t>
            </w:r>
            <w:r w:rsidRPr="009A7517">
              <w:rPr>
                <w:rFonts w:hint="cs"/>
                <w:cs/>
              </w:rPr>
              <w:t>.</w:t>
            </w:r>
            <w:r w:rsidRPr="009A7517">
              <w:rPr>
                <w:rFonts w:hint="cs"/>
              </w:rPr>
              <w:t>7</w:t>
            </w:r>
            <w:r w:rsidR="00E91AAD" w:rsidRPr="009A7517">
              <w:rPr>
                <w:rFonts w:hint="cs"/>
              </w:rPr>
              <w:t>0</w:t>
            </w:r>
          </w:p>
        </w:tc>
        <w:tc>
          <w:tcPr>
            <w:tcW w:w="626" w:type="pct"/>
          </w:tcPr>
          <w:p w14:paraId="382F15EE" w14:textId="77777777" w:rsidR="007E4494" w:rsidRPr="009A7517" w:rsidRDefault="007E4494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  <w:p w14:paraId="1EBBEE48" w14:textId="1E6F8ADE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255</w:t>
            </w:r>
          </w:p>
        </w:tc>
        <w:tc>
          <w:tcPr>
            <w:tcW w:w="626" w:type="pct"/>
          </w:tcPr>
          <w:p w14:paraId="3792861F" w14:textId="77777777" w:rsidR="007E4494" w:rsidRPr="009A7517" w:rsidRDefault="007E4494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</w:pPr>
          </w:p>
          <w:p w14:paraId="2AB10026" w14:textId="0169168B" w:rsidR="00607DD9" w:rsidRPr="009A7517" w:rsidRDefault="00607DD9" w:rsidP="00287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</w:pPr>
            <w:r w:rsidRPr="009A7517">
              <w:rPr>
                <w:rFonts w:hint="cs"/>
              </w:rPr>
              <w:t>122</w:t>
            </w:r>
          </w:p>
        </w:tc>
        <w:tc>
          <w:tcPr>
            <w:tcW w:w="626" w:type="pct"/>
          </w:tcPr>
          <w:p w14:paraId="531C719F" w14:textId="77777777" w:rsidR="007E4494" w:rsidRPr="009A7517" w:rsidRDefault="007E4494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</w:pPr>
          </w:p>
          <w:p w14:paraId="635F69ED" w14:textId="0B3032E0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</w:pPr>
            <w:r w:rsidRPr="009A7517">
              <w:rPr>
                <w:rFonts w:hint="cs"/>
              </w:rPr>
              <w:t>34</w:t>
            </w:r>
          </w:p>
        </w:tc>
        <w:tc>
          <w:tcPr>
            <w:tcW w:w="627" w:type="pct"/>
            <w:gridSpan w:val="2"/>
          </w:tcPr>
          <w:p w14:paraId="7BD1D5FD" w14:textId="77777777" w:rsidR="007E4494" w:rsidRPr="009A7517" w:rsidRDefault="007E4494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</w:pPr>
          </w:p>
          <w:p w14:paraId="5E6F84CF" w14:textId="053FCE16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</w:pPr>
            <w:r w:rsidRPr="009A7517">
              <w:rPr>
                <w:rFonts w:hint="cs"/>
              </w:rPr>
              <w:t>411</w:t>
            </w:r>
          </w:p>
        </w:tc>
      </w:tr>
      <w:tr w:rsidR="00607DD9" w:rsidRPr="009A7517" w14:paraId="76966B7D" w14:textId="77777777" w:rsidTr="00E91AA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74FDE293" w14:textId="77777777" w:rsidR="00607DD9" w:rsidRPr="009A7517" w:rsidRDefault="00607DD9" w:rsidP="00EB11EC">
            <w:pPr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706" w:type="pct"/>
          </w:tcPr>
          <w:p w14:paraId="4AEA1F82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26" w:type="pct"/>
          </w:tcPr>
          <w:p w14:paraId="12C78CAE" w14:textId="76A9F540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255</w:t>
            </w:r>
          </w:p>
        </w:tc>
        <w:tc>
          <w:tcPr>
            <w:tcW w:w="626" w:type="pct"/>
          </w:tcPr>
          <w:p w14:paraId="0C6CA982" w14:textId="71328F75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122</w:t>
            </w:r>
          </w:p>
        </w:tc>
        <w:tc>
          <w:tcPr>
            <w:tcW w:w="626" w:type="pct"/>
          </w:tcPr>
          <w:p w14:paraId="3FAF9FD7" w14:textId="3BB67B68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34</w:t>
            </w:r>
          </w:p>
        </w:tc>
        <w:tc>
          <w:tcPr>
            <w:tcW w:w="627" w:type="pct"/>
            <w:gridSpan w:val="2"/>
          </w:tcPr>
          <w:p w14:paraId="4F93DD1C" w14:textId="62A92104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411</w:t>
            </w:r>
          </w:p>
        </w:tc>
      </w:tr>
      <w:tr w:rsidR="00607DD9" w:rsidRPr="009A7517" w14:paraId="765A01A6" w14:textId="77777777" w:rsidTr="00E91AA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03A67EF8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i/>
                <w:iCs/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หัก</w:t>
            </w:r>
            <w:r w:rsidRPr="009A7517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6" w:type="pct"/>
          </w:tcPr>
          <w:p w14:paraId="25619A94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626" w:type="pct"/>
          </w:tcPr>
          <w:p w14:paraId="0D64874C" w14:textId="77777777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  <w:p w14:paraId="782D21A0" w14:textId="64A73737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7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626" w:type="pct"/>
          </w:tcPr>
          <w:p w14:paraId="766FE51E" w14:textId="1E808652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626" w:type="pct"/>
          </w:tcPr>
          <w:p w14:paraId="3DB5A29D" w14:textId="2F1442AE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627" w:type="pct"/>
            <w:gridSpan w:val="2"/>
          </w:tcPr>
          <w:p w14:paraId="7DFE1331" w14:textId="77777777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</w:pPr>
          </w:p>
          <w:p w14:paraId="48656ED7" w14:textId="17333351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</w:pPr>
            <w:r w:rsidRPr="009A7517">
              <w:rPr>
                <w:rFonts w:hint="cs"/>
              </w:rPr>
              <w:t>(11)</w:t>
            </w:r>
          </w:p>
        </w:tc>
      </w:tr>
      <w:tr w:rsidR="00607DD9" w:rsidRPr="009A7517" w14:paraId="090F21E7" w14:textId="77777777" w:rsidTr="00E91AA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75FE2B72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706" w:type="pct"/>
          </w:tcPr>
          <w:p w14:paraId="32D5B538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626" w:type="pct"/>
          </w:tcPr>
          <w:p w14:paraId="4B95E21C" w14:textId="22446F49" w:rsidR="00607DD9" w:rsidRPr="009A7517" w:rsidRDefault="00607DD9" w:rsidP="00EB11E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248</w:t>
            </w:r>
          </w:p>
        </w:tc>
        <w:tc>
          <w:tcPr>
            <w:tcW w:w="626" w:type="pct"/>
          </w:tcPr>
          <w:p w14:paraId="501031ED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26" w:type="pct"/>
          </w:tcPr>
          <w:p w14:paraId="18581E34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27" w:type="pct"/>
            <w:gridSpan w:val="2"/>
          </w:tcPr>
          <w:p w14:paraId="078B60D9" w14:textId="366E1A96" w:rsidR="00607DD9" w:rsidRPr="009A7517" w:rsidRDefault="00607DD9" w:rsidP="00EB11E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400</w:t>
            </w:r>
          </w:p>
        </w:tc>
      </w:tr>
    </w:tbl>
    <w:p w14:paraId="373B237C" w14:textId="3E88455D" w:rsidR="00997624" w:rsidRPr="009A7517" w:rsidRDefault="00997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</w:p>
    <w:p w14:paraId="07540D20" w14:textId="1C4901F0" w:rsidR="00897617" w:rsidRPr="009A7517" w:rsidRDefault="00997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 w:rsidRPr="009A7517">
        <w:rPr>
          <w:sz w:val="28"/>
          <w:szCs w:val="28"/>
          <w:cs/>
        </w:rPr>
        <w:br w:type="page"/>
      </w:r>
    </w:p>
    <w:tbl>
      <w:tblPr>
        <w:tblpPr w:leftFromText="180" w:rightFromText="180" w:vertAnchor="text" w:tblpX="450" w:tblpY="1"/>
        <w:tblOverlap w:val="never"/>
        <w:tblW w:w="9810" w:type="dxa"/>
        <w:tblLayout w:type="fixed"/>
        <w:tblLook w:val="0000" w:firstRow="0" w:lastRow="0" w:firstColumn="0" w:lastColumn="0" w:noHBand="0" w:noVBand="0"/>
      </w:tblPr>
      <w:tblGrid>
        <w:gridCol w:w="3421"/>
        <w:gridCol w:w="1352"/>
        <w:gridCol w:w="989"/>
        <w:gridCol w:w="8"/>
        <w:gridCol w:w="1073"/>
        <w:gridCol w:w="987"/>
        <w:gridCol w:w="989"/>
        <w:gridCol w:w="991"/>
      </w:tblGrid>
      <w:tr w:rsidR="0032046B" w:rsidRPr="009A7517" w14:paraId="12D874FC" w14:textId="77777777" w:rsidTr="00E91AAD">
        <w:trPr>
          <w:trHeight w:val="80"/>
        </w:trPr>
        <w:tc>
          <w:tcPr>
            <w:tcW w:w="1744" w:type="pct"/>
            <w:vAlign w:val="bottom"/>
          </w:tcPr>
          <w:p w14:paraId="4FD4CD58" w14:textId="5F7A5F99" w:rsidR="005B413F" w:rsidRPr="009A7517" w:rsidRDefault="005B413F" w:rsidP="00EB11EC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7A8CAA03" w14:textId="3327FDAF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อัตราดอกเบี้ย</w:t>
            </w:r>
          </w:p>
        </w:tc>
        <w:tc>
          <w:tcPr>
            <w:tcW w:w="2567" w:type="pct"/>
            <w:gridSpan w:val="6"/>
            <w:vAlign w:val="bottom"/>
          </w:tcPr>
          <w:p w14:paraId="0D8A6F31" w14:textId="47E8D1EF" w:rsidR="005B413F" w:rsidRPr="009A7517" w:rsidRDefault="005B413F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91AAD" w:rsidRPr="009A7517" w14:paraId="640E4EE7" w14:textId="77777777" w:rsidTr="00E91AAD">
        <w:trPr>
          <w:trHeight w:val="934"/>
        </w:trPr>
        <w:tc>
          <w:tcPr>
            <w:tcW w:w="1744" w:type="pct"/>
            <w:vAlign w:val="bottom"/>
          </w:tcPr>
          <w:p w14:paraId="150C9448" w14:textId="025045B1" w:rsidR="005B413F" w:rsidRPr="009A7517" w:rsidRDefault="00976600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689" w:type="pct"/>
          </w:tcPr>
          <w:p w14:paraId="1B987E81" w14:textId="77777777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</w:p>
          <w:p w14:paraId="556516FA" w14:textId="4CC681EE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  <w:cs/>
              </w:rPr>
              <w:br/>
            </w:r>
            <w:r w:rsidR="00DE3F43" w:rsidRPr="009A7517">
              <w:rPr>
                <w:rFonts w:hint="cs"/>
              </w:rPr>
              <w:t>3</w:t>
            </w:r>
            <w:r w:rsidR="00D52C0E"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508" w:type="pct"/>
            <w:gridSpan w:val="2"/>
            <w:vAlign w:val="bottom"/>
          </w:tcPr>
          <w:p w14:paraId="04D85DCE" w14:textId="463FD7ED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  <w:cs/>
              </w:rPr>
              <w:br/>
            </w:r>
            <w:r w:rsidR="00D52C0E"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547" w:type="pct"/>
            <w:vAlign w:val="bottom"/>
          </w:tcPr>
          <w:p w14:paraId="7B936935" w14:textId="77777777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A7517">
              <w:rPr>
                <w:rFonts w:hint="cs"/>
              </w:rPr>
              <w:tab/>
            </w:r>
            <w:r w:rsidRPr="009A7517">
              <w:rPr>
                <w:rFonts w:hint="cs"/>
                <w:cs/>
              </w:rPr>
              <w:t>เพิ่มขึ้น</w:t>
            </w:r>
          </w:p>
        </w:tc>
        <w:tc>
          <w:tcPr>
            <w:tcW w:w="503" w:type="pct"/>
          </w:tcPr>
          <w:p w14:paraId="278ABF45" w14:textId="77777777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  <w:p w14:paraId="5B482FA6" w14:textId="77777777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  <w:p w14:paraId="35ABC3D1" w14:textId="10D87689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ลดลง</w:t>
            </w:r>
          </w:p>
        </w:tc>
        <w:tc>
          <w:tcPr>
            <w:tcW w:w="504" w:type="pct"/>
            <w:vAlign w:val="bottom"/>
          </w:tcPr>
          <w:p w14:paraId="613815BE" w14:textId="4EE155F7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9A7517">
              <w:rPr>
                <w:rFonts w:hint="cs"/>
              </w:rPr>
              <w:tab/>
            </w:r>
            <w:r w:rsidRPr="009A7517">
              <w:rPr>
                <w:rFonts w:hint="cs"/>
                <w:cs/>
              </w:rPr>
              <w:t>ผลกระทบ</w:t>
            </w:r>
          </w:p>
          <w:p w14:paraId="3FA70971" w14:textId="77777777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จากอัตราแลกเปลี่ยน</w:t>
            </w:r>
          </w:p>
        </w:tc>
        <w:tc>
          <w:tcPr>
            <w:tcW w:w="505" w:type="pct"/>
            <w:vAlign w:val="bottom"/>
          </w:tcPr>
          <w:p w14:paraId="062211B7" w14:textId="5B576D46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  <w:cs/>
              </w:rPr>
              <w:br/>
            </w:r>
            <w:r w:rsidR="00DE3F43" w:rsidRPr="009A7517">
              <w:rPr>
                <w:rFonts w:hint="cs"/>
              </w:rPr>
              <w:t>3</w:t>
            </w:r>
            <w:r w:rsidR="00D52C0E"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ธันวาคม</w:t>
            </w:r>
          </w:p>
        </w:tc>
      </w:tr>
      <w:tr w:rsidR="00897617" w:rsidRPr="009A7517" w14:paraId="3E6524AA" w14:textId="77777777" w:rsidTr="00897617">
        <w:trPr>
          <w:trHeight w:val="80"/>
        </w:trPr>
        <w:tc>
          <w:tcPr>
            <w:tcW w:w="1744" w:type="pct"/>
            <w:vAlign w:val="bottom"/>
          </w:tcPr>
          <w:p w14:paraId="1FD043F1" w14:textId="5C8E4B60" w:rsidR="00897617" w:rsidRPr="009A7517" w:rsidRDefault="00897617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9" w:type="pct"/>
          </w:tcPr>
          <w:p w14:paraId="0BBE6879" w14:textId="55668FA8" w:rsidR="00897617" w:rsidRPr="009A7517" w:rsidRDefault="00897617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567" w:type="pct"/>
            <w:gridSpan w:val="6"/>
            <w:vAlign w:val="bottom"/>
          </w:tcPr>
          <w:p w14:paraId="51943940" w14:textId="27F3FD03" w:rsidR="00897617" w:rsidRPr="009A7517" w:rsidRDefault="00897617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9A751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E91AAD" w:rsidRPr="009A7517" w14:paraId="0B668E0C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493C747C" w14:textId="27C064D7" w:rsidR="005B413F" w:rsidRPr="009A7517" w:rsidRDefault="00DE3F43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t>256</w:t>
            </w:r>
            <w:r w:rsidR="00607DD9" w:rsidRPr="009A7517">
              <w:rPr>
                <w:rFonts w:hint="cs"/>
                <w:b/>
                <w:bCs/>
                <w:i/>
                <w:iCs/>
              </w:rPr>
              <w:t>5</w:t>
            </w:r>
          </w:p>
        </w:tc>
        <w:tc>
          <w:tcPr>
            <w:tcW w:w="689" w:type="pct"/>
          </w:tcPr>
          <w:p w14:paraId="6E756321" w14:textId="77777777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08" w:type="pct"/>
            <w:gridSpan w:val="2"/>
          </w:tcPr>
          <w:p w14:paraId="6E0F2D8E" w14:textId="22BAAC6C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47" w:type="pct"/>
          </w:tcPr>
          <w:p w14:paraId="575390C1" w14:textId="77777777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03" w:type="pct"/>
          </w:tcPr>
          <w:p w14:paraId="267285E0" w14:textId="77777777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04" w:type="pct"/>
          </w:tcPr>
          <w:p w14:paraId="3BE512CE" w14:textId="609DF2A5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05" w:type="pct"/>
          </w:tcPr>
          <w:p w14:paraId="5E0F48BE" w14:textId="77777777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E91AAD" w:rsidRPr="009A7517" w14:paraId="3CEC24FA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786420D9" w14:textId="77777777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689" w:type="pct"/>
          </w:tcPr>
          <w:p w14:paraId="58ECAF65" w14:textId="77777777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08" w:type="pct"/>
            <w:gridSpan w:val="2"/>
          </w:tcPr>
          <w:p w14:paraId="15860F93" w14:textId="2868D629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47" w:type="pct"/>
          </w:tcPr>
          <w:p w14:paraId="53103838" w14:textId="77777777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03" w:type="pct"/>
          </w:tcPr>
          <w:p w14:paraId="5282A319" w14:textId="77777777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04" w:type="pct"/>
          </w:tcPr>
          <w:p w14:paraId="30499090" w14:textId="1286A55D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05" w:type="pct"/>
          </w:tcPr>
          <w:p w14:paraId="113BC473" w14:textId="77777777" w:rsidR="005B413F" w:rsidRPr="009A7517" w:rsidRDefault="005B413F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E91AAD" w:rsidRPr="009A7517" w14:paraId="1E920557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55D0121B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9A7517">
              <w:rPr>
                <w:rFonts w:hint="cs"/>
                <w:cs/>
              </w:rPr>
              <w:t>บริษัท กรุงเทพขนส่งเชื้อเพลิงทางท่อ</w:t>
            </w:r>
          </w:p>
          <w:p w14:paraId="2C3A286E" w14:textId="7C1F3F65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rPr>
                <w:cs/>
              </w:rPr>
            </w:pPr>
            <w:r w:rsidRPr="009A7517">
              <w:rPr>
                <w:rFonts w:hint="cs"/>
                <w:cs/>
              </w:rPr>
              <w:t>และโลจิสติกส์ จำกัด</w:t>
            </w:r>
          </w:p>
        </w:tc>
        <w:tc>
          <w:tcPr>
            <w:tcW w:w="689" w:type="pct"/>
          </w:tcPr>
          <w:p w14:paraId="1FB461E9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50"/>
              </w:tabs>
              <w:spacing w:line="240" w:lineRule="auto"/>
            </w:pPr>
          </w:p>
          <w:p w14:paraId="4E2DC0BA" w14:textId="10C1CB45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</w:pPr>
            <w:r w:rsidRPr="009A7517">
              <w:rPr>
                <w:rFonts w:hint="cs"/>
              </w:rPr>
              <w:t>1.75</w:t>
            </w:r>
            <w:r w:rsidR="00823822" w:rsidRPr="009A7517">
              <w:rPr>
                <w:rFonts w:hint="cs"/>
              </w:rPr>
              <w:t xml:space="preserve"> </w:t>
            </w:r>
            <w:r w:rsidR="00C44961" w:rsidRPr="009A7517">
              <w:rPr>
                <w:rFonts w:hint="cs"/>
              </w:rPr>
              <w:t>-</w:t>
            </w:r>
            <w:r w:rsidR="00823822" w:rsidRPr="009A7517">
              <w:rPr>
                <w:rFonts w:hint="cs"/>
              </w:rPr>
              <w:t xml:space="preserve"> 4.0</w:t>
            </w:r>
          </w:p>
        </w:tc>
        <w:tc>
          <w:tcPr>
            <w:tcW w:w="508" w:type="pct"/>
            <w:gridSpan w:val="2"/>
          </w:tcPr>
          <w:p w14:paraId="04125A1A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</w:pPr>
          </w:p>
          <w:p w14:paraId="4C478553" w14:textId="4F17373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</w:pPr>
            <w:r w:rsidRPr="009A7517">
              <w:rPr>
                <w:rFonts w:hint="cs"/>
              </w:rPr>
              <w:t>922</w:t>
            </w:r>
          </w:p>
        </w:tc>
        <w:tc>
          <w:tcPr>
            <w:tcW w:w="547" w:type="pct"/>
            <w:vAlign w:val="bottom"/>
          </w:tcPr>
          <w:p w14:paraId="6ED28E40" w14:textId="578EB370" w:rsidR="00607DD9" w:rsidRPr="009A7517" w:rsidRDefault="00C44961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503" w:type="pct"/>
          </w:tcPr>
          <w:p w14:paraId="1EA829EF" w14:textId="5B30FAFD" w:rsidR="00607DD9" w:rsidRPr="009A7517" w:rsidRDefault="00F60273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</w:pPr>
            <w:r w:rsidRPr="009A7517">
              <w:rPr>
                <w:rFonts w:hint="cs"/>
              </w:rPr>
              <w:br/>
              <w:t>(112)</w:t>
            </w:r>
          </w:p>
        </w:tc>
        <w:tc>
          <w:tcPr>
            <w:tcW w:w="504" w:type="pct"/>
          </w:tcPr>
          <w:p w14:paraId="345D72E4" w14:textId="4E30D14F" w:rsidR="00607DD9" w:rsidRPr="009A7517" w:rsidRDefault="00F60273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</w:pPr>
            <w:r w:rsidRPr="009A7517">
              <w:rPr>
                <w:rFonts w:hint="cs"/>
              </w:rPr>
              <w:br/>
              <w:t>-</w:t>
            </w:r>
          </w:p>
        </w:tc>
        <w:tc>
          <w:tcPr>
            <w:tcW w:w="505" w:type="pct"/>
          </w:tcPr>
          <w:p w14:paraId="000D7018" w14:textId="3B62FBD9" w:rsidR="00607DD9" w:rsidRPr="009A7517" w:rsidRDefault="00F60273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9A7517">
              <w:rPr>
                <w:rFonts w:hint="cs"/>
              </w:rPr>
              <w:br/>
              <w:t>810</w:t>
            </w:r>
          </w:p>
        </w:tc>
      </w:tr>
      <w:tr w:rsidR="00E91AAD" w:rsidRPr="009A7517" w14:paraId="67A79B67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3F1D1E0E" w14:textId="22B612C8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689" w:type="pct"/>
          </w:tcPr>
          <w:p w14:paraId="7D889B1C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</w:pPr>
          </w:p>
        </w:tc>
        <w:tc>
          <w:tcPr>
            <w:tcW w:w="508" w:type="pct"/>
            <w:gridSpan w:val="2"/>
          </w:tcPr>
          <w:p w14:paraId="73E05503" w14:textId="37CE39B5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</w:pPr>
          </w:p>
        </w:tc>
        <w:tc>
          <w:tcPr>
            <w:tcW w:w="547" w:type="pct"/>
          </w:tcPr>
          <w:p w14:paraId="002A405E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</w:pPr>
          </w:p>
        </w:tc>
        <w:tc>
          <w:tcPr>
            <w:tcW w:w="503" w:type="pct"/>
          </w:tcPr>
          <w:p w14:paraId="7331E192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</w:pPr>
          </w:p>
        </w:tc>
        <w:tc>
          <w:tcPr>
            <w:tcW w:w="504" w:type="pct"/>
          </w:tcPr>
          <w:p w14:paraId="6FF3F564" w14:textId="5B089466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</w:pPr>
          </w:p>
        </w:tc>
        <w:tc>
          <w:tcPr>
            <w:tcW w:w="505" w:type="pct"/>
          </w:tcPr>
          <w:p w14:paraId="7D19F3B6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</w:p>
        </w:tc>
      </w:tr>
      <w:tr w:rsidR="00E91AAD" w:rsidRPr="009A7517" w14:paraId="54D529EA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006CB3F0" w14:textId="0C2A69F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9A7517">
              <w:rPr>
                <w:rFonts w:hint="cs"/>
              </w:rPr>
              <w:t>BCPR Pte</w:t>
            </w:r>
            <w:r w:rsidRPr="009A7517">
              <w:rPr>
                <w:rFonts w:hint="cs"/>
                <w:cs/>
              </w:rPr>
              <w:t xml:space="preserve">. </w:t>
            </w:r>
            <w:r w:rsidRPr="009A7517">
              <w:rPr>
                <w:rFonts w:hint="cs"/>
              </w:rPr>
              <w:t>Ltd</w:t>
            </w:r>
            <w:r w:rsidRPr="009A7517">
              <w:rPr>
                <w:rFonts w:hint="cs"/>
                <w:cs/>
              </w:rPr>
              <w:t>.</w:t>
            </w:r>
          </w:p>
        </w:tc>
        <w:tc>
          <w:tcPr>
            <w:tcW w:w="689" w:type="pct"/>
          </w:tcPr>
          <w:p w14:paraId="1B5EF882" w14:textId="67637B36" w:rsidR="00607DD9" w:rsidRPr="009A7517" w:rsidRDefault="00607DD9" w:rsidP="008A0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  <w:r w:rsidRPr="009A7517">
              <w:rPr>
                <w:rFonts w:hint="cs"/>
              </w:rPr>
              <w:t>4</w:t>
            </w:r>
            <w:r w:rsidRPr="009A7517">
              <w:rPr>
                <w:rFonts w:hint="cs"/>
                <w:cs/>
              </w:rPr>
              <w:t>.</w:t>
            </w:r>
            <w:r w:rsidRPr="009A7517">
              <w:rPr>
                <w:rFonts w:hint="cs"/>
              </w:rPr>
              <w:t>5</w:t>
            </w:r>
          </w:p>
        </w:tc>
        <w:tc>
          <w:tcPr>
            <w:tcW w:w="508" w:type="pct"/>
            <w:gridSpan w:val="2"/>
          </w:tcPr>
          <w:p w14:paraId="3B80F4D4" w14:textId="592BD2ED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</w:pPr>
            <w:r w:rsidRPr="009A7517">
              <w:rPr>
                <w:rFonts w:hint="cs"/>
              </w:rPr>
              <w:t>1,999</w:t>
            </w:r>
          </w:p>
        </w:tc>
        <w:tc>
          <w:tcPr>
            <w:tcW w:w="547" w:type="pct"/>
          </w:tcPr>
          <w:p w14:paraId="5D3D2E2C" w14:textId="784AA73D" w:rsidR="00607DD9" w:rsidRPr="009A7517" w:rsidRDefault="00823822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503" w:type="pct"/>
          </w:tcPr>
          <w:p w14:paraId="1EC2A159" w14:textId="45B1A7EE" w:rsidR="00607DD9" w:rsidRPr="009A7517" w:rsidRDefault="00823822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1,761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504" w:type="pct"/>
          </w:tcPr>
          <w:p w14:paraId="0F2140ED" w14:textId="0CAE7B34" w:rsidR="00607DD9" w:rsidRPr="009A7517" w:rsidRDefault="00823822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238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505" w:type="pct"/>
          </w:tcPr>
          <w:p w14:paraId="09C49001" w14:textId="3FA71F76" w:rsidR="00607DD9" w:rsidRPr="009A7517" w:rsidRDefault="00823822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E91AAD" w:rsidRPr="009A7517" w14:paraId="49F1CB9E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29CD59FA" w14:textId="77777777" w:rsidR="00607DD9" w:rsidRPr="009A7517" w:rsidRDefault="00607DD9" w:rsidP="00EB11EC">
            <w:pPr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689" w:type="pct"/>
          </w:tcPr>
          <w:p w14:paraId="0E3B3310" w14:textId="540F4039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08" w:type="pct"/>
            <w:gridSpan w:val="2"/>
          </w:tcPr>
          <w:p w14:paraId="2FBF53FD" w14:textId="0147ACE3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2,921</w:t>
            </w:r>
          </w:p>
        </w:tc>
        <w:tc>
          <w:tcPr>
            <w:tcW w:w="547" w:type="pct"/>
          </w:tcPr>
          <w:p w14:paraId="5A05D6E4" w14:textId="60EC14C9" w:rsidR="00607DD9" w:rsidRPr="009A7517" w:rsidRDefault="00897617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-</w:t>
            </w:r>
          </w:p>
        </w:tc>
        <w:tc>
          <w:tcPr>
            <w:tcW w:w="503" w:type="pct"/>
          </w:tcPr>
          <w:p w14:paraId="4F52147C" w14:textId="26396D1A" w:rsidR="00607DD9" w:rsidRPr="009A7517" w:rsidRDefault="00897617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(</w:t>
            </w:r>
            <w:r w:rsidRPr="009A7517">
              <w:rPr>
                <w:rFonts w:hint="cs"/>
                <w:b/>
                <w:bCs/>
              </w:rPr>
              <w:t>1</w:t>
            </w:r>
            <w:r w:rsidRPr="009A7517">
              <w:rPr>
                <w:b/>
                <w:bCs/>
              </w:rPr>
              <w:t>,873</w:t>
            </w:r>
            <w:r w:rsidRPr="009A7517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504" w:type="pct"/>
          </w:tcPr>
          <w:p w14:paraId="2D11DBB2" w14:textId="65D8986A" w:rsidR="00607DD9" w:rsidRPr="009A7517" w:rsidRDefault="00897617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(</w:t>
            </w:r>
            <w:r w:rsidRPr="009A7517">
              <w:rPr>
                <w:rFonts w:hint="cs"/>
                <w:b/>
                <w:bCs/>
              </w:rPr>
              <w:t>238</w:t>
            </w:r>
            <w:r w:rsidRPr="009A7517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505" w:type="pct"/>
          </w:tcPr>
          <w:p w14:paraId="2126009A" w14:textId="7F8B42D7" w:rsidR="00607DD9" w:rsidRPr="009A7517" w:rsidRDefault="00897617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810</w:t>
            </w:r>
          </w:p>
        </w:tc>
      </w:tr>
      <w:tr w:rsidR="00E91AAD" w:rsidRPr="009A7517" w14:paraId="1A7AD3B2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5C1D44AA" w14:textId="7C804E73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i/>
                <w:iCs/>
              </w:rPr>
            </w:pPr>
            <w:r w:rsidRPr="009A7517">
              <w:rPr>
                <w:rFonts w:hint="cs"/>
                <w:i/>
                <w:iCs/>
                <w:cs/>
              </w:rPr>
              <w:t>หัก</w:t>
            </w:r>
            <w:r w:rsidRPr="009A7517">
              <w:rPr>
                <w:rFonts w:hint="cs"/>
                <w:cs/>
              </w:rPr>
              <w:t xml:space="preserve"> เงินให้กู้ยืมระยะสั้น</w:t>
            </w:r>
          </w:p>
        </w:tc>
        <w:tc>
          <w:tcPr>
            <w:tcW w:w="689" w:type="pct"/>
          </w:tcPr>
          <w:p w14:paraId="1AF90DBB" w14:textId="681FB9C0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</w:pPr>
          </w:p>
        </w:tc>
        <w:tc>
          <w:tcPr>
            <w:tcW w:w="508" w:type="pct"/>
            <w:gridSpan w:val="2"/>
          </w:tcPr>
          <w:p w14:paraId="64EBEF41" w14:textId="35C02B53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</w:pPr>
            <w:r w:rsidRPr="009A7517">
              <w:rPr>
                <w:rFonts w:hint="cs"/>
              </w:rPr>
              <w:t>(922)</w:t>
            </w:r>
          </w:p>
        </w:tc>
        <w:tc>
          <w:tcPr>
            <w:tcW w:w="547" w:type="pct"/>
          </w:tcPr>
          <w:p w14:paraId="4A4674DE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503" w:type="pct"/>
          </w:tcPr>
          <w:p w14:paraId="6A2C76C4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504" w:type="pct"/>
          </w:tcPr>
          <w:p w14:paraId="0BFE43D7" w14:textId="1AE8A5C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505" w:type="pct"/>
          </w:tcPr>
          <w:p w14:paraId="44C37C0D" w14:textId="408B8B96" w:rsidR="00607DD9" w:rsidRPr="009A7517" w:rsidRDefault="009F4FCA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</w:tr>
      <w:tr w:rsidR="00E91AAD" w:rsidRPr="009A7517" w14:paraId="13EACCE6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5AAC68C8" w14:textId="2DE29EBC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i/>
                <w:iCs/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หัก</w:t>
            </w:r>
            <w:r w:rsidRPr="009A7517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89" w:type="pct"/>
          </w:tcPr>
          <w:p w14:paraId="233CB8B2" w14:textId="5B7329DA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</w:pPr>
          </w:p>
        </w:tc>
        <w:tc>
          <w:tcPr>
            <w:tcW w:w="508" w:type="pct"/>
            <w:gridSpan w:val="2"/>
          </w:tcPr>
          <w:p w14:paraId="5C43BC22" w14:textId="77777777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</w:pPr>
          </w:p>
          <w:p w14:paraId="6B8637B0" w14:textId="2D954C34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</w:t>
            </w:r>
            <w:r w:rsidRPr="009A7517">
              <w:rPr>
                <w:rFonts w:hint="cs"/>
                <w:cs/>
              </w:rPr>
              <w:t>963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547" w:type="pct"/>
          </w:tcPr>
          <w:p w14:paraId="17134F87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503" w:type="pct"/>
          </w:tcPr>
          <w:p w14:paraId="5ADEB9CB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504" w:type="pct"/>
          </w:tcPr>
          <w:p w14:paraId="2D8A9317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505" w:type="pct"/>
          </w:tcPr>
          <w:p w14:paraId="18944EF3" w14:textId="77777777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</w:p>
          <w:p w14:paraId="383993E0" w14:textId="4476C0C0" w:rsidR="00607DD9" w:rsidRPr="009A7517" w:rsidRDefault="009F4FCA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E91AAD" w:rsidRPr="009A7517" w14:paraId="29924C6F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75180663" w14:textId="73C8ED62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689" w:type="pct"/>
          </w:tcPr>
          <w:p w14:paraId="4525A4EF" w14:textId="6C197BB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</w:pPr>
          </w:p>
        </w:tc>
        <w:tc>
          <w:tcPr>
            <w:tcW w:w="508" w:type="pct"/>
            <w:gridSpan w:val="2"/>
          </w:tcPr>
          <w:p w14:paraId="3C10A816" w14:textId="5399374A" w:rsidR="00607DD9" w:rsidRPr="009A7517" w:rsidRDefault="00607DD9" w:rsidP="00EB11E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1,036</w:t>
            </w:r>
          </w:p>
        </w:tc>
        <w:tc>
          <w:tcPr>
            <w:tcW w:w="547" w:type="pct"/>
          </w:tcPr>
          <w:p w14:paraId="660D347F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03" w:type="pct"/>
          </w:tcPr>
          <w:p w14:paraId="7C683E8C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04" w:type="pct"/>
          </w:tcPr>
          <w:p w14:paraId="23A3EA8B" w14:textId="46D5353D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05" w:type="pct"/>
          </w:tcPr>
          <w:p w14:paraId="08546ACF" w14:textId="7ABB11F9" w:rsidR="00607DD9" w:rsidRPr="009A7517" w:rsidRDefault="009F4FCA" w:rsidP="00EB11E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810</w:t>
            </w:r>
          </w:p>
        </w:tc>
      </w:tr>
      <w:tr w:rsidR="008D4DEC" w:rsidRPr="009A7517" w14:paraId="447532EB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7CCEF054" w14:textId="77777777" w:rsidR="008D4DEC" w:rsidRPr="009A7517" w:rsidRDefault="008D4DEC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b/>
                <w:bCs/>
                <w:cs/>
              </w:rPr>
            </w:pPr>
          </w:p>
        </w:tc>
        <w:tc>
          <w:tcPr>
            <w:tcW w:w="689" w:type="pct"/>
          </w:tcPr>
          <w:p w14:paraId="29E6CFF0" w14:textId="77777777" w:rsidR="008D4DEC" w:rsidRPr="009A7517" w:rsidRDefault="008D4DEC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</w:pPr>
          </w:p>
        </w:tc>
        <w:tc>
          <w:tcPr>
            <w:tcW w:w="508" w:type="pct"/>
            <w:gridSpan w:val="2"/>
          </w:tcPr>
          <w:p w14:paraId="16C3E2C3" w14:textId="77777777" w:rsidR="008D4DEC" w:rsidRPr="009A7517" w:rsidRDefault="008D4DEC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47" w:type="pct"/>
          </w:tcPr>
          <w:p w14:paraId="73DF0BA2" w14:textId="77777777" w:rsidR="008D4DEC" w:rsidRPr="009A7517" w:rsidRDefault="008D4DEC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03" w:type="pct"/>
          </w:tcPr>
          <w:p w14:paraId="4ECE39EA" w14:textId="77777777" w:rsidR="008D4DEC" w:rsidRPr="009A7517" w:rsidRDefault="008D4DEC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04" w:type="pct"/>
          </w:tcPr>
          <w:p w14:paraId="5890ADC8" w14:textId="77777777" w:rsidR="008D4DEC" w:rsidRPr="009A7517" w:rsidRDefault="008D4DEC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05" w:type="pct"/>
          </w:tcPr>
          <w:p w14:paraId="4167C173" w14:textId="77777777" w:rsidR="008D4DEC" w:rsidRPr="009A7517" w:rsidRDefault="008D4DEC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</w:rPr>
            </w:pPr>
          </w:p>
        </w:tc>
      </w:tr>
      <w:tr w:rsidR="00E91AAD" w:rsidRPr="009A7517" w14:paraId="78D97770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4CBB84B7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t>2564</w:t>
            </w:r>
          </w:p>
        </w:tc>
        <w:tc>
          <w:tcPr>
            <w:tcW w:w="689" w:type="pct"/>
          </w:tcPr>
          <w:p w14:paraId="50DF4868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04" w:type="pct"/>
          </w:tcPr>
          <w:p w14:paraId="20E99526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51" w:type="pct"/>
            <w:gridSpan w:val="2"/>
          </w:tcPr>
          <w:p w14:paraId="3C0BA4B4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03" w:type="pct"/>
          </w:tcPr>
          <w:p w14:paraId="25BA5553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04" w:type="pct"/>
          </w:tcPr>
          <w:p w14:paraId="78681303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05" w:type="pct"/>
          </w:tcPr>
          <w:p w14:paraId="4BAE4D54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E91AAD" w:rsidRPr="009A7517" w14:paraId="5FB010F4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49C8016B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689" w:type="pct"/>
          </w:tcPr>
          <w:p w14:paraId="18EB37EC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04" w:type="pct"/>
          </w:tcPr>
          <w:p w14:paraId="12CD083E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51" w:type="pct"/>
            <w:gridSpan w:val="2"/>
          </w:tcPr>
          <w:p w14:paraId="5EC1EC24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03" w:type="pct"/>
          </w:tcPr>
          <w:p w14:paraId="508D1511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04" w:type="pct"/>
          </w:tcPr>
          <w:p w14:paraId="4F6E0DE8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05" w:type="pct"/>
          </w:tcPr>
          <w:p w14:paraId="4C186A3A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E91AAD" w:rsidRPr="009A7517" w14:paraId="5C79D4A4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00875156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บริษัท บางจาก รีเทล จำกัด</w:t>
            </w:r>
          </w:p>
        </w:tc>
        <w:tc>
          <w:tcPr>
            <w:tcW w:w="689" w:type="pct"/>
          </w:tcPr>
          <w:p w14:paraId="62480AE9" w14:textId="77777777" w:rsidR="00607DD9" w:rsidRPr="009A7517" w:rsidRDefault="00607DD9" w:rsidP="0045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504" w:type="pct"/>
          </w:tcPr>
          <w:p w14:paraId="00D76F1B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</w:pPr>
            <w:r w:rsidRPr="009A7517">
              <w:rPr>
                <w:rFonts w:hint="cs"/>
              </w:rPr>
              <w:t>645</w:t>
            </w:r>
          </w:p>
        </w:tc>
        <w:tc>
          <w:tcPr>
            <w:tcW w:w="551" w:type="pct"/>
            <w:gridSpan w:val="2"/>
          </w:tcPr>
          <w:p w14:paraId="63CE114F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503" w:type="pct"/>
          </w:tcPr>
          <w:p w14:paraId="737AEDDF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</w:pPr>
            <w:r w:rsidRPr="009A7517">
              <w:rPr>
                <w:rFonts w:hint="cs"/>
              </w:rPr>
              <w:t>(645)</w:t>
            </w:r>
          </w:p>
        </w:tc>
        <w:tc>
          <w:tcPr>
            <w:tcW w:w="504" w:type="pct"/>
          </w:tcPr>
          <w:p w14:paraId="4E047813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505" w:type="pct"/>
          </w:tcPr>
          <w:p w14:paraId="1C7F58AE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E91AAD" w:rsidRPr="009A7517" w14:paraId="6A346B81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48DF71B7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9A7517">
              <w:rPr>
                <w:rFonts w:hint="cs"/>
                <w:cs/>
              </w:rPr>
              <w:t>บริษัท กรุงเทพขนส่งเชื้อเพลิงทางท่อ</w:t>
            </w:r>
          </w:p>
          <w:p w14:paraId="3F1A6707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rPr>
                <w:cs/>
              </w:rPr>
            </w:pPr>
            <w:r w:rsidRPr="009A7517">
              <w:rPr>
                <w:rFonts w:hint="cs"/>
                <w:cs/>
              </w:rPr>
              <w:t>และโลจิสติกส์ จำกัด</w:t>
            </w:r>
          </w:p>
        </w:tc>
        <w:tc>
          <w:tcPr>
            <w:tcW w:w="689" w:type="pct"/>
          </w:tcPr>
          <w:p w14:paraId="72EF4072" w14:textId="77777777" w:rsidR="00607DD9" w:rsidRPr="009A7517" w:rsidRDefault="00607DD9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</w:pPr>
          </w:p>
          <w:p w14:paraId="5F884B80" w14:textId="77777777" w:rsidR="00607DD9" w:rsidRPr="009A7517" w:rsidRDefault="00607DD9" w:rsidP="00287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</w:pPr>
            <w:r w:rsidRPr="009A7517">
              <w:rPr>
                <w:rFonts w:hint="cs"/>
              </w:rPr>
              <w:t>1.75</w:t>
            </w:r>
          </w:p>
        </w:tc>
        <w:tc>
          <w:tcPr>
            <w:tcW w:w="504" w:type="pct"/>
          </w:tcPr>
          <w:p w14:paraId="0AC55188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</w:pPr>
          </w:p>
          <w:p w14:paraId="4ED594B0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551" w:type="pct"/>
            <w:gridSpan w:val="2"/>
          </w:tcPr>
          <w:p w14:paraId="72B60C4F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</w:pPr>
          </w:p>
          <w:p w14:paraId="4D0333E0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</w:pPr>
            <w:r w:rsidRPr="009A7517">
              <w:rPr>
                <w:rFonts w:hint="cs"/>
              </w:rPr>
              <w:t>922</w:t>
            </w:r>
          </w:p>
        </w:tc>
        <w:tc>
          <w:tcPr>
            <w:tcW w:w="503" w:type="pct"/>
          </w:tcPr>
          <w:p w14:paraId="0EE9F7E9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</w:pPr>
          </w:p>
          <w:p w14:paraId="40D86FD3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504" w:type="pct"/>
          </w:tcPr>
          <w:p w14:paraId="4A46C4BF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</w:pPr>
          </w:p>
          <w:p w14:paraId="17F6BE16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505" w:type="pct"/>
          </w:tcPr>
          <w:p w14:paraId="6FE71EA4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</w:p>
          <w:p w14:paraId="108F72D1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9A7517">
              <w:rPr>
                <w:rFonts w:hint="cs"/>
              </w:rPr>
              <w:t>922</w:t>
            </w:r>
          </w:p>
        </w:tc>
      </w:tr>
      <w:tr w:rsidR="00E91AAD" w:rsidRPr="009A7517" w14:paraId="005A51A0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780D1AD0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689" w:type="pct"/>
          </w:tcPr>
          <w:p w14:paraId="29CA8D6F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</w:pPr>
          </w:p>
        </w:tc>
        <w:tc>
          <w:tcPr>
            <w:tcW w:w="504" w:type="pct"/>
          </w:tcPr>
          <w:p w14:paraId="5AA09624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</w:pPr>
          </w:p>
        </w:tc>
        <w:tc>
          <w:tcPr>
            <w:tcW w:w="551" w:type="pct"/>
            <w:gridSpan w:val="2"/>
          </w:tcPr>
          <w:p w14:paraId="5DACD378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</w:pPr>
          </w:p>
        </w:tc>
        <w:tc>
          <w:tcPr>
            <w:tcW w:w="503" w:type="pct"/>
          </w:tcPr>
          <w:p w14:paraId="4A398E1E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</w:pPr>
          </w:p>
        </w:tc>
        <w:tc>
          <w:tcPr>
            <w:tcW w:w="504" w:type="pct"/>
          </w:tcPr>
          <w:p w14:paraId="1D0DE17A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</w:pPr>
          </w:p>
        </w:tc>
        <w:tc>
          <w:tcPr>
            <w:tcW w:w="505" w:type="pct"/>
          </w:tcPr>
          <w:p w14:paraId="388FD139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</w:p>
        </w:tc>
      </w:tr>
      <w:tr w:rsidR="00E91AAD" w:rsidRPr="009A7517" w14:paraId="0E670120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23FA1967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proofErr w:type="spellStart"/>
            <w:r w:rsidRPr="009A7517">
              <w:rPr>
                <w:rFonts w:hint="cs"/>
              </w:rPr>
              <w:t>Nido</w:t>
            </w:r>
            <w:proofErr w:type="spellEnd"/>
            <w:r w:rsidRPr="009A7517">
              <w:rPr>
                <w:rFonts w:hint="cs"/>
              </w:rPr>
              <w:t xml:space="preserve"> Petroleum Pty</w:t>
            </w:r>
            <w:r w:rsidRPr="009A7517">
              <w:rPr>
                <w:rFonts w:hint="cs"/>
                <w:cs/>
              </w:rPr>
              <w:t xml:space="preserve">. </w:t>
            </w:r>
            <w:r w:rsidRPr="009A7517">
              <w:rPr>
                <w:rFonts w:hint="cs"/>
              </w:rPr>
              <w:t>Ltd</w:t>
            </w:r>
            <w:r w:rsidRPr="009A7517">
              <w:rPr>
                <w:rFonts w:hint="cs"/>
                <w:cs/>
              </w:rPr>
              <w:t>.</w:t>
            </w:r>
          </w:p>
        </w:tc>
        <w:tc>
          <w:tcPr>
            <w:tcW w:w="689" w:type="pct"/>
          </w:tcPr>
          <w:p w14:paraId="4CAD59B0" w14:textId="77777777" w:rsidR="00607DD9" w:rsidRPr="009A7517" w:rsidRDefault="00607DD9" w:rsidP="008A0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504" w:type="pct"/>
          </w:tcPr>
          <w:p w14:paraId="315691ED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</w:pPr>
            <w:r w:rsidRPr="009A7517">
              <w:rPr>
                <w:rFonts w:hint="cs"/>
              </w:rPr>
              <w:t>1,105</w:t>
            </w:r>
          </w:p>
        </w:tc>
        <w:tc>
          <w:tcPr>
            <w:tcW w:w="551" w:type="pct"/>
            <w:gridSpan w:val="2"/>
          </w:tcPr>
          <w:p w14:paraId="6128F488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503" w:type="pct"/>
          </w:tcPr>
          <w:p w14:paraId="7B39F186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</w:pPr>
            <w:r w:rsidRPr="009A7517">
              <w:rPr>
                <w:rFonts w:hint="cs"/>
              </w:rPr>
              <w:t>(1,105)</w:t>
            </w:r>
          </w:p>
        </w:tc>
        <w:tc>
          <w:tcPr>
            <w:tcW w:w="504" w:type="pct"/>
          </w:tcPr>
          <w:p w14:paraId="78F3A600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505" w:type="pct"/>
          </w:tcPr>
          <w:p w14:paraId="363445D0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E91AAD" w:rsidRPr="009A7517" w14:paraId="3389B47E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20A2E3D2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9A7517">
              <w:rPr>
                <w:rFonts w:hint="cs"/>
              </w:rPr>
              <w:t>BCPR Pte</w:t>
            </w:r>
            <w:r w:rsidRPr="009A7517">
              <w:rPr>
                <w:rFonts w:hint="cs"/>
                <w:cs/>
              </w:rPr>
              <w:t xml:space="preserve">. </w:t>
            </w:r>
            <w:r w:rsidRPr="009A7517">
              <w:rPr>
                <w:rFonts w:hint="cs"/>
              </w:rPr>
              <w:t>Ltd</w:t>
            </w:r>
            <w:r w:rsidRPr="009A7517">
              <w:rPr>
                <w:rFonts w:hint="cs"/>
                <w:cs/>
              </w:rPr>
              <w:t>.</w:t>
            </w:r>
          </w:p>
        </w:tc>
        <w:tc>
          <w:tcPr>
            <w:tcW w:w="689" w:type="pct"/>
          </w:tcPr>
          <w:p w14:paraId="240AB5CC" w14:textId="77777777" w:rsidR="00607DD9" w:rsidRPr="009A7517" w:rsidRDefault="00607DD9" w:rsidP="008A0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  <w:r w:rsidRPr="009A7517">
              <w:rPr>
                <w:rFonts w:hint="cs"/>
              </w:rPr>
              <w:t>4</w:t>
            </w:r>
            <w:r w:rsidRPr="009A7517">
              <w:rPr>
                <w:rFonts w:hint="cs"/>
                <w:cs/>
              </w:rPr>
              <w:t>.</w:t>
            </w:r>
            <w:r w:rsidRPr="009A7517">
              <w:rPr>
                <w:rFonts w:hint="cs"/>
              </w:rPr>
              <w:t>5</w:t>
            </w:r>
          </w:p>
        </w:tc>
        <w:tc>
          <w:tcPr>
            <w:tcW w:w="504" w:type="pct"/>
          </w:tcPr>
          <w:p w14:paraId="49ED2A07" w14:textId="77777777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</w:pPr>
            <w:r w:rsidRPr="009A7517">
              <w:rPr>
                <w:rFonts w:hint="cs"/>
              </w:rPr>
              <w:t>3,189</w:t>
            </w:r>
          </w:p>
        </w:tc>
        <w:tc>
          <w:tcPr>
            <w:tcW w:w="551" w:type="pct"/>
            <w:gridSpan w:val="2"/>
          </w:tcPr>
          <w:p w14:paraId="2A721CFF" w14:textId="77777777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503" w:type="pct"/>
          </w:tcPr>
          <w:p w14:paraId="76CF1CEE" w14:textId="77777777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(1,269)</w:t>
            </w:r>
          </w:p>
        </w:tc>
        <w:tc>
          <w:tcPr>
            <w:tcW w:w="504" w:type="pct"/>
          </w:tcPr>
          <w:p w14:paraId="0295BC71" w14:textId="77777777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79</w:t>
            </w:r>
          </w:p>
        </w:tc>
        <w:tc>
          <w:tcPr>
            <w:tcW w:w="505" w:type="pct"/>
          </w:tcPr>
          <w:p w14:paraId="456AF6C5" w14:textId="77777777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9A7517">
              <w:rPr>
                <w:rFonts w:hint="cs"/>
              </w:rPr>
              <w:t>1,999</w:t>
            </w:r>
          </w:p>
        </w:tc>
      </w:tr>
      <w:tr w:rsidR="00E91AAD" w:rsidRPr="009A7517" w14:paraId="31403049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44DE16D9" w14:textId="77777777" w:rsidR="00607DD9" w:rsidRPr="009A7517" w:rsidRDefault="00607DD9" w:rsidP="00EB11EC">
            <w:pPr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689" w:type="pct"/>
          </w:tcPr>
          <w:p w14:paraId="171F4AD7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04" w:type="pct"/>
          </w:tcPr>
          <w:p w14:paraId="2686E2F0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4,939</w:t>
            </w:r>
          </w:p>
        </w:tc>
        <w:tc>
          <w:tcPr>
            <w:tcW w:w="551" w:type="pct"/>
            <w:gridSpan w:val="2"/>
          </w:tcPr>
          <w:p w14:paraId="1FBCD9F2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922</w:t>
            </w:r>
          </w:p>
        </w:tc>
        <w:tc>
          <w:tcPr>
            <w:tcW w:w="503" w:type="pct"/>
          </w:tcPr>
          <w:p w14:paraId="2B01DAB4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(3,019)</w:t>
            </w:r>
          </w:p>
        </w:tc>
        <w:tc>
          <w:tcPr>
            <w:tcW w:w="504" w:type="pct"/>
          </w:tcPr>
          <w:p w14:paraId="012FF14E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79</w:t>
            </w:r>
          </w:p>
        </w:tc>
        <w:tc>
          <w:tcPr>
            <w:tcW w:w="505" w:type="pct"/>
          </w:tcPr>
          <w:p w14:paraId="2748DC82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2,921</w:t>
            </w:r>
          </w:p>
        </w:tc>
      </w:tr>
      <w:tr w:rsidR="00E91AAD" w:rsidRPr="009A7517" w14:paraId="398FB96A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06892352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i/>
                <w:iCs/>
              </w:rPr>
            </w:pPr>
            <w:r w:rsidRPr="009A7517">
              <w:rPr>
                <w:rFonts w:hint="cs"/>
                <w:i/>
                <w:iCs/>
                <w:cs/>
              </w:rPr>
              <w:t>หัก</w:t>
            </w:r>
            <w:r w:rsidRPr="009A7517">
              <w:rPr>
                <w:rFonts w:hint="cs"/>
                <w:cs/>
              </w:rPr>
              <w:t xml:space="preserve"> เงินให้กู้ยืมระยะสั้น</w:t>
            </w:r>
          </w:p>
        </w:tc>
        <w:tc>
          <w:tcPr>
            <w:tcW w:w="689" w:type="pct"/>
          </w:tcPr>
          <w:p w14:paraId="561CC4DC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</w:pPr>
          </w:p>
        </w:tc>
        <w:tc>
          <w:tcPr>
            <w:tcW w:w="504" w:type="pct"/>
          </w:tcPr>
          <w:p w14:paraId="28B919BB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  <w:tc>
          <w:tcPr>
            <w:tcW w:w="551" w:type="pct"/>
            <w:gridSpan w:val="2"/>
          </w:tcPr>
          <w:p w14:paraId="601CE902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503" w:type="pct"/>
          </w:tcPr>
          <w:p w14:paraId="5023D5E8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504" w:type="pct"/>
          </w:tcPr>
          <w:p w14:paraId="09D1F981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505" w:type="pct"/>
          </w:tcPr>
          <w:p w14:paraId="575D83A2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(922)</w:t>
            </w:r>
          </w:p>
        </w:tc>
      </w:tr>
      <w:tr w:rsidR="00E91AAD" w:rsidRPr="009A7517" w14:paraId="4E9591DA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59C8EFFF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i/>
                <w:iCs/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หัก</w:t>
            </w:r>
            <w:r w:rsidRPr="009A7517">
              <w:rPr>
                <w:rFonts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89" w:type="pct"/>
          </w:tcPr>
          <w:p w14:paraId="0CABF756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</w:pPr>
          </w:p>
        </w:tc>
        <w:tc>
          <w:tcPr>
            <w:tcW w:w="504" w:type="pct"/>
          </w:tcPr>
          <w:p w14:paraId="3C3C4EB9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551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551" w:type="pct"/>
            <w:gridSpan w:val="2"/>
          </w:tcPr>
          <w:p w14:paraId="70A4D6B0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503" w:type="pct"/>
          </w:tcPr>
          <w:p w14:paraId="7ECD02B6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504" w:type="pct"/>
          </w:tcPr>
          <w:p w14:paraId="19EE0C29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505" w:type="pct"/>
          </w:tcPr>
          <w:p w14:paraId="5C55471A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E91AAD" w:rsidRPr="009A7517" w14:paraId="3A1CD54A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5B093721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i/>
                <w:iCs/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หัก</w:t>
            </w:r>
            <w:r w:rsidRPr="009A7517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89" w:type="pct"/>
          </w:tcPr>
          <w:p w14:paraId="0B94CC27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</w:p>
        </w:tc>
        <w:tc>
          <w:tcPr>
            <w:tcW w:w="504" w:type="pct"/>
          </w:tcPr>
          <w:p w14:paraId="66689B81" w14:textId="77777777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</w:pPr>
          </w:p>
          <w:p w14:paraId="56228B90" w14:textId="77777777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3,355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551" w:type="pct"/>
            <w:gridSpan w:val="2"/>
          </w:tcPr>
          <w:p w14:paraId="0650FC24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503" w:type="pct"/>
          </w:tcPr>
          <w:p w14:paraId="6BE5A8F9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504" w:type="pct"/>
          </w:tcPr>
          <w:p w14:paraId="649045A0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505" w:type="pct"/>
          </w:tcPr>
          <w:p w14:paraId="0DCBFDFE" w14:textId="77777777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</w:p>
          <w:p w14:paraId="65DBBE35" w14:textId="77777777" w:rsidR="00607DD9" w:rsidRPr="009A7517" w:rsidRDefault="00607DD9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9A7517">
              <w:rPr>
                <w:rFonts w:hint="cs"/>
              </w:rPr>
              <w:t>(</w:t>
            </w:r>
            <w:r w:rsidRPr="009A7517">
              <w:rPr>
                <w:rFonts w:hint="cs"/>
                <w:cs/>
              </w:rPr>
              <w:t>963</w:t>
            </w:r>
            <w:r w:rsidRPr="009A7517">
              <w:rPr>
                <w:rFonts w:hint="cs"/>
              </w:rPr>
              <w:t>)</w:t>
            </w:r>
          </w:p>
        </w:tc>
      </w:tr>
      <w:tr w:rsidR="00E91AAD" w:rsidRPr="009A7517" w14:paraId="00A70C2F" w14:textId="77777777" w:rsidTr="00E91AAD">
        <w:tblPrEx>
          <w:tblLook w:val="04A0" w:firstRow="1" w:lastRow="0" w:firstColumn="1" w:lastColumn="0" w:noHBand="0" w:noVBand="1"/>
        </w:tblPrEx>
        <w:tc>
          <w:tcPr>
            <w:tcW w:w="1744" w:type="pct"/>
          </w:tcPr>
          <w:p w14:paraId="7F2F5025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689" w:type="pct"/>
          </w:tcPr>
          <w:p w14:paraId="55229A98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</w:pPr>
          </w:p>
        </w:tc>
        <w:tc>
          <w:tcPr>
            <w:tcW w:w="504" w:type="pct"/>
          </w:tcPr>
          <w:p w14:paraId="2B919C80" w14:textId="77777777" w:rsidR="00607DD9" w:rsidRPr="009A7517" w:rsidRDefault="00607DD9" w:rsidP="00EB11E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1,033</w:t>
            </w:r>
          </w:p>
        </w:tc>
        <w:tc>
          <w:tcPr>
            <w:tcW w:w="551" w:type="pct"/>
            <w:gridSpan w:val="2"/>
          </w:tcPr>
          <w:p w14:paraId="0C2DA7D4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03" w:type="pct"/>
          </w:tcPr>
          <w:p w14:paraId="4E8C34E0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04" w:type="pct"/>
          </w:tcPr>
          <w:p w14:paraId="73D54C70" w14:textId="77777777" w:rsidR="00607DD9" w:rsidRPr="009A7517" w:rsidRDefault="00607DD9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05" w:type="pct"/>
          </w:tcPr>
          <w:p w14:paraId="58E26770" w14:textId="77777777" w:rsidR="00607DD9" w:rsidRPr="009A7517" w:rsidRDefault="00607DD9" w:rsidP="00EB11E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1,036</w:t>
            </w:r>
          </w:p>
        </w:tc>
      </w:tr>
    </w:tbl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"/>
        <w:gridCol w:w="4036"/>
        <w:gridCol w:w="1352"/>
        <w:gridCol w:w="1255"/>
        <w:gridCol w:w="1261"/>
        <w:gridCol w:w="1350"/>
      </w:tblGrid>
      <w:tr w:rsidR="00EF3B79" w:rsidRPr="009A7517" w14:paraId="48C325D8" w14:textId="77777777" w:rsidTr="00B57517">
        <w:trPr>
          <w:gridBefore w:val="1"/>
          <w:wBefore w:w="9" w:type="pct"/>
          <w:tblHeader/>
        </w:trPr>
        <w:tc>
          <w:tcPr>
            <w:tcW w:w="2177" w:type="pct"/>
          </w:tcPr>
          <w:p w14:paraId="32B94789" w14:textId="79FF0CD6" w:rsidR="00EF3B79" w:rsidRPr="009A7517" w:rsidRDefault="00EF3B79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06" w:type="pct"/>
            <w:gridSpan w:val="2"/>
            <w:vAlign w:val="bottom"/>
          </w:tcPr>
          <w:p w14:paraId="08FA123D" w14:textId="77777777" w:rsidR="00EF3B79" w:rsidRPr="009A7517" w:rsidRDefault="00EF3B7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8" w:type="pct"/>
            <w:gridSpan w:val="2"/>
            <w:vAlign w:val="bottom"/>
          </w:tcPr>
          <w:p w14:paraId="7C9A5BDD" w14:textId="77777777" w:rsidR="00EF3B79" w:rsidRPr="009A7517" w:rsidRDefault="00EF3B7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3B79" w:rsidRPr="009A7517" w14:paraId="73B23275" w14:textId="77777777" w:rsidTr="00B57517">
        <w:trPr>
          <w:gridBefore w:val="1"/>
          <w:wBefore w:w="9" w:type="pct"/>
          <w:tblHeader/>
        </w:trPr>
        <w:tc>
          <w:tcPr>
            <w:tcW w:w="2177" w:type="pct"/>
          </w:tcPr>
          <w:p w14:paraId="018FB35A" w14:textId="77777777" w:rsidR="00EF3B79" w:rsidRPr="009A7517" w:rsidRDefault="00EF3B7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00E03C0C" w14:textId="69AB29BB" w:rsidR="00EF3B79" w:rsidRPr="009A7517" w:rsidRDefault="00607DD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56C3C41" w14:textId="66E1E1CD" w:rsidR="00EF3B79" w:rsidRPr="009A7517" w:rsidRDefault="00607DD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45048D1" w14:textId="747A6817" w:rsidR="00EF3B79" w:rsidRPr="009A7517" w:rsidRDefault="00607DD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670631D2" w14:textId="1CA769A0" w:rsidR="00EF3B79" w:rsidRPr="009A7517" w:rsidRDefault="00607DD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EF3B79" w:rsidRPr="009A7517" w14:paraId="4815738F" w14:textId="77777777" w:rsidTr="00B57517">
        <w:trPr>
          <w:gridBefore w:val="1"/>
          <w:wBefore w:w="9" w:type="pct"/>
          <w:tblHeader/>
        </w:trPr>
        <w:tc>
          <w:tcPr>
            <w:tcW w:w="2177" w:type="pct"/>
          </w:tcPr>
          <w:p w14:paraId="1646A54C" w14:textId="77777777" w:rsidR="00EF3B79" w:rsidRPr="009A7517" w:rsidRDefault="00EF3B7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4" w:type="pct"/>
            <w:gridSpan w:val="4"/>
            <w:shd w:val="clear" w:color="auto" w:fill="auto"/>
          </w:tcPr>
          <w:p w14:paraId="2F401294" w14:textId="77777777" w:rsidR="00EF3B79" w:rsidRPr="009A7517" w:rsidRDefault="00EF3B7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1131" w:rsidRPr="009A7517" w14:paraId="76CB1356" w14:textId="77777777" w:rsidTr="00B57517">
        <w:tc>
          <w:tcPr>
            <w:tcW w:w="2186" w:type="pct"/>
            <w:gridSpan w:val="2"/>
            <w:shd w:val="clear" w:color="auto" w:fill="auto"/>
          </w:tcPr>
          <w:p w14:paraId="530ACA04" w14:textId="77777777" w:rsidR="006E1131" w:rsidRPr="009A7517" w:rsidRDefault="006E1131" w:rsidP="00EF3B7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729" w:type="pct"/>
            <w:shd w:val="clear" w:color="auto" w:fill="auto"/>
          </w:tcPr>
          <w:p w14:paraId="5FF4CD0C" w14:textId="77777777" w:rsidR="006E1131" w:rsidRPr="009A7517" w:rsidRDefault="006E1131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7" w:type="pct"/>
            <w:shd w:val="clear" w:color="auto" w:fill="auto"/>
          </w:tcPr>
          <w:p w14:paraId="4D6B3E25" w14:textId="77777777" w:rsidR="006E1131" w:rsidRPr="009A7517" w:rsidRDefault="006E1131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80" w:type="pct"/>
            <w:shd w:val="clear" w:color="auto" w:fill="auto"/>
          </w:tcPr>
          <w:p w14:paraId="263BE3CA" w14:textId="77777777" w:rsidR="006E1131" w:rsidRPr="009A7517" w:rsidRDefault="006E1131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728" w:type="pct"/>
            <w:shd w:val="clear" w:color="auto" w:fill="auto"/>
          </w:tcPr>
          <w:p w14:paraId="629E87C2" w14:textId="77777777" w:rsidR="006E1131" w:rsidRPr="009A7517" w:rsidRDefault="006E1131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</w:tr>
      <w:tr w:rsidR="00607DD9" w:rsidRPr="009A7517" w14:paraId="07FCB8ED" w14:textId="77777777" w:rsidTr="00B57517">
        <w:tc>
          <w:tcPr>
            <w:tcW w:w="2186" w:type="pct"/>
            <w:gridSpan w:val="2"/>
            <w:shd w:val="clear" w:color="auto" w:fill="auto"/>
          </w:tcPr>
          <w:p w14:paraId="67B1BFBA" w14:textId="77777777" w:rsidR="00607DD9" w:rsidRPr="009A7517" w:rsidRDefault="00607DD9" w:rsidP="00607D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9" w:type="pct"/>
            <w:shd w:val="clear" w:color="auto" w:fill="auto"/>
          </w:tcPr>
          <w:p w14:paraId="29153B95" w14:textId="6F5136ED" w:rsidR="00607DD9" w:rsidRPr="009A7517" w:rsidRDefault="00342180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2E9B8405" w14:textId="1BA806DC" w:rsidR="00607DD9" w:rsidRPr="009A7517" w:rsidRDefault="00607DD9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1F2472D5" w14:textId="2DF2E373" w:rsidR="00607DD9" w:rsidRPr="009A7517" w:rsidRDefault="00540A05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728" w:type="pct"/>
            <w:shd w:val="clear" w:color="auto" w:fill="auto"/>
          </w:tcPr>
          <w:p w14:paraId="54562600" w14:textId="59A86927" w:rsidR="00607DD9" w:rsidRPr="009A7517" w:rsidRDefault="00607DD9" w:rsidP="00F21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</w:tr>
      <w:tr w:rsidR="00607DD9" w:rsidRPr="009A7517" w14:paraId="610C3F75" w14:textId="77777777" w:rsidTr="00B57517">
        <w:tc>
          <w:tcPr>
            <w:tcW w:w="2186" w:type="pct"/>
            <w:gridSpan w:val="2"/>
            <w:shd w:val="clear" w:color="auto" w:fill="auto"/>
          </w:tcPr>
          <w:p w14:paraId="054F174B" w14:textId="5D628E8D" w:rsidR="00607DD9" w:rsidRPr="009A7517" w:rsidRDefault="00823822" w:rsidP="00607D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729" w:type="pct"/>
            <w:shd w:val="clear" w:color="auto" w:fill="auto"/>
          </w:tcPr>
          <w:p w14:paraId="463D5EC1" w14:textId="50292CD0" w:rsidR="00607DD9" w:rsidRPr="009A7517" w:rsidRDefault="00342180" w:rsidP="00607D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50</w:t>
            </w:r>
          </w:p>
        </w:tc>
        <w:tc>
          <w:tcPr>
            <w:tcW w:w="677" w:type="pct"/>
            <w:shd w:val="clear" w:color="auto" w:fill="auto"/>
          </w:tcPr>
          <w:p w14:paraId="3B68E908" w14:textId="035E4416" w:rsidR="00607DD9" w:rsidRPr="009A7517" w:rsidRDefault="00823822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</w:pPr>
            <w:r w:rsidRPr="009A7517">
              <w:rPr>
                <w:rFonts w:hint="cs"/>
              </w:rPr>
              <w:t>29</w:t>
            </w:r>
          </w:p>
        </w:tc>
        <w:tc>
          <w:tcPr>
            <w:tcW w:w="680" w:type="pct"/>
            <w:shd w:val="clear" w:color="auto" w:fill="auto"/>
          </w:tcPr>
          <w:p w14:paraId="42C0A65B" w14:textId="5A0C84D3" w:rsidR="00607DD9" w:rsidRPr="009A7517" w:rsidRDefault="00540A05" w:rsidP="00607D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728" w:type="pct"/>
            <w:shd w:val="clear" w:color="auto" w:fill="auto"/>
          </w:tcPr>
          <w:p w14:paraId="73BAD1B7" w14:textId="02FBDFEF" w:rsidR="00607DD9" w:rsidRPr="009A7517" w:rsidRDefault="00607DD9" w:rsidP="00607DD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7DD9" w:rsidRPr="009A7517" w14:paraId="0FA2257F" w14:textId="77777777" w:rsidTr="00B57517">
        <w:trPr>
          <w:tblHeader/>
        </w:trPr>
        <w:tc>
          <w:tcPr>
            <w:tcW w:w="2186" w:type="pct"/>
            <w:gridSpan w:val="2"/>
            <w:shd w:val="clear" w:color="auto" w:fill="auto"/>
          </w:tcPr>
          <w:p w14:paraId="0310DAA5" w14:textId="3C01B39E" w:rsidR="00607DD9" w:rsidRPr="009A7517" w:rsidRDefault="00823822" w:rsidP="00607D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38A0A723" w14:textId="2C43029E" w:rsidR="00607DD9" w:rsidRPr="009A7517" w:rsidRDefault="00342180" w:rsidP="00607D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50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0638B03B" w14:textId="06CAC1A5" w:rsidR="00607DD9" w:rsidRPr="009A7517" w:rsidRDefault="00607DD9" w:rsidP="00607D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29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7CD68A0" w14:textId="2D506886" w:rsidR="00607DD9" w:rsidRPr="009A7517" w:rsidRDefault="00540A05" w:rsidP="00607D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2E33ADE0" w14:textId="223FDFFC" w:rsidR="00607DD9" w:rsidRPr="009A7517" w:rsidRDefault="00607DD9" w:rsidP="00607DD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35</w:t>
            </w:r>
          </w:p>
        </w:tc>
      </w:tr>
      <w:tr w:rsidR="00B57517" w:rsidRPr="009A7517" w14:paraId="77DE3F3B" w14:textId="77777777" w:rsidTr="00B57517">
        <w:trPr>
          <w:tblHeader/>
        </w:trPr>
        <w:tc>
          <w:tcPr>
            <w:tcW w:w="2186" w:type="pct"/>
            <w:gridSpan w:val="2"/>
            <w:shd w:val="clear" w:color="auto" w:fill="auto"/>
          </w:tcPr>
          <w:p w14:paraId="09D88D5F" w14:textId="77777777" w:rsidR="00B57517" w:rsidRPr="009A7517" w:rsidRDefault="00B57517" w:rsidP="00B5751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53B42DDB" w14:textId="77777777" w:rsidR="00B57517" w:rsidRPr="009A7517" w:rsidRDefault="00B57517" w:rsidP="00B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2501B2D" w14:textId="77777777" w:rsidR="00B57517" w:rsidRPr="009A7517" w:rsidRDefault="00B57517" w:rsidP="00B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62F676A" w14:textId="77777777" w:rsidR="00B57517" w:rsidRPr="009A7517" w:rsidRDefault="00B57517" w:rsidP="00B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339F0DB9" w14:textId="77777777" w:rsidR="00B57517" w:rsidRPr="009A7517" w:rsidRDefault="00B57517" w:rsidP="00B57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7517" w:rsidRPr="009A7517" w14:paraId="61AE527C" w14:textId="77777777" w:rsidTr="00B57517">
        <w:trPr>
          <w:gridBefore w:val="1"/>
          <w:wBefore w:w="9" w:type="pct"/>
        </w:trPr>
        <w:tc>
          <w:tcPr>
            <w:tcW w:w="2177" w:type="pct"/>
          </w:tcPr>
          <w:p w14:paraId="695F7B18" w14:textId="46012D04" w:rsidR="00B57517" w:rsidRPr="009A7517" w:rsidRDefault="00B57517" w:rsidP="00F44405">
            <w:pPr>
              <w:pStyle w:val="block"/>
              <w:spacing w:after="0" w:line="240" w:lineRule="auto"/>
              <w:ind w:left="140" w:hanging="16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(กลับรายการ)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ผลขาดทุนด้านเครดิตที่คาดว่าจะเกิดขึ้นสำหรับปีสิ้นสุดวันที่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36B06E3D" w14:textId="77777777" w:rsidR="00B57517" w:rsidRPr="009A7517" w:rsidRDefault="00B57517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5288F7D" w14:textId="463D3F41" w:rsidR="00B57517" w:rsidRPr="009A7517" w:rsidRDefault="00B57517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04E14E4B" w14:textId="77777777" w:rsidR="00B57517" w:rsidRPr="009A7517" w:rsidRDefault="00B57517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0F022E13" w14:textId="2E68C884" w:rsidR="00B57517" w:rsidRPr="009A7517" w:rsidRDefault="00B57517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F44405" w:rsidRPr="009A7517" w14:paraId="3BB47115" w14:textId="77777777" w:rsidTr="00B57517">
        <w:trPr>
          <w:gridBefore w:val="1"/>
          <w:wBefore w:w="9" w:type="pct"/>
        </w:trPr>
        <w:tc>
          <w:tcPr>
            <w:tcW w:w="2177" w:type="pct"/>
          </w:tcPr>
          <w:p w14:paraId="20E61F4E" w14:textId="07E818B0" w:rsidR="00F44405" w:rsidRPr="009A7517" w:rsidRDefault="00F44405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729" w:type="pct"/>
            <w:vAlign w:val="bottom"/>
          </w:tcPr>
          <w:p w14:paraId="374BBD4B" w14:textId="49C846FA" w:rsidR="00F44405" w:rsidRPr="009A7517" w:rsidRDefault="000C53FF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9A7517">
              <w:t>-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6FA9A46F" w14:textId="790C019F" w:rsidR="00F44405" w:rsidRPr="009A7517" w:rsidRDefault="000C53FF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</w:pPr>
            <w:r w:rsidRPr="009A7517"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A162D62" w14:textId="15E5DBDB" w:rsidR="00F44405" w:rsidRPr="009A7517" w:rsidRDefault="000C53FF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9A7517">
              <w:t>-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1FD7FA92" w14:textId="6CB6A485" w:rsidR="00F44405" w:rsidRPr="009A7517" w:rsidRDefault="000C53FF" w:rsidP="000C5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A7517">
              <w:rPr>
                <w:rFonts w:ascii="Angsana New" w:hAnsi="Angsana New"/>
                <w:sz w:val="30"/>
                <w:szCs w:val="30"/>
              </w:rPr>
              <w:t>10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44405" w:rsidRPr="009A7517" w14:paraId="7744E9C8" w14:textId="77777777" w:rsidTr="00B57517">
        <w:trPr>
          <w:gridBefore w:val="1"/>
          <w:wBefore w:w="9" w:type="pct"/>
        </w:trPr>
        <w:tc>
          <w:tcPr>
            <w:tcW w:w="2177" w:type="pct"/>
          </w:tcPr>
          <w:p w14:paraId="372A3687" w14:textId="1CC255BE" w:rsidR="00F44405" w:rsidRPr="009A7517" w:rsidRDefault="00F44405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729" w:type="pct"/>
          </w:tcPr>
          <w:p w14:paraId="2202673A" w14:textId="4E2D352F" w:rsidR="00F44405" w:rsidRPr="009A7517" w:rsidRDefault="00F44405" w:rsidP="00A241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</w:pPr>
            <w:r w:rsidRPr="009A7517">
              <w:rPr>
                <w:rFonts w:hint="cs"/>
              </w:rPr>
              <w:t>15</w:t>
            </w:r>
          </w:p>
        </w:tc>
        <w:tc>
          <w:tcPr>
            <w:tcW w:w="677" w:type="pct"/>
            <w:shd w:val="clear" w:color="auto" w:fill="auto"/>
          </w:tcPr>
          <w:p w14:paraId="7298B4EC" w14:textId="7E2E8648" w:rsidR="00F44405" w:rsidRPr="009A7517" w:rsidRDefault="00F44405" w:rsidP="00A2416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680" w:type="pct"/>
            <w:shd w:val="clear" w:color="auto" w:fill="auto"/>
          </w:tcPr>
          <w:p w14:paraId="2D625A0A" w14:textId="253E27A2" w:rsidR="00F44405" w:rsidRPr="009A7517" w:rsidRDefault="001616EE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(</w:t>
            </w:r>
            <w:r w:rsidRPr="009A7517">
              <w:t>985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728" w:type="pct"/>
            <w:shd w:val="clear" w:color="auto" w:fill="auto"/>
          </w:tcPr>
          <w:p w14:paraId="711CC1D5" w14:textId="23EA0E10" w:rsidR="00F44405" w:rsidRPr="009A7517" w:rsidRDefault="00F44405" w:rsidP="00A2416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(1,454)</w:t>
            </w:r>
          </w:p>
        </w:tc>
      </w:tr>
      <w:tr w:rsidR="00A24168" w:rsidRPr="009A7517" w14:paraId="5225A842" w14:textId="77777777" w:rsidTr="00B57517">
        <w:trPr>
          <w:gridBefore w:val="1"/>
          <w:wBefore w:w="9" w:type="pct"/>
        </w:trPr>
        <w:tc>
          <w:tcPr>
            <w:tcW w:w="2177" w:type="pct"/>
          </w:tcPr>
          <w:p w14:paraId="6934E306" w14:textId="1E4EBD9F" w:rsidR="00A24168" w:rsidRPr="009A7517" w:rsidRDefault="00976400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29" w:type="pct"/>
          </w:tcPr>
          <w:p w14:paraId="2CF64B7A" w14:textId="75E5024E" w:rsidR="00A24168" w:rsidRPr="009A7517" w:rsidRDefault="00A24168" w:rsidP="00A241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b/>
                <w:bCs/>
              </w:rPr>
              <w:t>15</w:t>
            </w:r>
          </w:p>
        </w:tc>
        <w:tc>
          <w:tcPr>
            <w:tcW w:w="677" w:type="pct"/>
            <w:shd w:val="clear" w:color="auto" w:fill="auto"/>
          </w:tcPr>
          <w:p w14:paraId="7FBA492E" w14:textId="6D96528F" w:rsidR="00A24168" w:rsidRPr="009A7517" w:rsidRDefault="00A24168" w:rsidP="00A2416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680" w:type="pct"/>
            <w:shd w:val="clear" w:color="auto" w:fill="auto"/>
          </w:tcPr>
          <w:p w14:paraId="28965CF4" w14:textId="110A5C66" w:rsidR="00A24168" w:rsidRPr="009A7517" w:rsidRDefault="00A24168" w:rsidP="006352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(</w:t>
            </w:r>
            <w:r w:rsidRPr="009A7517">
              <w:rPr>
                <w:b/>
                <w:bCs/>
              </w:rPr>
              <w:t>985</w:t>
            </w:r>
            <w:r w:rsidRPr="009A7517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728" w:type="pct"/>
            <w:shd w:val="clear" w:color="auto" w:fill="auto"/>
          </w:tcPr>
          <w:p w14:paraId="2B78BE34" w14:textId="7F46E1E6" w:rsidR="00A24168" w:rsidRPr="009A7517" w:rsidRDefault="00A24168" w:rsidP="00A2416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9A7517">
              <w:rPr>
                <w:rFonts w:ascii="Angsana New" w:hAnsi="Angsana New"/>
                <w:b/>
                <w:bCs/>
                <w:sz w:val="30"/>
                <w:szCs w:val="30"/>
              </w:rPr>
              <w:t>1,464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F21D8A" w:rsidRPr="009A7517" w14:paraId="07588FC1" w14:textId="77777777" w:rsidTr="00B57517">
        <w:trPr>
          <w:gridBefore w:val="1"/>
          <w:wBefore w:w="9" w:type="pct"/>
        </w:trPr>
        <w:tc>
          <w:tcPr>
            <w:tcW w:w="2177" w:type="pct"/>
          </w:tcPr>
          <w:p w14:paraId="70625812" w14:textId="77777777" w:rsidR="00F21D8A" w:rsidRPr="009A7517" w:rsidRDefault="00F21D8A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9" w:type="pct"/>
          </w:tcPr>
          <w:p w14:paraId="07D9B037" w14:textId="77777777" w:rsidR="00F21D8A" w:rsidRPr="009A7517" w:rsidRDefault="00F21D8A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7" w:type="pct"/>
            <w:shd w:val="clear" w:color="auto" w:fill="auto"/>
          </w:tcPr>
          <w:p w14:paraId="4549E341" w14:textId="77777777" w:rsidR="00F21D8A" w:rsidRPr="009A7517" w:rsidRDefault="00F21D8A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EA01413" w14:textId="77777777" w:rsidR="00F21D8A" w:rsidRPr="009A7517" w:rsidRDefault="00F21D8A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</w:tcPr>
          <w:p w14:paraId="1E2EE01E" w14:textId="77777777" w:rsidR="00F21D8A" w:rsidRPr="009A7517" w:rsidRDefault="00F21D8A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405" w:rsidRPr="009A7517" w14:paraId="1397A9B2" w14:textId="77777777" w:rsidTr="00B57517">
        <w:tc>
          <w:tcPr>
            <w:tcW w:w="2186" w:type="pct"/>
            <w:gridSpan w:val="2"/>
            <w:shd w:val="clear" w:color="auto" w:fill="auto"/>
          </w:tcPr>
          <w:p w14:paraId="41FF3E7A" w14:textId="18933063" w:rsidR="00F44405" w:rsidRPr="009A7517" w:rsidRDefault="00F44405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29" w:type="pct"/>
            <w:shd w:val="clear" w:color="auto" w:fill="auto"/>
          </w:tcPr>
          <w:p w14:paraId="780CA815" w14:textId="77777777" w:rsidR="00F44405" w:rsidRPr="009A7517" w:rsidRDefault="00F44405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18991EB3" w14:textId="77777777" w:rsidR="00F44405" w:rsidRPr="009A7517" w:rsidRDefault="00F44405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53B7040" w14:textId="77777777" w:rsidR="00F44405" w:rsidRPr="009A7517" w:rsidRDefault="00F44405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728" w:type="pct"/>
            <w:shd w:val="clear" w:color="auto" w:fill="auto"/>
          </w:tcPr>
          <w:p w14:paraId="144E1C12" w14:textId="77777777" w:rsidR="00F44405" w:rsidRPr="009A7517" w:rsidRDefault="00F44405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</w:tr>
      <w:tr w:rsidR="00F44405" w:rsidRPr="009A7517" w14:paraId="35F4BB98" w14:textId="77777777" w:rsidTr="00B57517">
        <w:tc>
          <w:tcPr>
            <w:tcW w:w="2186" w:type="pct"/>
            <w:gridSpan w:val="2"/>
            <w:shd w:val="clear" w:color="auto" w:fill="auto"/>
          </w:tcPr>
          <w:p w14:paraId="3C55CC42" w14:textId="77777777" w:rsidR="00F44405" w:rsidRPr="009A7517" w:rsidRDefault="00F44405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729" w:type="pct"/>
            <w:shd w:val="clear" w:color="auto" w:fill="auto"/>
          </w:tcPr>
          <w:p w14:paraId="4289DB77" w14:textId="41EAF278" w:rsidR="00F44405" w:rsidRPr="009A7517" w:rsidRDefault="00F44405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3DB535C1" w14:textId="2CC96597" w:rsidR="00F44405" w:rsidRPr="009A7517" w:rsidRDefault="00F44405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BDBF890" w14:textId="00438411" w:rsidR="00F44405" w:rsidRPr="009A7517" w:rsidRDefault="00F44405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9A7517">
              <w:rPr>
                <w:rFonts w:hint="cs"/>
              </w:rPr>
              <w:t>9,371</w:t>
            </w:r>
          </w:p>
        </w:tc>
        <w:tc>
          <w:tcPr>
            <w:tcW w:w="728" w:type="pct"/>
            <w:shd w:val="clear" w:color="auto" w:fill="auto"/>
          </w:tcPr>
          <w:p w14:paraId="70DBA924" w14:textId="18CADD52" w:rsidR="00F44405" w:rsidRPr="009A7517" w:rsidRDefault="00F44405" w:rsidP="00F21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4,407</w:t>
            </w:r>
          </w:p>
        </w:tc>
      </w:tr>
      <w:tr w:rsidR="00F44405" w:rsidRPr="009A7517" w14:paraId="59006DE9" w14:textId="77777777" w:rsidTr="00B57517">
        <w:tc>
          <w:tcPr>
            <w:tcW w:w="2186" w:type="pct"/>
            <w:gridSpan w:val="2"/>
            <w:shd w:val="clear" w:color="auto" w:fill="auto"/>
          </w:tcPr>
          <w:p w14:paraId="08CD9741" w14:textId="1792507E" w:rsidR="00F44405" w:rsidRPr="009A7517" w:rsidRDefault="00F44405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729" w:type="pct"/>
            <w:shd w:val="clear" w:color="auto" w:fill="auto"/>
          </w:tcPr>
          <w:p w14:paraId="523054B4" w14:textId="6D64BE88" w:rsidR="00F44405" w:rsidRPr="009A7517" w:rsidRDefault="00F44405" w:rsidP="00F44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232E7128" w14:textId="526EF725" w:rsidR="00F44405" w:rsidRPr="009A7517" w:rsidRDefault="00F44405" w:rsidP="00F44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158</w:t>
            </w:r>
          </w:p>
        </w:tc>
        <w:tc>
          <w:tcPr>
            <w:tcW w:w="680" w:type="pct"/>
            <w:shd w:val="clear" w:color="auto" w:fill="auto"/>
          </w:tcPr>
          <w:p w14:paraId="47B7D75C" w14:textId="392E25B7" w:rsidR="00F44405" w:rsidRPr="009A7517" w:rsidRDefault="00F44405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728" w:type="pct"/>
            <w:shd w:val="clear" w:color="auto" w:fill="auto"/>
          </w:tcPr>
          <w:p w14:paraId="72CDB75D" w14:textId="6F2133B8" w:rsidR="00F44405" w:rsidRPr="009A7517" w:rsidRDefault="00F44405" w:rsidP="00F4440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145</w:t>
            </w:r>
          </w:p>
        </w:tc>
      </w:tr>
      <w:tr w:rsidR="00F44405" w:rsidRPr="009A7517" w14:paraId="5568E512" w14:textId="77777777" w:rsidTr="00B57517">
        <w:trPr>
          <w:trHeight w:val="60"/>
        </w:trPr>
        <w:tc>
          <w:tcPr>
            <w:tcW w:w="2186" w:type="pct"/>
            <w:gridSpan w:val="2"/>
            <w:shd w:val="clear" w:color="auto" w:fill="auto"/>
          </w:tcPr>
          <w:p w14:paraId="008558B1" w14:textId="77777777" w:rsidR="00F44405" w:rsidRPr="009A7517" w:rsidRDefault="00F44405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9" w:type="pct"/>
            <w:shd w:val="clear" w:color="auto" w:fill="auto"/>
          </w:tcPr>
          <w:p w14:paraId="16A83800" w14:textId="4CEE588C" w:rsidR="00F44405" w:rsidRPr="009A7517" w:rsidRDefault="00F44405" w:rsidP="00F444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4E79063B" w14:textId="1DC0137B" w:rsidR="00F44405" w:rsidRPr="009A7517" w:rsidRDefault="00F44405" w:rsidP="00F4440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680" w:type="pct"/>
            <w:shd w:val="clear" w:color="auto" w:fill="auto"/>
          </w:tcPr>
          <w:p w14:paraId="13F0ED8D" w14:textId="667776FF" w:rsidR="00F44405" w:rsidRPr="009A7517" w:rsidRDefault="00F44405" w:rsidP="006352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9,371</w:t>
            </w:r>
          </w:p>
        </w:tc>
        <w:tc>
          <w:tcPr>
            <w:tcW w:w="728" w:type="pct"/>
            <w:shd w:val="clear" w:color="auto" w:fill="auto"/>
          </w:tcPr>
          <w:p w14:paraId="1CD5E96E" w14:textId="4D7BC585" w:rsidR="00F44405" w:rsidRPr="009A7517" w:rsidRDefault="00F44405" w:rsidP="00F4440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4,552</w:t>
            </w:r>
          </w:p>
        </w:tc>
      </w:tr>
      <w:tr w:rsidR="00F44405" w:rsidRPr="009A7517" w14:paraId="09D9697A" w14:textId="77777777" w:rsidTr="00B57517">
        <w:tc>
          <w:tcPr>
            <w:tcW w:w="2186" w:type="pct"/>
            <w:gridSpan w:val="2"/>
            <w:shd w:val="clear" w:color="auto" w:fill="auto"/>
          </w:tcPr>
          <w:p w14:paraId="3428C1A6" w14:textId="77777777" w:rsidR="00F44405" w:rsidRPr="009A7517" w:rsidRDefault="00F44405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9" w:type="pct"/>
            <w:shd w:val="clear" w:color="auto" w:fill="auto"/>
          </w:tcPr>
          <w:p w14:paraId="1A99DC8B" w14:textId="77777777" w:rsidR="00F44405" w:rsidRPr="009A7517" w:rsidRDefault="00F44405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1BAE6ECE" w14:textId="77777777" w:rsidR="00F44405" w:rsidRPr="009A7517" w:rsidRDefault="00F44405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DDD920E" w14:textId="77777777" w:rsidR="00F44405" w:rsidRPr="009A7517" w:rsidRDefault="00F44405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728" w:type="pct"/>
            <w:shd w:val="clear" w:color="auto" w:fill="auto"/>
          </w:tcPr>
          <w:p w14:paraId="0838E5ED" w14:textId="77777777" w:rsidR="00F44405" w:rsidRPr="009A7517" w:rsidRDefault="00F44405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4405" w:rsidRPr="009A7517" w14:paraId="07AA00A9" w14:textId="77777777" w:rsidTr="00B57517">
        <w:tc>
          <w:tcPr>
            <w:tcW w:w="2186" w:type="pct"/>
            <w:gridSpan w:val="2"/>
            <w:shd w:val="clear" w:color="auto" w:fill="auto"/>
          </w:tcPr>
          <w:p w14:paraId="74B01F85" w14:textId="3B9C2304" w:rsidR="00F44405" w:rsidRPr="009A7517" w:rsidRDefault="00F44405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729" w:type="pct"/>
            <w:shd w:val="clear" w:color="auto" w:fill="auto"/>
          </w:tcPr>
          <w:p w14:paraId="23B625FB" w14:textId="77777777" w:rsidR="00F44405" w:rsidRPr="009A7517" w:rsidRDefault="00F44405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1DDBE0FB" w14:textId="77777777" w:rsidR="00F44405" w:rsidRPr="009A7517" w:rsidRDefault="00F44405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752CC03" w14:textId="77777777" w:rsidR="00F44405" w:rsidRPr="009A7517" w:rsidRDefault="00F44405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728" w:type="pct"/>
            <w:shd w:val="clear" w:color="auto" w:fill="auto"/>
          </w:tcPr>
          <w:p w14:paraId="5E6945DC" w14:textId="77777777" w:rsidR="00F44405" w:rsidRPr="009A7517" w:rsidRDefault="00F44405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4405" w:rsidRPr="009A7517" w14:paraId="7C4F1AEA" w14:textId="77777777" w:rsidTr="00B57517">
        <w:tc>
          <w:tcPr>
            <w:tcW w:w="2186" w:type="pct"/>
            <w:gridSpan w:val="2"/>
            <w:shd w:val="clear" w:color="auto" w:fill="auto"/>
          </w:tcPr>
          <w:p w14:paraId="1FE810EA" w14:textId="77777777" w:rsidR="00F44405" w:rsidRPr="009A7517" w:rsidRDefault="00F44405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729" w:type="pct"/>
            <w:shd w:val="clear" w:color="auto" w:fill="auto"/>
          </w:tcPr>
          <w:p w14:paraId="24DD995B" w14:textId="43B46AC0" w:rsidR="00F44405" w:rsidRPr="009A7517" w:rsidRDefault="00F44405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64510250" w14:textId="1545CADF" w:rsidR="00F44405" w:rsidRPr="009A7517" w:rsidRDefault="00F44405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12D29121" w14:textId="217276AF" w:rsidR="00F44405" w:rsidRPr="009A7517" w:rsidRDefault="00F44405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118</w:t>
            </w:r>
          </w:p>
        </w:tc>
        <w:tc>
          <w:tcPr>
            <w:tcW w:w="728" w:type="pct"/>
            <w:shd w:val="clear" w:color="auto" w:fill="auto"/>
          </w:tcPr>
          <w:p w14:paraId="33165F34" w14:textId="0B973905" w:rsidR="00F44405" w:rsidRPr="009A7517" w:rsidRDefault="00F44405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F44405" w:rsidRPr="009A7517" w14:paraId="4F4D624E" w14:textId="77777777" w:rsidTr="00B57517">
        <w:tc>
          <w:tcPr>
            <w:tcW w:w="2186" w:type="pct"/>
            <w:gridSpan w:val="2"/>
            <w:shd w:val="clear" w:color="auto" w:fill="auto"/>
          </w:tcPr>
          <w:p w14:paraId="01C878B9" w14:textId="77777777" w:rsidR="00F44405" w:rsidRPr="009A7517" w:rsidRDefault="00F44405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29" w:type="pct"/>
            <w:shd w:val="clear" w:color="auto" w:fill="auto"/>
          </w:tcPr>
          <w:p w14:paraId="02CC1279" w14:textId="7B702DA6" w:rsidR="00F44405" w:rsidRPr="009A7517" w:rsidRDefault="00F44405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69ED6773" w14:textId="41F49C16" w:rsidR="00F44405" w:rsidRPr="009A7517" w:rsidRDefault="00F44405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16</w:t>
            </w:r>
          </w:p>
        </w:tc>
        <w:tc>
          <w:tcPr>
            <w:tcW w:w="680" w:type="pct"/>
            <w:shd w:val="clear" w:color="auto" w:fill="auto"/>
          </w:tcPr>
          <w:p w14:paraId="53A6A028" w14:textId="45BE3006" w:rsidR="00F44405" w:rsidRPr="009A7517" w:rsidRDefault="00F44405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728" w:type="pct"/>
            <w:shd w:val="clear" w:color="auto" w:fill="auto"/>
          </w:tcPr>
          <w:p w14:paraId="3A5AFA9E" w14:textId="33481DA5" w:rsidR="00F44405" w:rsidRPr="009A7517" w:rsidRDefault="00F44405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</w:tr>
      <w:tr w:rsidR="00F44405" w:rsidRPr="009A7517" w14:paraId="686221E4" w14:textId="77777777" w:rsidTr="00B57517">
        <w:tc>
          <w:tcPr>
            <w:tcW w:w="2186" w:type="pct"/>
            <w:gridSpan w:val="2"/>
            <w:shd w:val="clear" w:color="auto" w:fill="auto"/>
          </w:tcPr>
          <w:p w14:paraId="66C11B2E" w14:textId="77777777" w:rsidR="00F44405" w:rsidRPr="009A7517" w:rsidRDefault="00F44405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729" w:type="pct"/>
            <w:shd w:val="clear" w:color="auto" w:fill="auto"/>
          </w:tcPr>
          <w:p w14:paraId="193CB38B" w14:textId="19943AB5" w:rsidR="00F44405" w:rsidRPr="009A7517" w:rsidRDefault="00F44405" w:rsidP="00F44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48C08A53" w14:textId="16980E86" w:rsidR="00F44405" w:rsidRPr="009A7517" w:rsidRDefault="00F44405" w:rsidP="00F44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32</w:t>
            </w:r>
          </w:p>
        </w:tc>
        <w:tc>
          <w:tcPr>
            <w:tcW w:w="680" w:type="pct"/>
            <w:shd w:val="clear" w:color="auto" w:fill="auto"/>
          </w:tcPr>
          <w:p w14:paraId="1D878026" w14:textId="2C453856" w:rsidR="00F44405" w:rsidRPr="009A7517" w:rsidRDefault="00F44405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728" w:type="pct"/>
            <w:shd w:val="clear" w:color="auto" w:fill="auto"/>
          </w:tcPr>
          <w:p w14:paraId="724BFE27" w14:textId="2D385286" w:rsidR="00F44405" w:rsidRPr="009A7517" w:rsidRDefault="00F44405" w:rsidP="00F4440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</w:tr>
      <w:tr w:rsidR="00F44405" w:rsidRPr="009A7517" w14:paraId="2955466F" w14:textId="77777777" w:rsidTr="00B57517">
        <w:trPr>
          <w:trHeight w:val="60"/>
        </w:trPr>
        <w:tc>
          <w:tcPr>
            <w:tcW w:w="2186" w:type="pct"/>
            <w:gridSpan w:val="2"/>
            <w:shd w:val="clear" w:color="auto" w:fill="auto"/>
          </w:tcPr>
          <w:p w14:paraId="17BB0E42" w14:textId="77777777" w:rsidR="00F44405" w:rsidRPr="009A7517" w:rsidRDefault="00F44405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9" w:type="pct"/>
            <w:shd w:val="clear" w:color="auto" w:fill="auto"/>
          </w:tcPr>
          <w:p w14:paraId="7E1EB910" w14:textId="669CFFE7" w:rsidR="00F44405" w:rsidRPr="009A7517" w:rsidRDefault="00F44405" w:rsidP="00F444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7BAE98C3" w14:textId="47026394" w:rsidR="00F44405" w:rsidRPr="009A7517" w:rsidRDefault="00F44405" w:rsidP="00F444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48</w:t>
            </w:r>
          </w:p>
        </w:tc>
        <w:tc>
          <w:tcPr>
            <w:tcW w:w="680" w:type="pct"/>
            <w:shd w:val="clear" w:color="auto" w:fill="auto"/>
          </w:tcPr>
          <w:p w14:paraId="74277E14" w14:textId="0FBC081C" w:rsidR="00F44405" w:rsidRPr="009A7517" w:rsidRDefault="00F44405" w:rsidP="006352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118</w:t>
            </w:r>
          </w:p>
        </w:tc>
        <w:tc>
          <w:tcPr>
            <w:tcW w:w="728" w:type="pct"/>
            <w:shd w:val="clear" w:color="auto" w:fill="auto"/>
          </w:tcPr>
          <w:p w14:paraId="2A1CAE3E" w14:textId="19C3BF4E" w:rsidR="00F44405" w:rsidRPr="009A7517" w:rsidRDefault="00F44405" w:rsidP="00F4440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85</w:t>
            </w:r>
          </w:p>
        </w:tc>
      </w:tr>
      <w:tr w:rsidR="00F44405" w:rsidRPr="009A7517" w14:paraId="15E29607" w14:textId="77777777" w:rsidTr="00B57517">
        <w:tc>
          <w:tcPr>
            <w:tcW w:w="2186" w:type="pct"/>
            <w:gridSpan w:val="2"/>
            <w:shd w:val="clear" w:color="auto" w:fill="auto"/>
          </w:tcPr>
          <w:p w14:paraId="477BD5DC" w14:textId="77777777" w:rsidR="00F44405" w:rsidRPr="009A7517" w:rsidRDefault="00F44405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9" w:type="pct"/>
            <w:shd w:val="clear" w:color="auto" w:fill="auto"/>
          </w:tcPr>
          <w:p w14:paraId="74C821F9" w14:textId="77777777" w:rsidR="00F44405" w:rsidRPr="009A7517" w:rsidRDefault="00F44405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3CCC517B" w14:textId="77777777" w:rsidR="00F44405" w:rsidRPr="009A7517" w:rsidRDefault="00F44405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55EB7A0" w14:textId="77777777" w:rsidR="00F44405" w:rsidRPr="009A7517" w:rsidRDefault="00F44405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728" w:type="pct"/>
            <w:shd w:val="clear" w:color="auto" w:fill="auto"/>
          </w:tcPr>
          <w:p w14:paraId="1DB723BC" w14:textId="77777777" w:rsidR="00F44405" w:rsidRPr="009A7517" w:rsidRDefault="00F44405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4405" w:rsidRPr="009A7517" w14:paraId="6C015F10" w14:textId="77777777" w:rsidTr="00B57517">
        <w:tc>
          <w:tcPr>
            <w:tcW w:w="2186" w:type="pct"/>
            <w:gridSpan w:val="2"/>
            <w:shd w:val="clear" w:color="auto" w:fill="auto"/>
          </w:tcPr>
          <w:p w14:paraId="46BB69C2" w14:textId="77777777" w:rsidR="00F44405" w:rsidRPr="009A7517" w:rsidRDefault="00F44405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729" w:type="pct"/>
            <w:shd w:val="clear" w:color="auto" w:fill="auto"/>
          </w:tcPr>
          <w:p w14:paraId="1ED522A0" w14:textId="77777777" w:rsidR="00F44405" w:rsidRPr="009A7517" w:rsidRDefault="00F44405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719E2438" w14:textId="77777777" w:rsidR="00F44405" w:rsidRPr="009A7517" w:rsidRDefault="00F44405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AE07F37" w14:textId="77777777" w:rsidR="00F44405" w:rsidRPr="009A7517" w:rsidRDefault="00F44405" w:rsidP="00F4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728" w:type="pct"/>
            <w:shd w:val="clear" w:color="auto" w:fill="auto"/>
          </w:tcPr>
          <w:p w14:paraId="717D3905" w14:textId="77777777" w:rsidR="00F44405" w:rsidRPr="009A7517" w:rsidRDefault="00F44405" w:rsidP="00F4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4405" w:rsidRPr="009A7517" w14:paraId="6751F5A8" w14:textId="77777777" w:rsidTr="00B57517">
        <w:tc>
          <w:tcPr>
            <w:tcW w:w="2186" w:type="pct"/>
            <w:gridSpan w:val="2"/>
            <w:shd w:val="clear" w:color="auto" w:fill="auto"/>
          </w:tcPr>
          <w:p w14:paraId="0BA8D889" w14:textId="77777777" w:rsidR="00F44405" w:rsidRPr="009A7517" w:rsidRDefault="00F44405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9" w:type="pct"/>
            <w:shd w:val="clear" w:color="auto" w:fill="auto"/>
          </w:tcPr>
          <w:p w14:paraId="6787ACA6" w14:textId="0C428B52" w:rsidR="00F44405" w:rsidRPr="009A7517" w:rsidRDefault="00F44405" w:rsidP="00F44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5AF754F0" w14:textId="77777777" w:rsidR="00F44405" w:rsidRPr="009A7517" w:rsidRDefault="00F44405" w:rsidP="00F44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D8265F5" w14:textId="203C50CF" w:rsidR="00F44405" w:rsidRPr="009A7517" w:rsidRDefault="00F44405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9A7517">
              <w:rPr>
                <w:rFonts w:hint="cs"/>
              </w:rPr>
              <w:t>6</w:t>
            </w:r>
          </w:p>
        </w:tc>
        <w:tc>
          <w:tcPr>
            <w:tcW w:w="728" w:type="pct"/>
            <w:shd w:val="clear" w:color="auto" w:fill="auto"/>
          </w:tcPr>
          <w:p w14:paraId="6E8E61FC" w14:textId="02B139B9" w:rsidR="00F44405" w:rsidRPr="009A7517" w:rsidRDefault="00F44405" w:rsidP="00F4440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F44405" w:rsidRPr="009A7517" w14:paraId="6798470A" w14:textId="77777777" w:rsidTr="00B5751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0"/>
        </w:trPr>
        <w:tc>
          <w:tcPr>
            <w:tcW w:w="2186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E4A2AA3" w14:textId="77777777" w:rsidR="00F44405" w:rsidRPr="009A7517" w:rsidRDefault="00F44405" w:rsidP="00F4440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9" w:type="pct"/>
            <w:tcBorders>
              <w:top w:val="nil"/>
              <w:bottom w:val="nil"/>
            </w:tcBorders>
            <w:shd w:val="clear" w:color="auto" w:fill="auto"/>
          </w:tcPr>
          <w:p w14:paraId="0E528BAE" w14:textId="6FE791FE" w:rsidR="00F44405" w:rsidRPr="009A7517" w:rsidRDefault="00F44405" w:rsidP="00F444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677" w:type="pct"/>
            <w:tcBorders>
              <w:top w:val="nil"/>
              <w:bottom w:val="nil"/>
            </w:tcBorders>
            <w:shd w:val="clear" w:color="auto" w:fill="auto"/>
          </w:tcPr>
          <w:p w14:paraId="0FC54B3C" w14:textId="24247ABE" w:rsidR="00F44405" w:rsidRPr="009A7517" w:rsidRDefault="00F44405" w:rsidP="00F444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680" w:type="pct"/>
            <w:tcBorders>
              <w:top w:val="nil"/>
              <w:bottom w:val="nil"/>
            </w:tcBorders>
            <w:shd w:val="clear" w:color="auto" w:fill="auto"/>
          </w:tcPr>
          <w:p w14:paraId="1EE3F90B" w14:textId="44F4D02B" w:rsidR="00F44405" w:rsidRPr="009A7517" w:rsidRDefault="00F44405" w:rsidP="006352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6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</w:tcPr>
          <w:p w14:paraId="2AD5CFF9" w14:textId="078D4766" w:rsidR="00F44405" w:rsidRPr="009A7517" w:rsidRDefault="00F44405" w:rsidP="00F4440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</w:tr>
    </w:tbl>
    <w:p w14:paraId="02C64190" w14:textId="0ACDD009" w:rsidR="00997DAF" w:rsidRPr="009A7517" w:rsidRDefault="00997DAF">
      <w:pPr>
        <w:rPr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2702"/>
        <w:gridCol w:w="1355"/>
        <w:gridCol w:w="1349"/>
        <w:gridCol w:w="1259"/>
        <w:gridCol w:w="1259"/>
        <w:gridCol w:w="1256"/>
      </w:tblGrid>
      <w:tr w:rsidR="00997DAF" w:rsidRPr="009A7517" w14:paraId="20BE862B" w14:textId="77777777" w:rsidTr="00EB11EC">
        <w:trPr>
          <w:trHeight w:val="80"/>
          <w:tblHeader/>
        </w:trPr>
        <w:tc>
          <w:tcPr>
            <w:tcW w:w="1471" w:type="pct"/>
            <w:vAlign w:val="bottom"/>
          </w:tcPr>
          <w:p w14:paraId="3C58DF95" w14:textId="77777777" w:rsidR="00997DAF" w:rsidRPr="009A7517" w:rsidRDefault="00997DAF" w:rsidP="0095399F">
            <w:pPr>
              <w:pStyle w:val="block"/>
              <w:spacing w:after="0" w:line="360" w:lineRule="exact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8" w:type="pct"/>
          </w:tcPr>
          <w:p w14:paraId="3886285A" w14:textId="77777777" w:rsidR="00997DAF" w:rsidRPr="009A7517" w:rsidRDefault="00997DAF" w:rsidP="0095399F">
            <w:pPr>
              <w:pStyle w:val="block"/>
              <w:spacing w:after="0" w:line="360" w:lineRule="exact"/>
              <w:ind w:left="0" w:right="-111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791" w:type="pct"/>
            <w:gridSpan w:val="4"/>
            <w:vAlign w:val="bottom"/>
          </w:tcPr>
          <w:p w14:paraId="0DC6DAA4" w14:textId="77777777" w:rsidR="00997DAF" w:rsidRPr="009A7517" w:rsidRDefault="00997DA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997DAF" w:rsidRPr="009A7517" w14:paraId="72E886A6" w14:textId="77777777" w:rsidTr="00EB11EC">
        <w:trPr>
          <w:trHeight w:val="934"/>
          <w:tblHeader/>
        </w:trPr>
        <w:tc>
          <w:tcPr>
            <w:tcW w:w="1471" w:type="pct"/>
            <w:vAlign w:val="bottom"/>
          </w:tcPr>
          <w:p w14:paraId="482DE920" w14:textId="38B2EC95" w:rsidR="00997DAF" w:rsidRPr="009A7517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738" w:type="pct"/>
          </w:tcPr>
          <w:p w14:paraId="245551BC" w14:textId="77777777" w:rsidR="00997DAF" w:rsidRPr="009A7517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</w:pPr>
          </w:p>
          <w:p w14:paraId="782D5C5B" w14:textId="77777777" w:rsidR="00997DAF" w:rsidRPr="009A7517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  <w:cs/>
              </w:rPr>
              <w:br/>
            </w:r>
            <w:r w:rsidRPr="009A7517">
              <w:rPr>
                <w:rFonts w:hint="cs"/>
              </w:rPr>
              <w:t>31</w:t>
            </w:r>
            <w:r w:rsidRPr="009A7517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735" w:type="pct"/>
            <w:vAlign w:val="bottom"/>
          </w:tcPr>
          <w:p w14:paraId="7F3CFEB3" w14:textId="77777777" w:rsidR="00997DAF" w:rsidRPr="009A7517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  <w:cs/>
              </w:rPr>
              <w:br/>
            </w: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86" w:type="pct"/>
            <w:vAlign w:val="bottom"/>
          </w:tcPr>
          <w:p w14:paraId="62040BBE" w14:textId="77777777" w:rsidR="00997DAF" w:rsidRPr="009A7517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9A7517">
              <w:rPr>
                <w:rFonts w:hint="cs"/>
              </w:rPr>
              <w:tab/>
            </w:r>
            <w:r w:rsidRPr="009A7517">
              <w:rPr>
                <w:rFonts w:hint="cs"/>
                <w:cs/>
              </w:rPr>
              <w:t>เพิ่มขึ้น</w:t>
            </w:r>
          </w:p>
        </w:tc>
        <w:tc>
          <w:tcPr>
            <w:tcW w:w="686" w:type="pct"/>
            <w:vAlign w:val="bottom"/>
          </w:tcPr>
          <w:p w14:paraId="423256C0" w14:textId="2F08701F" w:rsidR="00997DAF" w:rsidRPr="009A7517" w:rsidRDefault="00997DAF" w:rsidP="00A8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cs/>
              </w:rPr>
            </w:pPr>
            <w:r w:rsidRPr="009A7517">
              <w:rPr>
                <w:rFonts w:hint="cs"/>
              </w:rPr>
              <w:tab/>
            </w:r>
            <w:r w:rsidR="00A83F72" w:rsidRPr="009A7517">
              <w:rPr>
                <w:rFonts w:hint="cs"/>
                <w:cs/>
              </w:rPr>
              <w:t>ลดลง</w:t>
            </w:r>
          </w:p>
        </w:tc>
        <w:tc>
          <w:tcPr>
            <w:tcW w:w="685" w:type="pct"/>
            <w:vAlign w:val="bottom"/>
          </w:tcPr>
          <w:p w14:paraId="2036D726" w14:textId="77777777" w:rsidR="00997DAF" w:rsidRPr="009A7517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  <w:cs/>
              </w:rPr>
              <w:br/>
            </w:r>
            <w:r w:rsidRPr="009A7517">
              <w:rPr>
                <w:rFonts w:hint="cs"/>
              </w:rPr>
              <w:t>31</w:t>
            </w:r>
            <w:r w:rsidRPr="009A7517">
              <w:rPr>
                <w:rFonts w:hint="cs"/>
                <w:cs/>
              </w:rPr>
              <w:t xml:space="preserve"> ธันวาคม</w:t>
            </w:r>
          </w:p>
        </w:tc>
      </w:tr>
      <w:tr w:rsidR="00997DAF" w:rsidRPr="009A7517" w14:paraId="0A6FEDE3" w14:textId="77777777" w:rsidTr="00EB11EC">
        <w:trPr>
          <w:trHeight w:val="80"/>
          <w:tblHeader/>
        </w:trPr>
        <w:tc>
          <w:tcPr>
            <w:tcW w:w="1471" w:type="pct"/>
            <w:vAlign w:val="bottom"/>
          </w:tcPr>
          <w:p w14:paraId="5D8270D5" w14:textId="77777777" w:rsidR="00997DAF" w:rsidRPr="009A7517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738" w:type="pct"/>
          </w:tcPr>
          <w:p w14:paraId="702F962F" w14:textId="77777777" w:rsidR="00997DAF" w:rsidRPr="009A7517" w:rsidRDefault="00997DAF" w:rsidP="00E0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791" w:type="pct"/>
            <w:gridSpan w:val="4"/>
            <w:vAlign w:val="bottom"/>
          </w:tcPr>
          <w:p w14:paraId="6CA17E1C" w14:textId="77777777" w:rsidR="00997DAF" w:rsidRPr="009A7517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</w:rPr>
            </w:pPr>
            <w:r w:rsidRPr="009A751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997DAF" w:rsidRPr="009A7517" w14:paraId="35CB8A73" w14:textId="77777777" w:rsidTr="00EB11E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71" w:type="pct"/>
          </w:tcPr>
          <w:p w14:paraId="0305DEBB" w14:textId="654A03FB" w:rsidR="00997DAF" w:rsidRPr="009A7517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t>256</w:t>
            </w:r>
            <w:r w:rsidR="00EE49F1" w:rsidRPr="009A7517">
              <w:rPr>
                <w:rFonts w:hint="cs"/>
                <w:b/>
                <w:bCs/>
                <w:i/>
                <w:iCs/>
              </w:rPr>
              <w:t>5</w:t>
            </w:r>
          </w:p>
        </w:tc>
        <w:tc>
          <w:tcPr>
            <w:tcW w:w="738" w:type="pct"/>
          </w:tcPr>
          <w:p w14:paraId="133E676E" w14:textId="77777777" w:rsidR="00997DAF" w:rsidRPr="009A7517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735" w:type="pct"/>
          </w:tcPr>
          <w:p w14:paraId="5C12A2FB" w14:textId="77777777" w:rsidR="00997DAF" w:rsidRPr="009A7517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86" w:type="pct"/>
          </w:tcPr>
          <w:p w14:paraId="5203549E" w14:textId="77777777" w:rsidR="00997DAF" w:rsidRPr="009A7517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86" w:type="pct"/>
          </w:tcPr>
          <w:p w14:paraId="64D21EA4" w14:textId="77777777" w:rsidR="00997DAF" w:rsidRPr="009A7517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85" w:type="pct"/>
          </w:tcPr>
          <w:p w14:paraId="6BEE7356" w14:textId="77777777" w:rsidR="00997DAF" w:rsidRPr="009A7517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</w:tr>
      <w:tr w:rsidR="00EE49F1" w:rsidRPr="009A7517" w14:paraId="64E79946" w14:textId="77777777" w:rsidTr="00EB11E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71" w:type="pct"/>
          </w:tcPr>
          <w:p w14:paraId="079FDA74" w14:textId="413A0B7B" w:rsidR="00EE49F1" w:rsidRPr="009A7517" w:rsidRDefault="00EE49F1" w:rsidP="00EE4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</w:pPr>
            <w:r w:rsidRPr="009A7517">
              <w:rPr>
                <w:rFonts w:hint="cs"/>
                <w:cs/>
              </w:rPr>
              <w:t>กิจการที่เกี่ยวข้องกันอื่น</w:t>
            </w:r>
          </w:p>
        </w:tc>
        <w:tc>
          <w:tcPr>
            <w:tcW w:w="738" w:type="pct"/>
          </w:tcPr>
          <w:p w14:paraId="1A8C3ACE" w14:textId="609DC3B5" w:rsidR="00EE49F1" w:rsidRPr="009A7517" w:rsidRDefault="000A00AE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735" w:type="pct"/>
          </w:tcPr>
          <w:p w14:paraId="10B8C030" w14:textId="3CC9F176" w:rsidR="00EE49F1" w:rsidRPr="009A7517" w:rsidRDefault="00EE49F1" w:rsidP="000C5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</w:pPr>
            <w:r w:rsidRPr="009A7517">
              <w:rPr>
                <w:rFonts w:hint="cs"/>
              </w:rPr>
              <w:t>17</w:t>
            </w:r>
          </w:p>
        </w:tc>
        <w:tc>
          <w:tcPr>
            <w:tcW w:w="686" w:type="pct"/>
          </w:tcPr>
          <w:p w14:paraId="1AB1B2A1" w14:textId="5BCFD061" w:rsidR="00EE49F1" w:rsidRPr="009A7517" w:rsidRDefault="00FB2989" w:rsidP="00FB2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86" w:type="pct"/>
          </w:tcPr>
          <w:p w14:paraId="2E1E7F04" w14:textId="141AB4F3" w:rsidR="00EE49F1" w:rsidRPr="009A7517" w:rsidRDefault="00FB2989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17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685" w:type="pct"/>
          </w:tcPr>
          <w:p w14:paraId="62FB7C97" w14:textId="2F0018F8" w:rsidR="00EE49F1" w:rsidRPr="009A7517" w:rsidRDefault="00FB2989" w:rsidP="00FB2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</w:tr>
      <w:tr w:rsidR="00EE49F1" w:rsidRPr="009A7517" w14:paraId="16F2EB47" w14:textId="77777777" w:rsidTr="00EB11E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71" w:type="pct"/>
          </w:tcPr>
          <w:p w14:paraId="654E1D4D" w14:textId="5A010F50" w:rsidR="00EE49F1" w:rsidRPr="009A7517" w:rsidRDefault="00EE49F1" w:rsidP="00EE4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738" w:type="pct"/>
          </w:tcPr>
          <w:p w14:paraId="00C6F91B" w14:textId="77777777" w:rsidR="00EE49F1" w:rsidRPr="009A7517" w:rsidRDefault="00EE49F1" w:rsidP="00EE4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</w:pPr>
          </w:p>
        </w:tc>
        <w:tc>
          <w:tcPr>
            <w:tcW w:w="735" w:type="pct"/>
          </w:tcPr>
          <w:p w14:paraId="6C4F2406" w14:textId="2A412392" w:rsidR="00EE49F1" w:rsidRPr="009A7517" w:rsidRDefault="00EE49F1" w:rsidP="00816D4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17</w:t>
            </w:r>
          </w:p>
        </w:tc>
        <w:tc>
          <w:tcPr>
            <w:tcW w:w="686" w:type="pct"/>
          </w:tcPr>
          <w:p w14:paraId="3325E242" w14:textId="5592610F" w:rsidR="00EE49F1" w:rsidRPr="009A7517" w:rsidRDefault="000C53FF" w:rsidP="000C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b/>
                <w:bCs/>
              </w:rPr>
              <w:t>-</w:t>
            </w:r>
          </w:p>
        </w:tc>
        <w:tc>
          <w:tcPr>
            <w:tcW w:w="686" w:type="pct"/>
          </w:tcPr>
          <w:p w14:paraId="4F65C888" w14:textId="27C3228F" w:rsidR="00EE49F1" w:rsidRPr="009A7517" w:rsidRDefault="000C53FF" w:rsidP="000C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(</w:t>
            </w:r>
            <w:r w:rsidRPr="009A7517">
              <w:rPr>
                <w:b/>
                <w:bCs/>
              </w:rPr>
              <w:t>17</w:t>
            </w:r>
            <w:r w:rsidRPr="009A7517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685" w:type="pct"/>
          </w:tcPr>
          <w:p w14:paraId="0ECAD8FC" w14:textId="31CAC034" w:rsidR="00EE49F1" w:rsidRPr="009A7517" w:rsidRDefault="00FB2989" w:rsidP="00EE49F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</w:tr>
      <w:tr w:rsidR="00A83F72" w:rsidRPr="009A7517" w14:paraId="1F0F49E7" w14:textId="77777777" w:rsidTr="00EB11E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71" w:type="pct"/>
          </w:tcPr>
          <w:p w14:paraId="656C0F4E" w14:textId="77777777" w:rsidR="00A83F72" w:rsidRPr="009A7517" w:rsidRDefault="00A83F72" w:rsidP="00A8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b/>
                <w:bCs/>
                <w:cs/>
              </w:rPr>
            </w:pPr>
          </w:p>
        </w:tc>
        <w:tc>
          <w:tcPr>
            <w:tcW w:w="738" w:type="pct"/>
          </w:tcPr>
          <w:p w14:paraId="7D93FEF8" w14:textId="77777777" w:rsidR="00A83F72" w:rsidRPr="009A7517" w:rsidRDefault="00A83F72" w:rsidP="00A8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</w:pPr>
          </w:p>
        </w:tc>
        <w:tc>
          <w:tcPr>
            <w:tcW w:w="735" w:type="pct"/>
          </w:tcPr>
          <w:p w14:paraId="31A975EB" w14:textId="77777777" w:rsidR="00A83F72" w:rsidRPr="009A7517" w:rsidRDefault="00A83F72" w:rsidP="00A8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86" w:type="pct"/>
          </w:tcPr>
          <w:p w14:paraId="4D1D7BBB" w14:textId="77777777" w:rsidR="00A83F72" w:rsidRPr="009A7517" w:rsidRDefault="00A83F72" w:rsidP="00A8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86" w:type="pct"/>
          </w:tcPr>
          <w:p w14:paraId="7F209A15" w14:textId="77777777" w:rsidR="00A83F72" w:rsidRPr="009A7517" w:rsidRDefault="00A83F72" w:rsidP="00A8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85" w:type="pct"/>
          </w:tcPr>
          <w:p w14:paraId="20C42013" w14:textId="77777777" w:rsidR="00A83F72" w:rsidRPr="009A7517" w:rsidRDefault="00A83F72" w:rsidP="00A8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b/>
                <w:bCs/>
              </w:rPr>
            </w:pPr>
          </w:p>
        </w:tc>
      </w:tr>
      <w:tr w:rsidR="001F5DEA" w:rsidRPr="009A7517" w14:paraId="6C544537" w14:textId="77777777" w:rsidTr="00EB11E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71" w:type="pct"/>
          </w:tcPr>
          <w:p w14:paraId="0A3495F0" w14:textId="7A9019A4" w:rsidR="001F5DEA" w:rsidRPr="009A7517" w:rsidRDefault="001F5DEA" w:rsidP="00F2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t>2564</w:t>
            </w:r>
          </w:p>
        </w:tc>
        <w:tc>
          <w:tcPr>
            <w:tcW w:w="738" w:type="pct"/>
          </w:tcPr>
          <w:p w14:paraId="1E68C632" w14:textId="77777777" w:rsidR="001F5DEA" w:rsidRPr="009A7517" w:rsidRDefault="001F5DEA" w:rsidP="00F2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735" w:type="pct"/>
          </w:tcPr>
          <w:p w14:paraId="348833DF" w14:textId="77777777" w:rsidR="001F5DEA" w:rsidRPr="009A7517" w:rsidRDefault="001F5DEA" w:rsidP="00F2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86" w:type="pct"/>
          </w:tcPr>
          <w:p w14:paraId="683AC554" w14:textId="77777777" w:rsidR="001F5DEA" w:rsidRPr="009A7517" w:rsidRDefault="001F5DEA" w:rsidP="00F2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86" w:type="pct"/>
          </w:tcPr>
          <w:p w14:paraId="31B1271F" w14:textId="77777777" w:rsidR="001F5DEA" w:rsidRPr="009A7517" w:rsidRDefault="001F5DEA" w:rsidP="00F2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85" w:type="pct"/>
          </w:tcPr>
          <w:p w14:paraId="7436908C" w14:textId="77777777" w:rsidR="001F5DEA" w:rsidRPr="009A7517" w:rsidRDefault="001F5DEA" w:rsidP="00F2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</w:tr>
      <w:tr w:rsidR="001F5DEA" w:rsidRPr="009A7517" w14:paraId="43597025" w14:textId="77777777" w:rsidTr="00EB11E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71" w:type="pct"/>
          </w:tcPr>
          <w:p w14:paraId="77F040A5" w14:textId="77777777" w:rsidR="001F5DEA" w:rsidRPr="009A7517" w:rsidRDefault="001F5DEA" w:rsidP="00F2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</w:pPr>
            <w:r w:rsidRPr="009A7517">
              <w:rPr>
                <w:rFonts w:hint="cs"/>
                <w:cs/>
              </w:rPr>
              <w:t>กิจการที่เกี่ยวข้องกันอื่น</w:t>
            </w:r>
          </w:p>
        </w:tc>
        <w:tc>
          <w:tcPr>
            <w:tcW w:w="738" w:type="pct"/>
          </w:tcPr>
          <w:p w14:paraId="56ECE8E9" w14:textId="14F0B1D1" w:rsidR="001F5DEA" w:rsidRPr="009A7517" w:rsidRDefault="00531385" w:rsidP="00F2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</w:pPr>
            <w:r w:rsidRPr="009A7517">
              <w:rPr>
                <w:rFonts w:hint="cs"/>
              </w:rPr>
              <w:t>2.83</w:t>
            </w:r>
          </w:p>
        </w:tc>
        <w:tc>
          <w:tcPr>
            <w:tcW w:w="735" w:type="pct"/>
          </w:tcPr>
          <w:p w14:paraId="59B00CEF" w14:textId="2C0F267F" w:rsidR="001F5DEA" w:rsidRPr="009A7517" w:rsidRDefault="00531385" w:rsidP="00F25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86" w:type="pct"/>
          </w:tcPr>
          <w:p w14:paraId="51ED01F1" w14:textId="64F55666" w:rsidR="001F5DEA" w:rsidRPr="009A7517" w:rsidRDefault="00531385" w:rsidP="000C5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</w:pPr>
            <w:r w:rsidRPr="009A7517">
              <w:rPr>
                <w:rFonts w:hint="cs"/>
              </w:rPr>
              <w:t>17</w:t>
            </w:r>
          </w:p>
        </w:tc>
        <w:tc>
          <w:tcPr>
            <w:tcW w:w="686" w:type="pct"/>
          </w:tcPr>
          <w:p w14:paraId="0C706195" w14:textId="3300616B" w:rsidR="001F5DEA" w:rsidRPr="009A7517" w:rsidRDefault="00531385" w:rsidP="000C5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85" w:type="pct"/>
          </w:tcPr>
          <w:p w14:paraId="4E5C3B3D" w14:textId="50B7397E" w:rsidR="001F5DEA" w:rsidRPr="009A7517" w:rsidRDefault="00531385" w:rsidP="00F257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</w:pPr>
            <w:r w:rsidRPr="009A7517">
              <w:rPr>
                <w:rFonts w:hint="cs"/>
              </w:rPr>
              <w:t>17</w:t>
            </w:r>
          </w:p>
        </w:tc>
      </w:tr>
      <w:tr w:rsidR="001F5DEA" w:rsidRPr="009A7517" w14:paraId="497B7D2D" w14:textId="77777777" w:rsidTr="00EB11E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71" w:type="pct"/>
          </w:tcPr>
          <w:p w14:paraId="5930253D" w14:textId="77777777" w:rsidR="001F5DEA" w:rsidRPr="009A7517" w:rsidRDefault="001F5DEA" w:rsidP="00F2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738" w:type="pct"/>
          </w:tcPr>
          <w:p w14:paraId="27118149" w14:textId="77777777" w:rsidR="001F5DEA" w:rsidRPr="009A7517" w:rsidRDefault="001F5DEA" w:rsidP="00F2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</w:pPr>
          </w:p>
        </w:tc>
        <w:tc>
          <w:tcPr>
            <w:tcW w:w="735" w:type="pct"/>
          </w:tcPr>
          <w:p w14:paraId="6599851D" w14:textId="57528939" w:rsidR="001F5DEA" w:rsidRPr="009A7517" w:rsidRDefault="00531385" w:rsidP="00F2573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686" w:type="pct"/>
          </w:tcPr>
          <w:p w14:paraId="4D94A132" w14:textId="1099EF8A" w:rsidR="001F5DEA" w:rsidRPr="009A7517" w:rsidRDefault="000C53FF" w:rsidP="000C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b/>
                <w:bCs/>
              </w:rPr>
              <w:t>17</w:t>
            </w:r>
          </w:p>
        </w:tc>
        <w:tc>
          <w:tcPr>
            <w:tcW w:w="686" w:type="pct"/>
          </w:tcPr>
          <w:p w14:paraId="59F8D813" w14:textId="6BB61ED0" w:rsidR="001F5DEA" w:rsidRPr="009A7517" w:rsidRDefault="000C53FF" w:rsidP="000C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b/>
                <w:bCs/>
              </w:rPr>
              <w:t>-</w:t>
            </w:r>
          </w:p>
        </w:tc>
        <w:tc>
          <w:tcPr>
            <w:tcW w:w="685" w:type="pct"/>
          </w:tcPr>
          <w:p w14:paraId="3A8633BC" w14:textId="6ED10C65" w:rsidR="001F5DEA" w:rsidRPr="009A7517" w:rsidRDefault="00531385" w:rsidP="00F2573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17</w:t>
            </w:r>
          </w:p>
        </w:tc>
      </w:tr>
    </w:tbl>
    <w:p w14:paraId="10D803C0" w14:textId="05349A19" w:rsidR="000333FB" w:rsidRPr="009A7517" w:rsidRDefault="000333FB" w:rsidP="000C5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"/>
        <w:gridCol w:w="4028"/>
        <w:gridCol w:w="1349"/>
        <w:gridCol w:w="1259"/>
        <w:gridCol w:w="1259"/>
        <w:gridCol w:w="1256"/>
      </w:tblGrid>
      <w:tr w:rsidR="00997DAF" w:rsidRPr="009A7517" w14:paraId="57335995" w14:textId="77777777" w:rsidTr="003A13B5">
        <w:trPr>
          <w:gridBefore w:val="1"/>
          <w:wBefore w:w="15" w:type="pct"/>
          <w:tblHeader/>
        </w:trPr>
        <w:tc>
          <w:tcPr>
            <w:tcW w:w="2194" w:type="pct"/>
          </w:tcPr>
          <w:p w14:paraId="764E53DF" w14:textId="77777777" w:rsidR="00997DAF" w:rsidRPr="009A7517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20" w:type="pct"/>
            <w:gridSpan w:val="2"/>
            <w:vAlign w:val="bottom"/>
          </w:tcPr>
          <w:p w14:paraId="35F491C4" w14:textId="77777777" w:rsidR="00997DAF" w:rsidRPr="009A7517" w:rsidRDefault="00997DA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1" w:type="pct"/>
            <w:gridSpan w:val="2"/>
            <w:vAlign w:val="bottom"/>
          </w:tcPr>
          <w:p w14:paraId="0288DA82" w14:textId="77777777" w:rsidR="00997DAF" w:rsidRPr="009A7517" w:rsidRDefault="00997DA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7DAF" w:rsidRPr="009A7517" w14:paraId="621CB16E" w14:textId="77777777" w:rsidTr="000333FB">
        <w:trPr>
          <w:gridBefore w:val="1"/>
          <w:wBefore w:w="15" w:type="pct"/>
          <w:tblHeader/>
        </w:trPr>
        <w:tc>
          <w:tcPr>
            <w:tcW w:w="2194" w:type="pct"/>
          </w:tcPr>
          <w:p w14:paraId="68009759" w14:textId="77777777" w:rsidR="00997DAF" w:rsidRPr="009A7517" w:rsidRDefault="00997DA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79BB2997" w14:textId="4F7D3322" w:rsidR="00997DAF" w:rsidRPr="009A7517" w:rsidRDefault="00EE49F1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C377427" w14:textId="0E9821BE" w:rsidR="00997DAF" w:rsidRPr="009A7517" w:rsidRDefault="00EE49F1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66FBE08" w14:textId="6B3C5D12" w:rsidR="00997DAF" w:rsidRPr="009A7517" w:rsidRDefault="00EE49F1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57DA05C8" w14:textId="3E7119C6" w:rsidR="00997DAF" w:rsidRPr="009A7517" w:rsidRDefault="00EE49F1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997DAF" w:rsidRPr="009A7517" w14:paraId="3B96EACC" w14:textId="77777777" w:rsidTr="000333FB">
        <w:trPr>
          <w:gridBefore w:val="1"/>
          <w:wBefore w:w="15" w:type="pct"/>
          <w:tblHeader/>
        </w:trPr>
        <w:tc>
          <w:tcPr>
            <w:tcW w:w="2194" w:type="pct"/>
          </w:tcPr>
          <w:p w14:paraId="01CFB8C2" w14:textId="77777777" w:rsidR="00997DAF" w:rsidRPr="009A7517" w:rsidRDefault="00997DA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1" w:type="pct"/>
            <w:gridSpan w:val="4"/>
            <w:shd w:val="clear" w:color="auto" w:fill="auto"/>
          </w:tcPr>
          <w:p w14:paraId="18EF9E41" w14:textId="77777777" w:rsidR="00997DAF" w:rsidRPr="009A7517" w:rsidRDefault="00997DA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4180A" w:rsidRPr="009A7517" w14:paraId="047DB68E" w14:textId="77777777" w:rsidTr="000333FB">
        <w:tc>
          <w:tcPr>
            <w:tcW w:w="2209" w:type="pct"/>
            <w:gridSpan w:val="2"/>
            <w:shd w:val="clear" w:color="auto" w:fill="auto"/>
          </w:tcPr>
          <w:p w14:paraId="1B0AAA7B" w14:textId="77777777" w:rsidR="0064180A" w:rsidRPr="009A7517" w:rsidRDefault="0064180A" w:rsidP="00997DA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735" w:type="pct"/>
            <w:shd w:val="clear" w:color="auto" w:fill="auto"/>
          </w:tcPr>
          <w:p w14:paraId="033AF745" w14:textId="77777777" w:rsidR="0064180A" w:rsidRPr="009A7517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82CC998" w14:textId="77777777" w:rsidR="0064180A" w:rsidRPr="009A7517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393E7030" w14:textId="77777777" w:rsidR="0064180A" w:rsidRPr="009A7517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2B62B31A" w14:textId="77777777" w:rsidR="0064180A" w:rsidRPr="009A7517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</w:tr>
      <w:tr w:rsidR="00997DAF" w:rsidRPr="009A7517" w14:paraId="061E14F1" w14:textId="77777777" w:rsidTr="000333FB">
        <w:tc>
          <w:tcPr>
            <w:tcW w:w="2209" w:type="pct"/>
            <w:gridSpan w:val="2"/>
            <w:shd w:val="clear" w:color="auto" w:fill="auto"/>
          </w:tcPr>
          <w:p w14:paraId="65D10B59" w14:textId="77777777" w:rsidR="00997DAF" w:rsidRPr="009A7517" w:rsidRDefault="00997DAF" w:rsidP="00997DA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735" w:type="pct"/>
            <w:shd w:val="clear" w:color="auto" w:fill="auto"/>
          </w:tcPr>
          <w:p w14:paraId="1FAD4427" w14:textId="21D8A8DF" w:rsidR="00997DAF" w:rsidRPr="009A7517" w:rsidRDefault="00130B31" w:rsidP="00997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551C5872" w14:textId="6BBB0CC9" w:rsidR="00997DAF" w:rsidRPr="009A7517" w:rsidRDefault="00997DAF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3B79E3CF" w14:textId="7EE2D995" w:rsidR="00997DAF" w:rsidRPr="009A7517" w:rsidRDefault="006A64EE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4E25403C" w14:textId="43D5C521" w:rsidR="00997DAF" w:rsidRPr="009A7517" w:rsidRDefault="00997DAF" w:rsidP="00246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1</w:t>
            </w:r>
          </w:p>
        </w:tc>
      </w:tr>
      <w:tr w:rsidR="00997DAF" w:rsidRPr="009A7517" w14:paraId="14BBC19B" w14:textId="77777777" w:rsidTr="000333FB">
        <w:tc>
          <w:tcPr>
            <w:tcW w:w="2209" w:type="pct"/>
            <w:gridSpan w:val="2"/>
            <w:shd w:val="clear" w:color="auto" w:fill="auto"/>
          </w:tcPr>
          <w:p w14:paraId="4B161E8B" w14:textId="77777777" w:rsidR="00997DAF" w:rsidRPr="009A7517" w:rsidRDefault="00997DAF" w:rsidP="00997DA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35" w:type="pct"/>
            <w:shd w:val="clear" w:color="auto" w:fill="auto"/>
          </w:tcPr>
          <w:p w14:paraId="2A9E8ECB" w14:textId="14AB3331" w:rsidR="00997DAF" w:rsidRPr="009A7517" w:rsidRDefault="000333FB" w:rsidP="00997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1FD8C27D" w14:textId="0134B57E" w:rsidR="00997DAF" w:rsidRPr="009A7517" w:rsidRDefault="00997DAF" w:rsidP="006352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59A9E67D" w14:textId="5FC232C5" w:rsidR="00997DAF" w:rsidRPr="009A7517" w:rsidRDefault="006A64EE" w:rsidP="006352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65FC2246" w14:textId="2552FF96" w:rsidR="00997DAF" w:rsidRPr="009A7517" w:rsidRDefault="00997DAF" w:rsidP="00246C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</w:t>
            </w:r>
          </w:p>
        </w:tc>
      </w:tr>
    </w:tbl>
    <w:p w14:paraId="1C4BAA73" w14:textId="4A14A282" w:rsidR="00EE49F1" w:rsidRPr="009A7517" w:rsidRDefault="00EE49F1" w:rsidP="000C53F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3283D937" w14:textId="6E819F18" w:rsidR="00D165FE" w:rsidRPr="009A7517" w:rsidRDefault="00D165FE" w:rsidP="00347476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730E628" w14:textId="77777777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F6CE4FA" w14:textId="5AEE2A83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สัญญาซื้อขายไบโอดีเซล </w:t>
      </w:r>
    </w:p>
    <w:p w14:paraId="3F993EBC" w14:textId="77777777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44BB609" w14:textId="3DE402AC" w:rsidR="004A79E0" w:rsidRPr="009A7517" w:rsidRDefault="00F3226D" w:rsidP="000C53F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 xml:space="preserve">บริษัทได้ทำสัญญาซื้อขายน้ำมันไบโอดีเซลกับบริษัทย่อยทางอ้อมแห่งหนึ่ง สัญญามีผลบังคับใช้ตั้งแต่เดือนเมษายน </w:t>
      </w:r>
      <w:r w:rsidR="00DE3F43" w:rsidRPr="009A7517">
        <w:rPr>
          <w:rFonts w:ascii="Angsana New" w:hAnsi="Angsana New" w:hint="cs"/>
          <w:sz w:val="30"/>
          <w:szCs w:val="30"/>
        </w:rPr>
        <w:t>256</w:t>
      </w:r>
      <w:r w:rsidR="00D52C0E" w:rsidRPr="009A7517">
        <w:rPr>
          <w:rFonts w:ascii="Angsana New" w:hAnsi="Angsana New" w:hint="cs"/>
          <w:sz w:val="30"/>
          <w:szCs w:val="30"/>
        </w:rPr>
        <w:t>1</w:t>
      </w:r>
      <w:r w:rsidRPr="009A7517">
        <w:rPr>
          <w:rFonts w:ascii="Angsana New" w:hAnsi="Angsana New" w:hint="cs"/>
          <w:sz w:val="30"/>
          <w:szCs w:val="30"/>
          <w:cs/>
        </w:rPr>
        <w:t xml:space="preserve"> จนถึงเดือนตุลาคม </w:t>
      </w:r>
      <w:r w:rsidR="00DE3F43" w:rsidRPr="009A7517">
        <w:rPr>
          <w:rFonts w:ascii="Angsana New" w:hAnsi="Angsana New" w:hint="cs"/>
          <w:sz w:val="30"/>
          <w:szCs w:val="30"/>
        </w:rPr>
        <w:t>2570</w:t>
      </w:r>
      <w:r w:rsidRPr="009A7517">
        <w:rPr>
          <w:rFonts w:ascii="Angsana New" w:hAnsi="Angsana New" w:hint="cs"/>
          <w:sz w:val="30"/>
          <w:szCs w:val="30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โดยบริษัทจะซื้อน้ำมันไบโอดีเซลในปริมาณที่เฉลี่ยทั้งปีเป็นจำนวนไม่น้อยกว่าร้อยละ </w:t>
      </w:r>
      <w:r w:rsidR="00DE3F43" w:rsidRPr="009A7517">
        <w:rPr>
          <w:rFonts w:ascii="Angsana New" w:hAnsi="Angsana New" w:hint="cs"/>
          <w:sz w:val="30"/>
          <w:szCs w:val="30"/>
        </w:rPr>
        <w:t>60</w:t>
      </w:r>
      <w:r w:rsidRPr="009A7517">
        <w:rPr>
          <w:rFonts w:ascii="Angsana New" w:hAnsi="Angsana New" w:hint="cs"/>
          <w:sz w:val="30"/>
          <w:szCs w:val="30"/>
          <w:cs/>
        </w:rPr>
        <w:t xml:space="preserve"> ของกำลังการผลิตไบโอดีเซลสูงสุดของบริษัทย่อยทางอ้อม โดยราคาซื้อขายเป็นราค</w:t>
      </w:r>
      <w:r w:rsidR="00042B23" w:rsidRPr="009A7517">
        <w:rPr>
          <w:rFonts w:ascii="Angsana New" w:hAnsi="Angsana New" w:hint="cs"/>
          <w:sz w:val="30"/>
          <w:szCs w:val="30"/>
          <w:cs/>
        </w:rPr>
        <w:t>าอ้างอิงราคาตลาดที่กำหนดในสัญญา</w:t>
      </w:r>
    </w:p>
    <w:p w14:paraId="1F97EA2B" w14:textId="77777777" w:rsidR="000C53FF" w:rsidRPr="009A7517" w:rsidRDefault="000C53FF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572B117" w14:textId="77777777" w:rsidR="00EB11EC" w:rsidRPr="009A7517" w:rsidRDefault="00EB1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9A7517">
        <w:rPr>
          <w:b/>
          <w:bCs/>
          <w:i/>
          <w:iCs/>
          <w:cs/>
        </w:rPr>
        <w:br w:type="page"/>
      </w:r>
    </w:p>
    <w:p w14:paraId="461D6B81" w14:textId="484B8D25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สัญญาซื้อขายเชื้อเพลิงเอทานอลแปลงสภาพ</w:t>
      </w:r>
    </w:p>
    <w:p w14:paraId="71B21006" w14:textId="77777777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71DA00D" w14:textId="2FDEF59A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 xml:space="preserve">บริษัทได้ทำสัญญาซื้อขายเชื้อเพลิงเอทานอลแปลงสภาพกับบริษัทย่อยแห่งหนึ่ง สัญญามีผลบังคับใช้ตั้งแต่เดือนเมษายน </w:t>
      </w:r>
      <w:r w:rsidR="00DE3F43" w:rsidRPr="009A7517">
        <w:rPr>
          <w:rFonts w:ascii="Angsana New" w:hAnsi="Angsana New" w:hint="cs"/>
          <w:sz w:val="30"/>
          <w:szCs w:val="30"/>
        </w:rPr>
        <w:t>256</w:t>
      </w:r>
      <w:r w:rsidR="00D52C0E" w:rsidRPr="009A7517">
        <w:rPr>
          <w:rFonts w:ascii="Angsana New" w:hAnsi="Angsana New" w:hint="cs"/>
          <w:sz w:val="30"/>
          <w:szCs w:val="30"/>
        </w:rPr>
        <w:t>1</w:t>
      </w:r>
      <w:r w:rsidRPr="009A7517">
        <w:rPr>
          <w:rFonts w:ascii="Angsana New" w:hAnsi="Angsana New" w:hint="cs"/>
          <w:sz w:val="30"/>
          <w:szCs w:val="30"/>
          <w:cs/>
        </w:rPr>
        <w:t xml:space="preserve"> จนถึงเดือนตุลาคม </w:t>
      </w:r>
      <w:r w:rsidR="00DE3F43" w:rsidRPr="009A7517">
        <w:rPr>
          <w:rFonts w:ascii="Angsana New" w:hAnsi="Angsana New" w:hint="cs"/>
          <w:sz w:val="30"/>
          <w:szCs w:val="30"/>
        </w:rPr>
        <w:t>2570</w:t>
      </w:r>
      <w:r w:rsidRPr="009A7517">
        <w:rPr>
          <w:rFonts w:ascii="Angsana New" w:hAnsi="Angsana New" w:hint="cs"/>
          <w:sz w:val="30"/>
          <w:szCs w:val="30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จะซื้อเอทานอลแปลงสภาพจากบริษัทย่อยดังกล่าวในปริมาณที่เฉลี่ยทั้งปีเป็นจำนวนไม่น้อยกว่าร้อยละ </w:t>
      </w:r>
      <w:r w:rsidR="00DE3F43" w:rsidRPr="009A7517">
        <w:rPr>
          <w:rFonts w:ascii="Angsana New" w:hAnsi="Angsana New" w:hint="cs"/>
          <w:sz w:val="30"/>
          <w:szCs w:val="30"/>
        </w:rPr>
        <w:t>50</w:t>
      </w:r>
      <w:r w:rsidRPr="009A7517">
        <w:rPr>
          <w:rFonts w:ascii="Angsana New" w:hAnsi="Angsana New" w:hint="cs"/>
          <w:sz w:val="30"/>
          <w:szCs w:val="30"/>
          <w:cs/>
        </w:rPr>
        <w:t xml:space="preserve"> ของปริมาณผลิตภัณฑ์ที่บริษัทย่อยในกลุ่มเดียวกันของบริษัทผลิตได้ต่อปี โดยราคาซื้อขายเป็นราคาอ้างอิงราคาตลาดที่กำหนดในสัญญา</w:t>
      </w:r>
    </w:p>
    <w:p w14:paraId="326C2146" w14:textId="1C36D794" w:rsidR="00C44961" w:rsidRPr="009A7517" w:rsidRDefault="00C44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</w:p>
    <w:p w14:paraId="4AF8B646" w14:textId="7AD40260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14:paraId="427568FB" w14:textId="77777777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D493EF3" w14:textId="370F4D19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บริษัทได้ทำสัญญาซื้อขายผลิตภัณฑ์น้ำมันกับบริษัทย่อยแห่งหนึ่ง โดยบริษัทจะซื้อผลิตภัณฑ์น้ำมันในปริมาณและราคาภายใต้เงื่อนไขข้อผูกพันที่กำหนดในสัญญา</w:t>
      </w:r>
    </w:p>
    <w:p w14:paraId="31872179" w14:textId="46892486" w:rsidR="001F07B8" w:rsidRPr="009A7517" w:rsidRDefault="001F0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</w:p>
    <w:p w14:paraId="2D120CB2" w14:textId="7EF90022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สัญญาให้สิทธิดำเนินการสถานีบริการน้ำมัน</w:t>
      </w:r>
    </w:p>
    <w:p w14:paraId="287DD684" w14:textId="77777777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E9B5539" w14:textId="2BD41300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บริษัทได้ทำสัญญาให้สิทธิดำเนินการสถานีบริการน้ำมัน รวมทั้งสิทธิดำเนินการธุรกิจอันเกี่ยวเนื่องภายในเขตสถานีบริการและการซื้อขายผลิตภัณฑ์น้ำมันกับบริษัทย่อยแห่งหนึ่งเป็นระยะเวลา </w:t>
      </w:r>
      <w:r w:rsidR="00DE3F43" w:rsidRPr="009A7517">
        <w:rPr>
          <w:rFonts w:ascii="Angsana New" w:hAnsi="Angsana New" w:hint="cs"/>
          <w:sz w:val="30"/>
          <w:szCs w:val="30"/>
        </w:rPr>
        <w:t>5</w:t>
      </w:r>
      <w:r w:rsidRPr="009A7517">
        <w:rPr>
          <w:rFonts w:ascii="Angsana New" w:hAnsi="Angsana New" w:hint="cs"/>
          <w:sz w:val="30"/>
          <w:szCs w:val="30"/>
          <w:cs/>
        </w:rPr>
        <w:t xml:space="preserve"> ปี โดยราคาค่าสิทธิดำเนินการและราคาซื้อขายเป็นราคาที่กำหนดในสัญญา</w:t>
      </w:r>
    </w:p>
    <w:p w14:paraId="282172A8" w14:textId="42B06038" w:rsidR="00376406" w:rsidRPr="009A7517" w:rsidRDefault="00376406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6384FC1" w14:textId="77777777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สัญญาให้สิทธิดำเนินการร้านค้า</w:t>
      </w:r>
    </w:p>
    <w:p w14:paraId="595865D8" w14:textId="77777777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F47FB4B" w14:textId="7CDD4933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 xml:space="preserve">บริษัทได้ทำสัญญากับบริษัทย่อยแห่งหนึ่งโดยให้สิทธิดำเนินการร้านค้าภายในสถานีบริการน้ำมันบางจากหลายแห่ง ภายใต้เครื่องหมายการค้าของบริษัทเป็นระยะเวลา </w:t>
      </w:r>
      <w:r w:rsidR="00DE3F43" w:rsidRPr="009A7517">
        <w:rPr>
          <w:rFonts w:ascii="Angsana New" w:hAnsi="Angsana New" w:hint="cs"/>
          <w:sz w:val="30"/>
          <w:szCs w:val="30"/>
        </w:rPr>
        <w:t>5</w:t>
      </w:r>
      <w:r w:rsidRPr="009A7517">
        <w:rPr>
          <w:rFonts w:ascii="Angsana New" w:hAnsi="Angsana New" w:hint="cs"/>
          <w:sz w:val="30"/>
          <w:szCs w:val="30"/>
          <w:cs/>
        </w:rPr>
        <w:t xml:space="preserve"> ปี โดยอัตราที่เรียกเก็บเป็นไปตามที่กำหนดในสัญญา</w:t>
      </w:r>
    </w:p>
    <w:p w14:paraId="77802E54" w14:textId="77777777" w:rsidR="002B6843" w:rsidRPr="009A7517" w:rsidRDefault="002B6843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B7E54AA" w14:textId="64FA11C6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สัญญาจ้างบริหารงานระบบงานสารสนเทศ</w:t>
      </w:r>
    </w:p>
    <w:p w14:paraId="0882B2E3" w14:textId="77777777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FC152FB" w14:textId="16885331" w:rsidR="004A79E0" w:rsidRPr="009A7517" w:rsidRDefault="00F3226D" w:rsidP="000C53F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บริษัทได้ทำสัญญาจ้างงานบริการด้านสารสนเทศกับบริษัทย่อยและบริษัทย่อยทางอ้อมหลายแห่ง มีการทบทวนสัญญาใหม่ทุก ๆ ปี โดยบริษัทมีหน้าที่บริหารจัดการงานด้านระบบงานสารสนเทศ การบริหารจัดการโครงสร้างระบบ ดูแลรักษาและปรับปรุงระบบ และการให้คำปรึกษา อัตราค่าจ้างบริหารเป็นไปตามข้อกำหนดในสัญญา</w:t>
      </w:r>
    </w:p>
    <w:p w14:paraId="06EC49BC" w14:textId="77777777" w:rsidR="000C53FF" w:rsidRPr="009A7517" w:rsidRDefault="000C53FF" w:rsidP="000C53F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6A6FCDF6" w14:textId="77777777" w:rsidR="00EB11EC" w:rsidRPr="009A7517" w:rsidRDefault="00EB1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9A7517">
        <w:rPr>
          <w:b/>
          <w:bCs/>
          <w:i/>
          <w:iCs/>
          <w:cs/>
        </w:rPr>
        <w:br w:type="page"/>
      </w:r>
    </w:p>
    <w:p w14:paraId="4834763C" w14:textId="6C00815D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สัญญาจ้างบริหารงาน</w:t>
      </w:r>
    </w:p>
    <w:p w14:paraId="1FA8A6CD" w14:textId="77777777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413D97F" w14:textId="6D49A918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บริษัทได้ทำสัญญารับจ้างบริหารงานกับบริษัทย่อยและบริษัทย่อยทางอ้อมหลายแห่งเพื่อบริหารงานทั่วไปเป็นระยะเวลา</w:t>
      </w:r>
      <w:r w:rsidR="00EB11EC" w:rsidRPr="009A7517">
        <w:rPr>
          <w:rFonts w:ascii="Angsana New" w:hAnsi="Angsana New"/>
          <w:sz w:val="30"/>
          <w:szCs w:val="30"/>
        </w:rPr>
        <w:t xml:space="preserve"> </w:t>
      </w:r>
      <w:r w:rsidR="00D52C0E" w:rsidRPr="009A7517">
        <w:rPr>
          <w:rFonts w:ascii="Angsana New" w:hAnsi="Angsana New" w:hint="cs"/>
          <w:sz w:val="30"/>
          <w:szCs w:val="30"/>
        </w:rPr>
        <w:t>1</w:t>
      </w:r>
      <w:r w:rsidRPr="009A7517">
        <w:rPr>
          <w:rFonts w:ascii="Angsana New" w:hAnsi="Angsana New" w:hint="cs"/>
          <w:sz w:val="30"/>
          <w:szCs w:val="30"/>
          <w:cs/>
        </w:rPr>
        <w:t xml:space="preserve"> ถึง </w:t>
      </w:r>
      <w:r w:rsidR="00DE3F43" w:rsidRPr="009A7517">
        <w:rPr>
          <w:rFonts w:ascii="Angsana New" w:hAnsi="Angsana New" w:hint="cs"/>
          <w:sz w:val="30"/>
          <w:szCs w:val="30"/>
        </w:rPr>
        <w:t>3</w:t>
      </w:r>
      <w:r w:rsidRPr="009A7517">
        <w:rPr>
          <w:rFonts w:ascii="Angsana New" w:hAnsi="Angsana New" w:hint="cs"/>
          <w:sz w:val="30"/>
          <w:szCs w:val="30"/>
          <w:cs/>
        </w:rPr>
        <w:t xml:space="preserve"> ปี โดยบริษัทต้องจัดหาบุคลากรเข้าไปบริหารจัดการงานให้เป็นไปตามระบบ โดยการปฎิบัติงานเป็นไปตามที่บริษัทย่อยกำหนด อัตราค่าจ้างบริหารเป็นไปตามข้อกำหนดในสัญญา</w:t>
      </w:r>
    </w:p>
    <w:p w14:paraId="6076E965" w14:textId="3DE8F72E" w:rsidR="00F3226D" w:rsidRPr="009A7517" w:rsidRDefault="00F3226D" w:rsidP="000C5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EB317A4" w14:textId="5C1C447B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</w:t>
      </w:r>
      <w:r w:rsidR="00235135"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ให้</w:t>
      </w: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เช่าที่ดิน</w:t>
      </w:r>
    </w:p>
    <w:p w14:paraId="079E9AB7" w14:textId="77777777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AA2116E" w14:textId="3BEBC7D1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235135" w:rsidRPr="009A7517">
        <w:rPr>
          <w:rFonts w:ascii="Angsana New" w:hAnsi="Angsana New" w:hint="cs"/>
          <w:sz w:val="30"/>
          <w:szCs w:val="30"/>
          <w:cs/>
        </w:rPr>
        <w:t>ให้</w:t>
      </w:r>
      <w:r w:rsidRPr="009A7517">
        <w:rPr>
          <w:rFonts w:ascii="Angsana New" w:hAnsi="Angsana New" w:hint="cs"/>
          <w:sz w:val="30"/>
          <w:szCs w:val="30"/>
          <w:cs/>
        </w:rPr>
        <w:t>เช่าที่ดินกับบริษัท บีซีพีจี จำกัด (มหาชน) ซึ่งเป็นบริษัทย่อยของ</w:t>
      </w:r>
      <w:r w:rsidR="00CB2B73" w:rsidRPr="009A7517">
        <w:rPr>
          <w:rFonts w:ascii="Angsana New" w:hAnsi="Angsana New" w:hint="cs"/>
          <w:sz w:val="30"/>
          <w:szCs w:val="30"/>
          <w:cs/>
        </w:rPr>
        <w:t>กลุ่ม</w:t>
      </w:r>
      <w:r w:rsidRPr="009A7517">
        <w:rPr>
          <w:rFonts w:ascii="Angsana New" w:hAnsi="Angsana New" w:hint="cs"/>
          <w:sz w:val="30"/>
          <w:szCs w:val="30"/>
          <w:cs/>
        </w:rPr>
        <w:t>บริษัท เพื่อให้บริษัทย่อยดังกล่าวใช้เป็นที่ตั้งของโครงการ</w:t>
      </w:r>
      <w:r w:rsidR="00AB6775" w:rsidRPr="009A7517">
        <w:rPr>
          <w:rFonts w:ascii="Angsana New" w:hAnsi="Angsana New" w:hint="cs"/>
          <w:sz w:val="30"/>
          <w:szCs w:val="30"/>
          <w:cs/>
        </w:rPr>
        <w:t>โรงไฟฟ้าพลังงานแสงอาทิตย์</w:t>
      </w:r>
      <w:r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="00AB6775" w:rsidRPr="009A7517">
        <w:rPr>
          <w:rFonts w:ascii="Angsana New" w:hAnsi="Angsana New" w:hint="cs"/>
          <w:sz w:val="30"/>
          <w:szCs w:val="30"/>
          <w:cs/>
        </w:rPr>
        <w:t>อำเภอ</w:t>
      </w:r>
      <w:r w:rsidRPr="009A7517">
        <w:rPr>
          <w:rFonts w:ascii="Angsana New" w:hAnsi="Angsana New" w:hint="cs"/>
          <w:sz w:val="30"/>
          <w:szCs w:val="30"/>
          <w:cs/>
        </w:rPr>
        <w:t xml:space="preserve">บางปะอิน </w:t>
      </w:r>
      <w:r w:rsidR="00DE3F43" w:rsidRPr="009A7517">
        <w:rPr>
          <w:rFonts w:ascii="Angsana New" w:hAnsi="Angsana New" w:hint="cs"/>
          <w:sz w:val="30"/>
          <w:szCs w:val="30"/>
        </w:rPr>
        <w:t>38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="00415538" w:rsidRPr="009A7517">
        <w:rPr>
          <w:rFonts w:ascii="Angsana New" w:hAnsi="Angsana New" w:hint="cs"/>
          <w:sz w:val="30"/>
          <w:szCs w:val="30"/>
          <w:cs/>
        </w:rPr>
        <w:t>เมกะวัตต์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และเพื่อวัตถุประสงค์อื่นที่เกี่ยวข้อง โดยสัญญามีผลบังคับใช้ตั้งแต่วันที่ </w:t>
      </w:r>
      <w:r w:rsidR="00D52C0E" w:rsidRPr="009A7517">
        <w:rPr>
          <w:rFonts w:ascii="Angsana New" w:hAnsi="Angsana New" w:hint="cs"/>
          <w:sz w:val="30"/>
          <w:szCs w:val="30"/>
        </w:rPr>
        <w:t>1</w:t>
      </w:r>
      <w:r w:rsidRPr="009A751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E3F43" w:rsidRPr="009A7517">
        <w:rPr>
          <w:rFonts w:ascii="Angsana New" w:hAnsi="Angsana New" w:hint="cs"/>
          <w:sz w:val="30"/>
          <w:szCs w:val="30"/>
        </w:rPr>
        <w:t>2558</w:t>
      </w:r>
      <w:r w:rsidRPr="009A7517">
        <w:rPr>
          <w:rFonts w:ascii="Angsana New" w:hAnsi="Angsana New" w:hint="cs"/>
          <w:sz w:val="30"/>
          <w:szCs w:val="30"/>
          <w:cs/>
        </w:rPr>
        <w:t xml:space="preserve"> ถึง </w:t>
      </w:r>
      <w:r w:rsidR="00DE3F43" w:rsidRPr="009A7517">
        <w:rPr>
          <w:rFonts w:ascii="Angsana New" w:hAnsi="Angsana New" w:hint="cs"/>
          <w:sz w:val="30"/>
          <w:szCs w:val="30"/>
        </w:rPr>
        <w:t>30</w:t>
      </w:r>
      <w:r w:rsidRPr="009A7517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DE3F43" w:rsidRPr="009A7517">
        <w:rPr>
          <w:rFonts w:ascii="Angsana New" w:hAnsi="Angsana New" w:hint="cs"/>
          <w:sz w:val="30"/>
          <w:szCs w:val="30"/>
        </w:rPr>
        <w:t>2580</w:t>
      </w:r>
      <w:r w:rsidRPr="009A7517">
        <w:rPr>
          <w:rFonts w:ascii="Angsana New" w:hAnsi="Angsana New" w:hint="cs"/>
          <w:sz w:val="30"/>
          <w:szCs w:val="30"/>
          <w:cs/>
        </w:rPr>
        <w:t xml:space="preserve"> รวมระยะเวลา </w:t>
      </w:r>
      <w:r w:rsidR="00DE3F43" w:rsidRPr="009A7517">
        <w:rPr>
          <w:rFonts w:ascii="Angsana New" w:hAnsi="Angsana New" w:hint="cs"/>
          <w:sz w:val="30"/>
          <w:szCs w:val="30"/>
        </w:rPr>
        <w:t>22</w:t>
      </w:r>
      <w:r w:rsidRPr="009A7517">
        <w:rPr>
          <w:rFonts w:ascii="Angsana New" w:hAnsi="Angsana New" w:hint="cs"/>
          <w:sz w:val="30"/>
          <w:szCs w:val="30"/>
          <w:cs/>
        </w:rPr>
        <w:t xml:space="preserve"> ปี อัตราค่าเช่าเป็นไปตามที่กำหนดในสัญญา</w:t>
      </w:r>
    </w:p>
    <w:p w14:paraId="66839694" w14:textId="77777777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134A200" w14:textId="3F90CCE2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235135" w:rsidRPr="009A7517">
        <w:rPr>
          <w:rFonts w:ascii="Angsana New" w:hAnsi="Angsana New" w:hint="cs"/>
          <w:sz w:val="30"/>
          <w:szCs w:val="30"/>
          <w:cs/>
        </w:rPr>
        <w:t>ให้</w:t>
      </w:r>
      <w:r w:rsidRPr="009A7517">
        <w:rPr>
          <w:rFonts w:ascii="Angsana New" w:hAnsi="Angsana New" w:hint="cs"/>
          <w:sz w:val="30"/>
          <w:szCs w:val="30"/>
          <w:cs/>
        </w:rPr>
        <w:t>เช่าที่ดินเพิ่มกับบริษัท บีซีพีจี จำกัด (มหาชน) ซึ่งเป็นบริษัทย่อยของ</w:t>
      </w:r>
      <w:r w:rsidR="00CB2B73" w:rsidRPr="009A7517">
        <w:rPr>
          <w:rFonts w:ascii="Angsana New" w:hAnsi="Angsana New" w:hint="cs"/>
          <w:sz w:val="30"/>
          <w:szCs w:val="30"/>
          <w:cs/>
        </w:rPr>
        <w:t>กลุ่ม</w:t>
      </w:r>
      <w:r w:rsidRPr="009A7517">
        <w:rPr>
          <w:rFonts w:ascii="Angsana New" w:hAnsi="Angsana New" w:hint="cs"/>
          <w:sz w:val="30"/>
          <w:szCs w:val="30"/>
          <w:cs/>
        </w:rPr>
        <w:t>บริษัท เพื่อวัตถุประสงค์ที่เกี่ยวข้องสำหรับโครงการผลิตไฟฟ้าจากเซลล์แสงอาทิตย์ของบริษัทย่อยดังกล่าว โดยสัญญามีผลบังคับใช้ตั้งแต่วันที่</w:t>
      </w:r>
      <w:r w:rsidR="000C53FF" w:rsidRPr="009A7517">
        <w:rPr>
          <w:rFonts w:ascii="Angsana New" w:hAnsi="Angsana New"/>
          <w:sz w:val="30"/>
          <w:szCs w:val="30"/>
        </w:rPr>
        <w:t xml:space="preserve"> </w:t>
      </w:r>
      <w:r w:rsidR="00D52C0E" w:rsidRPr="009A7517">
        <w:rPr>
          <w:rFonts w:ascii="Angsana New" w:hAnsi="Angsana New" w:hint="cs"/>
          <w:sz w:val="30"/>
          <w:szCs w:val="30"/>
        </w:rPr>
        <w:t>1</w:t>
      </w:r>
      <w:r w:rsidRPr="009A7517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DE3F43" w:rsidRPr="009A7517">
        <w:rPr>
          <w:rFonts w:ascii="Angsana New" w:hAnsi="Angsana New" w:hint="cs"/>
          <w:sz w:val="30"/>
          <w:szCs w:val="30"/>
        </w:rPr>
        <w:t>2559</w:t>
      </w:r>
      <w:r w:rsidRPr="009A7517">
        <w:rPr>
          <w:rFonts w:ascii="Angsana New" w:hAnsi="Angsana New" w:hint="cs"/>
          <w:sz w:val="30"/>
          <w:szCs w:val="30"/>
          <w:cs/>
        </w:rPr>
        <w:t xml:space="preserve"> ถึง </w:t>
      </w:r>
      <w:r w:rsidR="00DE3F43" w:rsidRPr="009A7517">
        <w:rPr>
          <w:rFonts w:ascii="Angsana New" w:hAnsi="Angsana New" w:hint="cs"/>
          <w:sz w:val="30"/>
          <w:szCs w:val="30"/>
        </w:rPr>
        <w:t>30</w:t>
      </w:r>
      <w:r w:rsidRPr="009A7517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DE3F43" w:rsidRPr="009A7517">
        <w:rPr>
          <w:rFonts w:ascii="Angsana New" w:hAnsi="Angsana New" w:hint="cs"/>
          <w:sz w:val="30"/>
          <w:szCs w:val="30"/>
        </w:rPr>
        <w:t>2580</w:t>
      </w:r>
      <w:r w:rsidRPr="009A7517">
        <w:rPr>
          <w:rFonts w:ascii="Angsana New" w:hAnsi="Angsana New" w:hint="cs"/>
          <w:sz w:val="30"/>
          <w:szCs w:val="30"/>
          <w:cs/>
        </w:rPr>
        <w:t xml:space="preserve"> รวมระยะเวลา </w:t>
      </w:r>
      <w:r w:rsidR="00DE3F43" w:rsidRPr="009A7517">
        <w:rPr>
          <w:rFonts w:ascii="Angsana New" w:hAnsi="Angsana New" w:hint="cs"/>
          <w:sz w:val="30"/>
          <w:szCs w:val="30"/>
        </w:rPr>
        <w:t>2</w:t>
      </w:r>
      <w:r w:rsidR="00D52C0E" w:rsidRPr="009A7517">
        <w:rPr>
          <w:rFonts w:ascii="Angsana New" w:hAnsi="Angsana New" w:hint="cs"/>
          <w:sz w:val="30"/>
          <w:szCs w:val="30"/>
        </w:rPr>
        <w:t>1</w:t>
      </w:r>
      <w:r w:rsidRPr="009A7517">
        <w:rPr>
          <w:rFonts w:ascii="Angsana New" w:hAnsi="Angsana New" w:hint="cs"/>
          <w:sz w:val="30"/>
          <w:szCs w:val="30"/>
          <w:cs/>
        </w:rPr>
        <w:t xml:space="preserve"> ปี </w:t>
      </w:r>
      <w:r w:rsidR="00DE3F43" w:rsidRPr="009A7517">
        <w:rPr>
          <w:rFonts w:ascii="Angsana New" w:hAnsi="Angsana New" w:hint="cs"/>
          <w:sz w:val="30"/>
          <w:szCs w:val="30"/>
        </w:rPr>
        <w:t>2</w:t>
      </w:r>
      <w:r w:rsidRPr="009A7517">
        <w:rPr>
          <w:rFonts w:ascii="Angsana New" w:hAnsi="Angsana New" w:hint="cs"/>
          <w:sz w:val="30"/>
          <w:szCs w:val="30"/>
          <w:cs/>
        </w:rPr>
        <w:t xml:space="preserve"> เดือน อัตราค่าเช่าเป็นไปตามที่กำหนดในสัญญา</w:t>
      </w:r>
    </w:p>
    <w:p w14:paraId="2C997E94" w14:textId="1799C2E5" w:rsidR="00096148" w:rsidRPr="009A7517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7FBE11D" w14:textId="2309DF07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สัญญาร่วมพัฒนาพื้นที่</w:t>
      </w:r>
    </w:p>
    <w:p w14:paraId="34F7D0F4" w14:textId="77777777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217FC0E" w14:textId="26CFC9EA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บริษัทได้ทำสัญญาให้สิทธิดำเนินการกับบริษัทย่อยแห่งหนึ่งในการเข้าดำเนินธุรกิจภายในสถานีบริการน้ำมัน เพื่อให้บริการและจัดจำหน่ายสินค้าภายใต้การดำเนินงานของบ</w:t>
      </w:r>
      <w:r w:rsidR="004F728C" w:rsidRPr="009A7517">
        <w:rPr>
          <w:rFonts w:ascii="Angsana New" w:hAnsi="Angsana New" w:hint="cs"/>
          <w:sz w:val="30"/>
          <w:szCs w:val="30"/>
          <w:cs/>
        </w:rPr>
        <w:t xml:space="preserve">ริษัทย่อย เป็นระยะเวลาไม่เกิน </w:t>
      </w:r>
      <w:r w:rsidR="00DE3F43" w:rsidRPr="009A7517">
        <w:rPr>
          <w:rFonts w:ascii="Angsana New" w:hAnsi="Angsana New" w:hint="cs"/>
          <w:sz w:val="30"/>
          <w:szCs w:val="30"/>
        </w:rPr>
        <w:t>20</w:t>
      </w:r>
      <w:r w:rsidRPr="009A7517">
        <w:rPr>
          <w:rFonts w:ascii="Angsana New" w:hAnsi="Angsana New" w:hint="cs"/>
          <w:sz w:val="30"/>
          <w:szCs w:val="30"/>
          <w:cs/>
        </w:rPr>
        <w:t xml:space="preserve"> ปี โดยบริษัทย่อยดังกล่าวตกลงชำระค่าสิทธิดำเนินการในราคาที่ตกลงกันในสัญญา</w:t>
      </w:r>
    </w:p>
    <w:p w14:paraId="38DE8F90" w14:textId="77777777" w:rsidR="00096148" w:rsidRPr="009A7517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C81D001" w14:textId="5B411DAA" w:rsidR="00096148" w:rsidRPr="009A7517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</w:t>
      </w:r>
      <w:r w:rsidR="001F07B8"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จ้าง</w:t>
      </w: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บริการจัดหา</w:t>
      </w:r>
      <w:r w:rsidR="00A24168"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และบริหารจัดการ</w:t>
      </w:r>
      <w:r w:rsidR="0033458A" w:rsidRPr="009A7517">
        <w:rPr>
          <w:rFonts w:ascii="Angsana New" w:hAnsi="Angsana New"/>
          <w:b/>
          <w:bCs/>
          <w:i/>
          <w:iCs/>
          <w:sz w:val="30"/>
          <w:szCs w:val="30"/>
          <w:cs/>
        </w:rPr>
        <w:t>บุคลากร</w:t>
      </w:r>
    </w:p>
    <w:p w14:paraId="2309677F" w14:textId="77777777" w:rsidR="000C53FF" w:rsidRPr="009A7517" w:rsidRDefault="000C53FF" w:rsidP="000C53F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D0A31DC" w14:textId="5D03B0F5" w:rsidR="007420C4" w:rsidRPr="009A7517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9A7517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1F07B8" w:rsidRPr="009A7517">
        <w:rPr>
          <w:rFonts w:ascii="Angsana New" w:hAnsi="Angsana New" w:hint="cs"/>
          <w:sz w:val="30"/>
          <w:szCs w:val="30"/>
          <w:cs/>
        </w:rPr>
        <w:t>จ้าง</w:t>
      </w:r>
      <w:r w:rsidRPr="009A7517">
        <w:rPr>
          <w:rFonts w:ascii="Angsana New" w:hAnsi="Angsana New" w:hint="cs"/>
          <w:sz w:val="30"/>
          <w:szCs w:val="30"/>
          <w:cs/>
        </w:rPr>
        <w:t xml:space="preserve">บริการจัดหาพนักงานกับบริษัทย่อยแห่งหนึ่ง </w:t>
      </w:r>
      <w:r w:rsidR="001F07B8" w:rsidRPr="009A7517">
        <w:rPr>
          <w:rFonts w:ascii="Angsana New" w:hAnsi="Angsana New" w:hint="cs"/>
          <w:sz w:val="30"/>
          <w:szCs w:val="30"/>
          <w:cs/>
        </w:rPr>
        <w:t>เพื่อให้บริษัทย่อยจัดหาพนักงานให้แก่บริษัท</w:t>
      </w:r>
      <w:r w:rsidRPr="009A7517">
        <w:rPr>
          <w:rFonts w:ascii="Angsana New" w:hAnsi="Angsana New" w:hint="cs"/>
          <w:sz w:val="30"/>
          <w:szCs w:val="30"/>
          <w:cs/>
        </w:rPr>
        <w:t>โดยบริษัทตกลงชำระค่าบริการในราคาที่ตกลงกันในสัญญา</w:t>
      </w:r>
      <w:r w:rsidR="00A759A2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="0033458A" w:rsidRPr="009A7517">
        <w:rPr>
          <w:rFonts w:ascii="Angsana New" w:hAnsi="Angsana New" w:hint="cs"/>
          <w:sz w:val="30"/>
          <w:szCs w:val="30"/>
          <w:cs/>
        </w:rPr>
        <w:t xml:space="preserve">โดยสัญญามีผลบังคับใช้ตั้งแต่วันที่ </w:t>
      </w:r>
      <w:r w:rsidR="0033458A" w:rsidRPr="009A7517">
        <w:rPr>
          <w:rFonts w:ascii="Angsana New" w:hAnsi="Angsana New"/>
          <w:sz w:val="30"/>
          <w:szCs w:val="30"/>
        </w:rPr>
        <w:t xml:space="preserve">1 </w:t>
      </w:r>
      <w:r w:rsidR="0033458A" w:rsidRPr="009A7517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33458A" w:rsidRPr="009A7517">
        <w:rPr>
          <w:rFonts w:ascii="Angsana New" w:hAnsi="Angsana New"/>
          <w:sz w:val="30"/>
          <w:szCs w:val="30"/>
        </w:rPr>
        <w:t xml:space="preserve">2564 </w:t>
      </w:r>
      <w:r w:rsidR="0033458A" w:rsidRPr="009A7517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33458A" w:rsidRPr="009A7517">
        <w:rPr>
          <w:rFonts w:ascii="Angsana New" w:hAnsi="Angsana New"/>
          <w:sz w:val="30"/>
          <w:szCs w:val="30"/>
        </w:rPr>
        <w:t xml:space="preserve">31 </w:t>
      </w:r>
      <w:r w:rsidR="0033458A" w:rsidRPr="009A751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3458A" w:rsidRPr="009A7517">
        <w:rPr>
          <w:rFonts w:ascii="Angsana New" w:hAnsi="Angsana New"/>
          <w:sz w:val="30"/>
          <w:szCs w:val="30"/>
        </w:rPr>
        <w:t xml:space="preserve">2566 </w:t>
      </w:r>
      <w:r w:rsidR="0033458A" w:rsidRPr="009A7517">
        <w:rPr>
          <w:rFonts w:ascii="Angsana New" w:hAnsi="Angsana New" w:hint="cs"/>
          <w:sz w:val="30"/>
          <w:szCs w:val="30"/>
          <w:cs/>
        </w:rPr>
        <w:t xml:space="preserve">รวมระยะเวลา </w:t>
      </w:r>
      <w:r w:rsidR="0033458A" w:rsidRPr="009A7517">
        <w:rPr>
          <w:rFonts w:ascii="Angsana New" w:hAnsi="Angsana New"/>
          <w:sz w:val="30"/>
          <w:szCs w:val="30"/>
        </w:rPr>
        <w:t xml:space="preserve">2 </w:t>
      </w:r>
      <w:r w:rsidR="0033458A" w:rsidRPr="009A7517">
        <w:rPr>
          <w:rFonts w:ascii="Angsana New" w:hAnsi="Angsana New" w:hint="cs"/>
          <w:sz w:val="30"/>
          <w:szCs w:val="30"/>
          <w:cs/>
        </w:rPr>
        <w:t xml:space="preserve">ปี </w:t>
      </w:r>
      <w:r w:rsidR="0033458A" w:rsidRPr="009A7517">
        <w:rPr>
          <w:rFonts w:ascii="Angsana New" w:hAnsi="Angsana New"/>
          <w:sz w:val="30"/>
          <w:szCs w:val="30"/>
        </w:rPr>
        <w:t xml:space="preserve">3 </w:t>
      </w:r>
      <w:r w:rsidR="0033458A" w:rsidRPr="009A7517">
        <w:rPr>
          <w:rFonts w:ascii="Angsana New" w:hAnsi="Angsana New" w:hint="cs"/>
          <w:sz w:val="30"/>
          <w:szCs w:val="30"/>
          <w:cs/>
        </w:rPr>
        <w:t>เดือน</w:t>
      </w:r>
    </w:p>
    <w:p w14:paraId="7B4E7383" w14:textId="74D5808F" w:rsidR="00096148" w:rsidRPr="009A7517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BF6295C" w14:textId="77777777" w:rsidR="00EB11EC" w:rsidRPr="009A7517" w:rsidRDefault="00EB1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9A7517">
        <w:rPr>
          <w:b/>
          <w:bCs/>
          <w:i/>
          <w:iCs/>
          <w:cs/>
        </w:rPr>
        <w:br w:type="page"/>
      </w:r>
    </w:p>
    <w:p w14:paraId="1FC4C6C7" w14:textId="3110C8DA" w:rsidR="00096148" w:rsidRPr="009A7517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สัญญาบริการขนส่งน้ำมัน</w:t>
      </w:r>
    </w:p>
    <w:p w14:paraId="12EAB5EE" w14:textId="77777777" w:rsidR="000C53FF" w:rsidRPr="009A7517" w:rsidRDefault="000C53FF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4379ED7" w14:textId="5D9DAA47" w:rsidR="00096148" w:rsidRPr="009A7517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9A7517">
        <w:rPr>
          <w:rFonts w:ascii="Angsana New" w:hAnsi="Angsana New" w:hint="cs"/>
          <w:sz w:val="30"/>
          <w:szCs w:val="30"/>
          <w:cs/>
        </w:rPr>
        <w:t>บริษัทได้ทำสัญญาขนส่งน้ำมันกับบริษัทย่อยแห่งหนึ่ง โดยบริษัทดังกล่าวจะบริการขนส่งผลิตภัณฑ์น้ำมันเชื้อเพลิงผ่านท่อไปยังท่าอากาศยานดอนเมืองและท่าอากาศยานสุวรรณภูมิ และบริการขนส่งผลิตภัณฑ์ปิโตรเลียมไปยังศูนย์จ่ายน้ำมันบางปะอิน สัญญาดังกล่าวสิ้น</w:t>
      </w:r>
      <w:r w:rsidR="00164147" w:rsidRPr="009A7517">
        <w:rPr>
          <w:rFonts w:ascii="Angsana New" w:hAnsi="Angsana New" w:hint="cs"/>
          <w:sz w:val="30"/>
          <w:szCs w:val="30"/>
          <w:cs/>
        </w:rPr>
        <w:t>สุด</w:t>
      </w:r>
      <w:r w:rsidR="001F07B8" w:rsidRPr="009A7517"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 w:rsidR="001F07B8" w:rsidRPr="009A7517">
        <w:rPr>
          <w:rFonts w:ascii="Angsana New" w:hAnsi="Angsana New" w:hint="cs"/>
          <w:sz w:val="30"/>
          <w:szCs w:val="30"/>
        </w:rPr>
        <w:t>2584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</w:p>
    <w:p w14:paraId="2E860118" w14:textId="77777777" w:rsidR="000C53FF" w:rsidRPr="009A7517" w:rsidRDefault="000C53FF" w:rsidP="000C53F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320B627" w14:textId="3AD42544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สัญญาเงินให้กู้ยืม</w:t>
      </w:r>
    </w:p>
    <w:p w14:paraId="38F8CC43" w14:textId="77777777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BD61288" w14:textId="3BB3091F" w:rsidR="00F3226D" w:rsidRPr="009A7517" w:rsidRDefault="00130E02" w:rsidP="00130E0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bookmarkStart w:id="6" w:name="_Hlk95482969"/>
      <w:r w:rsidRPr="009A7517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บริษัทได้ทำสัญญาให้กู้ยืมเงินโดยไม่มีหลักประกันแก่บริษัท กรุงเทพขนส่งเชื้อเพลิงทางท่อและโลจิสต</w:t>
      </w:r>
      <w:r w:rsidR="00750813" w:rsidRPr="009A7517">
        <w:rPr>
          <w:rFonts w:ascii="Angsana New" w:hAnsi="Angsana New" w:hint="cs"/>
          <w:sz w:val="30"/>
          <w:szCs w:val="30"/>
          <w:cs/>
        </w:rPr>
        <w:t>ิ</w:t>
      </w:r>
      <w:r w:rsidRPr="009A7517">
        <w:rPr>
          <w:rFonts w:ascii="Angsana New" w:hAnsi="Angsana New" w:hint="cs"/>
          <w:sz w:val="30"/>
          <w:szCs w:val="30"/>
          <w:cs/>
        </w:rPr>
        <w:t xml:space="preserve">กส์ จำกัด ซึ่งเป็นบริษัทย่อยของกลุ่มบริษัท ในวงเงินรวม </w:t>
      </w:r>
      <w:r w:rsidRPr="009A7517">
        <w:rPr>
          <w:rFonts w:ascii="Angsana New" w:hAnsi="Angsana New" w:hint="cs"/>
          <w:sz w:val="30"/>
          <w:szCs w:val="30"/>
        </w:rPr>
        <w:t>810</w:t>
      </w:r>
      <w:r w:rsidRPr="009A7517">
        <w:rPr>
          <w:rFonts w:ascii="Angsana New" w:hAnsi="Angsana New" w:hint="cs"/>
          <w:sz w:val="30"/>
          <w:szCs w:val="30"/>
          <w:cs/>
        </w:rPr>
        <w:t xml:space="preserve"> ล้านบาท เงินให้กู้ยืมดังกล่าวมีกำหนดชำระคืน อัตราดอกเบี้ยและเงื่อนไขตามข้อกำหนดในสัญญา</w:t>
      </w:r>
    </w:p>
    <w:p w14:paraId="5E71BC3B" w14:textId="4963882E" w:rsidR="005F28CB" w:rsidRPr="009A7517" w:rsidRDefault="005F28CB" w:rsidP="00130E0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A6C27E7" w14:textId="41C7EAC0" w:rsidR="005F28CB" w:rsidRPr="009A7517" w:rsidRDefault="00415538" w:rsidP="00130E0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</w:rPr>
        <w:t xml:space="preserve">Indochina Development and Operation Holdings Pte. Ltd. (“IDO”) </w:t>
      </w:r>
      <w:r w:rsidRPr="009A7517">
        <w:rPr>
          <w:rFonts w:ascii="Angsana New" w:hAnsi="Angsana New"/>
          <w:sz w:val="30"/>
          <w:szCs w:val="30"/>
          <w:cs/>
        </w:rPr>
        <w:t>ซึ่งเป็นบริษัทย่อยทางอ้อมของกลุ่มบริษัท</w:t>
      </w:r>
      <w:r w:rsidR="00BA45DD" w:rsidRPr="009A7517">
        <w:rPr>
          <w:rFonts w:ascii="Angsana New" w:hAnsi="Angsana New"/>
          <w:sz w:val="30"/>
          <w:szCs w:val="30"/>
        </w:rPr>
        <w:t xml:space="preserve"> </w:t>
      </w:r>
      <w:r w:rsidR="00BA45DD" w:rsidRPr="009A7517">
        <w:rPr>
          <w:rFonts w:ascii="Angsana New" w:hAnsi="Angsana New"/>
          <w:sz w:val="30"/>
          <w:szCs w:val="30"/>
          <w:cs/>
        </w:rPr>
        <w:t xml:space="preserve">ได้ทำสัญญาเงินให้กู้ยืมโดยไม่มีหลักประกันกับ </w:t>
      </w:r>
      <w:r w:rsidRPr="009A7517">
        <w:rPr>
          <w:rFonts w:ascii="Angsana New" w:hAnsi="Angsana New"/>
          <w:sz w:val="30"/>
          <w:szCs w:val="30"/>
        </w:rPr>
        <w:t xml:space="preserve">Impact Energy Asia Development Limited (“IEAD”) </w:t>
      </w:r>
      <w:r w:rsidRPr="009A7517">
        <w:rPr>
          <w:rFonts w:ascii="Angsana New" w:hAnsi="Angsana New"/>
          <w:sz w:val="30"/>
          <w:szCs w:val="30"/>
          <w:cs/>
        </w:rPr>
        <w:t>ซึ่งเป็นบริษัทร่วมของกลุ่มบริษัท</w:t>
      </w:r>
      <w:r w:rsidR="00BA45DD" w:rsidRPr="009A7517">
        <w:rPr>
          <w:rFonts w:ascii="Angsana New" w:hAnsi="Angsana New"/>
          <w:sz w:val="30"/>
          <w:szCs w:val="30"/>
        </w:rPr>
        <w:t xml:space="preserve"> </w:t>
      </w:r>
      <w:r w:rsidR="00BA45DD" w:rsidRPr="009A7517">
        <w:rPr>
          <w:rFonts w:ascii="Angsana New" w:hAnsi="Angsana New"/>
          <w:sz w:val="30"/>
          <w:szCs w:val="30"/>
          <w:cs/>
        </w:rPr>
        <w:t>ซึ่งมีกำหนดชำระคืน อัตราดอกเบี้ย และเงื่อนไข ตามข้อกำหนดในสัญญา</w:t>
      </w:r>
      <w:r w:rsidR="00BA45DD" w:rsidRPr="009A7517">
        <w:rPr>
          <w:rFonts w:ascii="Angsana New" w:hAnsi="Angsana New"/>
          <w:sz w:val="30"/>
          <w:szCs w:val="30"/>
        </w:rPr>
        <w:t xml:space="preserve"> </w:t>
      </w:r>
      <w:r w:rsidR="00BA45DD" w:rsidRPr="009A751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A45DD" w:rsidRPr="009A7517">
        <w:rPr>
          <w:rFonts w:ascii="Angsana New" w:hAnsi="Angsana New"/>
          <w:sz w:val="30"/>
          <w:szCs w:val="30"/>
        </w:rPr>
        <w:t xml:space="preserve">31 </w:t>
      </w:r>
      <w:r w:rsidR="00BA45DD" w:rsidRPr="009A7517">
        <w:rPr>
          <w:rFonts w:ascii="Angsana New" w:hAnsi="Angsana New"/>
          <w:sz w:val="30"/>
          <w:szCs w:val="30"/>
          <w:cs/>
        </w:rPr>
        <w:t xml:space="preserve">ธันวาคม </w:t>
      </w:r>
      <w:r w:rsidR="00BA45DD" w:rsidRPr="009A7517">
        <w:rPr>
          <w:rFonts w:ascii="Angsana New" w:hAnsi="Angsana New"/>
          <w:sz w:val="30"/>
          <w:szCs w:val="30"/>
        </w:rPr>
        <w:t>256</w:t>
      </w:r>
      <w:r w:rsidRPr="009A7517">
        <w:rPr>
          <w:rFonts w:ascii="Angsana New" w:hAnsi="Angsana New"/>
          <w:sz w:val="30"/>
          <w:szCs w:val="30"/>
        </w:rPr>
        <w:t>5</w:t>
      </w:r>
      <w:r w:rsidR="00BA45DD" w:rsidRPr="009A7517">
        <w:rPr>
          <w:rFonts w:ascii="Angsana New" w:hAnsi="Angsana New"/>
          <w:sz w:val="30"/>
          <w:szCs w:val="30"/>
        </w:rPr>
        <w:t xml:space="preserve"> IDO </w:t>
      </w:r>
      <w:r w:rsidR="00BA45DD" w:rsidRPr="009A7517">
        <w:rPr>
          <w:rFonts w:ascii="Angsana New" w:hAnsi="Angsana New"/>
          <w:sz w:val="30"/>
          <w:szCs w:val="30"/>
          <w:cs/>
        </w:rPr>
        <w:t xml:space="preserve">มียอดเงินให้กู้ยืมคงเหลือเป็นจำนวน </w:t>
      </w:r>
      <w:r w:rsidR="00966F72" w:rsidRPr="009A7517">
        <w:rPr>
          <w:rFonts w:ascii="Angsana New" w:hAnsi="Angsana New"/>
          <w:sz w:val="30"/>
          <w:szCs w:val="30"/>
        </w:rPr>
        <w:t>19</w:t>
      </w:r>
      <w:r w:rsidR="00BA45DD" w:rsidRPr="009A7517">
        <w:rPr>
          <w:rFonts w:ascii="Angsana New" w:hAnsi="Angsana New"/>
          <w:sz w:val="30"/>
          <w:szCs w:val="30"/>
        </w:rPr>
        <w:t xml:space="preserve"> </w:t>
      </w:r>
      <w:r w:rsidR="00BA45DD" w:rsidRPr="009A7517">
        <w:rPr>
          <w:rFonts w:ascii="Angsana New" w:hAnsi="Angsana New"/>
          <w:sz w:val="30"/>
          <w:szCs w:val="30"/>
          <w:cs/>
        </w:rPr>
        <w:t xml:space="preserve">ล้านเหรียญสหรัฐฯ (ประมาณ </w:t>
      </w:r>
      <w:r w:rsidR="00BA45DD" w:rsidRPr="009A7517">
        <w:rPr>
          <w:rFonts w:ascii="Angsana New" w:hAnsi="Angsana New"/>
          <w:sz w:val="30"/>
          <w:szCs w:val="30"/>
        </w:rPr>
        <w:t xml:space="preserve">652 </w:t>
      </w:r>
      <w:r w:rsidR="00BA45DD" w:rsidRPr="009A7517">
        <w:rPr>
          <w:rFonts w:ascii="Angsana New" w:hAnsi="Angsana New"/>
          <w:sz w:val="30"/>
          <w:szCs w:val="30"/>
          <w:cs/>
        </w:rPr>
        <w:t>ล้านบาท) (</w:t>
      </w:r>
      <w:r w:rsidR="00BA45DD" w:rsidRPr="009A7517">
        <w:rPr>
          <w:rFonts w:ascii="Angsana New" w:hAnsi="Angsana New"/>
          <w:i/>
          <w:iCs/>
          <w:sz w:val="30"/>
          <w:szCs w:val="30"/>
        </w:rPr>
        <w:t xml:space="preserve">2564: </w:t>
      </w:r>
      <w:r w:rsidR="0096258B" w:rsidRPr="009A7517">
        <w:rPr>
          <w:rFonts w:ascii="Angsana New" w:hAnsi="Angsana New"/>
          <w:i/>
          <w:iCs/>
          <w:sz w:val="30"/>
          <w:szCs w:val="30"/>
        </w:rPr>
        <w:t xml:space="preserve">12 </w:t>
      </w:r>
      <w:r w:rsidR="0096258B" w:rsidRPr="009A7517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96258B" w:rsidRPr="009A7517">
        <w:rPr>
          <w:rFonts w:ascii="Angsana New" w:hAnsi="Angsana New"/>
          <w:i/>
          <w:iCs/>
          <w:sz w:val="30"/>
          <w:szCs w:val="30"/>
        </w:rPr>
        <w:t xml:space="preserve"> (</w:t>
      </w:r>
      <w:r w:rsidR="00BA45DD" w:rsidRPr="009A7517">
        <w:rPr>
          <w:rFonts w:ascii="Angsana New" w:hAnsi="Angsana New" w:hint="cs"/>
          <w:i/>
          <w:iCs/>
          <w:sz w:val="30"/>
          <w:szCs w:val="30"/>
          <w:cs/>
        </w:rPr>
        <w:t xml:space="preserve">ประมาณ </w:t>
      </w:r>
      <w:r w:rsidR="00BA45DD" w:rsidRPr="009A7517">
        <w:rPr>
          <w:rFonts w:ascii="Angsana New" w:hAnsi="Angsana New"/>
          <w:i/>
          <w:iCs/>
          <w:sz w:val="30"/>
          <w:szCs w:val="30"/>
        </w:rPr>
        <w:t xml:space="preserve">411 </w:t>
      </w:r>
      <w:r w:rsidR="00BA45DD" w:rsidRPr="009A751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BA45DD" w:rsidRPr="009A7517">
        <w:rPr>
          <w:rFonts w:ascii="Angsana New" w:hAnsi="Angsana New"/>
          <w:sz w:val="30"/>
          <w:szCs w:val="30"/>
          <w:cs/>
        </w:rPr>
        <w:t>)</w:t>
      </w:r>
      <w:r w:rsidR="0096258B" w:rsidRPr="009A7517">
        <w:rPr>
          <w:rFonts w:ascii="Angsana New" w:hAnsi="Angsana New"/>
          <w:sz w:val="30"/>
          <w:szCs w:val="30"/>
        </w:rPr>
        <w:t>)</w:t>
      </w:r>
    </w:p>
    <w:bookmarkEnd w:id="6"/>
    <w:p w14:paraId="6B03DD68" w14:textId="227DD9C4" w:rsidR="000C53FF" w:rsidRPr="009A7517" w:rsidRDefault="000C5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</w:rPr>
      </w:pPr>
    </w:p>
    <w:p w14:paraId="52204EEF" w14:textId="0E51D82B" w:rsidR="00DE4167" w:rsidRPr="009A7517" w:rsidRDefault="00DE4167" w:rsidP="00FB298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สัญญาเงินกู้ยืม</w:t>
      </w:r>
    </w:p>
    <w:p w14:paraId="053EB7DD" w14:textId="77777777" w:rsidR="00DE4167" w:rsidRPr="009A7517" w:rsidRDefault="00DE4167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57DE2DA" w14:textId="1FB4D704" w:rsidR="00997DAF" w:rsidRPr="009A7517" w:rsidRDefault="00997DAF" w:rsidP="00997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9A7517">
        <w:rPr>
          <w:rFonts w:hint="cs"/>
          <w:cs/>
        </w:rPr>
        <w:t>บริษัท ไทยดิจิทัลเอนเนอร์ยี่เดเวลอปเม้นท์ จำกัด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>ซึ่งเป็นบริษัทย่อย</w:t>
      </w:r>
      <w:r w:rsidR="006E6817" w:rsidRPr="009A7517">
        <w:rPr>
          <w:rFonts w:hint="cs"/>
          <w:cs/>
        </w:rPr>
        <w:t>ทางอ้อม</w:t>
      </w:r>
      <w:r w:rsidRPr="009A7517">
        <w:rPr>
          <w:rFonts w:hint="cs"/>
          <w:cs/>
        </w:rPr>
        <w:t>ของกลุ่มบริษัท ได้ทำสัญญาเงินกู้ยืมโดยไม่มีหลักประกันกับบริษัท พีอีเอ เอ็นคอม อินเตอร์เนชั่นแนล จำกัด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>ซึ่งเป็นหนึ่งในผู้ถือหุ้นของบริษัทย่อย</w:t>
      </w:r>
      <w:r w:rsidR="006E6817" w:rsidRPr="009A7517">
        <w:rPr>
          <w:rFonts w:hint="cs"/>
          <w:cs/>
        </w:rPr>
        <w:t>ทางอ้อม</w:t>
      </w:r>
      <w:r w:rsidRPr="009A7517">
        <w:rPr>
          <w:rFonts w:hint="cs"/>
          <w:cs/>
        </w:rPr>
        <w:t>ดังกล่าว เพื่อวัตถุประสงค์ในการลงทุนในอุปกรณ์ที่ใช้ในการดำเนินงาน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>เงินกู้ยืมดังกล่าวมีกำหนดชำระคืน อัตราดอกเบี้ย และเงื่อนไขตามข้อกำหนดในสัญญา</w:t>
      </w:r>
      <w:r w:rsidR="001F07B8" w:rsidRPr="009A7517">
        <w:rPr>
          <w:rFonts w:hint="cs"/>
        </w:rPr>
        <w:t xml:space="preserve"> </w:t>
      </w:r>
      <w:r w:rsidR="001F07B8" w:rsidRPr="009A7517">
        <w:rPr>
          <w:rFonts w:hint="cs"/>
          <w:cs/>
        </w:rPr>
        <w:t xml:space="preserve">ซึ่งในปี </w:t>
      </w:r>
      <w:r w:rsidR="001F07B8" w:rsidRPr="009A7517">
        <w:rPr>
          <w:rFonts w:hint="cs"/>
        </w:rPr>
        <w:t xml:space="preserve">2565 </w:t>
      </w:r>
      <w:r w:rsidR="001F07B8" w:rsidRPr="009A7517">
        <w:rPr>
          <w:rFonts w:hint="cs"/>
          <w:cs/>
        </w:rPr>
        <w:t>ได้ชำระเงินกู้ยืมดังกล่าวเต็มจำนวนแล้ว</w:t>
      </w:r>
    </w:p>
    <w:p w14:paraId="509F4595" w14:textId="77777777" w:rsidR="00130E02" w:rsidRPr="009A7517" w:rsidRDefault="00130E02" w:rsidP="00997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2D74A6AD" w14:textId="176381AA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สัญญาค้ำประกัน</w:t>
      </w:r>
    </w:p>
    <w:p w14:paraId="6F2AF823" w14:textId="77777777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E7E46E2" w14:textId="3056CF9D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บริษัท บีซีพีจี จำกัด (มหาชน) ซึ่งเป็นบริษัทย่อยของ</w:t>
      </w:r>
      <w:r w:rsidR="00CB2B73" w:rsidRPr="009A7517">
        <w:rPr>
          <w:rFonts w:ascii="Angsana New" w:hAnsi="Angsana New" w:hint="cs"/>
          <w:sz w:val="30"/>
          <w:szCs w:val="30"/>
          <w:cs/>
        </w:rPr>
        <w:t>กลุ่ม</w:t>
      </w:r>
      <w:r w:rsidRPr="009A7517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บริษัทได้ทำสัญญาให้การค้ำประกันกับ </w:t>
      </w:r>
      <w:r w:rsidRPr="009A7517">
        <w:rPr>
          <w:rFonts w:ascii="Angsana New" w:hAnsi="Angsana New" w:hint="cs"/>
          <w:sz w:val="30"/>
          <w:szCs w:val="30"/>
        </w:rPr>
        <w:t xml:space="preserve">BCPG Engineering Company </w:t>
      </w:r>
      <w:r w:rsidRPr="009A7517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ซึ่งเป็นบริษัทย่อยทางอ้อมของบริษัท ตามเงื่อนไขสัญญาการปฏิบัติงานและการบำรุงรักษาระบบผลิตไฟฟ้าด้วยพลังงานแสงอาทิตย์ที่ </w:t>
      </w:r>
      <w:r w:rsidRPr="009A7517">
        <w:rPr>
          <w:rFonts w:ascii="Angsana New" w:hAnsi="Angsana New" w:hint="cs"/>
          <w:sz w:val="30"/>
          <w:szCs w:val="30"/>
        </w:rPr>
        <w:t xml:space="preserve">BCPG Engineering Company </w:t>
      </w:r>
      <w:r w:rsidRPr="009A7517">
        <w:rPr>
          <w:rFonts w:ascii="Angsana New" w:hAnsi="Angsana New" w:hint="cs"/>
          <w:sz w:val="30"/>
          <w:szCs w:val="30"/>
          <w:cs/>
        </w:rPr>
        <w:t xml:space="preserve">มีกับ </w:t>
      </w:r>
      <w:proofErr w:type="spellStart"/>
      <w:r w:rsidRPr="009A7517">
        <w:rPr>
          <w:rFonts w:ascii="Angsana New" w:hAnsi="Angsana New" w:hint="cs"/>
          <w:sz w:val="30"/>
          <w:szCs w:val="30"/>
        </w:rPr>
        <w:t>Tarumizu</w:t>
      </w:r>
      <w:proofErr w:type="spellEnd"/>
      <w:r w:rsidRPr="009A7517">
        <w:rPr>
          <w:rFonts w:ascii="Angsana New" w:hAnsi="Angsana New" w:hint="cs"/>
          <w:sz w:val="30"/>
          <w:szCs w:val="30"/>
        </w:rPr>
        <w:t xml:space="preserve"> Solar Solutions </w:t>
      </w:r>
      <w:proofErr w:type="spellStart"/>
      <w:r w:rsidRPr="009A7517">
        <w:rPr>
          <w:rFonts w:ascii="Angsana New" w:hAnsi="Angsana New" w:hint="cs"/>
          <w:sz w:val="30"/>
          <w:szCs w:val="30"/>
        </w:rPr>
        <w:t>Godo</w:t>
      </w:r>
      <w:proofErr w:type="spellEnd"/>
      <w:r w:rsidRPr="009A7517">
        <w:rPr>
          <w:rFonts w:ascii="Angsana New" w:hAnsi="Angsana New" w:hint="cs"/>
          <w:sz w:val="30"/>
          <w:szCs w:val="30"/>
        </w:rPr>
        <w:t xml:space="preserve"> Kaisha </w:t>
      </w:r>
      <w:r w:rsidRPr="009A7517">
        <w:rPr>
          <w:rFonts w:ascii="Angsana New" w:hAnsi="Angsana New" w:hint="cs"/>
          <w:sz w:val="30"/>
          <w:szCs w:val="30"/>
          <w:cs/>
        </w:rPr>
        <w:t xml:space="preserve">ในกรณีที่ </w:t>
      </w:r>
      <w:r w:rsidRPr="009A7517">
        <w:rPr>
          <w:rFonts w:ascii="Angsana New" w:hAnsi="Angsana New" w:hint="cs"/>
          <w:sz w:val="30"/>
          <w:szCs w:val="30"/>
        </w:rPr>
        <w:t>BCPG</w:t>
      </w:r>
      <w:r w:rsidR="00997DAF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</w:rPr>
        <w:t xml:space="preserve">Engineering Company </w:t>
      </w:r>
      <w:r w:rsidRPr="009A7517">
        <w:rPr>
          <w:rFonts w:ascii="Angsana New" w:hAnsi="Angsana New" w:hint="cs"/>
          <w:sz w:val="30"/>
          <w:szCs w:val="30"/>
          <w:cs/>
        </w:rPr>
        <w:t xml:space="preserve">ทำให้เกิดความเสียหายต่อสินทรัพย์ในโรงไฟฟ้าของ </w:t>
      </w:r>
      <w:proofErr w:type="spellStart"/>
      <w:r w:rsidRPr="009A7517">
        <w:rPr>
          <w:rFonts w:ascii="Angsana New" w:hAnsi="Angsana New" w:hint="cs"/>
          <w:sz w:val="30"/>
          <w:szCs w:val="30"/>
        </w:rPr>
        <w:t>Tarumizu</w:t>
      </w:r>
      <w:proofErr w:type="spellEnd"/>
      <w:r w:rsidRPr="009A7517">
        <w:rPr>
          <w:rFonts w:ascii="Angsana New" w:hAnsi="Angsana New" w:hint="cs"/>
          <w:sz w:val="30"/>
          <w:szCs w:val="30"/>
        </w:rPr>
        <w:t xml:space="preserve"> Solar Solutions </w:t>
      </w:r>
      <w:proofErr w:type="spellStart"/>
      <w:r w:rsidRPr="009A7517">
        <w:rPr>
          <w:rFonts w:ascii="Angsana New" w:hAnsi="Angsana New" w:hint="cs"/>
          <w:sz w:val="30"/>
          <w:szCs w:val="30"/>
        </w:rPr>
        <w:t>Godo</w:t>
      </w:r>
      <w:proofErr w:type="spellEnd"/>
      <w:r w:rsidRPr="009A7517">
        <w:rPr>
          <w:rFonts w:ascii="Angsana New" w:hAnsi="Angsana New" w:hint="cs"/>
          <w:sz w:val="30"/>
          <w:szCs w:val="30"/>
        </w:rPr>
        <w:t xml:space="preserve"> Kaisha </w:t>
      </w:r>
      <w:r w:rsidRPr="009A7517">
        <w:rPr>
          <w:rFonts w:ascii="Angsana New" w:hAnsi="Angsana New" w:hint="cs"/>
          <w:sz w:val="30"/>
          <w:szCs w:val="30"/>
          <w:cs/>
        </w:rPr>
        <w:t>และไม่สามารถชดเชยค่าเสียหายดังกล่าวได้ สัญญาค้ำประกันดังกล่</w:t>
      </w:r>
      <w:r w:rsidR="00D724C3" w:rsidRPr="009A7517">
        <w:rPr>
          <w:rFonts w:ascii="Angsana New" w:hAnsi="Angsana New" w:hint="cs"/>
          <w:sz w:val="30"/>
          <w:szCs w:val="30"/>
          <w:cs/>
        </w:rPr>
        <w:t>าวมีวงเงินค้ำ</w:t>
      </w:r>
      <w:r w:rsidR="00D724C3" w:rsidRPr="009A7517">
        <w:rPr>
          <w:rFonts w:ascii="Angsana New" w:hAnsi="Angsana New" w:hint="cs"/>
          <w:sz w:val="30"/>
          <w:szCs w:val="30"/>
          <w:cs/>
        </w:rPr>
        <w:lastRenderedPageBreak/>
        <w:t xml:space="preserve">ประกันรายปี ปีละ </w:t>
      </w:r>
      <w:r w:rsidR="00DE3F43" w:rsidRPr="009A7517">
        <w:rPr>
          <w:rFonts w:ascii="Angsana New" w:hAnsi="Angsana New" w:hint="cs"/>
          <w:sz w:val="30"/>
          <w:szCs w:val="30"/>
        </w:rPr>
        <w:t>28</w:t>
      </w:r>
      <w:r w:rsidRPr="009A7517">
        <w:rPr>
          <w:rFonts w:ascii="Angsana New" w:hAnsi="Angsana New" w:hint="cs"/>
          <w:sz w:val="30"/>
          <w:szCs w:val="30"/>
          <w:cs/>
        </w:rPr>
        <w:t xml:space="preserve"> ล้านเยน และมีภาระการค้ำประกันผูกพันตลอดอายุสัญญาการปฏิบัติงานและการบำรุงรักษาระบบผลิตไฟฟ้า</w:t>
      </w:r>
      <w:r w:rsidR="00114977" w:rsidRPr="009A7517">
        <w:rPr>
          <w:rFonts w:ascii="Angsana New" w:hAnsi="Angsana New" w:hint="cs"/>
          <w:sz w:val="30"/>
          <w:szCs w:val="30"/>
          <w:cs/>
        </w:rPr>
        <w:t>ด้วยพลังงานแสงอาทิตย์เท่ากับ</w:t>
      </w:r>
      <w:r w:rsidR="000C53FF" w:rsidRPr="009A7517">
        <w:rPr>
          <w:rFonts w:ascii="Angsana New" w:hAnsi="Angsana New"/>
          <w:sz w:val="30"/>
          <w:szCs w:val="30"/>
        </w:rPr>
        <w:t xml:space="preserve"> </w:t>
      </w:r>
      <w:r w:rsidR="00DE3F43" w:rsidRPr="009A7517">
        <w:rPr>
          <w:rFonts w:ascii="Angsana New" w:hAnsi="Angsana New" w:hint="cs"/>
          <w:sz w:val="30"/>
          <w:szCs w:val="30"/>
        </w:rPr>
        <w:t>280</w:t>
      </w:r>
      <w:r w:rsidRPr="009A7517">
        <w:rPr>
          <w:rFonts w:ascii="Angsana New" w:hAnsi="Angsana New" w:hint="cs"/>
          <w:sz w:val="30"/>
          <w:szCs w:val="30"/>
          <w:cs/>
        </w:rPr>
        <w:t xml:space="preserve"> ล้านเยน ทั้งนี้เงื่อนไขในสัญญากู้ยืมเงินระหว่าง </w:t>
      </w:r>
      <w:proofErr w:type="spellStart"/>
      <w:r w:rsidRPr="009A7517">
        <w:rPr>
          <w:rFonts w:ascii="Angsana New" w:hAnsi="Angsana New" w:hint="cs"/>
          <w:sz w:val="30"/>
          <w:szCs w:val="30"/>
        </w:rPr>
        <w:t>Tarumizu</w:t>
      </w:r>
      <w:proofErr w:type="spellEnd"/>
      <w:r w:rsidRPr="009A7517">
        <w:rPr>
          <w:rFonts w:ascii="Angsana New" w:hAnsi="Angsana New" w:hint="cs"/>
          <w:sz w:val="30"/>
          <w:szCs w:val="30"/>
        </w:rPr>
        <w:t xml:space="preserve"> Solar Solutions </w:t>
      </w:r>
      <w:proofErr w:type="spellStart"/>
      <w:r w:rsidRPr="009A7517">
        <w:rPr>
          <w:rFonts w:ascii="Angsana New" w:hAnsi="Angsana New" w:hint="cs"/>
          <w:sz w:val="30"/>
          <w:szCs w:val="30"/>
        </w:rPr>
        <w:t>Godo</w:t>
      </w:r>
      <w:proofErr w:type="spellEnd"/>
      <w:r w:rsidRPr="009A7517">
        <w:rPr>
          <w:rFonts w:ascii="Angsana New" w:hAnsi="Angsana New" w:hint="cs"/>
          <w:sz w:val="30"/>
          <w:szCs w:val="30"/>
        </w:rPr>
        <w:t xml:space="preserve"> Kaisha </w:t>
      </w:r>
      <w:r w:rsidRPr="009A7517">
        <w:rPr>
          <w:rFonts w:ascii="Angsana New" w:hAnsi="Angsana New" w:hint="cs"/>
          <w:sz w:val="30"/>
          <w:szCs w:val="30"/>
          <w:cs/>
        </w:rPr>
        <w:t>กับสถาบันการเงินแห่งหนึ่งในประเทศญี่ปุ่นกำหนดให้บริษัทใหญ่มีหน้าที่ค้ำประกันค่าความเสียหายที่อาจเกิดขึ้น</w:t>
      </w:r>
    </w:p>
    <w:p w14:paraId="2D7222CC" w14:textId="77777777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EADA5A8" w14:textId="1929E759" w:rsidR="00F3226D" w:rsidRPr="009A7517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บริษัท บีซีพีจี จำกัด (มหาชน) ซึ่งเป็นบริษัทย่อยของ</w:t>
      </w:r>
      <w:r w:rsidR="00CB2B73" w:rsidRPr="009A7517">
        <w:rPr>
          <w:rFonts w:ascii="Angsana New" w:hAnsi="Angsana New" w:hint="cs"/>
          <w:sz w:val="30"/>
          <w:szCs w:val="30"/>
          <w:cs/>
        </w:rPr>
        <w:t>กลุ่ม</w:t>
      </w:r>
      <w:r w:rsidRPr="009A7517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8F03BD" w:rsidRPr="009A7517">
        <w:rPr>
          <w:rFonts w:ascii="Angsana New" w:hAnsi="Angsana New" w:hint="cs"/>
          <w:sz w:val="30"/>
          <w:szCs w:val="30"/>
          <w:cs/>
        </w:rPr>
        <w:t xml:space="preserve">ได้ทำสัญญาให้การค้ำประกันเงินกู้ยืมจากสถาบันการเงินแก่บริษัทย่อยแห่งหนึ่ง ในวงเงินไม่เกิน </w:t>
      </w:r>
      <w:r w:rsidR="008F03BD" w:rsidRPr="009A7517">
        <w:rPr>
          <w:rFonts w:ascii="Angsana New" w:hAnsi="Angsana New" w:hint="cs"/>
          <w:sz w:val="30"/>
          <w:szCs w:val="30"/>
        </w:rPr>
        <w:t>172</w:t>
      </w:r>
      <w:r w:rsidR="008F03BD" w:rsidRPr="009A7517">
        <w:rPr>
          <w:rFonts w:ascii="Angsana New" w:hAnsi="Angsana New" w:hint="cs"/>
          <w:sz w:val="30"/>
          <w:szCs w:val="30"/>
          <w:cs/>
        </w:rPr>
        <w:t xml:space="preserve"> ล้านเหรียญสหรัฐฯ ณ วันที่ </w:t>
      </w:r>
      <w:r w:rsidR="008F03BD" w:rsidRPr="009A7517">
        <w:rPr>
          <w:rFonts w:ascii="Angsana New" w:hAnsi="Angsana New" w:hint="cs"/>
          <w:sz w:val="30"/>
          <w:szCs w:val="30"/>
        </w:rPr>
        <w:t>31</w:t>
      </w:r>
      <w:r w:rsidR="008F03BD" w:rsidRPr="009A751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8F03BD" w:rsidRPr="009A7517">
        <w:rPr>
          <w:rFonts w:ascii="Angsana New" w:hAnsi="Angsana New" w:hint="cs"/>
          <w:sz w:val="30"/>
          <w:szCs w:val="30"/>
        </w:rPr>
        <w:t>256</w:t>
      </w:r>
      <w:r w:rsidR="006959E3" w:rsidRPr="009A7517">
        <w:rPr>
          <w:rFonts w:ascii="Angsana New" w:hAnsi="Angsana New" w:hint="cs"/>
          <w:sz w:val="30"/>
          <w:szCs w:val="30"/>
        </w:rPr>
        <w:t>5</w:t>
      </w:r>
      <w:r w:rsidR="008F03BD" w:rsidRPr="009A7517">
        <w:rPr>
          <w:rFonts w:ascii="Angsana New" w:hAnsi="Angsana New" w:hint="cs"/>
          <w:sz w:val="30"/>
          <w:szCs w:val="30"/>
          <w:cs/>
        </w:rPr>
        <w:t xml:space="preserve"> เงินกู้ยืมจากสถาบันการเงินดังกล่าวมียอดคงเหลือ </w:t>
      </w:r>
      <w:r w:rsidR="003379C4" w:rsidRPr="009A7517">
        <w:rPr>
          <w:rFonts w:ascii="Angsana New" w:hAnsi="Angsana New" w:hint="cs"/>
          <w:sz w:val="30"/>
          <w:szCs w:val="30"/>
        </w:rPr>
        <w:t>117</w:t>
      </w:r>
      <w:r w:rsidR="008F03BD" w:rsidRPr="009A7517">
        <w:rPr>
          <w:rFonts w:ascii="Angsana New" w:hAnsi="Angsana New" w:hint="cs"/>
          <w:sz w:val="30"/>
          <w:szCs w:val="30"/>
          <w:cs/>
        </w:rPr>
        <w:t xml:space="preserve"> ล้านเหรียญสหรัฐฯ </w:t>
      </w:r>
      <w:r w:rsidR="00997DAF" w:rsidRPr="009A7517">
        <w:rPr>
          <w:rFonts w:ascii="Angsana New" w:hAnsi="Angsana New" w:hint="cs"/>
          <w:i/>
          <w:iCs/>
          <w:sz w:val="30"/>
          <w:szCs w:val="30"/>
        </w:rPr>
        <w:t>(256</w:t>
      </w:r>
      <w:r w:rsidR="006959E3" w:rsidRPr="009A7517">
        <w:rPr>
          <w:rFonts w:ascii="Angsana New" w:hAnsi="Angsana New" w:hint="cs"/>
          <w:i/>
          <w:iCs/>
          <w:sz w:val="30"/>
          <w:szCs w:val="30"/>
        </w:rPr>
        <w:t>4</w:t>
      </w:r>
      <w:r w:rsidR="00997DAF" w:rsidRPr="009A7517">
        <w:rPr>
          <w:rFonts w:ascii="Angsana New" w:hAnsi="Angsana New" w:hint="cs"/>
          <w:i/>
          <w:iCs/>
          <w:sz w:val="30"/>
          <w:szCs w:val="30"/>
        </w:rPr>
        <w:t>: 1</w:t>
      </w:r>
      <w:r w:rsidR="006959E3" w:rsidRPr="009A7517">
        <w:rPr>
          <w:rFonts w:ascii="Angsana New" w:hAnsi="Angsana New" w:hint="cs"/>
          <w:i/>
          <w:iCs/>
          <w:sz w:val="30"/>
          <w:szCs w:val="30"/>
        </w:rPr>
        <w:t>57</w:t>
      </w:r>
      <w:r w:rsidR="00997DAF" w:rsidRPr="009A7517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997DAF" w:rsidRPr="009A7517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ล้านเหรียญสหรัฐฯ</w:t>
      </w:r>
      <w:r w:rsidR="00997DAF" w:rsidRPr="009A7517">
        <w:rPr>
          <w:rFonts w:ascii="Angsana New" w:hAnsi="Angsana New" w:hint="cs"/>
          <w:sz w:val="30"/>
          <w:szCs w:val="30"/>
        </w:rPr>
        <w:t xml:space="preserve">) </w:t>
      </w:r>
      <w:r w:rsidR="008F03BD" w:rsidRPr="009A7517">
        <w:rPr>
          <w:rFonts w:ascii="Angsana New" w:hAnsi="Angsana New" w:hint="cs"/>
          <w:sz w:val="30"/>
          <w:szCs w:val="30"/>
          <w:cs/>
        </w:rPr>
        <w:t xml:space="preserve">โดยมีเงื่อนไขในการทยอยชำระคืนเงินต้นและดอกเบี้ยภายในปี </w:t>
      </w:r>
      <w:r w:rsidR="008F03BD" w:rsidRPr="009A7517">
        <w:rPr>
          <w:rFonts w:ascii="Angsana New" w:hAnsi="Angsana New" w:hint="cs"/>
          <w:sz w:val="30"/>
          <w:szCs w:val="30"/>
        </w:rPr>
        <w:t>2573</w:t>
      </w:r>
    </w:p>
    <w:p w14:paraId="779CF5B4" w14:textId="77777777" w:rsidR="000C53FF" w:rsidRPr="009A7517" w:rsidRDefault="000C53FF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622ECAC" w14:textId="58234FE9" w:rsidR="00FB2989" w:rsidRPr="009A7517" w:rsidRDefault="00FB2989" w:rsidP="00FB298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สัญญาร่วมลงทุน</w:t>
      </w:r>
    </w:p>
    <w:p w14:paraId="7D8B8D3C" w14:textId="77777777" w:rsidR="000C53FF" w:rsidRPr="009A7517" w:rsidRDefault="000C53FF" w:rsidP="000C53F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5F595CA" w14:textId="4786ADA1" w:rsidR="00FB2989" w:rsidRPr="009A7517" w:rsidRDefault="00FB2989" w:rsidP="00FB298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9A7517">
        <w:rPr>
          <w:rFonts w:ascii="Angsana New" w:hAnsi="Angsana New" w:hint="cs"/>
          <w:sz w:val="30"/>
          <w:szCs w:val="30"/>
        </w:rPr>
        <w:t xml:space="preserve">23 </w:t>
      </w:r>
      <w:r w:rsidRPr="009A7517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9A7517">
        <w:rPr>
          <w:rFonts w:ascii="Angsana New" w:hAnsi="Angsana New" w:hint="cs"/>
          <w:sz w:val="30"/>
          <w:szCs w:val="30"/>
        </w:rPr>
        <w:t xml:space="preserve">2564 </w:t>
      </w:r>
      <w:r w:rsidRPr="009A7517"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 บีซีพีจี จำกัด (มหาชน) ซึ่งเป็นบริษัทย่อยของ</w:t>
      </w:r>
      <w:r w:rsidR="00635247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>กลุ่มบริษัท มีมติอนุมัติให้บริษัท บีซีพีจี อินโดไชน่า จำกัด</w:t>
      </w:r>
      <w:r w:rsidRPr="009A7517">
        <w:rPr>
          <w:rFonts w:ascii="Angsana New" w:hAnsi="Angsana New" w:hint="cs"/>
          <w:sz w:val="30"/>
          <w:szCs w:val="30"/>
        </w:rPr>
        <w:t xml:space="preserve"> (“BIC”) </w:t>
      </w:r>
      <w:r w:rsidRPr="009A7517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ซึ่งเป็นบริษัทย่อยทางอ้อมของกลุ่มบริษัท ลงทุน</w:t>
      </w:r>
      <w:r w:rsidR="0096258B" w:rsidRPr="009A7517">
        <w:rPr>
          <w:rFonts w:ascii="Angsana New" w:hAnsi="Angsana New" w:hint="cs"/>
          <w:sz w:val="30"/>
          <w:szCs w:val="30"/>
          <w:cs/>
        </w:rPr>
        <w:t>โดยการ</w:t>
      </w:r>
      <w:r w:rsidRPr="009A7517">
        <w:rPr>
          <w:rFonts w:ascii="Angsana New" w:hAnsi="Angsana New" w:hint="cs"/>
          <w:sz w:val="30"/>
          <w:szCs w:val="30"/>
          <w:cs/>
        </w:rPr>
        <w:t xml:space="preserve">ซื้อหุ้นสามัญของ </w:t>
      </w:r>
      <w:r w:rsidRPr="009A7517">
        <w:rPr>
          <w:rFonts w:ascii="Angsana New" w:hAnsi="Angsana New" w:hint="cs"/>
          <w:sz w:val="30"/>
          <w:szCs w:val="30"/>
        </w:rPr>
        <w:t>Nam Tai Hydropower Co., Ltd.</w:t>
      </w:r>
      <w:r w:rsidRPr="009A7517">
        <w:rPr>
          <w:rFonts w:ascii="Angsana New" w:hAnsi="Angsana New" w:hint="cs"/>
          <w:sz w:val="30"/>
          <w:szCs w:val="30"/>
          <w:cs/>
        </w:rPr>
        <w:t xml:space="preserve"> (</w:t>
      </w:r>
      <w:r w:rsidRPr="009A7517">
        <w:rPr>
          <w:rFonts w:ascii="Angsana New" w:hAnsi="Angsana New" w:hint="cs"/>
          <w:sz w:val="30"/>
          <w:szCs w:val="30"/>
        </w:rPr>
        <w:t xml:space="preserve">“Nam Tai”) </w:t>
      </w:r>
      <w:r w:rsidRPr="009A7517">
        <w:rPr>
          <w:rFonts w:ascii="Angsana New" w:hAnsi="Angsana New" w:hint="cs"/>
          <w:sz w:val="30"/>
          <w:szCs w:val="30"/>
          <w:cs/>
        </w:rPr>
        <w:t xml:space="preserve">ในสัดส่วนร้อยละ </w:t>
      </w:r>
      <w:r w:rsidRPr="009A7517">
        <w:rPr>
          <w:rFonts w:ascii="Angsana New" w:hAnsi="Angsana New" w:hint="cs"/>
          <w:sz w:val="30"/>
          <w:szCs w:val="30"/>
        </w:rPr>
        <w:t xml:space="preserve">25 </w:t>
      </w:r>
      <w:r w:rsidRPr="009A7517">
        <w:rPr>
          <w:rFonts w:ascii="Angsana New" w:hAnsi="Angsana New" w:hint="cs"/>
          <w:sz w:val="30"/>
          <w:szCs w:val="30"/>
          <w:cs/>
        </w:rPr>
        <w:t xml:space="preserve">จาก </w:t>
      </w:r>
      <w:proofErr w:type="spellStart"/>
      <w:r w:rsidRPr="009A7517">
        <w:rPr>
          <w:rFonts w:ascii="Angsana New" w:hAnsi="Angsana New" w:hint="cs"/>
          <w:sz w:val="30"/>
          <w:szCs w:val="30"/>
        </w:rPr>
        <w:t>Phongsubthavy</w:t>
      </w:r>
      <w:proofErr w:type="spellEnd"/>
      <w:r w:rsidRPr="009A7517">
        <w:rPr>
          <w:rFonts w:ascii="Angsana New" w:hAnsi="Angsana New" w:hint="cs"/>
          <w:sz w:val="30"/>
          <w:szCs w:val="30"/>
        </w:rPr>
        <w:t xml:space="preserve"> Group Sole Co., Ltd. </w:t>
      </w:r>
      <w:r w:rsidRPr="009A7517">
        <w:rPr>
          <w:rFonts w:ascii="Angsana New" w:hAnsi="Angsana New" w:hint="cs"/>
          <w:sz w:val="30"/>
          <w:szCs w:val="30"/>
          <w:cs/>
        </w:rPr>
        <w:t xml:space="preserve">(ผู้ขาย) เพื่อลงทุนในโครงการระบบสายส่งไฟฟ้าในสาธารณรัฐประชาธิปไตยประชาชนลาว ในวงเงินรวมไม่เกิน </w:t>
      </w:r>
      <w:r w:rsidRPr="009A7517">
        <w:rPr>
          <w:rFonts w:ascii="Angsana New" w:hAnsi="Angsana New" w:hint="cs"/>
          <w:sz w:val="30"/>
          <w:szCs w:val="30"/>
        </w:rPr>
        <w:t xml:space="preserve">32 </w:t>
      </w:r>
      <w:r w:rsidRPr="009A7517">
        <w:rPr>
          <w:rFonts w:ascii="Angsana New" w:hAnsi="Angsana New" w:hint="cs"/>
          <w:sz w:val="30"/>
          <w:szCs w:val="30"/>
          <w:cs/>
        </w:rPr>
        <w:t xml:space="preserve">ล้านเหรียญสหรัฐฯ เมื่อวันที่ </w:t>
      </w:r>
      <w:r w:rsidRPr="009A7517">
        <w:rPr>
          <w:rFonts w:ascii="Angsana New" w:hAnsi="Angsana New" w:hint="cs"/>
          <w:sz w:val="30"/>
          <w:szCs w:val="30"/>
        </w:rPr>
        <w:t>31</w:t>
      </w:r>
      <w:r w:rsidRPr="009A751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9A7517">
        <w:rPr>
          <w:rFonts w:ascii="Angsana New" w:hAnsi="Angsana New" w:hint="cs"/>
          <w:sz w:val="30"/>
          <w:szCs w:val="30"/>
        </w:rPr>
        <w:t>2564</w:t>
      </w:r>
      <w:r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</w:rPr>
        <w:t xml:space="preserve">BIC </w:t>
      </w:r>
      <w:r w:rsidRPr="009A7517">
        <w:rPr>
          <w:rFonts w:ascii="Angsana New" w:hAnsi="Angsana New" w:hint="cs"/>
          <w:sz w:val="30"/>
          <w:szCs w:val="30"/>
          <w:cs/>
        </w:rPr>
        <w:t xml:space="preserve">ได้ลงนามในสัญญาซื้อขายหุ้นสามัญดังกล่าวเรียบร้อยแล้ว โดยมีการระบุสิ่งตอบแทนที่กลุ่มบริษัทจะต้องโอนให้เพื่อชำระค่าหุ้นสามัญจำนวน </w:t>
      </w:r>
      <w:r w:rsidRPr="009A7517">
        <w:rPr>
          <w:rFonts w:ascii="Angsana New" w:hAnsi="Angsana New" w:hint="cs"/>
          <w:sz w:val="30"/>
          <w:szCs w:val="30"/>
        </w:rPr>
        <w:t xml:space="preserve">2.25 </w:t>
      </w:r>
      <w:r w:rsidRPr="009A7517">
        <w:rPr>
          <w:rFonts w:ascii="Angsana New" w:hAnsi="Angsana New" w:hint="cs"/>
          <w:sz w:val="30"/>
          <w:szCs w:val="30"/>
          <w:cs/>
        </w:rPr>
        <w:t>ล้านเหรียญสหรัฐฯ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และให้เงินกู้ยืมจำนวน </w:t>
      </w:r>
      <w:r w:rsidRPr="009A7517">
        <w:rPr>
          <w:rFonts w:ascii="Angsana New" w:hAnsi="Angsana New" w:hint="cs"/>
          <w:sz w:val="30"/>
          <w:szCs w:val="30"/>
        </w:rPr>
        <w:t xml:space="preserve">29.75 </w:t>
      </w:r>
      <w:r w:rsidRPr="009A7517">
        <w:rPr>
          <w:rFonts w:ascii="Angsana New" w:hAnsi="Angsana New" w:hint="cs"/>
          <w:sz w:val="30"/>
          <w:szCs w:val="30"/>
          <w:cs/>
        </w:rPr>
        <w:t>ล้านเหรียญสหรัฐฯ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>คือ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ลูกหนี้ค่าไฟฟ้าจากการไฟฟ้าลาว </w:t>
      </w:r>
      <w:r w:rsidRPr="009A7517">
        <w:rPr>
          <w:rFonts w:ascii="Angsana New" w:hAnsi="Angsana New" w:hint="cs"/>
          <w:sz w:val="30"/>
          <w:szCs w:val="30"/>
        </w:rPr>
        <w:t>(</w:t>
      </w:r>
      <w:proofErr w:type="spellStart"/>
      <w:r w:rsidRPr="009A7517">
        <w:rPr>
          <w:rFonts w:ascii="Angsana New" w:hAnsi="Angsana New" w:hint="cs"/>
          <w:sz w:val="30"/>
          <w:szCs w:val="30"/>
        </w:rPr>
        <w:t>Electricite</w:t>
      </w:r>
      <w:proofErr w:type="spellEnd"/>
      <w:r w:rsidRPr="009A7517">
        <w:rPr>
          <w:rFonts w:ascii="Angsana New" w:hAnsi="Angsana New" w:hint="cs"/>
          <w:sz w:val="30"/>
          <w:szCs w:val="30"/>
        </w:rPr>
        <w:t xml:space="preserve"> du Laos - EDL) </w:t>
      </w:r>
      <w:r w:rsidRPr="009A7517">
        <w:rPr>
          <w:rFonts w:ascii="Angsana New" w:hAnsi="Angsana New" w:hint="cs"/>
          <w:sz w:val="30"/>
          <w:szCs w:val="30"/>
          <w:cs/>
        </w:rPr>
        <w:t xml:space="preserve">เป็นจำนวนเท่ากับ </w:t>
      </w:r>
      <w:r w:rsidRPr="009A7517">
        <w:rPr>
          <w:rFonts w:ascii="Angsana New" w:hAnsi="Angsana New" w:hint="cs"/>
          <w:sz w:val="30"/>
          <w:szCs w:val="30"/>
        </w:rPr>
        <w:t xml:space="preserve">32 </w:t>
      </w:r>
      <w:r w:rsidRPr="009A7517">
        <w:rPr>
          <w:rFonts w:ascii="Angsana New" w:hAnsi="Angsana New" w:hint="cs"/>
          <w:sz w:val="30"/>
          <w:szCs w:val="30"/>
          <w:cs/>
        </w:rPr>
        <w:t>ล้านเหรียญสหรัฐฯ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>ซึ่งเป็นส่วนหนึ่งของรายการลูกหนี้การค้าในงบแสดงฐานะการเงินของกลุ่มบริษัท ณ วันที่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="000C53FF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</w:rPr>
        <w:t xml:space="preserve">31 </w:t>
      </w:r>
      <w:r w:rsidRPr="009A751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A7517">
        <w:rPr>
          <w:rFonts w:ascii="Angsana New" w:hAnsi="Angsana New" w:hint="cs"/>
          <w:sz w:val="30"/>
          <w:szCs w:val="30"/>
        </w:rPr>
        <w:t>2564</w:t>
      </w:r>
      <w:r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i/>
          <w:iCs/>
          <w:sz w:val="30"/>
          <w:szCs w:val="30"/>
          <w:cs/>
        </w:rPr>
        <w:t>(หมายเหตุข้อ</w:t>
      </w:r>
      <w:r w:rsidR="006E6817" w:rsidRPr="009A7517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E4494" w:rsidRPr="009A7517">
        <w:rPr>
          <w:rFonts w:ascii="Angsana New" w:hAnsi="Angsana New"/>
          <w:i/>
          <w:iCs/>
          <w:sz w:val="30"/>
          <w:szCs w:val="30"/>
        </w:rPr>
        <w:t>7</w:t>
      </w:r>
      <w:r w:rsidRPr="009A7517">
        <w:rPr>
          <w:rFonts w:ascii="Angsana New" w:hAnsi="Angsana New" w:hint="cs"/>
          <w:i/>
          <w:iCs/>
          <w:sz w:val="30"/>
          <w:szCs w:val="30"/>
        </w:rPr>
        <w:t>)</w:t>
      </w:r>
    </w:p>
    <w:p w14:paraId="1EBADD64" w14:textId="77777777" w:rsidR="00EB11EC" w:rsidRPr="009A7517" w:rsidRDefault="00EB11EC" w:rsidP="00FB5CE3">
      <w:pPr>
        <w:tabs>
          <w:tab w:val="clear" w:pos="680"/>
        </w:tabs>
        <w:spacing w:line="240" w:lineRule="auto"/>
        <w:ind w:left="540"/>
        <w:jc w:val="thaiDistribute"/>
        <w:rPr>
          <w:color w:val="000000" w:themeColor="text1"/>
        </w:rPr>
      </w:pPr>
    </w:p>
    <w:p w14:paraId="35BA8961" w14:textId="6B93CDFC" w:rsidR="00FB5CE3" w:rsidRPr="009A7517" w:rsidRDefault="00FB5CE3" w:rsidP="00FB5CE3">
      <w:pPr>
        <w:tabs>
          <w:tab w:val="clear" w:pos="680"/>
        </w:tabs>
        <w:spacing w:line="240" w:lineRule="auto"/>
        <w:ind w:left="540"/>
        <w:jc w:val="thaiDistribute"/>
        <w:rPr>
          <w:spacing w:val="-6"/>
        </w:rPr>
      </w:pPr>
      <w:r w:rsidRPr="009A7517">
        <w:rPr>
          <w:rFonts w:hint="cs"/>
          <w:color w:val="000000" w:themeColor="text1"/>
          <w:cs/>
        </w:rPr>
        <w:t xml:space="preserve">เมื่อวันที่ </w:t>
      </w:r>
      <w:r w:rsidRPr="009A7517">
        <w:rPr>
          <w:rFonts w:hint="cs"/>
          <w:color w:val="000000" w:themeColor="text1"/>
        </w:rPr>
        <w:t xml:space="preserve">10 </w:t>
      </w:r>
      <w:r w:rsidRPr="009A7517">
        <w:rPr>
          <w:rFonts w:hint="cs"/>
          <w:color w:val="000000" w:themeColor="text1"/>
          <w:cs/>
        </w:rPr>
        <w:t xml:space="preserve">สิงหาคม </w:t>
      </w:r>
      <w:r w:rsidRPr="009A7517">
        <w:rPr>
          <w:rFonts w:hint="cs"/>
          <w:color w:val="000000" w:themeColor="text1"/>
        </w:rPr>
        <w:t>2565</w:t>
      </w:r>
      <w:r w:rsidR="008A0281" w:rsidRPr="009A7517">
        <w:rPr>
          <w:color w:val="000000" w:themeColor="text1"/>
        </w:rPr>
        <w:t xml:space="preserve"> BIC</w:t>
      </w:r>
      <w:r w:rsidRPr="009A7517">
        <w:rPr>
          <w:rFonts w:hint="cs"/>
          <w:color w:val="000000" w:themeColor="text1"/>
          <w:cs/>
        </w:rPr>
        <w:t xml:space="preserve"> </w:t>
      </w:r>
      <w:r w:rsidR="008A0281" w:rsidRPr="009A7517">
        <w:rPr>
          <w:rFonts w:hint="cs"/>
          <w:color w:val="000000" w:themeColor="text1"/>
          <w:cs/>
        </w:rPr>
        <w:t>และผู้ขาย</w:t>
      </w:r>
      <w:r w:rsidRPr="009A7517">
        <w:rPr>
          <w:rFonts w:hint="cs"/>
          <w:color w:val="000000" w:themeColor="text1"/>
          <w:cs/>
        </w:rPr>
        <w:t xml:space="preserve">ได้บรรลุเงื่อนไขบังคับก่อนตามสัญญาซื้อขายหุ้นครบถ้วนแล้ว </w:t>
      </w:r>
      <w:r w:rsidR="00456C6B" w:rsidRPr="009A7517">
        <w:rPr>
          <w:color w:val="000000" w:themeColor="text1"/>
        </w:rPr>
        <w:t xml:space="preserve">           </w:t>
      </w:r>
      <w:r w:rsidRPr="009A7517">
        <w:rPr>
          <w:rFonts w:hint="cs"/>
          <w:color w:val="000000" w:themeColor="text1"/>
          <w:cs/>
        </w:rPr>
        <w:t xml:space="preserve">กลุ่มบริษัทได้โอนลูกหนี้ค่าไฟฟ้าจากการไฟฟ้าลาว </w:t>
      </w:r>
      <w:r w:rsidRPr="009A7517">
        <w:rPr>
          <w:rFonts w:hint="cs"/>
          <w:color w:val="000000" w:themeColor="text1"/>
        </w:rPr>
        <w:t>(</w:t>
      </w:r>
      <w:proofErr w:type="spellStart"/>
      <w:r w:rsidRPr="009A7517">
        <w:rPr>
          <w:rFonts w:hint="cs"/>
          <w:color w:val="000000" w:themeColor="text1"/>
        </w:rPr>
        <w:t>Electricite</w:t>
      </w:r>
      <w:proofErr w:type="spellEnd"/>
      <w:r w:rsidRPr="009A7517">
        <w:rPr>
          <w:rFonts w:hint="cs"/>
          <w:color w:val="000000" w:themeColor="text1"/>
        </w:rPr>
        <w:t xml:space="preserve"> du Laos - EDL)</w:t>
      </w:r>
      <w:r w:rsidRPr="009A7517">
        <w:rPr>
          <w:rFonts w:hint="cs"/>
          <w:color w:val="000000" w:themeColor="text1"/>
          <w:cs/>
        </w:rPr>
        <w:t xml:space="preserve"> เพื่อชำระค่าหุ้นจำนวน </w:t>
      </w:r>
      <w:r w:rsidRPr="009A7517">
        <w:rPr>
          <w:rFonts w:hint="cs"/>
          <w:color w:val="000000" w:themeColor="text1"/>
        </w:rPr>
        <w:t xml:space="preserve">2.25 </w:t>
      </w:r>
      <w:r w:rsidRPr="009A7517">
        <w:rPr>
          <w:rFonts w:hint="cs"/>
          <w:color w:val="000000" w:themeColor="text1"/>
          <w:cs/>
        </w:rPr>
        <w:t xml:space="preserve">ล้านเหรียญสหรัฐฯ (ประมาณ </w:t>
      </w:r>
      <w:r w:rsidR="008A0281" w:rsidRPr="009A7517">
        <w:rPr>
          <w:color w:val="000000" w:themeColor="text1"/>
        </w:rPr>
        <w:t>80</w:t>
      </w:r>
      <w:r w:rsidRPr="009A7517">
        <w:rPr>
          <w:rFonts w:hint="cs"/>
          <w:color w:val="000000" w:themeColor="text1"/>
          <w:cs/>
        </w:rPr>
        <w:t xml:space="preserve"> ล้านบาท) และได้รับโอนหุ้นของ </w:t>
      </w:r>
      <w:r w:rsidRPr="009A7517">
        <w:rPr>
          <w:rFonts w:hint="cs"/>
          <w:color w:val="000000" w:themeColor="text1"/>
        </w:rPr>
        <w:t xml:space="preserve">Nam Tai </w:t>
      </w:r>
      <w:r w:rsidRPr="009A7517">
        <w:rPr>
          <w:rFonts w:hint="cs"/>
          <w:color w:val="000000" w:themeColor="text1"/>
          <w:cs/>
        </w:rPr>
        <w:t>เรียบร้อยแล้ว</w:t>
      </w:r>
      <w:r w:rsidRPr="009A7517">
        <w:rPr>
          <w:rFonts w:hint="cs"/>
          <w:color w:val="000000" w:themeColor="text1"/>
        </w:rPr>
        <w:t xml:space="preserve"> </w:t>
      </w:r>
      <w:r w:rsidRPr="009A7517">
        <w:rPr>
          <w:rFonts w:hint="cs"/>
          <w:color w:val="000000" w:themeColor="text1"/>
          <w:cs/>
        </w:rPr>
        <w:t>ทั้งนี้</w:t>
      </w:r>
      <w:r w:rsidRPr="009A7517">
        <w:rPr>
          <w:rFonts w:hint="cs"/>
          <w:cs/>
        </w:rPr>
        <w:t>กลุ่มบริษัทมีค่าใช้จ่ายที่เกี่ยวข้องกับเงินลงทุนดังกล่าวเป็นจำนวน</w:t>
      </w:r>
      <w:r w:rsidRPr="009A7517">
        <w:rPr>
          <w:rFonts w:hint="cs"/>
        </w:rPr>
        <w:t xml:space="preserve"> 0.28 </w:t>
      </w:r>
      <w:r w:rsidRPr="009A7517">
        <w:rPr>
          <w:rFonts w:hint="cs"/>
          <w:cs/>
        </w:rPr>
        <w:t>ล้าน</w:t>
      </w:r>
      <w:r w:rsidRPr="009A7517">
        <w:rPr>
          <w:rFonts w:hint="cs"/>
          <w:color w:val="000000" w:themeColor="text1"/>
          <w:cs/>
        </w:rPr>
        <w:t xml:space="preserve">เหรียญสหรัฐฯ (ประมาณ </w:t>
      </w:r>
      <w:r w:rsidRPr="009A7517">
        <w:rPr>
          <w:rFonts w:hint="cs"/>
          <w:color w:val="000000" w:themeColor="text1"/>
        </w:rPr>
        <w:t>10</w:t>
      </w:r>
      <w:r w:rsidR="008A0281" w:rsidRPr="009A7517">
        <w:rPr>
          <w:color w:val="000000" w:themeColor="text1"/>
        </w:rPr>
        <w:t xml:space="preserve"> </w:t>
      </w:r>
      <w:r w:rsidRPr="009A7517">
        <w:rPr>
          <w:rFonts w:hint="cs"/>
          <w:color w:val="000000" w:themeColor="text1"/>
          <w:cs/>
        </w:rPr>
        <w:t xml:space="preserve">ล้านบาท) </w:t>
      </w:r>
      <w:r w:rsidRPr="009A7517">
        <w:rPr>
          <w:rFonts w:hint="cs"/>
          <w:cs/>
        </w:rPr>
        <w:t xml:space="preserve">รวมอยู่ในต้นทุนของเงินลงทุน </w:t>
      </w:r>
      <w:r w:rsidRPr="009A7517">
        <w:rPr>
          <w:rFonts w:hint="cs"/>
          <w:spacing w:val="-6"/>
          <w:cs/>
        </w:rPr>
        <w:t xml:space="preserve">การเข้าลงทุนดังกล่าวทำให้กลุ่มบริษัทได้สิทธิร้อยละ </w:t>
      </w:r>
      <w:r w:rsidRPr="009A7517">
        <w:rPr>
          <w:rFonts w:hint="cs"/>
          <w:spacing w:val="-6"/>
        </w:rPr>
        <w:t xml:space="preserve">50 </w:t>
      </w:r>
      <w:r w:rsidRPr="009A7517">
        <w:rPr>
          <w:rFonts w:hint="cs"/>
          <w:spacing w:val="-6"/>
          <w:cs/>
        </w:rPr>
        <w:t xml:space="preserve">ของรายได้และผลประโยชน์ทางธุรกิจทั้งหมดที่ได้จากการพัฒนาโครงการระบบสายส่งไฟฟ้าขนาด </w:t>
      </w:r>
      <w:r w:rsidRPr="009A7517">
        <w:rPr>
          <w:rFonts w:hint="cs"/>
          <w:spacing w:val="-6"/>
        </w:rPr>
        <w:t xml:space="preserve">220 </w:t>
      </w:r>
      <w:r w:rsidRPr="009A7517">
        <w:rPr>
          <w:rFonts w:hint="cs"/>
          <w:spacing w:val="-6"/>
          <w:cs/>
        </w:rPr>
        <w:t>กิโลโวลต์ และสถานีไฟฟ้าย่อยจากโครงการโรงไฟฟ้าพลังน้ำ</w:t>
      </w:r>
      <w:r w:rsidR="00635247" w:rsidRPr="009A7517">
        <w:rPr>
          <w:rFonts w:hint="cs"/>
          <w:spacing w:val="-6"/>
          <w:cs/>
        </w:rPr>
        <w:t xml:space="preserve">  </w:t>
      </w:r>
      <w:r w:rsidRPr="009A7517">
        <w:rPr>
          <w:rFonts w:hint="cs"/>
          <w:spacing w:val="-6"/>
          <w:cs/>
        </w:rPr>
        <w:t xml:space="preserve"> </w:t>
      </w:r>
      <w:r w:rsidRPr="009A7517">
        <w:rPr>
          <w:rFonts w:hint="cs"/>
          <w:spacing w:val="-6"/>
        </w:rPr>
        <w:t xml:space="preserve">Nam Tai </w:t>
      </w:r>
      <w:r w:rsidRPr="009A7517">
        <w:rPr>
          <w:rFonts w:hint="cs"/>
          <w:spacing w:val="-6"/>
          <w:cs/>
        </w:rPr>
        <w:t>ในสาธารณรัฐ</w:t>
      </w:r>
      <w:r w:rsidRPr="009A7517">
        <w:rPr>
          <w:rFonts w:hint="cs"/>
          <w:cs/>
        </w:rPr>
        <w:t xml:space="preserve">ประชาธิปไตยประชาชนลาว เพื่อเชื่อมต่อกับระบบสายส่งไฟฟ้าของการไฟฟ้าแห่งสาธารณรัฐสังคมนิยมเวียดนาม </w:t>
      </w:r>
      <w:r w:rsidRPr="009A7517">
        <w:rPr>
          <w:rFonts w:hint="cs"/>
        </w:rPr>
        <w:t xml:space="preserve">(Vietnam Electricity - EVN) </w:t>
      </w:r>
      <w:r w:rsidRPr="009A7517">
        <w:rPr>
          <w:rFonts w:hint="cs"/>
          <w:cs/>
        </w:rPr>
        <w:t>ที่ชายแดนของทั้งสองประเทศ</w:t>
      </w:r>
      <w:r w:rsidRPr="009A7517">
        <w:rPr>
          <w:rFonts w:hint="cs"/>
          <w:spacing w:val="-6"/>
          <w:cs/>
        </w:rPr>
        <w:t xml:space="preserve"> </w:t>
      </w:r>
    </w:p>
    <w:p w14:paraId="6198463C" w14:textId="3AC786EF" w:rsidR="006A5B49" w:rsidRPr="009A7517" w:rsidRDefault="006A5B49" w:rsidP="00353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</w:rPr>
      </w:pPr>
    </w:p>
    <w:p w14:paraId="0CAF7EFF" w14:textId="77777777" w:rsidR="00EB11EC" w:rsidRPr="009A7517" w:rsidRDefault="00EB1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  <w:r w:rsidRPr="009A7517">
        <w:rPr>
          <w:b/>
          <w:bCs/>
          <w:sz w:val="28"/>
          <w:szCs w:val="28"/>
          <w:cs/>
        </w:rPr>
        <w:br w:type="page"/>
      </w:r>
    </w:p>
    <w:p w14:paraId="6B9CE629" w14:textId="01CC10DC" w:rsidR="00870CCC" w:rsidRPr="009A7517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เงินสดและรายการเทียบเท่าเงินสด</w:t>
      </w:r>
    </w:p>
    <w:p w14:paraId="7D36B44B" w14:textId="77777777" w:rsidR="009E45D4" w:rsidRPr="009A7517" w:rsidRDefault="009E45D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231"/>
        <w:gridCol w:w="1237"/>
        <w:gridCol w:w="1237"/>
        <w:gridCol w:w="1237"/>
        <w:gridCol w:w="1256"/>
      </w:tblGrid>
      <w:tr w:rsidR="00F3226D" w:rsidRPr="009A7517" w14:paraId="7F4BC51A" w14:textId="77777777" w:rsidTr="008E5372">
        <w:trPr>
          <w:tblHeader/>
        </w:trPr>
        <w:tc>
          <w:tcPr>
            <w:tcW w:w="4231" w:type="dxa"/>
            <w:shd w:val="clear" w:color="auto" w:fill="auto"/>
            <w:hideMark/>
          </w:tcPr>
          <w:p w14:paraId="36AF95C3" w14:textId="77777777" w:rsidR="00F3226D" w:rsidRPr="009A7517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2474" w:type="dxa"/>
            <w:gridSpan w:val="2"/>
            <w:shd w:val="clear" w:color="auto" w:fill="auto"/>
            <w:hideMark/>
          </w:tcPr>
          <w:p w14:paraId="09111EB4" w14:textId="77777777" w:rsidR="00F3226D" w:rsidRPr="009A7517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9A7517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493" w:type="dxa"/>
            <w:gridSpan w:val="2"/>
            <w:shd w:val="clear" w:color="auto" w:fill="auto"/>
            <w:hideMark/>
          </w:tcPr>
          <w:p w14:paraId="70D39017" w14:textId="77777777" w:rsidR="00F3226D" w:rsidRPr="009A7517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9A7517">
              <w:rPr>
                <w:rFonts w:hint="cs"/>
                <w:bCs/>
                <w:cs/>
              </w:rPr>
              <w:t xml:space="preserve">งบการเงินเฉพาะกิจการ </w:t>
            </w:r>
          </w:p>
        </w:tc>
      </w:tr>
      <w:tr w:rsidR="0039231D" w:rsidRPr="009A7517" w14:paraId="5863B79B" w14:textId="77777777" w:rsidTr="008E5372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14:paraId="18D5754D" w14:textId="77777777" w:rsidR="0039231D" w:rsidRPr="009A7517" w:rsidRDefault="0039231D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1237" w:type="dxa"/>
            <w:shd w:val="clear" w:color="auto" w:fill="auto"/>
          </w:tcPr>
          <w:p w14:paraId="5001D261" w14:textId="37E43554" w:rsidR="0039231D" w:rsidRPr="009A7517" w:rsidRDefault="006959E3" w:rsidP="00392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7" w:type="dxa"/>
            <w:shd w:val="clear" w:color="auto" w:fill="auto"/>
          </w:tcPr>
          <w:p w14:paraId="70F0B10C" w14:textId="0C4B7571" w:rsidR="0039231D" w:rsidRPr="009A7517" w:rsidRDefault="006959E3" w:rsidP="00392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37" w:type="dxa"/>
            <w:shd w:val="clear" w:color="auto" w:fill="auto"/>
          </w:tcPr>
          <w:p w14:paraId="5CC50315" w14:textId="3EF337B7" w:rsidR="0039231D" w:rsidRPr="009A7517" w:rsidRDefault="006959E3" w:rsidP="00392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56" w:type="dxa"/>
            <w:shd w:val="clear" w:color="auto" w:fill="auto"/>
          </w:tcPr>
          <w:p w14:paraId="0D1421DC" w14:textId="56BE7CBE" w:rsidR="0039231D" w:rsidRPr="009A7517" w:rsidRDefault="006959E3" w:rsidP="00392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F3226D" w:rsidRPr="009A7517" w14:paraId="1D44CEC2" w14:textId="77777777" w:rsidTr="008E5372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14:paraId="0487A87A" w14:textId="77777777" w:rsidR="00F3226D" w:rsidRPr="009A7517" w:rsidRDefault="00F3226D" w:rsidP="00344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4967" w:type="dxa"/>
            <w:gridSpan w:val="4"/>
            <w:shd w:val="clear" w:color="auto" w:fill="auto"/>
          </w:tcPr>
          <w:p w14:paraId="63570AC3" w14:textId="77777777" w:rsidR="00F3226D" w:rsidRPr="009A7517" w:rsidRDefault="00F3226D" w:rsidP="00344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59E3" w:rsidRPr="009A7517" w14:paraId="343D9331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73BC9BE0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  <w:r w:rsidRPr="009A7517">
              <w:rPr>
                <w:rFonts w:hint="cs"/>
                <w:b/>
                <w:cs/>
              </w:rPr>
              <w:t>เงินสดในมือ</w:t>
            </w:r>
          </w:p>
        </w:tc>
        <w:tc>
          <w:tcPr>
            <w:tcW w:w="1237" w:type="dxa"/>
            <w:shd w:val="clear" w:color="auto" w:fill="auto"/>
          </w:tcPr>
          <w:p w14:paraId="25B4D172" w14:textId="53D095A0" w:rsidR="006959E3" w:rsidRPr="009A7517" w:rsidRDefault="0027000F" w:rsidP="00353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118</w:t>
            </w:r>
          </w:p>
        </w:tc>
        <w:tc>
          <w:tcPr>
            <w:tcW w:w="1237" w:type="dxa"/>
            <w:shd w:val="clear" w:color="auto" w:fill="auto"/>
          </w:tcPr>
          <w:p w14:paraId="24D3B9A3" w14:textId="6149CE02" w:rsidR="006959E3" w:rsidRPr="009A7517" w:rsidRDefault="006959E3" w:rsidP="00353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</w:pPr>
            <w:r w:rsidRPr="009A7517">
              <w:rPr>
                <w:rFonts w:hint="cs"/>
              </w:rPr>
              <w:t>10</w:t>
            </w:r>
            <w:r w:rsidRPr="009A7517">
              <w:rPr>
                <w:rFonts w:hint="cs"/>
                <w:cs/>
              </w:rPr>
              <w:t>6</w:t>
            </w:r>
          </w:p>
        </w:tc>
        <w:tc>
          <w:tcPr>
            <w:tcW w:w="1237" w:type="dxa"/>
            <w:shd w:val="clear" w:color="auto" w:fill="auto"/>
          </w:tcPr>
          <w:p w14:paraId="69857708" w14:textId="3D452FA9" w:rsidR="006959E3" w:rsidRPr="009A7517" w:rsidRDefault="0027000F" w:rsidP="00353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56" w:type="dxa"/>
            <w:shd w:val="clear" w:color="auto" w:fill="auto"/>
          </w:tcPr>
          <w:p w14:paraId="40345F6C" w14:textId="5D4E6FA0" w:rsidR="006959E3" w:rsidRPr="009A7517" w:rsidRDefault="006959E3" w:rsidP="00353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6959E3" w:rsidRPr="009A7517" w14:paraId="5E378BC7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39449A4A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9A7517">
              <w:rPr>
                <w:rFonts w:hint="cs"/>
                <w:b/>
                <w:cs/>
              </w:rPr>
              <w:t>เงินฝากธนาคารประเภทกระแสรายวัน</w:t>
            </w:r>
          </w:p>
        </w:tc>
        <w:tc>
          <w:tcPr>
            <w:tcW w:w="1237" w:type="dxa"/>
            <w:shd w:val="clear" w:color="auto" w:fill="auto"/>
          </w:tcPr>
          <w:p w14:paraId="17DFDA68" w14:textId="367308C0" w:rsidR="006959E3" w:rsidRPr="009A7517" w:rsidRDefault="0027000F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7,393</w:t>
            </w:r>
          </w:p>
        </w:tc>
        <w:tc>
          <w:tcPr>
            <w:tcW w:w="1237" w:type="dxa"/>
            <w:shd w:val="clear" w:color="auto" w:fill="auto"/>
          </w:tcPr>
          <w:p w14:paraId="01CA933D" w14:textId="7565C6FB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8,</w:t>
            </w:r>
            <w:r w:rsidRPr="009A7517">
              <w:rPr>
                <w:rFonts w:hint="cs"/>
                <w:cs/>
              </w:rPr>
              <w:t>614</w:t>
            </w:r>
          </w:p>
        </w:tc>
        <w:tc>
          <w:tcPr>
            <w:tcW w:w="1237" w:type="dxa"/>
            <w:shd w:val="clear" w:color="auto" w:fill="auto"/>
          </w:tcPr>
          <w:p w14:paraId="537F3B43" w14:textId="3133785E" w:rsidR="006959E3" w:rsidRPr="009A7517" w:rsidRDefault="0027000F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256</w:t>
            </w:r>
          </w:p>
        </w:tc>
        <w:tc>
          <w:tcPr>
            <w:tcW w:w="1256" w:type="dxa"/>
            <w:shd w:val="clear" w:color="auto" w:fill="auto"/>
          </w:tcPr>
          <w:p w14:paraId="53116AB5" w14:textId="6B3B9A1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98</w:t>
            </w:r>
          </w:p>
        </w:tc>
      </w:tr>
      <w:tr w:rsidR="006959E3" w:rsidRPr="009A7517" w14:paraId="2323BB9B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13FA2BF6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9A7517">
              <w:rPr>
                <w:rFonts w:hint="cs"/>
                <w:b/>
                <w:cs/>
              </w:rPr>
              <w:t>เงินฝากธนาคารประเภทออมทรัพย์</w:t>
            </w:r>
          </w:p>
        </w:tc>
        <w:tc>
          <w:tcPr>
            <w:tcW w:w="1237" w:type="dxa"/>
            <w:shd w:val="clear" w:color="auto" w:fill="auto"/>
          </w:tcPr>
          <w:p w14:paraId="7F752799" w14:textId="63035CD0" w:rsidR="006959E3" w:rsidRPr="009A7517" w:rsidRDefault="00F51F87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28,821</w:t>
            </w:r>
          </w:p>
        </w:tc>
        <w:tc>
          <w:tcPr>
            <w:tcW w:w="1237" w:type="dxa"/>
            <w:shd w:val="clear" w:color="auto" w:fill="auto"/>
          </w:tcPr>
          <w:p w14:paraId="4C7D115E" w14:textId="0AEE7A9D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15,844</w:t>
            </w:r>
          </w:p>
        </w:tc>
        <w:tc>
          <w:tcPr>
            <w:tcW w:w="1237" w:type="dxa"/>
            <w:shd w:val="clear" w:color="auto" w:fill="auto"/>
          </w:tcPr>
          <w:p w14:paraId="7510157E" w14:textId="14762D47" w:rsidR="006959E3" w:rsidRPr="009A7517" w:rsidRDefault="0027000F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15,436</w:t>
            </w:r>
          </w:p>
        </w:tc>
        <w:tc>
          <w:tcPr>
            <w:tcW w:w="1256" w:type="dxa"/>
            <w:shd w:val="clear" w:color="auto" w:fill="auto"/>
          </w:tcPr>
          <w:p w14:paraId="05157485" w14:textId="753B8518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7,690</w:t>
            </w:r>
          </w:p>
        </w:tc>
      </w:tr>
      <w:tr w:rsidR="006959E3" w:rsidRPr="009A7517" w14:paraId="4E773410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2CE0E002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9A7517">
              <w:rPr>
                <w:rFonts w:hint="cs"/>
                <w:b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7" w:type="dxa"/>
            <w:shd w:val="clear" w:color="auto" w:fill="auto"/>
          </w:tcPr>
          <w:p w14:paraId="49FE7721" w14:textId="156420A6" w:rsidR="006959E3" w:rsidRPr="009A7517" w:rsidRDefault="0027000F" w:rsidP="00695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9,600</w:t>
            </w:r>
          </w:p>
        </w:tc>
        <w:tc>
          <w:tcPr>
            <w:tcW w:w="1237" w:type="dxa"/>
            <w:shd w:val="clear" w:color="auto" w:fill="auto"/>
          </w:tcPr>
          <w:p w14:paraId="422D14FD" w14:textId="03326F65" w:rsidR="006959E3" w:rsidRPr="009A7517" w:rsidRDefault="006959E3" w:rsidP="00695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7,</w:t>
            </w:r>
            <w:r w:rsidRPr="009A7517">
              <w:rPr>
                <w:rFonts w:hint="cs"/>
                <w:cs/>
              </w:rPr>
              <w:t>458</w:t>
            </w:r>
          </w:p>
        </w:tc>
        <w:tc>
          <w:tcPr>
            <w:tcW w:w="1237" w:type="dxa"/>
            <w:shd w:val="clear" w:color="auto" w:fill="auto"/>
          </w:tcPr>
          <w:p w14:paraId="568B0C3E" w14:textId="7993A3BC" w:rsidR="006959E3" w:rsidRPr="009A7517" w:rsidRDefault="0027000F" w:rsidP="00695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1,500</w:t>
            </w:r>
          </w:p>
        </w:tc>
        <w:tc>
          <w:tcPr>
            <w:tcW w:w="1256" w:type="dxa"/>
            <w:shd w:val="clear" w:color="auto" w:fill="auto"/>
          </w:tcPr>
          <w:p w14:paraId="2F619AAA" w14:textId="1FE1A6D4" w:rsidR="006959E3" w:rsidRPr="009A7517" w:rsidRDefault="006959E3" w:rsidP="00695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6959E3" w:rsidRPr="009A7517" w14:paraId="518A800B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4E152E84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cs/>
              </w:rPr>
            </w:pPr>
            <w:r w:rsidRPr="009A7517">
              <w:rPr>
                <w:rFonts w:hint="cs"/>
                <w:bCs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</w:tcPr>
          <w:p w14:paraId="1DA65C97" w14:textId="77137475" w:rsidR="006959E3" w:rsidRPr="009A7517" w:rsidRDefault="00F51F87" w:rsidP="00695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45,932</w:t>
            </w:r>
          </w:p>
        </w:tc>
        <w:tc>
          <w:tcPr>
            <w:tcW w:w="1237" w:type="dxa"/>
            <w:shd w:val="clear" w:color="auto" w:fill="auto"/>
          </w:tcPr>
          <w:p w14:paraId="123AD025" w14:textId="260FE1D5" w:rsidR="006959E3" w:rsidRPr="009A7517" w:rsidRDefault="006959E3" w:rsidP="00695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32,022</w:t>
            </w:r>
          </w:p>
        </w:tc>
        <w:tc>
          <w:tcPr>
            <w:tcW w:w="1237" w:type="dxa"/>
            <w:shd w:val="clear" w:color="auto" w:fill="auto"/>
          </w:tcPr>
          <w:p w14:paraId="754FD343" w14:textId="615E8D54" w:rsidR="006959E3" w:rsidRPr="009A7517" w:rsidRDefault="0027000F" w:rsidP="00695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17,192</w:t>
            </w:r>
          </w:p>
        </w:tc>
        <w:tc>
          <w:tcPr>
            <w:tcW w:w="1256" w:type="dxa"/>
            <w:shd w:val="clear" w:color="auto" w:fill="auto"/>
          </w:tcPr>
          <w:p w14:paraId="1268978C" w14:textId="11E41281" w:rsidR="006959E3" w:rsidRPr="009A7517" w:rsidRDefault="006959E3" w:rsidP="00695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7,788</w:t>
            </w:r>
          </w:p>
        </w:tc>
      </w:tr>
    </w:tbl>
    <w:p w14:paraId="127A29FB" w14:textId="77777777" w:rsidR="00353A8D" w:rsidRPr="009A7517" w:rsidRDefault="003C19DC" w:rsidP="00114977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</w:rPr>
        <w:tab/>
      </w:r>
    </w:p>
    <w:p w14:paraId="5E0D94F4" w14:textId="3EC12376" w:rsidR="00114977" w:rsidRPr="009A7517" w:rsidRDefault="005C44A8" w:rsidP="00114977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E3F43" w:rsidRPr="009A7517">
        <w:rPr>
          <w:rFonts w:ascii="Angsana New" w:hAnsi="Angsana New" w:hint="cs"/>
          <w:sz w:val="30"/>
          <w:szCs w:val="30"/>
        </w:rPr>
        <w:t>3</w:t>
      </w:r>
      <w:r w:rsidR="00D52C0E" w:rsidRPr="009A7517">
        <w:rPr>
          <w:rFonts w:ascii="Angsana New" w:hAnsi="Angsana New" w:hint="cs"/>
          <w:sz w:val="30"/>
          <w:szCs w:val="30"/>
        </w:rPr>
        <w:t>1</w:t>
      </w:r>
      <w:r w:rsidRPr="009A751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E3F43" w:rsidRPr="009A7517">
        <w:rPr>
          <w:rFonts w:ascii="Angsana New" w:hAnsi="Angsana New" w:hint="cs"/>
          <w:sz w:val="30"/>
          <w:szCs w:val="30"/>
        </w:rPr>
        <w:t>256</w:t>
      </w:r>
      <w:r w:rsidR="006959E3" w:rsidRPr="009A7517">
        <w:rPr>
          <w:rFonts w:ascii="Angsana New" w:hAnsi="Angsana New" w:hint="cs"/>
          <w:sz w:val="30"/>
          <w:szCs w:val="30"/>
        </w:rPr>
        <w:t>5</w:t>
      </w:r>
      <w:r w:rsidRPr="009A7517">
        <w:rPr>
          <w:rFonts w:ascii="Angsana New" w:hAnsi="Angsana New" w:hint="cs"/>
          <w:sz w:val="30"/>
          <w:szCs w:val="30"/>
          <w:cs/>
        </w:rPr>
        <w:t xml:space="preserve"> บริษัทย่อย</w:t>
      </w:r>
      <w:r w:rsidR="006B35E5" w:rsidRPr="009A751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6B43B3" w:rsidRPr="009A7517">
        <w:rPr>
          <w:rFonts w:ascii="Angsana New" w:hAnsi="Angsana New" w:hint="cs"/>
          <w:sz w:val="30"/>
          <w:szCs w:val="30"/>
          <w:cs/>
        </w:rPr>
        <w:t>ทางอ้อม</w:t>
      </w:r>
      <w:r w:rsidRPr="009A7517">
        <w:rPr>
          <w:rFonts w:ascii="Angsana New" w:hAnsi="Angsana New" w:hint="cs"/>
          <w:sz w:val="30"/>
          <w:szCs w:val="30"/>
          <w:cs/>
        </w:rPr>
        <w:t>มีเงินฝากสถาบันการเงิ</w:t>
      </w:r>
      <w:r w:rsidR="00651BEC" w:rsidRPr="009A7517">
        <w:rPr>
          <w:rFonts w:ascii="Angsana New" w:hAnsi="Angsana New" w:hint="cs"/>
          <w:sz w:val="30"/>
          <w:szCs w:val="30"/>
          <w:cs/>
        </w:rPr>
        <w:t xml:space="preserve">นที่มีข้อจำกัดในการเบิกใช้จำนวน </w:t>
      </w:r>
      <w:r w:rsidR="00F51F87" w:rsidRPr="009A7517">
        <w:rPr>
          <w:rFonts w:ascii="Angsana New" w:hAnsi="Angsana New" w:hint="cs"/>
          <w:sz w:val="30"/>
          <w:szCs w:val="30"/>
        </w:rPr>
        <w:t xml:space="preserve">1,182 </w:t>
      </w:r>
      <w:r w:rsidRPr="009A7517">
        <w:rPr>
          <w:rFonts w:ascii="Angsana New" w:hAnsi="Angsana New" w:hint="cs"/>
          <w:sz w:val="30"/>
          <w:szCs w:val="30"/>
          <w:cs/>
        </w:rPr>
        <w:t>ล้านบาท</w:t>
      </w:r>
      <w:r w:rsidR="006B35E5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="006B35E5" w:rsidRPr="009A7517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DE3F43" w:rsidRPr="009A7517">
        <w:rPr>
          <w:rFonts w:ascii="Angsana New" w:hAnsi="Angsana New" w:hint="cs"/>
          <w:i/>
          <w:iCs/>
          <w:sz w:val="30"/>
          <w:szCs w:val="30"/>
        </w:rPr>
        <w:t>256</w:t>
      </w:r>
      <w:r w:rsidR="006959E3" w:rsidRPr="009A7517">
        <w:rPr>
          <w:rFonts w:ascii="Angsana New" w:hAnsi="Angsana New" w:hint="cs"/>
          <w:i/>
          <w:iCs/>
          <w:sz w:val="30"/>
          <w:szCs w:val="30"/>
        </w:rPr>
        <w:t>4</w:t>
      </w:r>
      <w:r w:rsidR="006B35E5" w:rsidRPr="009A7517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6959E3" w:rsidRPr="009A7517">
        <w:rPr>
          <w:rFonts w:ascii="Angsana New" w:hAnsi="Angsana New" w:hint="cs"/>
          <w:i/>
          <w:iCs/>
          <w:sz w:val="30"/>
          <w:szCs w:val="30"/>
        </w:rPr>
        <w:t xml:space="preserve">1,576 </w:t>
      </w:r>
      <w:r w:rsidR="006B35E5" w:rsidRPr="009A7517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843C90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>จากการทำสัญญากู้ยืมเงินระยะยาวกับสถาบันการเงินหลายแห่งซึ่งมีข</w:t>
      </w:r>
      <w:r w:rsidR="008C4C8C" w:rsidRPr="009A7517">
        <w:rPr>
          <w:rFonts w:ascii="Angsana New" w:hAnsi="Angsana New" w:hint="cs"/>
          <w:sz w:val="30"/>
          <w:szCs w:val="30"/>
          <w:cs/>
        </w:rPr>
        <w:t>้อ</w:t>
      </w:r>
      <w:r w:rsidRPr="009A7517">
        <w:rPr>
          <w:rFonts w:ascii="Angsana New" w:hAnsi="Angsana New" w:hint="cs"/>
          <w:sz w:val="30"/>
          <w:szCs w:val="30"/>
          <w:cs/>
        </w:rPr>
        <w:t>กำหนดให้บริษัทย่อย</w:t>
      </w:r>
      <w:r w:rsidR="006B43B3" w:rsidRPr="009A7517">
        <w:rPr>
          <w:rFonts w:ascii="Angsana New" w:hAnsi="Angsana New" w:hint="cs"/>
          <w:sz w:val="30"/>
          <w:szCs w:val="30"/>
          <w:cs/>
        </w:rPr>
        <w:t>ทางอ้อม</w:t>
      </w:r>
      <w:r w:rsidRPr="009A7517">
        <w:rPr>
          <w:rFonts w:ascii="Angsana New" w:hAnsi="Angsana New" w:hint="cs"/>
          <w:sz w:val="30"/>
          <w:szCs w:val="30"/>
          <w:cs/>
        </w:rPr>
        <w:t>ดังกล่าวต้องทำการขออนุญาตสถาบันการเงิน</w:t>
      </w:r>
      <w:r w:rsidR="00114977" w:rsidRPr="009A7517">
        <w:rPr>
          <w:rFonts w:ascii="Angsana New" w:hAnsi="Angsana New" w:hint="cs"/>
          <w:sz w:val="30"/>
          <w:szCs w:val="30"/>
          <w:cs/>
        </w:rPr>
        <w:t>ในการเบิกใช้เงินฝากที่มีข้อจำกัด</w:t>
      </w:r>
      <w:r w:rsidR="00007FD6" w:rsidRPr="009A751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60A7A28" w14:textId="7BBD04F7" w:rsidR="00353A8D" w:rsidRPr="009A7517" w:rsidRDefault="00353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4493A983" w14:textId="797A4BD1" w:rsidR="0039231D" w:rsidRPr="009A7517" w:rsidRDefault="0039231D" w:rsidP="0039231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ลูกหนี้การค้า</w:t>
      </w:r>
    </w:p>
    <w:p w14:paraId="37C9E8CD" w14:textId="57F4C196" w:rsidR="0039231D" w:rsidRPr="009A7517" w:rsidRDefault="0039231D" w:rsidP="00372B6B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39231D" w:rsidRPr="009A7517" w14:paraId="79F051AE" w14:textId="77777777" w:rsidTr="00353A8D">
        <w:trPr>
          <w:cantSplit/>
          <w:tblHeader/>
        </w:trPr>
        <w:tc>
          <w:tcPr>
            <w:tcW w:w="4230" w:type="dxa"/>
            <w:vAlign w:val="bottom"/>
          </w:tcPr>
          <w:p w14:paraId="752C85C4" w14:textId="77777777" w:rsidR="0039231D" w:rsidRPr="009A7517" w:rsidRDefault="0039231D" w:rsidP="009539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8149C40" w14:textId="77777777" w:rsidR="0039231D" w:rsidRPr="009A7517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27" w:type="dxa"/>
            <w:gridSpan w:val="2"/>
            <w:vAlign w:val="bottom"/>
          </w:tcPr>
          <w:p w14:paraId="59BB1A64" w14:textId="77777777" w:rsidR="0039231D" w:rsidRPr="009A7517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959E3" w:rsidRPr="009A7517" w14:paraId="27302F6F" w14:textId="77777777" w:rsidTr="00353A8D">
        <w:trPr>
          <w:cantSplit/>
          <w:tblHeader/>
        </w:trPr>
        <w:tc>
          <w:tcPr>
            <w:tcW w:w="4230" w:type="dxa"/>
            <w:vAlign w:val="bottom"/>
          </w:tcPr>
          <w:p w14:paraId="137A7ADF" w14:textId="46884EE2" w:rsidR="006959E3" w:rsidRPr="009A7517" w:rsidRDefault="005F7162" w:rsidP="006959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6959E3"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="006959E3"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</w:tcPr>
          <w:p w14:paraId="5CC87DD3" w14:textId="135B50BE" w:rsidR="006959E3" w:rsidRPr="009A7517" w:rsidRDefault="006959E3" w:rsidP="006959E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128FE611" w14:textId="610E7B4D" w:rsidR="006959E3" w:rsidRPr="009A7517" w:rsidRDefault="006959E3" w:rsidP="006959E3">
            <w:pPr>
              <w:spacing w:line="240" w:lineRule="auto"/>
              <w:ind w:left="-53" w:right="-55"/>
              <w:jc w:val="center"/>
              <w:rPr>
                <w:bCs/>
                <w:cs/>
              </w:rPr>
            </w:pPr>
            <w:r w:rsidRPr="009A7517">
              <w:rPr>
                <w:rFonts w:hint="cs"/>
                <w:bCs/>
              </w:rPr>
              <w:t>2564</w:t>
            </w:r>
          </w:p>
        </w:tc>
        <w:tc>
          <w:tcPr>
            <w:tcW w:w="1170" w:type="dxa"/>
          </w:tcPr>
          <w:p w14:paraId="3579C88F" w14:textId="3F1AC260" w:rsidR="006959E3" w:rsidRPr="009A7517" w:rsidRDefault="006959E3" w:rsidP="006959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1C0FDA23" w14:textId="0C566374" w:rsidR="006959E3" w:rsidRPr="009A7517" w:rsidRDefault="006959E3" w:rsidP="006959E3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2564</w:t>
            </w:r>
          </w:p>
        </w:tc>
      </w:tr>
      <w:tr w:rsidR="006959E3" w:rsidRPr="009A7517" w14:paraId="457E370C" w14:textId="77777777" w:rsidTr="00353A8D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E986A12" w14:textId="77777777" w:rsidR="006959E3" w:rsidRPr="009A7517" w:rsidRDefault="006959E3" w:rsidP="006959E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47" w:type="dxa"/>
            <w:gridSpan w:val="4"/>
            <w:vAlign w:val="bottom"/>
          </w:tcPr>
          <w:p w14:paraId="382A2FF2" w14:textId="77777777" w:rsidR="006959E3" w:rsidRPr="009A7517" w:rsidRDefault="006959E3" w:rsidP="006959E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959E3" w:rsidRPr="009A7517" w14:paraId="7FD6A810" w14:textId="77777777" w:rsidTr="00353A8D">
        <w:trPr>
          <w:cantSplit/>
        </w:trPr>
        <w:tc>
          <w:tcPr>
            <w:tcW w:w="4230" w:type="dxa"/>
            <w:hideMark/>
          </w:tcPr>
          <w:p w14:paraId="1612A2ED" w14:textId="77777777" w:rsidR="006959E3" w:rsidRPr="009A7517" w:rsidRDefault="006959E3" w:rsidP="006959E3">
            <w:pPr>
              <w:spacing w:line="240" w:lineRule="auto"/>
            </w:pPr>
            <w:r w:rsidRPr="009A7517">
              <w:rPr>
                <w:rFonts w:hint="cs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4011039" w14:textId="19ECE130" w:rsidR="006959E3" w:rsidRPr="009A7517" w:rsidRDefault="005E6372" w:rsidP="006959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11,648</w:t>
            </w:r>
          </w:p>
        </w:tc>
        <w:tc>
          <w:tcPr>
            <w:tcW w:w="1260" w:type="dxa"/>
          </w:tcPr>
          <w:p w14:paraId="17D84868" w14:textId="5BFE3881" w:rsidR="006959E3" w:rsidRPr="009A7517" w:rsidRDefault="006959E3" w:rsidP="006959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7,440</w:t>
            </w:r>
          </w:p>
        </w:tc>
        <w:tc>
          <w:tcPr>
            <w:tcW w:w="1170" w:type="dxa"/>
          </w:tcPr>
          <w:p w14:paraId="5F5E6E42" w14:textId="68495558" w:rsidR="006959E3" w:rsidRPr="009A7517" w:rsidRDefault="006A5B49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9A7517">
              <w:rPr>
                <w:rFonts w:hint="cs"/>
              </w:rPr>
              <w:t>6,549</w:t>
            </w:r>
          </w:p>
        </w:tc>
        <w:tc>
          <w:tcPr>
            <w:tcW w:w="1260" w:type="dxa"/>
          </w:tcPr>
          <w:p w14:paraId="44B8C7D2" w14:textId="2D67532C" w:rsidR="006959E3" w:rsidRPr="009A7517" w:rsidRDefault="006959E3" w:rsidP="006959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5,930</w:t>
            </w:r>
          </w:p>
        </w:tc>
      </w:tr>
      <w:tr w:rsidR="006959E3" w:rsidRPr="009A7517" w14:paraId="03FD7AC0" w14:textId="77777777" w:rsidTr="00353A8D">
        <w:trPr>
          <w:cantSplit/>
        </w:trPr>
        <w:tc>
          <w:tcPr>
            <w:tcW w:w="4230" w:type="dxa"/>
            <w:hideMark/>
          </w:tcPr>
          <w:p w14:paraId="68FA79C7" w14:textId="77777777" w:rsidR="006959E3" w:rsidRPr="009A7517" w:rsidRDefault="006959E3" w:rsidP="006959E3">
            <w:pPr>
              <w:spacing w:line="240" w:lineRule="auto"/>
            </w:pPr>
            <w:r w:rsidRPr="009A7517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C1EACD2" w14:textId="77777777" w:rsidR="006959E3" w:rsidRPr="009A7517" w:rsidRDefault="006959E3" w:rsidP="006959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FD8D2D9" w14:textId="77777777" w:rsidR="006959E3" w:rsidRPr="009A7517" w:rsidRDefault="006959E3" w:rsidP="006959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1DB1A9" w14:textId="77777777" w:rsidR="006959E3" w:rsidRPr="009A7517" w:rsidRDefault="006959E3" w:rsidP="0054538C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3590B6" w14:textId="77777777" w:rsidR="006959E3" w:rsidRPr="009A7517" w:rsidRDefault="006959E3" w:rsidP="006959E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9E3" w:rsidRPr="009A7517" w14:paraId="1C7F1D6A" w14:textId="77777777" w:rsidTr="00353A8D">
        <w:trPr>
          <w:cantSplit/>
        </w:trPr>
        <w:tc>
          <w:tcPr>
            <w:tcW w:w="4230" w:type="dxa"/>
            <w:hideMark/>
          </w:tcPr>
          <w:p w14:paraId="2E5AC90E" w14:textId="77777777" w:rsidR="006959E3" w:rsidRPr="009A7517" w:rsidRDefault="006959E3" w:rsidP="006959E3">
            <w:pPr>
              <w:spacing w:line="240" w:lineRule="auto"/>
              <w:ind w:left="104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   น้อยกว่า </w:t>
            </w:r>
            <w:r w:rsidRPr="009A7517">
              <w:rPr>
                <w:rFonts w:hint="cs"/>
              </w:rPr>
              <w:t>3</w:t>
            </w:r>
            <w:r w:rsidRPr="009A7517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BDFE57E" w14:textId="7BF05A71" w:rsidR="006959E3" w:rsidRPr="009A7517" w:rsidRDefault="005E6372" w:rsidP="006959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1260" w:type="dxa"/>
          </w:tcPr>
          <w:p w14:paraId="0773F096" w14:textId="6F5670C8" w:rsidR="006959E3" w:rsidRPr="009A7517" w:rsidRDefault="006959E3" w:rsidP="006959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1170" w:type="dxa"/>
          </w:tcPr>
          <w:p w14:paraId="05E16DDB" w14:textId="3B0325A4" w:rsidR="006959E3" w:rsidRPr="009A7517" w:rsidRDefault="00A81233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9A7517">
              <w:rPr>
                <w:rFonts w:hint="cs"/>
              </w:rPr>
              <w:t>17</w:t>
            </w:r>
            <w:r w:rsidR="00F51F87" w:rsidRPr="009A7517">
              <w:rPr>
                <w:rFonts w:hint="cs"/>
              </w:rPr>
              <w:t>5</w:t>
            </w:r>
          </w:p>
        </w:tc>
        <w:tc>
          <w:tcPr>
            <w:tcW w:w="1260" w:type="dxa"/>
          </w:tcPr>
          <w:p w14:paraId="34402959" w14:textId="2BCEF1D7" w:rsidR="006959E3" w:rsidRPr="009A7517" w:rsidRDefault="006959E3" w:rsidP="006959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205</w:t>
            </w:r>
          </w:p>
        </w:tc>
      </w:tr>
      <w:tr w:rsidR="006959E3" w:rsidRPr="009A7517" w14:paraId="28366A89" w14:textId="77777777" w:rsidTr="00353A8D">
        <w:trPr>
          <w:cantSplit/>
        </w:trPr>
        <w:tc>
          <w:tcPr>
            <w:tcW w:w="4230" w:type="dxa"/>
            <w:hideMark/>
          </w:tcPr>
          <w:p w14:paraId="53983C6E" w14:textId="77777777" w:rsidR="006959E3" w:rsidRPr="009A7517" w:rsidRDefault="006959E3" w:rsidP="006959E3">
            <w:pPr>
              <w:spacing w:line="240" w:lineRule="auto"/>
              <w:ind w:left="104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   </w:t>
            </w:r>
            <w:r w:rsidRPr="009A7517">
              <w:rPr>
                <w:rFonts w:hint="cs"/>
              </w:rPr>
              <w:t>3</w:t>
            </w:r>
            <w:r w:rsidRPr="009A7517">
              <w:rPr>
                <w:rFonts w:hint="cs"/>
                <w:cs/>
              </w:rPr>
              <w:t xml:space="preserve"> - </w:t>
            </w:r>
            <w:r w:rsidRPr="009A7517">
              <w:rPr>
                <w:rFonts w:hint="cs"/>
              </w:rPr>
              <w:t>6</w:t>
            </w:r>
            <w:r w:rsidRPr="009A7517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2532866" w14:textId="7EC7FE67" w:rsidR="006959E3" w:rsidRPr="009A7517" w:rsidRDefault="005E6372" w:rsidP="006959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1260" w:type="dxa"/>
          </w:tcPr>
          <w:p w14:paraId="1B417BC4" w14:textId="26CE8A2B" w:rsidR="006959E3" w:rsidRPr="009A7517" w:rsidRDefault="006959E3" w:rsidP="006959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170" w:type="dxa"/>
          </w:tcPr>
          <w:p w14:paraId="3A35D636" w14:textId="50F87B0C" w:rsidR="006959E3" w:rsidRPr="009A7517" w:rsidRDefault="00A81233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9A7517">
              <w:rPr>
                <w:rFonts w:hint="cs"/>
              </w:rPr>
              <w:t>6</w:t>
            </w:r>
          </w:p>
        </w:tc>
        <w:tc>
          <w:tcPr>
            <w:tcW w:w="1260" w:type="dxa"/>
          </w:tcPr>
          <w:p w14:paraId="3E679E73" w14:textId="24765E82" w:rsidR="006959E3" w:rsidRPr="009A7517" w:rsidRDefault="006959E3" w:rsidP="006959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6959E3" w:rsidRPr="009A7517" w14:paraId="60305775" w14:textId="77777777" w:rsidTr="00353A8D">
        <w:trPr>
          <w:cantSplit/>
        </w:trPr>
        <w:tc>
          <w:tcPr>
            <w:tcW w:w="4230" w:type="dxa"/>
            <w:hideMark/>
          </w:tcPr>
          <w:p w14:paraId="4AA1CB8E" w14:textId="6C4FA78E" w:rsidR="006959E3" w:rsidRPr="009A7517" w:rsidRDefault="006959E3" w:rsidP="006959E3">
            <w:pPr>
              <w:spacing w:line="240" w:lineRule="auto"/>
              <w:ind w:left="104" w:right="-79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   </w:t>
            </w:r>
            <w:r w:rsidRPr="009A7517">
              <w:rPr>
                <w:rFonts w:hint="cs"/>
              </w:rPr>
              <w:t>6</w:t>
            </w:r>
            <w:r w:rsidRPr="009A7517">
              <w:rPr>
                <w:rFonts w:hint="cs"/>
                <w:cs/>
              </w:rPr>
              <w:t xml:space="preserve"> - </w:t>
            </w:r>
            <w:r w:rsidRPr="009A7517">
              <w:rPr>
                <w:rFonts w:hint="cs"/>
              </w:rPr>
              <w:t>12</w:t>
            </w:r>
            <w:r w:rsidRPr="009A7517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C0AF2DC" w14:textId="336EFA4A" w:rsidR="006959E3" w:rsidRPr="009A7517" w:rsidRDefault="005E6372" w:rsidP="006959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1260" w:type="dxa"/>
          </w:tcPr>
          <w:p w14:paraId="0B13A775" w14:textId="37F5FD8D" w:rsidR="006959E3" w:rsidRPr="009A7517" w:rsidRDefault="006959E3" w:rsidP="006959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1170" w:type="dxa"/>
          </w:tcPr>
          <w:p w14:paraId="0C0BFC90" w14:textId="6AC96AF8" w:rsidR="006959E3" w:rsidRPr="009A7517" w:rsidRDefault="00A81233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9A7517">
              <w:rPr>
                <w:rFonts w:hint="cs"/>
              </w:rPr>
              <w:t>2</w:t>
            </w:r>
          </w:p>
        </w:tc>
        <w:tc>
          <w:tcPr>
            <w:tcW w:w="1260" w:type="dxa"/>
          </w:tcPr>
          <w:p w14:paraId="42E4D79C" w14:textId="62F6CF94" w:rsidR="006959E3" w:rsidRPr="009A7517" w:rsidRDefault="006959E3" w:rsidP="006959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6959E3" w:rsidRPr="009A7517" w14:paraId="273335EE" w14:textId="77777777" w:rsidTr="00353A8D">
        <w:trPr>
          <w:cantSplit/>
        </w:trPr>
        <w:tc>
          <w:tcPr>
            <w:tcW w:w="4230" w:type="dxa"/>
            <w:hideMark/>
          </w:tcPr>
          <w:p w14:paraId="399810E6" w14:textId="21D0FF0E" w:rsidR="006959E3" w:rsidRPr="009A7517" w:rsidRDefault="006959E3" w:rsidP="006959E3">
            <w:pPr>
              <w:tabs>
                <w:tab w:val="clear" w:pos="227"/>
                <w:tab w:val="left" w:pos="278"/>
              </w:tabs>
              <w:spacing w:line="240" w:lineRule="auto"/>
              <w:ind w:left="188"/>
            </w:pPr>
            <w:r w:rsidRPr="009A7517">
              <w:rPr>
                <w:rFonts w:hint="cs"/>
                <w:cs/>
              </w:rPr>
              <w:t xml:space="preserve"> มากกว่า </w:t>
            </w:r>
            <w:r w:rsidRPr="009A7517">
              <w:rPr>
                <w:rFonts w:hint="cs"/>
              </w:rPr>
              <w:t>12</w:t>
            </w:r>
            <w:r w:rsidRPr="009A7517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9CD28E4" w14:textId="258E8369" w:rsidR="006959E3" w:rsidRPr="009A7517" w:rsidRDefault="005E6372" w:rsidP="006959E3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EA6646E" w14:textId="4CAAD89E" w:rsidR="006959E3" w:rsidRPr="009A7517" w:rsidRDefault="006959E3" w:rsidP="006959E3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1170" w:type="dxa"/>
          </w:tcPr>
          <w:p w14:paraId="0067B33F" w14:textId="2AA7AA33" w:rsidR="006959E3" w:rsidRPr="009A7517" w:rsidRDefault="00A81233" w:rsidP="005453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9A7517">
              <w:rPr>
                <w:rFonts w:hint="cs"/>
              </w:rPr>
              <w:t>2</w:t>
            </w:r>
            <w:r w:rsidR="009F6CC4" w:rsidRPr="009A7517">
              <w:rPr>
                <w:rFonts w:hint="c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5541EED" w14:textId="07F0020D" w:rsidR="006959E3" w:rsidRPr="009A7517" w:rsidRDefault="006959E3" w:rsidP="006959E3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13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bidi="th-TH"/>
              </w:rPr>
              <w:t>10</w:t>
            </w:r>
          </w:p>
        </w:tc>
      </w:tr>
      <w:tr w:rsidR="006959E3" w:rsidRPr="009A7517" w14:paraId="1DDA1C3F" w14:textId="77777777" w:rsidTr="00353A8D">
        <w:trPr>
          <w:cantSplit/>
        </w:trPr>
        <w:tc>
          <w:tcPr>
            <w:tcW w:w="4230" w:type="dxa"/>
            <w:hideMark/>
          </w:tcPr>
          <w:p w14:paraId="72A8A66D" w14:textId="77777777" w:rsidR="006959E3" w:rsidRPr="009A7517" w:rsidRDefault="006959E3" w:rsidP="006959E3">
            <w:pPr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4B05A1ED" w14:textId="44EA3BC0" w:rsidR="006959E3" w:rsidRPr="009A7517" w:rsidRDefault="005E6372" w:rsidP="006959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13,442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221E487" w14:textId="61C3B904" w:rsidR="006959E3" w:rsidRPr="009A7517" w:rsidRDefault="006959E3" w:rsidP="006959E3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9,334</w:t>
            </w:r>
          </w:p>
        </w:tc>
        <w:tc>
          <w:tcPr>
            <w:tcW w:w="1170" w:type="dxa"/>
          </w:tcPr>
          <w:p w14:paraId="5948EA4E" w14:textId="14F4AF87" w:rsidR="006959E3" w:rsidRPr="009A7517" w:rsidRDefault="006A5B49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6,75</w:t>
            </w:r>
            <w:r w:rsidR="009F6CC4" w:rsidRPr="009A7517">
              <w:rPr>
                <w:rFonts w:hint="cs"/>
                <w:b/>
                <w:bCs/>
              </w:rPr>
              <w:t>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519551" w14:textId="05BA246E" w:rsidR="006959E3" w:rsidRPr="009A7517" w:rsidRDefault="006959E3" w:rsidP="006959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6,150</w:t>
            </w:r>
          </w:p>
        </w:tc>
      </w:tr>
      <w:tr w:rsidR="006959E3" w:rsidRPr="009A7517" w14:paraId="3CDAF8B7" w14:textId="77777777" w:rsidTr="00353A8D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537A4BDE" w14:textId="77777777" w:rsidR="006959E3" w:rsidRPr="009A7517" w:rsidRDefault="006959E3" w:rsidP="006959E3">
            <w:pPr>
              <w:spacing w:line="240" w:lineRule="auto"/>
            </w:pPr>
            <w:r w:rsidRPr="009A7517">
              <w:rPr>
                <w:rFonts w:hint="cs"/>
                <w:i/>
                <w:iCs/>
                <w:cs/>
              </w:rPr>
              <w:t>หัก</w:t>
            </w:r>
            <w:r w:rsidRPr="009A7517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5BD5938" w14:textId="69431568" w:rsidR="006959E3" w:rsidRPr="009A7517" w:rsidRDefault="00AE44FC" w:rsidP="006959E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56"/>
                <w:tab w:val="decimal" w:pos="636"/>
              </w:tabs>
              <w:spacing w:line="240" w:lineRule="auto"/>
              <w:ind w:left="12"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</w:t>
            </w:r>
            <w:r w:rsidR="005E6372" w:rsidRPr="009A7517">
              <w:rPr>
                <w:rFonts w:ascii="Angsana New" w:hAnsi="Angsana New" w:hint="cs"/>
                <w:sz w:val="30"/>
                <w:szCs w:val="30"/>
              </w:rPr>
              <w:t>463</w:t>
            </w:r>
            <w:r w:rsidRPr="009A751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C147D75" w14:textId="3A89F1AC" w:rsidR="006959E3" w:rsidRPr="009A7517" w:rsidRDefault="006959E3" w:rsidP="006959E3">
            <w:pPr>
              <w:pStyle w:val="acctfourfigures"/>
              <w:pBdr>
                <w:bottom w:val="single" w:sz="4" w:space="1" w:color="auto"/>
              </w:pBdr>
              <w:tabs>
                <w:tab w:val="decimal" w:pos="910"/>
              </w:tabs>
              <w:spacing w:line="240" w:lineRule="auto"/>
              <w:ind w:left="7"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(76)</w:t>
            </w:r>
          </w:p>
        </w:tc>
        <w:tc>
          <w:tcPr>
            <w:tcW w:w="1170" w:type="dxa"/>
            <w:vAlign w:val="bottom"/>
          </w:tcPr>
          <w:p w14:paraId="591DA940" w14:textId="75B28C8F" w:rsidR="006959E3" w:rsidRPr="009A7517" w:rsidRDefault="00A81233" w:rsidP="005453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9A7517">
              <w:rPr>
                <w:rFonts w:hint="cs"/>
              </w:rPr>
              <w:t>(22)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1F2DB7B" w14:textId="104C7E4C" w:rsidR="006959E3" w:rsidRPr="009A7517" w:rsidRDefault="006959E3" w:rsidP="006959E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83"/>
                <w:tab w:val="decimal" w:pos="823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(3)</w:t>
            </w:r>
          </w:p>
        </w:tc>
      </w:tr>
      <w:tr w:rsidR="006959E3" w:rsidRPr="009A7517" w14:paraId="181BE2A6" w14:textId="77777777" w:rsidTr="00353A8D">
        <w:trPr>
          <w:cantSplit/>
        </w:trPr>
        <w:tc>
          <w:tcPr>
            <w:tcW w:w="4230" w:type="dxa"/>
            <w:hideMark/>
          </w:tcPr>
          <w:p w14:paraId="37846810" w14:textId="77777777" w:rsidR="006959E3" w:rsidRPr="009A7517" w:rsidRDefault="006959E3" w:rsidP="006959E3">
            <w:pPr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</w:tcPr>
          <w:p w14:paraId="6D98F0A5" w14:textId="57FB14F0" w:rsidR="006959E3" w:rsidRPr="009A7517" w:rsidRDefault="005E6372" w:rsidP="006959E3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12,979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54EB0C" w14:textId="50675776" w:rsidR="006959E3" w:rsidRPr="009A7517" w:rsidRDefault="006959E3" w:rsidP="006959E3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9,258</w:t>
            </w:r>
          </w:p>
        </w:tc>
        <w:tc>
          <w:tcPr>
            <w:tcW w:w="1170" w:type="dxa"/>
          </w:tcPr>
          <w:p w14:paraId="17C9DDA4" w14:textId="038D9F10" w:rsidR="006959E3" w:rsidRPr="009A7517" w:rsidRDefault="006A5B49" w:rsidP="005453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6,73</w:t>
            </w:r>
            <w:r w:rsidR="009F6CC4" w:rsidRPr="009A7517">
              <w:rPr>
                <w:rFonts w:hint="cs"/>
                <w:b/>
                <w:bCs/>
              </w:rPr>
              <w:t>5</w:t>
            </w:r>
          </w:p>
        </w:tc>
        <w:tc>
          <w:tcPr>
            <w:tcW w:w="1260" w:type="dxa"/>
          </w:tcPr>
          <w:p w14:paraId="36488B7C" w14:textId="4BC2B883" w:rsidR="006959E3" w:rsidRPr="009A7517" w:rsidRDefault="006959E3" w:rsidP="006959E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03"/>
              </w:tabs>
              <w:spacing w:line="240" w:lineRule="auto"/>
              <w:ind w:lef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6,147</w:t>
            </w:r>
          </w:p>
        </w:tc>
      </w:tr>
    </w:tbl>
    <w:p w14:paraId="63B36B69" w14:textId="50A498BB" w:rsidR="0039231D" w:rsidRPr="009A7517" w:rsidRDefault="0039231D" w:rsidP="00372B6B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39231D" w:rsidRPr="009A7517" w14:paraId="0831B033" w14:textId="77777777" w:rsidTr="00DE4167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CB1CB0A" w14:textId="659F5185" w:rsidR="0039231D" w:rsidRPr="009A7517" w:rsidRDefault="00417595" w:rsidP="0095399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2"/>
            <w:vAlign w:val="bottom"/>
          </w:tcPr>
          <w:p w14:paraId="3BC7194C" w14:textId="77777777" w:rsidR="0039231D" w:rsidRPr="009A7517" w:rsidRDefault="0039231D" w:rsidP="0095399F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E85A5AD" w14:textId="77777777" w:rsidR="0039231D" w:rsidRPr="009A7517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959E3" w:rsidRPr="009A7517" w14:paraId="7B8E3930" w14:textId="77777777" w:rsidTr="00801037">
        <w:trPr>
          <w:cantSplit/>
          <w:tblHeader/>
        </w:trPr>
        <w:tc>
          <w:tcPr>
            <w:tcW w:w="4230" w:type="dxa"/>
            <w:vAlign w:val="bottom"/>
          </w:tcPr>
          <w:p w14:paraId="7541398A" w14:textId="6A45E941" w:rsidR="006959E3" w:rsidRPr="009A7517" w:rsidRDefault="006959E3" w:rsidP="006959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60" w:type="dxa"/>
          </w:tcPr>
          <w:p w14:paraId="624958FE" w14:textId="1DB2EAE7" w:rsidR="006959E3" w:rsidRPr="009A7517" w:rsidRDefault="006959E3" w:rsidP="006959E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32E7FDD6" w14:textId="0148C774" w:rsidR="006959E3" w:rsidRPr="009A7517" w:rsidRDefault="006959E3" w:rsidP="006959E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0901D45C" w14:textId="1F0F03CD" w:rsidR="006959E3" w:rsidRPr="009A7517" w:rsidRDefault="006959E3" w:rsidP="006959E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63C8A31" w14:textId="256B6151" w:rsidR="006959E3" w:rsidRPr="009A7517" w:rsidRDefault="006959E3" w:rsidP="006959E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2564</w:t>
            </w:r>
          </w:p>
        </w:tc>
      </w:tr>
      <w:tr w:rsidR="0039231D" w:rsidRPr="009A7517" w14:paraId="0541461A" w14:textId="77777777" w:rsidTr="00DE4167">
        <w:trPr>
          <w:cantSplit/>
          <w:tblHeader/>
        </w:trPr>
        <w:tc>
          <w:tcPr>
            <w:tcW w:w="4230" w:type="dxa"/>
            <w:vAlign w:val="bottom"/>
          </w:tcPr>
          <w:p w14:paraId="1A34D9E8" w14:textId="77777777" w:rsidR="0039231D" w:rsidRPr="009A7517" w:rsidRDefault="0039231D" w:rsidP="009539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7898494F" w14:textId="77777777" w:rsidR="0039231D" w:rsidRPr="009A7517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959E3" w:rsidRPr="009A7517" w14:paraId="13DB2833" w14:textId="77777777" w:rsidTr="00DE4167">
        <w:trPr>
          <w:cantSplit/>
        </w:trPr>
        <w:tc>
          <w:tcPr>
            <w:tcW w:w="4230" w:type="dxa"/>
          </w:tcPr>
          <w:p w14:paraId="056B3165" w14:textId="441E8372" w:rsidR="006959E3" w:rsidRPr="009A7517" w:rsidRDefault="006959E3" w:rsidP="006959E3">
            <w:pPr>
              <w:rPr>
                <w:cs/>
              </w:rPr>
            </w:pPr>
            <w:r w:rsidRPr="009A7517">
              <w:rPr>
                <w:rFonts w:hint="cs"/>
                <w:cs/>
              </w:rPr>
              <w:t>ณ วันที่</w:t>
            </w:r>
            <w:r w:rsidRPr="009A7517">
              <w:rPr>
                <w:rFonts w:hint="cs"/>
              </w:rPr>
              <w:t xml:space="preserve"> 1 </w:t>
            </w:r>
            <w:r w:rsidRPr="009A7517">
              <w:rPr>
                <w:rFonts w:hint="cs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7C52AE41" w14:textId="10D1144F" w:rsidR="006959E3" w:rsidRPr="009A7517" w:rsidRDefault="004A4C18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right="-174"/>
              <w:rPr>
                <w:cs/>
              </w:rPr>
            </w:pPr>
            <w:r w:rsidRPr="009A7517">
              <w:rPr>
                <w:rFonts w:hint="cs"/>
              </w:rPr>
              <w:t>76</w:t>
            </w:r>
          </w:p>
        </w:tc>
        <w:tc>
          <w:tcPr>
            <w:tcW w:w="1260" w:type="dxa"/>
            <w:vAlign w:val="bottom"/>
          </w:tcPr>
          <w:p w14:paraId="0AF3E728" w14:textId="3636A13E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</w:pPr>
            <w:r w:rsidRPr="009A7517">
              <w:rPr>
                <w:rFonts w:hint="cs"/>
              </w:rPr>
              <w:t>919</w:t>
            </w:r>
          </w:p>
        </w:tc>
        <w:tc>
          <w:tcPr>
            <w:tcW w:w="1170" w:type="dxa"/>
            <w:vAlign w:val="bottom"/>
          </w:tcPr>
          <w:p w14:paraId="49F7A09A" w14:textId="7704BC44" w:rsidR="006959E3" w:rsidRPr="009A7517" w:rsidRDefault="004A4C18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3</w:t>
            </w:r>
          </w:p>
        </w:tc>
        <w:tc>
          <w:tcPr>
            <w:tcW w:w="1260" w:type="dxa"/>
            <w:vAlign w:val="bottom"/>
          </w:tcPr>
          <w:p w14:paraId="3BD92131" w14:textId="75299219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</w:pPr>
            <w:r w:rsidRPr="009A7517">
              <w:rPr>
                <w:rFonts w:hint="cs"/>
              </w:rPr>
              <w:t>883</w:t>
            </w:r>
          </w:p>
        </w:tc>
      </w:tr>
      <w:tr w:rsidR="006959E3" w:rsidRPr="009A7517" w14:paraId="2293AEC0" w14:textId="77777777" w:rsidTr="00DE4167">
        <w:trPr>
          <w:cantSplit/>
        </w:trPr>
        <w:tc>
          <w:tcPr>
            <w:tcW w:w="4230" w:type="dxa"/>
          </w:tcPr>
          <w:p w14:paraId="342B043A" w14:textId="77777777" w:rsidR="006959E3" w:rsidRPr="009A7517" w:rsidRDefault="006959E3" w:rsidP="006959E3">
            <w:pPr>
              <w:rPr>
                <w:rtl/>
                <w:cs/>
              </w:rPr>
            </w:pPr>
            <w:r w:rsidRPr="009A7517">
              <w:rPr>
                <w:rFonts w:hint="cs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14DE20F" w14:textId="52DEC94B" w:rsidR="006959E3" w:rsidRPr="009A7517" w:rsidRDefault="00644B99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372</w:t>
            </w:r>
          </w:p>
        </w:tc>
        <w:tc>
          <w:tcPr>
            <w:tcW w:w="1260" w:type="dxa"/>
            <w:vAlign w:val="bottom"/>
          </w:tcPr>
          <w:p w14:paraId="53E6541B" w14:textId="41B4EDA5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37</w:t>
            </w:r>
          </w:p>
        </w:tc>
        <w:tc>
          <w:tcPr>
            <w:tcW w:w="1170" w:type="dxa"/>
            <w:vAlign w:val="bottom"/>
          </w:tcPr>
          <w:p w14:paraId="463576FC" w14:textId="6780204C" w:rsidR="006959E3" w:rsidRPr="009A7517" w:rsidRDefault="00CF2607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5"/>
            </w:pPr>
            <w:r w:rsidRPr="009A7517">
              <w:rPr>
                <w:rFonts w:hint="cs"/>
                <w:cs/>
              </w:rPr>
              <w:t>19</w:t>
            </w:r>
          </w:p>
        </w:tc>
        <w:tc>
          <w:tcPr>
            <w:tcW w:w="1260" w:type="dxa"/>
            <w:vAlign w:val="bottom"/>
          </w:tcPr>
          <w:p w14:paraId="0C227FF6" w14:textId="05BEAC42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6959E3" w:rsidRPr="009A7517" w14:paraId="6C140DD5" w14:textId="77777777" w:rsidTr="00DE4167">
        <w:trPr>
          <w:cantSplit/>
        </w:trPr>
        <w:tc>
          <w:tcPr>
            <w:tcW w:w="4230" w:type="dxa"/>
          </w:tcPr>
          <w:p w14:paraId="16A3BFF0" w14:textId="77777777" w:rsidR="006959E3" w:rsidRPr="009A7517" w:rsidRDefault="006959E3" w:rsidP="006959E3">
            <w:pPr>
              <w:rPr>
                <w:rtl/>
                <w:cs/>
              </w:rPr>
            </w:pPr>
            <w:r w:rsidRPr="009A7517">
              <w:rPr>
                <w:rFonts w:hint="cs"/>
                <w:cs/>
              </w:rPr>
              <w:t>กลับรายการ</w:t>
            </w:r>
          </w:p>
        </w:tc>
        <w:tc>
          <w:tcPr>
            <w:tcW w:w="1260" w:type="dxa"/>
            <w:vAlign w:val="bottom"/>
          </w:tcPr>
          <w:p w14:paraId="230718E8" w14:textId="21BE4CBB" w:rsidR="006959E3" w:rsidRPr="009A7517" w:rsidRDefault="00CF2607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</w:pPr>
            <w:r w:rsidRPr="009A7517">
              <w:rPr>
                <w:rFonts w:hint="cs"/>
              </w:rPr>
              <w:t>(3)</w:t>
            </w:r>
          </w:p>
        </w:tc>
        <w:tc>
          <w:tcPr>
            <w:tcW w:w="1260" w:type="dxa"/>
            <w:vAlign w:val="bottom"/>
          </w:tcPr>
          <w:p w14:paraId="62533107" w14:textId="08CCC4C8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</w:pPr>
            <w:r w:rsidRPr="009A7517">
              <w:rPr>
                <w:rFonts w:hint="cs"/>
              </w:rPr>
              <w:t>(13)</w:t>
            </w:r>
          </w:p>
        </w:tc>
        <w:tc>
          <w:tcPr>
            <w:tcW w:w="1170" w:type="dxa"/>
            <w:vAlign w:val="bottom"/>
          </w:tcPr>
          <w:p w14:paraId="2C8CD4F4" w14:textId="3964047D" w:rsidR="006959E3" w:rsidRPr="009A7517" w:rsidRDefault="00CF2607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1D24E56" w14:textId="67D001EC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(11)</w:t>
            </w:r>
          </w:p>
        </w:tc>
      </w:tr>
      <w:tr w:rsidR="006959E3" w:rsidRPr="009A7517" w14:paraId="0AF8E2C9" w14:textId="77777777" w:rsidTr="00DE4167">
        <w:trPr>
          <w:cantSplit/>
        </w:trPr>
        <w:tc>
          <w:tcPr>
            <w:tcW w:w="4230" w:type="dxa"/>
          </w:tcPr>
          <w:p w14:paraId="5863A75A" w14:textId="77777777" w:rsidR="006959E3" w:rsidRPr="009A7517" w:rsidRDefault="006959E3" w:rsidP="006959E3">
            <w:pPr>
              <w:rPr>
                <w:rtl/>
                <w:cs/>
              </w:rPr>
            </w:pPr>
            <w:r w:rsidRPr="009A7517">
              <w:rPr>
                <w:rFonts w:hint="cs"/>
                <w:cs/>
              </w:rPr>
              <w:t>จัดประเภทเป็นสินทรัพย์ไม่หมุนเวียน</w:t>
            </w:r>
          </w:p>
        </w:tc>
        <w:tc>
          <w:tcPr>
            <w:tcW w:w="1260" w:type="dxa"/>
            <w:vAlign w:val="bottom"/>
          </w:tcPr>
          <w:p w14:paraId="02181505" w14:textId="11BA194B" w:rsidR="006959E3" w:rsidRPr="009A7517" w:rsidRDefault="004A4C18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70EB14D0" w14:textId="1ED99DF1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</w:pPr>
            <w:r w:rsidRPr="009A7517">
              <w:rPr>
                <w:rFonts w:hint="cs"/>
              </w:rPr>
              <w:t>(905)</w:t>
            </w:r>
          </w:p>
        </w:tc>
        <w:tc>
          <w:tcPr>
            <w:tcW w:w="1170" w:type="dxa"/>
            <w:vAlign w:val="bottom"/>
          </w:tcPr>
          <w:p w14:paraId="058A7205" w14:textId="1548EFC2" w:rsidR="006959E3" w:rsidRPr="009A7517" w:rsidRDefault="004A4C18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2B44D700" w14:textId="7B08E195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</w:pPr>
            <w:r w:rsidRPr="009A7517">
              <w:rPr>
                <w:rFonts w:hint="cs"/>
              </w:rPr>
              <w:t>(905)</w:t>
            </w:r>
          </w:p>
        </w:tc>
      </w:tr>
      <w:tr w:rsidR="006959E3" w:rsidRPr="009A7517" w14:paraId="182EC737" w14:textId="77777777" w:rsidTr="00DE4167">
        <w:trPr>
          <w:cantSplit/>
        </w:trPr>
        <w:tc>
          <w:tcPr>
            <w:tcW w:w="4230" w:type="dxa"/>
          </w:tcPr>
          <w:p w14:paraId="12FAC806" w14:textId="547F4E22" w:rsidR="006959E3" w:rsidRPr="009A7517" w:rsidRDefault="006959E3" w:rsidP="006959E3">
            <w:pPr>
              <w:rPr>
                <w:cs/>
              </w:rPr>
            </w:pPr>
            <w:r w:rsidRPr="009A7517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1260" w:type="dxa"/>
            <w:vAlign w:val="bottom"/>
          </w:tcPr>
          <w:p w14:paraId="39D858A9" w14:textId="7A687422" w:rsidR="006959E3" w:rsidRPr="009A7517" w:rsidRDefault="00644B99" w:rsidP="00695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</w:pPr>
            <w:r w:rsidRPr="009A7517">
              <w:rPr>
                <w:rFonts w:hint="cs"/>
              </w:rPr>
              <w:t>18</w:t>
            </w:r>
          </w:p>
        </w:tc>
        <w:tc>
          <w:tcPr>
            <w:tcW w:w="1260" w:type="dxa"/>
            <w:vAlign w:val="bottom"/>
          </w:tcPr>
          <w:p w14:paraId="3BCE1400" w14:textId="42A2ED0A" w:rsidR="006959E3" w:rsidRPr="009A7517" w:rsidRDefault="006959E3" w:rsidP="00695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</w:pPr>
            <w:r w:rsidRPr="009A7517">
              <w:rPr>
                <w:rFonts w:hint="cs"/>
              </w:rPr>
              <w:t>38</w:t>
            </w:r>
          </w:p>
        </w:tc>
        <w:tc>
          <w:tcPr>
            <w:tcW w:w="1170" w:type="dxa"/>
            <w:vAlign w:val="bottom"/>
          </w:tcPr>
          <w:p w14:paraId="6BE21E36" w14:textId="66C0F67A" w:rsidR="006959E3" w:rsidRPr="009A7517" w:rsidRDefault="00CF2607" w:rsidP="005453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CADF221" w14:textId="3A0A17D2" w:rsidR="006959E3" w:rsidRPr="009A7517" w:rsidRDefault="006959E3" w:rsidP="00695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</w:pPr>
            <w:r w:rsidRPr="009A7517">
              <w:rPr>
                <w:rFonts w:hint="cs"/>
              </w:rPr>
              <w:t>36</w:t>
            </w:r>
          </w:p>
        </w:tc>
      </w:tr>
      <w:tr w:rsidR="006959E3" w:rsidRPr="009A7517" w14:paraId="5AEF3FDA" w14:textId="77777777" w:rsidTr="00DE4167">
        <w:trPr>
          <w:cantSplit/>
        </w:trPr>
        <w:tc>
          <w:tcPr>
            <w:tcW w:w="4230" w:type="dxa"/>
          </w:tcPr>
          <w:p w14:paraId="445E28D9" w14:textId="71A4AD9C" w:rsidR="006959E3" w:rsidRPr="009A7517" w:rsidRDefault="006959E3" w:rsidP="006959E3">
            <w:pPr>
              <w:rPr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</w:rPr>
              <w:t xml:space="preserve">31 </w:t>
            </w:r>
            <w:r w:rsidRPr="009A7517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6B51EF5C" w14:textId="0DBF2A70" w:rsidR="006959E3" w:rsidRPr="009A7517" w:rsidRDefault="00644B99" w:rsidP="00695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463</w:t>
            </w:r>
          </w:p>
        </w:tc>
        <w:tc>
          <w:tcPr>
            <w:tcW w:w="1260" w:type="dxa"/>
            <w:vAlign w:val="bottom"/>
          </w:tcPr>
          <w:p w14:paraId="41589728" w14:textId="7D1D2CE3" w:rsidR="006959E3" w:rsidRPr="009A7517" w:rsidRDefault="006959E3" w:rsidP="00695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76</w:t>
            </w:r>
          </w:p>
        </w:tc>
        <w:tc>
          <w:tcPr>
            <w:tcW w:w="1170" w:type="dxa"/>
            <w:vAlign w:val="bottom"/>
          </w:tcPr>
          <w:p w14:paraId="7EABA162" w14:textId="187B28F3" w:rsidR="006959E3" w:rsidRPr="009A7517" w:rsidRDefault="00CF2607" w:rsidP="005453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22</w:t>
            </w:r>
          </w:p>
        </w:tc>
        <w:tc>
          <w:tcPr>
            <w:tcW w:w="1260" w:type="dxa"/>
            <w:vAlign w:val="bottom"/>
          </w:tcPr>
          <w:p w14:paraId="195B3439" w14:textId="39E017F3" w:rsidR="006959E3" w:rsidRPr="009A7517" w:rsidRDefault="006959E3" w:rsidP="00695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3</w:t>
            </w:r>
          </w:p>
        </w:tc>
      </w:tr>
    </w:tbl>
    <w:p w14:paraId="55842CAD" w14:textId="6F658D1B" w:rsidR="0039231D" w:rsidRPr="009A7517" w:rsidRDefault="0039231D" w:rsidP="00306F45">
      <w:pPr>
        <w:pStyle w:val="BodyText2"/>
        <w:tabs>
          <w:tab w:val="decimal" w:pos="540"/>
          <w:tab w:val="left" w:pos="711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806F66E" w14:textId="2E9BF6C6" w:rsidR="00417595" w:rsidRPr="009A7517" w:rsidRDefault="00417595" w:rsidP="00A46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both"/>
      </w:pPr>
      <w:r w:rsidRPr="009A7517">
        <w:rPr>
          <w:rFonts w:hint="cs"/>
          <w:cs/>
        </w:rPr>
        <w:t>ข้อมูลเกี่ยวกับความเสี่ยงด้านเครดิตเปิด</w:t>
      </w:r>
      <w:r w:rsidR="000F2354" w:rsidRPr="009A7517">
        <w:rPr>
          <w:rFonts w:hint="cs"/>
          <w:cs/>
        </w:rPr>
        <w:t>เ</w:t>
      </w:r>
      <w:r w:rsidRPr="009A7517">
        <w:rPr>
          <w:rFonts w:hint="cs"/>
          <w:cs/>
        </w:rPr>
        <w:t xml:space="preserve">ผยในหมายเหตุข้อ </w:t>
      </w:r>
      <w:r w:rsidR="000F2354" w:rsidRPr="009A7517">
        <w:rPr>
          <w:rFonts w:hint="cs"/>
        </w:rPr>
        <w:t>3</w:t>
      </w:r>
      <w:r w:rsidR="00EB11EC" w:rsidRPr="009A7517">
        <w:t>0</w:t>
      </w:r>
      <w:r w:rsidRPr="009A7517">
        <w:rPr>
          <w:rFonts w:hint="cs"/>
        </w:rPr>
        <w:t xml:space="preserve"> (</w:t>
      </w:r>
      <w:r w:rsidR="008D4E65" w:rsidRPr="009A7517">
        <w:rPr>
          <w:rFonts w:hint="cs"/>
          <w:cs/>
        </w:rPr>
        <w:t>ค</w:t>
      </w:r>
      <w:r w:rsidRPr="009A7517">
        <w:rPr>
          <w:rFonts w:hint="cs"/>
          <w:cs/>
        </w:rPr>
        <w:t>.</w:t>
      </w:r>
      <w:r w:rsidRPr="009A7517">
        <w:rPr>
          <w:rFonts w:hint="cs"/>
        </w:rPr>
        <w:t>1)</w:t>
      </w:r>
    </w:p>
    <w:p w14:paraId="3D59112E" w14:textId="77777777" w:rsidR="0039231D" w:rsidRPr="009A7517" w:rsidRDefault="0039231D" w:rsidP="00372B6B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633B695C" w14:textId="59338EF6" w:rsidR="00FB2989" w:rsidRPr="009A7517" w:rsidRDefault="00FB2989" w:rsidP="00BC7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</w:pPr>
      <w:bookmarkStart w:id="7" w:name="_Hlk118455140"/>
      <w:r w:rsidRPr="009A7517">
        <w:rPr>
          <w:rFonts w:hint="cs"/>
          <w:cs/>
        </w:rPr>
        <w:t xml:space="preserve">ตามที่กล่าวไว้ในหมายเหตุข้อ </w:t>
      </w:r>
      <w:r w:rsidR="00EB11EC" w:rsidRPr="009A7517">
        <w:t>5</w:t>
      </w:r>
      <w:r w:rsidRPr="009A7517">
        <w:rPr>
          <w:rFonts w:hint="cs"/>
          <w:cs/>
        </w:rPr>
        <w:t xml:space="preserve"> เมื่อวันที่ </w:t>
      </w:r>
      <w:r w:rsidRPr="009A7517">
        <w:rPr>
          <w:rFonts w:hint="cs"/>
        </w:rPr>
        <w:t xml:space="preserve">10 </w:t>
      </w:r>
      <w:r w:rsidRPr="009A7517">
        <w:rPr>
          <w:rFonts w:hint="cs"/>
          <w:cs/>
        </w:rPr>
        <w:t xml:space="preserve">สิงหาคม </w:t>
      </w:r>
      <w:r w:rsidRPr="009A7517">
        <w:rPr>
          <w:rFonts w:hint="cs"/>
        </w:rPr>
        <w:t xml:space="preserve">2565 </w:t>
      </w:r>
      <w:r w:rsidRPr="009A7517">
        <w:rPr>
          <w:rFonts w:hint="cs"/>
          <w:cs/>
        </w:rPr>
        <w:t>กลุ่มบริษัทได้โอนลูกหนี้ค่าไฟฟ้าจากการไฟฟ้าลาว (</w:t>
      </w:r>
      <w:proofErr w:type="spellStart"/>
      <w:r w:rsidRPr="009A7517">
        <w:rPr>
          <w:rFonts w:hint="cs"/>
        </w:rPr>
        <w:t>Electricite</w:t>
      </w:r>
      <w:proofErr w:type="spellEnd"/>
      <w:r w:rsidRPr="009A7517">
        <w:rPr>
          <w:rFonts w:hint="cs"/>
        </w:rPr>
        <w:t xml:space="preserve"> du Laos - EDL) </w:t>
      </w:r>
      <w:r w:rsidRPr="009A7517">
        <w:rPr>
          <w:rFonts w:hint="cs"/>
          <w:cs/>
        </w:rPr>
        <w:t xml:space="preserve">จำนวน </w:t>
      </w:r>
      <w:r w:rsidRPr="009A7517">
        <w:rPr>
          <w:rFonts w:hint="cs"/>
        </w:rPr>
        <w:t xml:space="preserve">32  </w:t>
      </w:r>
      <w:r w:rsidRPr="009A7517">
        <w:rPr>
          <w:rFonts w:hint="cs"/>
          <w:cs/>
        </w:rPr>
        <w:t xml:space="preserve">ล้านเหรียญสหรัฐฯ (ประมาณ </w:t>
      </w:r>
      <w:r w:rsidRPr="009A7517">
        <w:rPr>
          <w:rFonts w:hint="cs"/>
        </w:rPr>
        <w:t xml:space="preserve">1,134 </w:t>
      </w:r>
      <w:r w:rsidRPr="009A7517">
        <w:rPr>
          <w:rFonts w:hint="cs"/>
          <w:cs/>
        </w:rPr>
        <w:t>ล้านบาท)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 xml:space="preserve">ให้แก่ </w:t>
      </w:r>
      <w:proofErr w:type="spellStart"/>
      <w:r w:rsidRPr="009A7517">
        <w:rPr>
          <w:rFonts w:hint="cs"/>
        </w:rPr>
        <w:t>Phongsubthavy</w:t>
      </w:r>
      <w:proofErr w:type="spellEnd"/>
      <w:r w:rsidRPr="009A7517">
        <w:rPr>
          <w:rFonts w:hint="cs"/>
        </w:rPr>
        <w:t xml:space="preserve"> Group Sole Co., Ltd.</w:t>
      </w:r>
      <w:r w:rsidRPr="009A7517">
        <w:rPr>
          <w:rFonts w:hint="cs"/>
          <w:cs/>
        </w:rPr>
        <w:t xml:space="preserve"> เพื่อชำระค่าหุ้นและให้เงินกู้ยืมเรียบร้อยแล้ว (ณ วันที่</w:t>
      </w:r>
      <w:r w:rsidRPr="009A7517">
        <w:rPr>
          <w:rFonts w:hint="cs"/>
        </w:rPr>
        <w:t xml:space="preserve"> 31 </w:t>
      </w:r>
      <w:r w:rsidRPr="009A7517">
        <w:rPr>
          <w:rFonts w:hint="cs"/>
          <w:cs/>
        </w:rPr>
        <w:t xml:space="preserve">ธันวาคม </w:t>
      </w:r>
      <w:r w:rsidRPr="009A7517">
        <w:rPr>
          <w:rFonts w:hint="cs"/>
        </w:rPr>
        <w:t>2564</w:t>
      </w:r>
      <w:r w:rsidRPr="009A7517">
        <w:rPr>
          <w:rFonts w:hint="cs"/>
          <w:cs/>
        </w:rPr>
        <w:t xml:space="preserve"> ลูกหนี้ค่าไฟฟ้าจากการไฟฟ้าลาว (</w:t>
      </w:r>
      <w:proofErr w:type="spellStart"/>
      <w:r w:rsidRPr="009A7517">
        <w:rPr>
          <w:rFonts w:hint="cs"/>
        </w:rPr>
        <w:t>Electricite</w:t>
      </w:r>
      <w:proofErr w:type="spellEnd"/>
      <w:r w:rsidRPr="009A7517">
        <w:rPr>
          <w:rFonts w:hint="cs"/>
        </w:rPr>
        <w:t xml:space="preserve"> du Laos - EDL) </w:t>
      </w:r>
      <w:r w:rsidRPr="009A7517">
        <w:rPr>
          <w:rFonts w:hint="cs"/>
          <w:cs/>
        </w:rPr>
        <w:t xml:space="preserve">จำนวน </w:t>
      </w:r>
      <w:r w:rsidRPr="009A7517">
        <w:rPr>
          <w:rFonts w:hint="cs"/>
        </w:rPr>
        <w:t xml:space="preserve">32 </w:t>
      </w:r>
      <w:r w:rsidRPr="009A7517">
        <w:rPr>
          <w:rFonts w:hint="cs"/>
          <w:cs/>
        </w:rPr>
        <w:t>ล้านเหรียญสหรัฐฯ เป็นส่วนหนึ่งของรายการลูกหนี้การค้าในงบแสดงฐานะการเงินของกลุ่มบริษัท)</w:t>
      </w:r>
      <w:bookmarkEnd w:id="7"/>
    </w:p>
    <w:p w14:paraId="0FFB6307" w14:textId="77777777" w:rsidR="00632ED9" w:rsidRPr="009A7517" w:rsidRDefault="00632ED9" w:rsidP="00BC7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</w:pPr>
    </w:p>
    <w:p w14:paraId="15F3152E" w14:textId="7F23803B" w:rsidR="00DE4167" w:rsidRPr="009A7517" w:rsidRDefault="009561EC" w:rsidP="00BC7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</w:pPr>
      <w:r w:rsidRPr="009A7517">
        <w:rPr>
          <w:rFonts w:hint="cs"/>
          <w:cs/>
        </w:rPr>
        <w:t xml:space="preserve">ในระหว่างปีสิ้นสุดวันที่ </w:t>
      </w:r>
      <w:r w:rsidRPr="009A7517">
        <w:rPr>
          <w:rFonts w:hint="cs"/>
        </w:rPr>
        <w:t xml:space="preserve">31 </w:t>
      </w:r>
      <w:r w:rsidRPr="009A7517">
        <w:rPr>
          <w:rFonts w:hint="cs"/>
          <w:cs/>
        </w:rPr>
        <w:t xml:space="preserve">ธันวาคม </w:t>
      </w:r>
      <w:r w:rsidRPr="009A7517">
        <w:rPr>
          <w:rFonts w:hint="cs"/>
        </w:rPr>
        <w:t>2565</w:t>
      </w:r>
      <w:r w:rsidR="00FB2989" w:rsidRPr="009A7517">
        <w:rPr>
          <w:rFonts w:hint="cs"/>
          <w:cs/>
        </w:rPr>
        <w:t xml:space="preserve"> ลูกหนี้การค้ารายหนึ่งของกลุ่มบริษัทมียอดคงค้างเกินกำหนดชำระเพิ่มสูงขึ้น กลุ่มบริษัทจึงตั้งค่าเผื่อผลขาดทุนจากการด้อยค่าด้านเครดิตที่คาดว่าจะเกิดขึ้นของ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p w14:paraId="7EB4E53A" w14:textId="13904BEE" w:rsidR="006A5B49" w:rsidRPr="009A7517" w:rsidRDefault="006A5B49" w:rsidP="00545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</w:rPr>
      </w:pPr>
    </w:p>
    <w:p w14:paraId="1C7B06F2" w14:textId="77777777" w:rsidR="00EB11EC" w:rsidRPr="009A7517" w:rsidRDefault="00EB1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9A7517">
        <w:rPr>
          <w:b/>
          <w:bCs/>
        </w:rPr>
        <w:br w:type="page"/>
      </w:r>
    </w:p>
    <w:p w14:paraId="5EEC2806" w14:textId="2BB010A3" w:rsidR="00870CCC" w:rsidRPr="009A7517" w:rsidRDefault="004762B0" w:rsidP="00E82FD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lang w:bidi="th-TH"/>
        </w:rPr>
        <w:lastRenderedPageBreak/>
        <w:tab/>
      </w: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ลูกหนี้</w:t>
      </w:r>
      <w:r w:rsidR="00FE733C"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หมุนเวียน</w:t>
      </w: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988"/>
        <w:gridCol w:w="1171"/>
        <w:gridCol w:w="1171"/>
        <w:gridCol w:w="1261"/>
        <w:gridCol w:w="542"/>
        <w:gridCol w:w="716"/>
      </w:tblGrid>
      <w:tr w:rsidR="00036AC0" w:rsidRPr="009A7517" w14:paraId="61112CAB" w14:textId="77777777" w:rsidTr="000F7568">
        <w:trPr>
          <w:trHeight w:val="408"/>
          <w:tblHeader/>
        </w:trPr>
        <w:tc>
          <w:tcPr>
            <w:tcW w:w="1814" w:type="pct"/>
          </w:tcPr>
          <w:p w14:paraId="36932A8B" w14:textId="77777777" w:rsidR="00036AC0" w:rsidRPr="009A7517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46D3F01C" w14:textId="77777777" w:rsidR="00036AC0" w:rsidRPr="009A7517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pct"/>
            <w:gridSpan w:val="2"/>
          </w:tcPr>
          <w:p w14:paraId="4BAF454D" w14:textId="77777777" w:rsidR="00036AC0" w:rsidRPr="009A7517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3" w:type="pct"/>
            <w:gridSpan w:val="3"/>
          </w:tcPr>
          <w:p w14:paraId="1E0280BA" w14:textId="77777777" w:rsidR="00036AC0" w:rsidRPr="009A7517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959E3" w:rsidRPr="009A7517" w14:paraId="58159CAA" w14:textId="77777777" w:rsidTr="000F7568">
        <w:trPr>
          <w:trHeight w:val="408"/>
        </w:trPr>
        <w:tc>
          <w:tcPr>
            <w:tcW w:w="1814" w:type="pct"/>
          </w:tcPr>
          <w:p w14:paraId="6AEB98CD" w14:textId="7777777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6B51D3E6" w14:textId="7777777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8" w:type="pct"/>
          </w:tcPr>
          <w:p w14:paraId="3D3B2042" w14:textId="5E10A691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637" w:type="pct"/>
          </w:tcPr>
          <w:p w14:paraId="205147A4" w14:textId="1CDD7EDD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982" w:type="pct"/>
            <w:gridSpan w:val="2"/>
          </w:tcPr>
          <w:p w14:paraId="693612E0" w14:textId="7AAE9AE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391" w:type="pct"/>
          </w:tcPr>
          <w:p w14:paraId="5A7F1355" w14:textId="2EA33B1D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036AC0" w:rsidRPr="009A7517" w14:paraId="33F06D50" w14:textId="77777777" w:rsidTr="000F7568">
        <w:trPr>
          <w:trHeight w:val="408"/>
        </w:trPr>
        <w:tc>
          <w:tcPr>
            <w:tcW w:w="1814" w:type="pct"/>
          </w:tcPr>
          <w:p w14:paraId="5027F81A" w14:textId="77777777" w:rsidR="00036AC0" w:rsidRPr="009A7517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2865EF30" w14:textId="77777777" w:rsidR="00036AC0" w:rsidRPr="009A7517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pct"/>
            <w:gridSpan w:val="5"/>
          </w:tcPr>
          <w:p w14:paraId="6995D3EF" w14:textId="77777777" w:rsidR="00036AC0" w:rsidRPr="009A7517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59E3" w:rsidRPr="009A7517" w14:paraId="06729721" w14:textId="77777777" w:rsidTr="000F7568">
        <w:trPr>
          <w:trHeight w:val="408"/>
        </w:trPr>
        <w:tc>
          <w:tcPr>
            <w:tcW w:w="1814" w:type="pct"/>
            <w:shd w:val="clear" w:color="auto" w:fill="auto"/>
          </w:tcPr>
          <w:p w14:paraId="299E68B6" w14:textId="7777777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8" w:type="pct"/>
          </w:tcPr>
          <w:p w14:paraId="3D23CF01" w14:textId="2C4C7991" w:rsidR="006959E3" w:rsidRPr="009A7517" w:rsidRDefault="007E4494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21C93EBE" w14:textId="2E0C8693" w:rsidR="006959E3" w:rsidRPr="009A7517" w:rsidRDefault="00FA3AA5" w:rsidP="005453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1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4078CFA6" w14:textId="13395961" w:rsidR="006959E3" w:rsidRPr="009A7517" w:rsidRDefault="006959E3" w:rsidP="005453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13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75C2D7DC" w14:textId="1B706B36" w:rsidR="006959E3" w:rsidRPr="009A7517" w:rsidRDefault="00E97D8B" w:rsidP="005453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24</w:t>
            </w:r>
          </w:p>
        </w:tc>
        <w:tc>
          <w:tcPr>
            <w:tcW w:w="686" w:type="pct"/>
            <w:gridSpan w:val="2"/>
            <w:shd w:val="clear" w:color="auto" w:fill="auto"/>
            <w:vAlign w:val="bottom"/>
          </w:tcPr>
          <w:p w14:paraId="4EE01AD7" w14:textId="7E9ACDAC" w:rsidR="006959E3" w:rsidRPr="009A7517" w:rsidRDefault="006959E3" w:rsidP="005453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50</w:t>
            </w:r>
          </w:p>
        </w:tc>
      </w:tr>
      <w:tr w:rsidR="006959E3" w:rsidRPr="009A7517" w14:paraId="095A71F2" w14:textId="77777777" w:rsidTr="000F7568">
        <w:trPr>
          <w:trHeight w:val="408"/>
        </w:trPr>
        <w:tc>
          <w:tcPr>
            <w:tcW w:w="1814" w:type="pct"/>
            <w:shd w:val="clear" w:color="auto" w:fill="auto"/>
          </w:tcPr>
          <w:p w14:paraId="751C8B7A" w14:textId="7777777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38" w:type="pct"/>
          </w:tcPr>
          <w:p w14:paraId="631FB3E4" w14:textId="7777777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245134F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F02A39A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634B25FB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6" w:type="pct"/>
            <w:gridSpan w:val="2"/>
            <w:shd w:val="clear" w:color="auto" w:fill="auto"/>
            <w:vAlign w:val="bottom"/>
          </w:tcPr>
          <w:p w14:paraId="54FD029F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</w:tr>
      <w:tr w:rsidR="00632ED9" w:rsidRPr="009A7517" w14:paraId="3A0978B5" w14:textId="77777777" w:rsidTr="000F7568">
        <w:trPr>
          <w:trHeight w:val="408"/>
        </w:trPr>
        <w:tc>
          <w:tcPr>
            <w:tcW w:w="1814" w:type="pct"/>
            <w:shd w:val="clear" w:color="auto" w:fill="auto"/>
          </w:tcPr>
          <w:p w14:paraId="7DE787DB" w14:textId="4B549A57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ลูกหนี้ตามสัญญาแบ่งปันผลผลิต</w:t>
            </w:r>
          </w:p>
        </w:tc>
        <w:tc>
          <w:tcPr>
            <w:tcW w:w="538" w:type="pct"/>
          </w:tcPr>
          <w:p w14:paraId="3653CBE7" w14:textId="77777777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7C233C2" w14:textId="07B1D61F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</w:rPr>
              <w:t>2,078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00488753" w14:textId="4C7026EC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</w:rPr>
              <w:t>848</w:t>
            </w:r>
          </w:p>
        </w:tc>
        <w:tc>
          <w:tcPr>
            <w:tcW w:w="687" w:type="pct"/>
            <w:shd w:val="clear" w:color="auto" w:fill="auto"/>
          </w:tcPr>
          <w:p w14:paraId="797C3990" w14:textId="05920667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  <w:tc>
          <w:tcPr>
            <w:tcW w:w="686" w:type="pct"/>
            <w:gridSpan w:val="2"/>
            <w:shd w:val="clear" w:color="auto" w:fill="auto"/>
          </w:tcPr>
          <w:p w14:paraId="2DB95548" w14:textId="4E0C48A7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632ED9" w:rsidRPr="009A7517" w14:paraId="223F3260" w14:textId="77777777" w:rsidTr="000F7568">
        <w:trPr>
          <w:trHeight w:val="408"/>
        </w:trPr>
        <w:tc>
          <w:tcPr>
            <w:tcW w:w="1814" w:type="pct"/>
            <w:shd w:val="clear" w:color="auto" w:fill="auto"/>
          </w:tcPr>
          <w:p w14:paraId="77D3319A" w14:textId="2D14BE87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38" w:type="pct"/>
          </w:tcPr>
          <w:p w14:paraId="7C22CF89" w14:textId="77777777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E80BEDE" w14:textId="4DFD9B3B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1,518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0C272D7B" w14:textId="5443B011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1,854</w:t>
            </w:r>
          </w:p>
        </w:tc>
        <w:tc>
          <w:tcPr>
            <w:tcW w:w="687" w:type="pct"/>
            <w:shd w:val="clear" w:color="auto" w:fill="auto"/>
          </w:tcPr>
          <w:p w14:paraId="56089190" w14:textId="0E873B8B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86" w:type="pct"/>
            <w:gridSpan w:val="2"/>
            <w:shd w:val="clear" w:color="auto" w:fill="auto"/>
          </w:tcPr>
          <w:p w14:paraId="21C51EE6" w14:textId="5E906895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632ED9" w:rsidRPr="009A7517" w14:paraId="418CAC92" w14:textId="77777777" w:rsidTr="000F7568">
        <w:trPr>
          <w:trHeight w:val="408"/>
        </w:trPr>
        <w:tc>
          <w:tcPr>
            <w:tcW w:w="1814" w:type="pct"/>
            <w:shd w:val="clear" w:color="auto" w:fill="auto"/>
          </w:tcPr>
          <w:p w14:paraId="5AF67769" w14:textId="15A25422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ลูกหนี้จากการร่วมทุน</w:t>
            </w:r>
          </w:p>
        </w:tc>
        <w:tc>
          <w:tcPr>
            <w:tcW w:w="538" w:type="pct"/>
          </w:tcPr>
          <w:p w14:paraId="3C4FD8C7" w14:textId="77777777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E3C17C4" w14:textId="0F825AFF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1,364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4268B35D" w14:textId="16E9966C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619</w:t>
            </w:r>
          </w:p>
        </w:tc>
        <w:tc>
          <w:tcPr>
            <w:tcW w:w="687" w:type="pct"/>
            <w:shd w:val="clear" w:color="auto" w:fill="auto"/>
          </w:tcPr>
          <w:p w14:paraId="45B5C59C" w14:textId="1A3C600A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  <w:tc>
          <w:tcPr>
            <w:tcW w:w="686" w:type="pct"/>
            <w:gridSpan w:val="2"/>
            <w:shd w:val="clear" w:color="auto" w:fill="auto"/>
          </w:tcPr>
          <w:p w14:paraId="696ACECE" w14:textId="193D18F5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632ED9" w:rsidRPr="009A7517" w14:paraId="58BA1BD6" w14:textId="77777777" w:rsidTr="000F7568">
        <w:trPr>
          <w:trHeight w:val="408"/>
        </w:trPr>
        <w:tc>
          <w:tcPr>
            <w:tcW w:w="1814" w:type="pct"/>
            <w:shd w:val="clear" w:color="auto" w:fill="auto"/>
          </w:tcPr>
          <w:p w14:paraId="2D9F12B5" w14:textId="662E0A53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38" w:type="pct"/>
          </w:tcPr>
          <w:p w14:paraId="4A9D6D44" w14:textId="77777777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475A4D2" w14:textId="0F4F094B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1,295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0040BAF9" w14:textId="66242E60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1,117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E519C27" w14:textId="1514188E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609</w:t>
            </w:r>
          </w:p>
        </w:tc>
        <w:tc>
          <w:tcPr>
            <w:tcW w:w="686" w:type="pct"/>
            <w:gridSpan w:val="2"/>
            <w:shd w:val="clear" w:color="auto" w:fill="auto"/>
            <w:vAlign w:val="bottom"/>
          </w:tcPr>
          <w:p w14:paraId="2BE058C4" w14:textId="3EFEC6D8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685</w:t>
            </w:r>
          </w:p>
        </w:tc>
      </w:tr>
      <w:tr w:rsidR="00632ED9" w:rsidRPr="009A7517" w14:paraId="7255265A" w14:textId="77777777" w:rsidTr="000F7568">
        <w:trPr>
          <w:trHeight w:val="408"/>
        </w:trPr>
        <w:tc>
          <w:tcPr>
            <w:tcW w:w="1814" w:type="pct"/>
            <w:shd w:val="clear" w:color="auto" w:fill="auto"/>
          </w:tcPr>
          <w:p w14:paraId="6E400F81" w14:textId="77777777" w:rsidR="000F7568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ลูกหนี้จากสัญญาประกันราคาซื้อขาย</w:t>
            </w:r>
          </w:p>
          <w:p w14:paraId="4D9AC43E" w14:textId="17C7FCF5" w:rsidR="00632ED9" w:rsidRPr="009A7517" w:rsidRDefault="00632ED9" w:rsidP="000F7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น้ำมันล่วงหน้า</w:t>
            </w:r>
          </w:p>
        </w:tc>
        <w:tc>
          <w:tcPr>
            <w:tcW w:w="538" w:type="pct"/>
          </w:tcPr>
          <w:p w14:paraId="456758F6" w14:textId="77777777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28CCB86D" w14:textId="752C5F16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884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50CBE605" w14:textId="0AA0696D" w:rsidR="00632ED9" w:rsidRPr="009A7517" w:rsidRDefault="000D493B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t>-</w:t>
            </w:r>
          </w:p>
        </w:tc>
        <w:tc>
          <w:tcPr>
            <w:tcW w:w="687" w:type="pct"/>
            <w:shd w:val="clear" w:color="auto" w:fill="auto"/>
          </w:tcPr>
          <w:p w14:paraId="0F2452BF" w14:textId="77777777" w:rsidR="000F7568" w:rsidRPr="009A7517" w:rsidRDefault="000F7568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  <w:p w14:paraId="39441F0A" w14:textId="40CCE2C4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884</w:t>
            </w:r>
          </w:p>
        </w:tc>
        <w:tc>
          <w:tcPr>
            <w:tcW w:w="686" w:type="pct"/>
            <w:gridSpan w:val="2"/>
            <w:shd w:val="clear" w:color="auto" w:fill="auto"/>
          </w:tcPr>
          <w:p w14:paraId="7DC437F2" w14:textId="77777777" w:rsidR="000F7568" w:rsidRPr="009A7517" w:rsidRDefault="000F7568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  <w:p w14:paraId="05679894" w14:textId="7F871F2F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</w:tr>
      <w:tr w:rsidR="00632ED9" w:rsidRPr="009A7517" w14:paraId="6C4B2CFC" w14:textId="77777777" w:rsidTr="000F7568">
        <w:trPr>
          <w:trHeight w:val="408"/>
        </w:trPr>
        <w:tc>
          <w:tcPr>
            <w:tcW w:w="1814" w:type="pct"/>
            <w:shd w:val="clear" w:color="auto" w:fill="auto"/>
          </w:tcPr>
          <w:p w14:paraId="1E41216C" w14:textId="0FFA30B7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38" w:type="pct"/>
          </w:tcPr>
          <w:p w14:paraId="43ABDC1D" w14:textId="77777777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332820FF" w14:textId="0C2B8A6A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524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586B606" w14:textId="7D69C53E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253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3C01C06C" w14:textId="5DC0D954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34</w:t>
            </w:r>
          </w:p>
        </w:tc>
        <w:tc>
          <w:tcPr>
            <w:tcW w:w="686" w:type="pct"/>
            <w:gridSpan w:val="2"/>
            <w:shd w:val="clear" w:color="auto" w:fill="auto"/>
            <w:vAlign w:val="bottom"/>
          </w:tcPr>
          <w:p w14:paraId="2A3FCA93" w14:textId="4A5E4475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  <w:cs/>
              </w:rPr>
              <w:t>17</w:t>
            </w:r>
          </w:p>
        </w:tc>
      </w:tr>
      <w:tr w:rsidR="00632ED9" w:rsidRPr="009A7517" w14:paraId="4771ABA1" w14:textId="77777777" w:rsidTr="000F7568">
        <w:trPr>
          <w:trHeight w:val="408"/>
        </w:trPr>
        <w:tc>
          <w:tcPr>
            <w:tcW w:w="1814" w:type="pct"/>
            <w:shd w:val="clear" w:color="auto" w:fill="auto"/>
          </w:tcPr>
          <w:p w14:paraId="47244DED" w14:textId="30501E6C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38" w:type="pct"/>
          </w:tcPr>
          <w:p w14:paraId="56CE4C12" w14:textId="77777777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349399D" w14:textId="67D8FE59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366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6B34052A" w14:textId="284750FB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436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5B700E3" w14:textId="45DBBA36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1</w:t>
            </w:r>
          </w:p>
        </w:tc>
        <w:tc>
          <w:tcPr>
            <w:tcW w:w="686" w:type="pct"/>
            <w:gridSpan w:val="2"/>
            <w:shd w:val="clear" w:color="auto" w:fill="auto"/>
            <w:vAlign w:val="bottom"/>
          </w:tcPr>
          <w:p w14:paraId="18A9DC35" w14:textId="279F793E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632ED9" w:rsidRPr="009A7517" w14:paraId="355D28AB" w14:textId="77777777" w:rsidTr="000F7568">
        <w:trPr>
          <w:trHeight w:val="408"/>
        </w:trPr>
        <w:tc>
          <w:tcPr>
            <w:tcW w:w="1814" w:type="pct"/>
            <w:shd w:val="clear" w:color="auto" w:fill="auto"/>
          </w:tcPr>
          <w:p w14:paraId="4AF02EBB" w14:textId="1AE68D21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สินทรัพย์ที่ได้จากการค้ำประกัน</w:t>
            </w:r>
          </w:p>
        </w:tc>
        <w:tc>
          <w:tcPr>
            <w:tcW w:w="538" w:type="pct"/>
          </w:tcPr>
          <w:p w14:paraId="7B3D922C" w14:textId="77777777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041DA4D0" w14:textId="32BD0541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004878BD" w14:textId="1AB894B9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314</w:t>
            </w:r>
          </w:p>
        </w:tc>
        <w:tc>
          <w:tcPr>
            <w:tcW w:w="687" w:type="pct"/>
            <w:shd w:val="clear" w:color="auto" w:fill="auto"/>
          </w:tcPr>
          <w:p w14:paraId="774C8E79" w14:textId="08DA2148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  <w:tc>
          <w:tcPr>
            <w:tcW w:w="686" w:type="pct"/>
            <w:gridSpan w:val="2"/>
            <w:shd w:val="clear" w:color="auto" w:fill="auto"/>
          </w:tcPr>
          <w:p w14:paraId="4F02B16B" w14:textId="2E3D96D3" w:rsidR="00632ED9" w:rsidRPr="009A7517" w:rsidRDefault="00632ED9" w:rsidP="0063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632ED9" w:rsidRPr="009A7517" w14:paraId="1F26348F" w14:textId="77777777" w:rsidTr="000F7568">
        <w:trPr>
          <w:trHeight w:val="408"/>
        </w:trPr>
        <w:tc>
          <w:tcPr>
            <w:tcW w:w="1814" w:type="pct"/>
          </w:tcPr>
          <w:p w14:paraId="676F89C7" w14:textId="77777777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38" w:type="pct"/>
            <w:shd w:val="clear" w:color="auto" w:fill="auto"/>
          </w:tcPr>
          <w:p w14:paraId="3D0579AD" w14:textId="77777777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1619A848" w14:textId="7025A7F3" w:rsidR="00632ED9" w:rsidRPr="009A7517" w:rsidRDefault="00632ED9" w:rsidP="00632E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1,190</w:t>
            </w:r>
          </w:p>
        </w:tc>
        <w:tc>
          <w:tcPr>
            <w:tcW w:w="637" w:type="pct"/>
            <w:vAlign w:val="bottom"/>
          </w:tcPr>
          <w:p w14:paraId="7159A21A" w14:textId="2619CF38" w:rsidR="00632ED9" w:rsidRPr="009A7517" w:rsidRDefault="00632ED9" w:rsidP="00632E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522</w:t>
            </w:r>
          </w:p>
        </w:tc>
        <w:tc>
          <w:tcPr>
            <w:tcW w:w="687" w:type="pct"/>
            <w:vAlign w:val="bottom"/>
          </w:tcPr>
          <w:p w14:paraId="16ACB862" w14:textId="73FB5087" w:rsidR="00632ED9" w:rsidRPr="009A7517" w:rsidRDefault="00632ED9" w:rsidP="00632E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809</w:t>
            </w:r>
          </w:p>
        </w:tc>
        <w:tc>
          <w:tcPr>
            <w:tcW w:w="686" w:type="pct"/>
            <w:gridSpan w:val="2"/>
            <w:vAlign w:val="bottom"/>
          </w:tcPr>
          <w:p w14:paraId="7B2A41AB" w14:textId="420DEA04" w:rsidR="00632ED9" w:rsidRPr="009A7517" w:rsidRDefault="00632ED9" w:rsidP="00632E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469</w:t>
            </w:r>
          </w:p>
        </w:tc>
      </w:tr>
      <w:tr w:rsidR="00632ED9" w:rsidRPr="009A7517" w14:paraId="54CB9AB9" w14:textId="77777777" w:rsidTr="000F7568">
        <w:trPr>
          <w:trHeight w:val="423"/>
        </w:trPr>
        <w:tc>
          <w:tcPr>
            <w:tcW w:w="1814" w:type="pct"/>
          </w:tcPr>
          <w:p w14:paraId="17BB1A1C" w14:textId="77777777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shd w:val="clear" w:color="auto" w:fill="auto"/>
          </w:tcPr>
          <w:p w14:paraId="7FE55492" w14:textId="77777777" w:rsidR="00632ED9" w:rsidRPr="009A7517" w:rsidRDefault="00632ED9" w:rsidP="0063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1BEA7248" w14:textId="7504376E" w:rsidR="00632ED9" w:rsidRPr="009A7517" w:rsidRDefault="00632ED9" w:rsidP="00632E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9,220</w:t>
            </w:r>
          </w:p>
        </w:tc>
        <w:tc>
          <w:tcPr>
            <w:tcW w:w="637" w:type="pct"/>
            <w:vAlign w:val="bottom"/>
          </w:tcPr>
          <w:p w14:paraId="0C2EF6C5" w14:textId="021309E1" w:rsidR="00632ED9" w:rsidRPr="009A7517" w:rsidRDefault="00632ED9" w:rsidP="00632E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5,976</w:t>
            </w:r>
          </w:p>
        </w:tc>
        <w:tc>
          <w:tcPr>
            <w:tcW w:w="687" w:type="pct"/>
            <w:vAlign w:val="bottom"/>
          </w:tcPr>
          <w:p w14:paraId="00BDA967" w14:textId="2114215F" w:rsidR="00632ED9" w:rsidRPr="009A7517" w:rsidRDefault="00632ED9" w:rsidP="00632E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2</w:t>
            </w:r>
            <w:r w:rsidRPr="009A7517">
              <w:rPr>
                <w:rFonts w:hint="cs"/>
                <w:b/>
                <w:bCs/>
              </w:rPr>
              <w:t>,3</w:t>
            </w:r>
            <w:r w:rsidRPr="009A7517">
              <w:rPr>
                <w:rFonts w:hint="cs"/>
                <w:b/>
                <w:bCs/>
                <w:cs/>
              </w:rPr>
              <w:t>61</w:t>
            </w:r>
          </w:p>
        </w:tc>
        <w:tc>
          <w:tcPr>
            <w:tcW w:w="686" w:type="pct"/>
            <w:gridSpan w:val="2"/>
            <w:vAlign w:val="bottom"/>
          </w:tcPr>
          <w:p w14:paraId="071892FD" w14:textId="2905F58A" w:rsidR="00632ED9" w:rsidRPr="009A7517" w:rsidRDefault="00632ED9" w:rsidP="00632E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1,221</w:t>
            </w:r>
          </w:p>
        </w:tc>
      </w:tr>
    </w:tbl>
    <w:p w14:paraId="1B37CFCB" w14:textId="44D2A286" w:rsidR="0054538C" w:rsidRPr="009A7517" w:rsidRDefault="0054538C" w:rsidP="0054538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14:paraId="4B696545" w14:textId="0D32DCD3" w:rsidR="00870CCC" w:rsidRPr="009A7517" w:rsidRDefault="004762B0" w:rsidP="002B68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lang w:bidi="th-TH"/>
        </w:rPr>
        <w:tab/>
      </w: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036AC0" w:rsidRPr="009A7517" w14:paraId="1797A6B0" w14:textId="77777777" w:rsidTr="003B1845">
        <w:trPr>
          <w:tblHeader/>
        </w:trPr>
        <w:tc>
          <w:tcPr>
            <w:tcW w:w="4230" w:type="dxa"/>
            <w:shd w:val="clear" w:color="auto" w:fill="auto"/>
          </w:tcPr>
          <w:p w14:paraId="4207EA3B" w14:textId="77777777" w:rsidR="00036AC0" w:rsidRPr="009A7517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4B1BFB6" w14:textId="77777777" w:rsidR="00036AC0" w:rsidRPr="009A7517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721480A1" w14:textId="77777777" w:rsidR="00036AC0" w:rsidRPr="009A7517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959E3" w:rsidRPr="009A7517" w14:paraId="7308D8CB" w14:textId="77777777" w:rsidTr="003B1845">
        <w:trPr>
          <w:tblHeader/>
        </w:trPr>
        <w:tc>
          <w:tcPr>
            <w:tcW w:w="4230" w:type="dxa"/>
          </w:tcPr>
          <w:p w14:paraId="2FE26DB4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1C975BF9" w14:textId="79AD0F13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75B0212B" w14:textId="449580AB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37" w:type="dxa"/>
          </w:tcPr>
          <w:p w14:paraId="00F553EE" w14:textId="645CC28F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5EA174C0" w14:textId="152B5D8E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036AC0" w:rsidRPr="009A7517" w14:paraId="4513B7F2" w14:textId="77777777" w:rsidTr="003B1845">
        <w:trPr>
          <w:tblHeader/>
        </w:trPr>
        <w:tc>
          <w:tcPr>
            <w:tcW w:w="4230" w:type="dxa"/>
          </w:tcPr>
          <w:p w14:paraId="3571D065" w14:textId="77777777" w:rsidR="00036AC0" w:rsidRPr="009A7517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6A5474DA" w14:textId="77777777" w:rsidR="00036AC0" w:rsidRPr="009A7517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59E3" w:rsidRPr="009A7517" w14:paraId="0EE438DD" w14:textId="77777777" w:rsidTr="003B1845">
        <w:tc>
          <w:tcPr>
            <w:tcW w:w="4230" w:type="dxa"/>
          </w:tcPr>
          <w:p w14:paraId="20849635" w14:textId="7777777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น้ำมันดิบและวัตถุดิบอื่น</w:t>
            </w:r>
          </w:p>
        </w:tc>
        <w:tc>
          <w:tcPr>
            <w:tcW w:w="1237" w:type="dxa"/>
          </w:tcPr>
          <w:p w14:paraId="19833A2F" w14:textId="49601C60" w:rsidR="006959E3" w:rsidRPr="009A7517" w:rsidRDefault="00A27D83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9A7517">
              <w:rPr>
                <w:rFonts w:hint="cs"/>
              </w:rPr>
              <w:t>16,17</w:t>
            </w:r>
            <w:r w:rsidR="005050E7" w:rsidRPr="009A7517">
              <w:t>7</w:t>
            </w:r>
          </w:p>
        </w:tc>
        <w:tc>
          <w:tcPr>
            <w:tcW w:w="1238" w:type="dxa"/>
          </w:tcPr>
          <w:p w14:paraId="5A5BE920" w14:textId="6D23F649" w:rsidR="006959E3" w:rsidRPr="009A7517" w:rsidRDefault="006959E3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9A7517">
              <w:rPr>
                <w:rFonts w:hint="cs"/>
              </w:rPr>
              <w:t>9,483</w:t>
            </w:r>
          </w:p>
        </w:tc>
        <w:tc>
          <w:tcPr>
            <w:tcW w:w="1237" w:type="dxa"/>
          </w:tcPr>
          <w:p w14:paraId="130B587B" w14:textId="56887290" w:rsidR="006959E3" w:rsidRPr="009A7517" w:rsidRDefault="00A27D8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A7517">
              <w:rPr>
                <w:rFonts w:hint="cs"/>
              </w:rPr>
              <w:t>13,19</w:t>
            </w:r>
            <w:r w:rsidR="00632ED9" w:rsidRPr="009A7517">
              <w:rPr>
                <w:rFonts w:hint="cs"/>
              </w:rPr>
              <w:t>2</w:t>
            </w:r>
          </w:p>
        </w:tc>
        <w:tc>
          <w:tcPr>
            <w:tcW w:w="1238" w:type="dxa"/>
          </w:tcPr>
          <w:p w14:paraId="354E10B8" w14:textId="76B36EB8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</w:pPr>
            <w:r w:rsidRPr="009A7517">
              <w:rPr>
                <w:rFonts w:hint="cs"/>
              </w:rPr>
              <w:t>7,989</w:t>
            </w:r>
          </w:p>
        </w:tc>
      </w:tr>
      <w:tr w:rsidR="006959E3" w:rsidRPr="009A7517" w14:paraId="0733EB19" w14:textId="77777777" w:rsidTr="003B1845">
        <w:tc>
          <w:tcPr>
            <w:tcW w:w="4230" w:type="dxa"/>
          </w:tcPr>
          <w:p w14:paraId="64663DD7" w14:textId="7777777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37" w:type="dxa"/>
          </w:tcPr>
          <w:p w14:paraId="415F4CDA" w14:textId="2BA7A252" w:rsidR="006959E3" w:rsidRPr="009A7517" w:rsidRDefault="00D72886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9A7517">
              <w:rPr>
                <w:rFonts w:hint="cs"/>
              </w:rPr>
              <w:t>11,527</w:t>
            </w:r>
          </w:p>
        </w:tc>
        <w:tc>
          <w:tcPr>
            <w:tcW w:w="1238" w:type="dxa"/>
          </w:tcPr>
          <w:p w14:paraId="001428AE" w14:textId="45CB3E2E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7,535</w:t>
            </w:r>
          </w:p>
        </w:tc>
        <w:tc>
          <w:tcPr>
            <w:tcW w:w="1237" w:type="dxa"/>
          </w:tcPr>
          <w:p w14:paraId="20695AC1" w14:textId="01C064C5" w:rsidR="006959E3" w:rsidRPr="009A7517" w:rsidRDefault="00D72886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A7517">
              <w:rPr>
                <w:rFonts w:hint="cs"/>
              </w:rPr>
              <w:t>10,562</w:t>
            </w:r>
          </w:p>
        </w:tc>
        <w:tc>
          <w:tcPr>
            <w:tcW w:w="1238" w:type="dxa"/>
          </w:tcPr>
          <w:p w14:paraId="04CB52CB" w14:textId="39487F0B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</w:pPr>
            <w:r w:rsidRPr="009A7517">
              <w:rPr>
                <w:rFonts w:hint="cs"/>
              </w:rPr>
              <w:t>6,548</w:t>
            </w:r>
          </w:p>
        </w:tc>
      </w:tr>
      <w:tr w:rsidR="006959E3" w:rsidRPr="009A7517" w14:paraId="2F9F8315" w14:textId="77777777" w:rsidTr="003B1845">
        <w:tc>
          <w:tcPr>
            <w:tcW w:w="4230" w:type="dxa"/>
          </w:tcPr>
          <w:p w14:paraId="6DCEDE25" w14:textId="7777777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37" w:type="dxa"/>
          </w:tcPr>
          <w:p w14:paraId="342D16E5" w14:textId="4DBBAE62" w:rsidR="006959E3" w:rsidRPr="009A7517" w:rsidRDefault="00A27D8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9A7517">
              <w:rPr>
                <w:rFonts w:hint="cs"/>
              </w:rPr>
              <w:t>2,26</w:t>
            </w:r>
            <w:r w:rsidR="005050E7" w:rsidRPr="009A7517">
              <w:t>4</w:t>
            </w:r>
          </w:p>
        </w:tc>
        <w:tc>
          <w:tcPr>
            <w:tcW w:w="1238" w:type="dxa"/>
          </w:tcPr>
          <w:p w14:paraId="40D426EF" w14:textId="7D6DE947" w:rsidR="006959E3" w:rsidRPr="009A7517" w:rsidRDefault="006959E3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1,680</w:t>
            </w:r>
          </w:p>
        </w:tc>
        <w:tc>
          <w:tcPr>
            <w:tcW w:w="1237" w:type="dxa"/>
          </w:tcPr>
          <w:p w14:paraId="25E66D33" w14:textId="71DF46FD" w:rsidR="006959E3" w:rsidRPr="009A7517" w:rsidRDefault="00D72886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A7517">
              <w:rPr>
                <w:rFonts w:hint="cs"/>
              </w:rPr>
              <w:t>1</w:t>
            </w:r>
            <w:r w:rsidR="00A27D83" w:rsidRPr="009A7517">
              <w:rPr>
                <w:rFonts w:hint="cs"/>
              </w:rPr>
              <w:t>,201</w:t>
            </w:r>
          </w:p>
        </w:tc>
        <w:tc>
          <w:tcPr>
            <w:tcW w:w="1238" w:type="dxa"/>
          </w:tcPr>
          <w:p w14:paraId="13F81738" w14:textId="535F06ED" w:rsidR="006959E3" w:rsidRPr="009A7517" w:rsidRDefault="006959E3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</w:pPr>
            <w:r w:rsidRPr="009A7517">
              <w:rPr>
                <w:rFonts w:hint="cs"/>
              </w:rPr>
              <w:t>1,151</w:t>
            </w:r>
          </w:p>
        </w:tc>
      </w:tr>
      <w:tr w:rsidR="006959E3" w:rsidRPr="009A7517" w14:paraId="3360C046" w14:textId="77777777" w:rsidTr="003B1845">
        <w:tc>
          <w:tcPr>
            <w:tcW w:w="4230" w:type="dxa"/>
          </w:tcPr>
          <w:p w14:paraId="157477E6" w14:textId="7777777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สินค้าอุปโภค - บริโภค</w:t>
            </w:r>
          </w:p>
        </w:tc>
        <w:tc>
          <w:tcPr>
            <w:tcW w:w="1237" w:type="dxa"/>
          </w:tcPr>
          <w:p w14:paraId="30288008" w14:textId="015D25CA" w:rsidR="006959E3" w:rsidRPr="009A7517" w:rsidRDefault="00D72886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9A7517">
              <w:rPr>
                <w:rFonts w:hint="cs"/>
              </w:rPr>
              <w:t>102</w:t>
            </w:r>
          </w:p>
        </w:tc>
        <w:tc>
          <w:tcPr>
            <w:tcW w:w="1238" w:type="dxa"/>
          </w:tcPr>
          <w:p w14:paraId="1CC485B4" w14:textId="68C878EF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52</w:t>
            </w:r>
          </w:p>
        </w:tc>
        <w:tc>
          <w:tcPr>
            <w:tcW w:w="1237" w:type="dxa"/>
          </w:tcPr>
          <w:p w14:paraId="3A4A1937" w14:textId="1C062FB0" w:rsidR="006959E3" w:rsidRPr="009A7517" w:rsidRDefault="00D72886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38" w:type="dxa"/>
          </w:tcPr>
          <w:p w14:paraId="47B6301E" w14:textId="434F08B1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AB5FBE" w:rsidRPr="009A7517" w14:paraId="1B9F4509" w14:textId="77777777" w:rsidTr="003B1845">
        <w:tc>
          <w:tcPr>
            <w:tcW w:w="4230" w:type="dxa"/>
          </w:tcPr>
          <w:p w14:paraId="6B060044" w14:textId="46B6724D" w:rsidR="00AB5FBE" w:rsidRPr="009A7517" w:rsidRDefault="00AB5FBE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37" w:type="dxa"/>
          </w:tcPr>
          <w:p w14:paraId="6045219E" w14:textId="183DD1A5" w:rsidR="00AB5FBE" w:rsidRPr="009A7517" w:rsidRDefault="00D72886" w:rsidP="00A27D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9A7517">
              <w:rPr>
                <w:rFonts w:hint="cs"/>
              </w:rPr>
              <w:t>81</w:t>
            </w:r>
          </w:p>
        </w:tc>
        <w:tc>
          <w:tcPr>
            <w:tcW w:w="1238" w:type="dxa"/>
          </w:tcPr>
          <w:p w14:paraId="5727A069" w14:textId="4420E231" w:rsidR="00AB5FBE" w:rsidRPr="009A7517" w:rsidRDefault="00AB5FBE" w:rsidP="00A27D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127</w:t>
            </w:r>
          </w:p>
        </w:tc>
        <w:tc>
          <w:tcPr>
            <w:tcW w:w="1237" w:type="dxa"/>
          </w:tcPr>
          <w:p w14:paraId="2641B935" w14:textId="34603B65" w:rsidR="00AB5FBE" w:rsidRPr="009A7517" w:rsidRDefault="00D72886" w:rsidP="00A27D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38" w:type="dxa"/>
          </w:tcPr>
          <w:p w14:paraId="426AF0A8" w14:textId="1C0180C1" w:rsidR="00AB5FBE" w:rsidRPr="009A7517" w:rsidRDefault="00AB5FBE" w:rsidP="00A27D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6959E3" w:rsidRPr="009A7517" w14:paraId="2A7F0DCE" w14:textId="77777777" w:rsidTr="003B1845">
        <w:tc>
          <w:tcPr>
            <w:tcW w:w="4230" w:type="dxa"/>
          </w:tcPr>
          <w:p w14:paraId="7067A399" w14:textId="7777777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2FC0C22" w14:textId="4E04BA6E" w:rsidR="006959E3" w:rsidRPr="009A7517" w:rsidRDefault="00A27D8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9A7517">
              <w:rPr>
                <w:rFonts w:hint="cs"/>
              </w:rPr>
              <w:t>30,1</w:t>
            </w:r>
            <w:r w:rsidR="005050E7" w:rsidRPr="009A7517">
              <w:t>51</w:t>
            </w:r>
          </w:p>
        </w:tc>
        <w:tc>
          <w:tcPr>
            <w:tcW w:w="1238" w:type="dxa"/>
          </w:tcPr>
          <w:p w14:paraId="2A6A4F64" w14:textId="2A97BE0C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18,877</w:t>
            </w:r>
          </w:p>
        </w:tc>
        <w:tc>
          <w:tcPr>
            <w:tcW w:w="1237" w:type="dxa"/>
          </w:tcPr>
          <w:p w14:paraId="4B747D67" w14:textId="4EAFBC47" w:rsidR="006959E3" w:rsidRPr="009A7517" w:rsidRDefault="00D72886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A7517">
              <w:rPr>
                <w:rFonts w:hint="cs"/>
              </w:rPr>
              <w:t>24,95</w:t>
            </w:r>
            <w:r w:rsidR="00632ED9" w:rsidRPr="009A7517">
              <w:rPr>
                <w:rFonts w:hint="cs"/>
              </w:rPr>
              <w:t>5</w:t>
            </w:r>
          </w:p>
        </w:tc>
        <w:tc>
          <w:tcPr>
            <w:tcW w:w="1238" w:type="dxa"/>
          </w:tcPr>
          <w:p w14:paraId="4EFBBC99" w14:textId="79F80EEB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</w:pPr>
            <w:r w:rsidRPr="009A7517">
              <w:rPr>
                <w:rFonts w:hint="cs"/>
              </w:rPr>
              <w:t>15,688</w:t>
            </w:r>
          </w:p>
        </w:tc>
      </w:tr>
      <w:tr w:rsidR="006959E3" w:rsidRPr="009A7517" w14:paraId="2A0B6236" w14:textId="77777777" w:rsidTr="003B1845">
        <w:tc>
          <w:tcPr>
            <w:tcW w:w="4230" w:type="dxa"/>
          </w:tcPr>
          <w:p w14:paraId="6741519B" w14:textId="7777777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7" w:type="dxa"/>
          </w:tcPr>
          <w:p w14:paraId="4FE482DF" w14:textId="3DC2F216" w:rsidR="006959E3" w:rsidRPr="009A7517" w:rsidRDefault="00D72886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9A7517">
              <w:rPr>
                <w:rFonts w:hint="cs"/>
              </w:rPr>
              <w:t>(28</w:t>
            </w:r>
            <w:r w:rsidR="00632ED9" w:rsidRPr="009A7517">
              <w:rPr>
                <w:rFonts w:hint="cs"/>
              </w:rPr>
              <w:t>6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238" w:type="dxa"/>
          </w:tcPr>
          <w:p w14:paraId="0C7D7D81" w14:textId="53B1D203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(378)</w:t>
            </w:r>
          </w:p>
        </w:tc>
        <w:tc>
          <w:tcPr>
            <w:tcW w:w="1237" w:type="dxa"/>
          </w:tcPr>
          <w:p w14:paraId="45448532" w14:textId="3B216515" w:rsidR="006959E3" w:rsidRPr="009A7517" w:rsidRDefault="00D72886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(28</w:t>
            </w:r>
            <w:r w:rsidR="00632ED9" w:rsidRPr="009A7517">
              <w:rPr>
                <w:rFonts w:hint="cs"/>
              </w:rPr>
              <w:t>6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238" w:type="dxa"/>
          </w:tcPr>
          <w:p w14:paraId="70B6A601" w14:textId="7C262F5B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(378)</w:t>
            </w:r>
          </w:p>
        </w:tc>
      </w:tr>
      <w:tr w:rsidR="006959E3" w:rsidRPr="009A7517" w14:paraId="76ECDA60" w14:textId="77777777" w:rsidTr="003B1845">
        <w:trPr>
          <w:trHeight w:val="58"/>
        </w:trPr>
        <w:tc>
          <w:tcPr>
            <w:tcW w:w="4230" w:type="dxa"/>
          </w:tcPr>
          <w:p w14:paraId="11C3702F" w14:textId="7777777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7" w:type="dxa"/>
          </w:tcPr>
          <w:p w14:paraId="11B38841" w14:textId="6350139C" w:rsidR="006959E3" w:rsidRPr="009A7517" w:rsidRDefault="00D72886" w:rsidP="00695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9A7517">
              <w:rPr>
                <w:rFonts w:hint="cs"/>
              </w:rPr>
              <w:t>(33</w:t>
            </w:r>
            <w:r w:rsidR="005050E7" w:rsidRPr="009A7517">
              <w:t>2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238" w:type="dxa"/>
          </w:tcPr>
          <w:p w14:paraId="2F7EDC89" w14:textId="17565EB8" w:rsidR="006959E3" w:rsidRPr="009A7517" w:rsidRDefault="006959E3" w:rsidP="00695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(2)</w:t>
            </w:r>
          </w:p>
        </w:tc>
        <w:tc>
          <w:tcPr>
            <w:tcW w:w="1237" w:type="dxa"/>
            <w:vAlign w:val="bottom"/>
          </w:tcPr>
          <w:p w14:paraId="30DF5314" w14:textId="196EC2AA" w:rsidR="006959E3" w:rsidRPr="009A7517" w:rsidRDefault="00D72886" w:rsidP="00695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A7517">
              <w:rPr>
                <w:rFonts w:hint="cs"/>
              </w:rPr>
              <w:t>(32</w:t>
            </w:r>
            <w:r w:rsidR="00B55BF5" w:rsidRPr="009A7517">
              <w:rPr>
                <w:rFonts w:hint="cs"/>
              </w:rPr>
              <w:t>4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238" w:type="dxa"/>
            <w:vAlign w:val="bottom"/>
          </w:tcPr>
          <w:p w14:paraId="028301E8" w14:textId="221A2BE2" w:rsidR="006959E3" w:rsidRPr="009A7517" w:rsidRDefault="006959E3" w:rsidP="00695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6959E3" w:rsidRPr="009A7517" w14:paraId="5BDE5142" w14:textId="77777777" w:rsidTr="003B1845">
        <w:trPr>
          <w:trHeight w:val="58"/>
        </w:trPr>
        <w:tc>
          <w:tcPr>
            <w:tcW w:w="4230" w:type="dxa"/>
          </w:tcPr>
          <w:p w14:paraId="77827E73" w14:textId="7777777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6439EFFF" w14:textId="1DC9987E" w:rsidR="006959E3" w:rsidRPr="009A7517" w:rsidRDefault="00A27D83" w:rsidP="005453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29,533</w:t>
            </w:r>
          </w:p>
        </w:tc>
        <w:tc>
          <w:tcPr>
            <w:tcW w:w="1238" w:type="dxa"/>
          </w:tcPr>
          <w:p w14:paraId="1DB8EAF9" w14:textId="2C90893D" w:rsidR="006959E3" w:rsidRPr="009A7517" w:rsidRDefault="006959E3" w:rsidP="00695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18,497</w:t>
            </w:r>
          </w:p>
        </w:tc>
        <w:tc>
          <w:tcPr>
            <w:tcW w:w="1237" w:type="dxa"/>
          </w:tcPr>
          <w:p w14:paraId="5A1B040F" w14:textId="6B602774" w:rsidR="006959E3" w:rsidRPr="009A7517" w:rsidRDefault="00D72886" w:rsidP="00695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24,345</w:t>
            </w:r>
          </w:p>
        </w:tc>
        <w:tc>
          <w:tcPr>
            <w:tcW w:w="1238" w:type="dxa"/>
          </w:tcPr>
          <w:p w14:paraId="597796BA" w14:textId="12430AEA" w:rsidR="006959E3" w:rsidRPr="009A7517" w:rsidRDefault="006959E3" w:rsidP="00695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15,310</w:t>
            </w:r>
          </w:p>
        </w:tc>
      </w:tr>
      <w:tr w:rsidR="006959E3" w:rsidRPr="009A7517" w14:paraId="1E3C988D" w14:textId="77777777" w:rsidTr="003B1845">
        <w:trPr>
          <w:trHeight w:val="58"/>
        </w:trPr>
        <w:tc>
          <w:tcPr>
            <w:tcW w:w="4230" w:type="dxa"/>
          </w:tcPr>
          <w:p w14:paraId="3632B416" w14:textId="7777777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15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52338423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1D610BE2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2F11966C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50C48559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69183E" w:rsidRPr="009A7517" w14:paraId="0CA85745" w14:textId="77777777" w:rsidTr="003B1845">
        <w:trPr>
          <w:trHeight w:val="58"/>
        </w:trPr>
        <w:tc>
          <w:tcPr>
            <w:tcW w:w="4230" w:type="dxa"/>
          </w:tcPr>
          <w:p w14:paraId="558FFAF8" w14:textId="77777777" w:rsidR="00DE4167" w:rsidRPr="009A7517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156"/>
              <w:rPr>
                <w:rFonts w:ascii="Angsana New" w:hAnsi="Angsana New"/>
                <w:b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  <w:p w14:paraId="7AE03C32" w14:textId="340A550E" w:rsidR="0069183E" w:rsidRPr="009A7517" w:rsidRDefault="0069183E" w:rsidP="00DE4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FE733C" w:rsidRPr="009A7517">
              <w:rPr>
                <w:rFonts w:ascii="Angsana New" w:hAnsi="Angsana New" w:hint="cs"/>
                <w:i/>
                <w:iCs/>
                <w:sz w:val="30"/>
                <w:szCs w:val="30"/>
              </w:rPr>
              <w:t>2</w:t>
            </w:r>
            <w:r w:rsidR="000F7568" w:rsidRPr="009A7517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</w:tcPr>
          <w:p w14:paraId="07724799" w14:textId="77777777" w:rsidR="0069183E" w:rsidRPr="009A7517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46316EC1" w14:textId="77777777" w:rsidR="0069183E" w:rsidRPr="009A7517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7172C876" w14:textId="77777777" w:rsidR="0069183E" w:rsidRPr="009A7517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8" w:type="dxa"/>
          </w:tcPr>
          <w:p w14:paraId="5B815BB7" w14:textId="77777777" w:rsidR="0069183E" w:rsidRPr="009A7517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6959E3" w:rsidRPr="009A7517" w14:paraId="5CBDF991" w14:textId="77777777" w:rsidTr="003B1845">
        <w:trPr>
          <w:trHeight w:val="58"/>
        </w:trPr>
        <w:tc>
          <w:tcPr>
            <w:tcW w:w="4230" w:type="dxa"/>
          </w:tcPr>
          <w:p w14:paraId="3128B91A" w14:textId="7777777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- ต้นทุนขาย </w:t>
            </w:r>
          </w:p>
        </w:tc>
        <w:tc>
          <w:tcPr>
            <w:tcW w:w="1237" w:type="dxa"/>
          </w:tcPr>
          <w:p w14:paraId="0251D56B" w14:textId="07B4DDB6" w:rsidR="006959E3" w:rsidRPr="009A7517" w:rsidRDefault="00B2715C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192,143</w:t>
            </w:r>
          </w:p>
        </w:tc>
        <w:tc>
          <w:tcPr>
            <w:tcW w:w="1238" w:type="dxa"/>
          </w:tcPr>
          <w:p w14:paraId="18751B7A" w14:textId="6F9D43FC" w:rsidR="006959E3" w:rsidRPr="009A7517" w:rsidRDefault="006959E3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104,718</w:t>
            </w:r>
          </w:p>
        </w:tc>
        <w:tc>
          <w:tcPr>
            <w:tcW w:w="1237" w:type="dxa"/>
          </w:tcPr>
          <w:p w14:paraId="5FABD43D" w14:textId="78712C7E" w:rsidR="006959E3" w:rsidRPr="009A7517" w:rsidRDefault="00B2715C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A7517">
              <w:rPr>
                <w:rFonts w:hint="cs"/>
              </w:rPr>
              <w:t>180,781</w:t>
            </w:r>
          </w:p>
        </w:tc>
        <w:tc>
          <w:tcPr>
            <w:tcW w:w="1238" w:type="dxa"/>
          </w:tcPr>
          <w:p w14:paraId="5DFA0C7D" w14:textId="189D59A9" w:rsidR="006959E3" w:rsidRPr="009A7517" w:rsidRDefault="006959E3" w:rsidP="0054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</w:pPr>
            <w:r w:rsidRPr="009A7517">
              <w:rPr>
                <w:rFonts w:hint="cs"/>
              </w:rPr>
              <w:t>92,973</w:t>
            </w:r>
          </w:p>
        </w:tc>
      </w:tr>
      <w:tr w:rsidR="006959E3" w:rsidRPr="009A7517" w14:paraId="30E952AF" w14:textId="77777777" w:rsidTr="003B1845">
        <w:trPr>
          <w:trHeight w:val="58"/>
        </w:trPr>
        <w:tc>
          <w:tcPr>
            <w:tcW w:w="4230" w:type="dxa"/>
          </w:tcPr>
          <w:p w14:paraId="7F1C0790" w14:textId="576E54FC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5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- การปรับลดมูลค่าเป็นมูลค่าสุทธิที่คาดว่าจะได้รับ</w:t>
            </w:r>
          </w:p>
        </w:tc>
        <w:tc>
          <w:tcPr>
            <w:tcW w:w="1237" w:type="dxa"/>
          </w:tcPr>
          <w:p w14:paraId="715B21FC" w14:textId="184CB45C" w:rsidR="006959E3" w:rsidRPr="009A7517" w:rsidRDefault="00B2715C" w:rsidP="005453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9A7517">
              <w:rPr>
                <w:rFonts w:hint="cs"/>
              </w:rPr>
              <w:t>3</w:t>
            </w:r>
            <w:r w:rsidR="005050E7" w:rsidRPr="009A7517">
              <w:t>30</w:t>
            </w:r>
          </w:p>
        </w:tc>
        <w:tc>
          <w:tcPr>
            <w:tcW w:w="1238" w:type="dxa"/>
          </w:tcPr>
          <w:p w14:paraId="5033B85B" w14:textId="121A8C5B" w:rsidR="006959E3" w:rsidRPr="009A7517" w:rsidRDefault="006959E3" w:rsidP="00695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2</w:t>
            </w:r>
          </w:p>
        </w:tc>
        <w:tc>
          <w:tcPr>
            <w:tcW w:w="1237" w:type="dxa"/>
            <w:vAlign w:val="bottom"/>
          </w:tcPr>
          <w:p w14:paraId="6B3465FB" w14:textId="4A1947E3" w:rsidR="006959E3" w:rsidRPr="009A7517" w:rsidRDefault="00B2715C" w:rsidP="005453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9A7517">
              <w:rPr>
                <w:rFonts w:hint="cs"/>
              </w:rPr>
              <w:t>32</w:t>
            </w:r>
            <w:r w:rsidR="00632ED9" w:rsidRPr="009A7517">
              <w:rPr>
                <w:rFonts w:hint="cs"/>
              </w:rPr>
              <w:t>4</w:t>
            </w:r>
          </w:p>
        </w:tc>
        <w:tc>
          <w:tcPr>
            <w:tcW w:w="1238" w:type="dxa"/>
            <w:vAlign w:val="bottom"/>
          </w:tcPr>
          <w:p w14:paraId="54392FBD" w14:textId="0108985D" w:rsidR="006959E3" w:rsidRPr="009A7517" w:rsidRDefault="006959E3" w:rsidP="005453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6959E3" w:rsidRPr="009A7517" w14:paraId="46E35FB8" w14:textId="77777777" w:rsidTr="003B1845">
        <w:trPr>
          <w:trHeight w:val="58"/>
        </w:trPr>
        <w:tc>
          <w:tcPr>
            <w:tcW w:w="4230" w:type="dxa"/>
          </w:tcPr>
          <w:p w14:paraId="0215C212" w14:textId="77777777" w:rsidR="006959E3" w:rsidRPr="009A7517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17C2CC63" w14:textId="632E4AE8" w:rsidR="006959E3" w:rsidRPr="009A7517" w:rsidRDefault="00B2715C" w:rsidP="005453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192,4</w:t>
            </w:r>
            <w:r w:rsidR="00632ED9" w:rsidRPr="009A7517">
              <w:rPr>
                <w:rFonts w:hint="cs"/>
                <w:b/>
                <w:bCs/>
              </w:rPr>
              <w:t>7</w:t>
            </w:r>
            <w:r w:rsidR="005050E7" w:rsidRPr="009A7517">
              <w:rPr>
                <w:b/>
                <w:bCs/>
              </w:rPr>
              <w:t>3</w:t>
            </w:r>
          </w:p>
        </w:tc>
        <w:tc>
          <w:tcPr>
            <w:tcW w:w="1238" w:type="dxa"/>
          </w:tcPr>
          <w:p w14:paraId="2727AD03" w14:textId="1F1535AE" w:rsidR="006959E3" w:rsidRPr="009A7517" w:rsidRDefault="006959E3" w:rsidP="00695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104,720</w:t>
            </w:r>
          </w:p>
        </w:tc>
        <w:tc>
          <w:tcPr>
            <w:tcW w:w="1237" w:type="dxa"/>
          </w:tcPr>
          <w:p w14:paraId="38251BAA" w14:textId="427BEE4F" w:rsidR="006959E3" w:rsidRPr="009A7517" w:rsidRDefault="00B2715C" w:rsidP="005453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181,10</w:t>
            </w:r>
            <w:r w:rsidR="00632ED9" w:rsidRPr="009A7517">
              <w:rPr>
                <w:rFonts w:hint="cs"/>
                <w:b/>
                <w:bCs/>
              </w:rPr>
              <w:t>5</w:t>
            </w:r>
          </w:p>
        </w:tc>
        <w:tc>
          <w:tcPr>
            <w:tcW w:w="1238" w:type="dxa"/>
          </w:tcPr>
          <w:p w14:paraId="02A31EDB" w14:textId="75248B15" w:rsidR="006959E3" w:rsidRPr="009A7517" w:rsidRDefault="006959E3" w:rsidP="005453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92,973</w:t>
            </w:r>
          </w:p>
        </w:tc>
      </w:tr>
    </w:tbl>
    <w:p w14:paraId="1BDBFD79" w14:textId="77777777" w:rsidR="002321F8" w:rsidRPr="009A7517" w:rsidRDefault="002321F8" w:rsidP="00EA319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197DD74" w14:textId="47763E31" w:rsidR="002B6843" w:rsidRPr="009A7517" w:rsidRDefault="004762B0" w:rsidP="002B68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9A7517">
        <w:rPr>
          <w:rFonts w:ascii="Angsana New" w:hAnsi="Angsana New" w:hint="cs"/>
          <w:sz w:val="30"/>
          <w:szCs w:val="30"/>
          <w:cs/>
        </w:rPr>
        <w:t xml:space="preserve">สินค้าคงเหลือ ณ </w:t>
      </w:r>
      <w:r w:rsidR="00EA319F" w:rsidRPr="009A751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E3F43" w:rsidRPr="009A7517">
        <w:rPr>
          <w:rFonts w:ascii="Angsana New" w:hAnsi="Angsana New" w:hint="cs"/>
          <w:sz w:val="30"/>
          <w:szCs w:val="30"/>
        </w:rPr>
        <w:t>3</w:t>
      </w:r>
      <w:r w:rsidR="00D52C0E" w:rsidRPr="009A7517">
        <w:rPr>
          <w:rFonts w:ascii="Angsana New" w:hAnsi="Angsana New" w:hint="cs"/>
          <w:sz w:val="30"/>
          <w:szCs w:val="30"/>
        </w:rPr>
        <w:t>1</w:t>
      </w:r>
      <w:r w:rsidRPr="009A751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E3F43" w:rsidRPr="009A7517">
        <w:rPr>
          <w:rFonts w:ascii="Angsana New" w:hAnsi="Angsana New" w:hint="cs"/>
          <w:sz w:val="30"/>
          <w:szCs w:val="30"/>
        </w:rPr>
        <w:t>256</w:t>
      </w:r>
      <w:r w:rsidR="006959E3" w:rsidRPr="009A7517">
        <w:rPr>
          <w:rFonts w:ascii="Angsana New" w:hAnsi="Angsana New" w:hint="cs"/>
          <w:sz w:val="30"/>
          <w:szCs w:val="30"/>
        </w:rPr>
        <w:t>5</w:t>
      </w:r>
      <w:r w:rsidR="00EA6D28" w:rsidRPr="009A751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E3F43" w:rsidRPr="009A7517">
        <w:rPr>
          <w:rFonts w:ascii="Angsana New" w:hAnsi="Angsana New" w:hint="cs"/>
          <w:sz w:val="30"/>
          <w:szCs w:val="30"/>
        </w:rPr>
        <w:t>256</w:t>
      </w:r>
      <w:r w:rsidR="006959E3" w:rsidRPr="009A7517">
        <w:rPr>
          <w:rFonts w:ascii="Angsana New" w:hAnsi="Angsana New" w:hint="cs"/>
          <w:sz w:val="30"/>
          <w:szCs w:val="30"/>
        </w:rPr>
        <w:t>4</w:t>
      </w:r>
      <w:r w:rsidR="000A28C1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ของบริษัทได้รวมสำรองน้ำมันตามกฎหมายไว้แล้วจำนวน </w:t>
      </w:r>
      <w:r w:rsidR="00C8132A" w:rsidRPr="009A7517">
        <w:rPr>
          <w:rFonts w:ascii="Angsana New" w:hAnsi="Angsana New" w:hint="cs"/>
          <w:sz w:val="30"/>
          <w:szCs w:val="30"/>
        </w:rPr>
        <w:t>329</w:t>
      </w:r>
      <w:r w:rsidR="00DE5738" w:rsidRPr="009A7517">
        <w:rPr>
          <w:rFonts w:ascii="Angsana New" w:hAnsi="Angsana New" w:hint="cs"/>
          <w:sz w:val="30"/>
          <w:szCs w:val="30"/>
        </w:rPr>
        <w:t xml:space="preserve"> </w:t>
      </w:r>
      <w:r w:rsidR="004C70C2" w:rsidRPr="009A7517">
        <w:rPr>
          <w:rFonts w:ascii="Angsana New" w:hAnsi="Angsana New" w:hint="cs"/>
          <w:sz w:val="30"/>
          <w:szCs w:val="30"/>
          <w:cs/>
        </w:rPr>
        <w:t>ล้าน</w:t>
      </w:r>
      <w:r w:rsidR="006C520D" w:rsidRPr="009A7517">
        <w:rPr>
          <w:rFonts w:ascii="Angsana New" w:hAnsi="Angsana New" w:hint="cs"/>
          <w:sz w:val="30"/>
          <w:szCs w:val="30"/>
          <w:cs/>
        </w:rPr>
        <w:t>ลิตร คิดเป็นมูลค่า</w:t>
      </w:r>
      <w:r w:rsidR="00102F63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="00C8132A" w:rsidRPr="009A7517">
        <w:rPr>
          <w:rFonts w:ascii="Angsana New" w:hAnsi="Angsana New" w:hint="cs"/>
          <w:sz w:val="30"/>
          <w:szCs w:val="30"/>
        </w:rPr>
        <w:t>7,480</w:t>
      </w:r>
      <w:r w:rsidR="00547A6E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ล้านบาท และจำนวน </w:t>
      </w:r>
      <w:r w:rsidR="00BC72C4" w:rsidRPr="009A7517">
        <w:rPr>
          <w:rFonts w:ascii="Angsana New" w:hAnsi="Angsana New" w:hint="cs"/>
          <w:sz w:val="30"/>
          <w:szCs w:val="30"/>
        </w:rPr>
        <w:t>253</w:t>
      </w:r>
      <w:r w:rsidR="00862309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ล้านลิตร คิดเป็นมูลค่า </w:t>
      </w:r>
      <w:r w:rsidR="00BC72C4" w:rsidRPr="009A7517">
        <w:rPr>
          <w:rFonts w:ascii="Angsana New" w:hAnsi="Angsana New" w:hint="cs"/>
          <w:sz w:val="30"/>
          <w:szCs w:val="30"/>
        </w:rPr>
        <w:t>4,388</w:t>
      </w:r>
      <w:r w:rsidR="00862309"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642EDB7D" w14:textId="6BA33214" w:rsidR="00A27B89" w:rsidRPr="009A7517" w:rsidRDefault="00A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34143C4" w14:textId="68039E33" w:rsidR="00870CCC" w:rsidRPr="009A7517" w:rsidRDefault="004762B0" w:rsidP="002B68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lang w:bidi="th-TH"/>
        </w:rPr>
        <w:tab/>
      </w: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DD8F9A5" w14:textId="77777777" w:rsidR="003331F0" w:rsidRPr="009A7517" w:rsidRDefault="003331F0" w:rsidP="003331F0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2"/>
        <w:gridCol w:w="1261"/>
        <w:gridCol w:w="1259"/>
        <w:gridCol w:w="1258"/>
      </w:tblGrid>
      <w:tr w:rsidR="00747A73" w:rsidRPr="009A7517" w14:paraId="10C574FE" w14:textId="77777777" w:rsidTr="0063476B">
        <w:trPr>
          <w:trHeight w:val="403"/>
        </w:trPr>
        <w:tc>
          <w:tcPr>
            <w:tcW w:w="2942" w:type="pct"/>
          </w:tcPr>
          <w:p w14:paraId="7F0655A4" w14:textId="77777777" w:rsidR="00747A73" w:rsidRPr="009A7517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687" w:type="pct"/>
          </w:tcPr>
          <w:p w14:paraId="311081BF" w14:textId="77777777" w:rsidR="00747A73" w:rsidRPr="009A7517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71" w:type="pct"/>
            <w:gridSpan w:val="2"/>
          </w:tcPr>
          <w:p w14:paraId="614E37F4" w14:textId="77777777" w:rsidR="00747A73" w:rsidRPr="009A7517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747A73" w:rsidRPr="009A7517" w14:paraId="1D5D71DF" w14:textId="77777777" w:rsidTr="0063476B">
        <w:trPr>
          <w:trHeight w:val="424"/>
        </w:trPr>
        <w:tc>
          <w:tcPr>
            <w:tcW w:w="2942" w:type="pct"/>
          </w:tcPr>
          <w:p w14:paraId="0225F697" w14:textId="47590AF7" w:rsidR="00747A73" w:rsidRPr="009A7517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E3F43"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D52C0E"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87" w:type="pct"/>
          </w:tcPr>
          <w:p w14:paraId="0571A8D2" w14:textId="7C6E2CF3" w:rsidR="00747A73" w:rsidRPr="009A7517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746628F9" w14:textId="3C6AA311" w:rsidR="00747A73" w:rsidRPr="009A7517" w:rsidRDefault="006959E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685" w:type="pct"/>
            <w:shd w:val="clear" w:color="auto" w:fill="auto"/>
          </w:tcPr>
          <w:p w14:paraId="0E3EE17F" w14:textId="48E66143" w:rsidR="00747A73" w:rsidRPr="009A7517" w:rsidRDefault="006959E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747A73" w:rsidRPr="009A7517" w14:paraId="7ABF3AA9" w14:textId="77777777" w:rsidTr="0063476B">
        <w:trPr>
          <w:trHeight w:val="424"/>
        </w:trPr>
        <w:tc>
          <w:tcPr>
            <w:tcW w:w="2942" w:type="pct"/>
          </w:tcPr>
          <w:p w14:paraId="24E63C59" w14:textId="77777777" w:rsidR="00747A73" w:rsidRPr="009A7517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FA5EEFC" w14:textId="77777777" w:rsidR="00747A73" w:rsidRPr="009A7517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1" w:type="pct"/>
            <w:gridSpan w:val="2"/>
            <w:shd w:val="clear" w:color="auto" w:fill="auto"/>
          </w:tcPr>
          <w:p w14:paraId="0BCE0C6C" w14:textId="77777777" w:rsidR="00747A73" w:rsidRPr="009A7517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59E3" w:rsidRPr="009A7517" w14:paraId="2E29E8C3" w14:textId="77777777" w:rsidTr="0063476B">
        <w:trPr>
          <w:trHeight w:val="403"/>
        </w:trPr>
        <w:tc>
          <w:tcPr>
            <w:tcW w:w="2942" w:type="pct"/>
          </w:tcPr>
          <w:p w14:paraId="0D4DE69F" w14:textId="3F3C0DD1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87" w:type="pct"/>
          </w:tcPr>
          <w:p w14:paraId="009520DB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</w:tcPr>
          <w:p w14:paraId="741A22C9" w14:textId="1B6E5A67" w:rsidR="006959E3" w:rsidRPr="009A7517" w:rsidRDefault="00B16EFC" w:rsidP="008B2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16</w:t>
            </w:r>
            <w:r w:rsidRPr="009A7517">
              <w:rPr>
                <w:rFonts w:hint="cs"/>
              </w:rPr>
              <w:t>,</w:t>
            </w:r>
            <w:r w:rsidRPr="009A7517">
              <w:rPr>
                <w:rFonts w:hint="cs"/>
                <w:cs/>
              </w:rPr>
              <w:t>492</w:t>
            </w:r>
          </w:p>
        </w:tc>
        <w:tc>
          <w:tcPr>
            <w:tcW w:w="685" w:type="pct"/>
          </w:tcPr>
          <w:p w14:paraId="29B55FD3" w14:textId="5E099393" w:rsidR="006959E3" w:rsidRPr="009A7517" w:rsidRDefault="006959E3" w:rsidP="008B2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13,851</w:t>
            </w:r>
          </w:p>
        </w:tc>
      </w:tr>
      <w:tr w:rsidR="00AB5FBE" w:rsidRPr="009A7517" w14:paraId="7C078086" w14:textId="77777777" w:rsidTr="0063476B">
        <w:trPr>
          <w:trHeight w:val="403"/>
        </w:trPr>
        <w:tc>
          <w:tcPr>
            <w:tcW w:w="2942" w:type="pct"/>
          </w:tcPr>
          <w:p w14:paraId="081C749E" w14:textId="5C2F4F83" w:rsidR="00AB5FBE" w:rsidRPr="009A7517" w:rsidRDefault="00AB5FBE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เพิ่มเงินลงทุน</w:t>
            </w:r>
          </w:p>
        </w:tc>
        <w:tc>
          <w:tcPr>
            <w:tcW w:w="687" w:type="pct"/>
          </w:tcPr>
          <w:p w14:paraId="46B2839A" w14:textId="77777777" w:rsidR="00AB5FBE" w:rsidRPr="009A7517" w:rsidRDefault="00AB5FBE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</w:tcPr>
          <w:p w14:paraId="496F793F" w14:textId="2DDD4B74" w:rsidR="00AB5FBE" w:rsidRPr="009A7517" w:rsidRDefault="00040306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1,94</w:t>
            </w:r>
            <w:r w:rsidR="00FF2165" w:rsidRPr="009A7517">
              <w:rPr>
                <w:rFonts w:hint="cs"/>
              </w:rPr>
              <w:t>5</w:t>
            </w:r>
          </w:p>
        </w:tc>
        <w:tc>
          <w:tcPr>
            <w:tcW w:w="685" w:type="pct"/>
          </w:tcPr>
          <w:p w14:paraId="548B389B" w14:textId="6968046E" w:rsidR="00AB5FBE" w:rsidRPr="009A7517" w:rsidRDefault="00AB5FBE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2,516</w:t>
            </w:r>
          </w:p>
        </w:tc>
      </w:tr>
      <w:tr w:rsidR="00AB5FBE" w:rsidRPr="009A7517" w14:paraId="17AC75F7" w14:textId="77777777" w:rsidTr="0063476B">
        <w:trPr>
          <w:trHeight w:val="403"/>
        </w:trPr>
        <w:tc>
          <w:tcPr>
            <w:tcW w:w="2942" w:type="pct"/>
          </w:tcPr>
          <w:p w14:paraId="3EBAB338" w14:textId="7FB3C7B7" w:rsidR="00AB5FBE" w:rsidRPr="009A7517" w:rsidRDefault="00AB5FBE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จำหน่ายเงินลงทุน</w:t>
            </w:r>
          </w:p>
        </w:tc>
        <w:tc>
          <w:tcPr>
            <w:tcW w:w="687" w:type="pct"/>
          </w:tcPr>
          <w:p w14:paraId="1B7A30A8" w14:textId="77777777" w:rsidR="00AB5FBE" w:rsidRPr="009A7517" w:rsidRDefault="00AB5FBE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</w:tcPr>
          <w:p w14:paraId="39A9512F" w14:textId="2FC313AC" w:rsidR="00AB5FBE" w:rsidRPr="009A7517" w:rsidRDefault="00040306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(16)</w:t>
            </w:r>
          </w:p>
        </w:tc>
        <w:tc>
          <w:tcPr>
            <w:tcW w:w="685" w:type="pct"/>
          </w:tcPr>
          <w:p w14:paraId="2F9C3BBC" w14:textId="2E8790A7" w:rsidR="00AB5FBE" w:rsidRPr="009A7517" w:rsidRDefault="00AB5FBE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6959E3" w:rsidRPr="009A7517" w14:paraId="28B6B9CA" w14:textId="77777777" w:rsidTr="0063476B">
        <w:trPr>
          <w:trHeight w:val="403"/>
        </w:trPr>
        <w:tc>
          <w:tcPr>
            <w:tcW w:w="2942" w:type="pct"/>
          </w:tcPr>
          <w:p w14:paraId="18D342C8" w14:textId="13EE7E85" w:rsidR="006959E3" w:rsidRPr="009A7517" w:rsidRDefault="00AB5FBE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จัดประเภทใหม่</w:t>
            </w:r>
          </w:p>
        </w:tc>
        <w:tc>
          <w:tcPr>
            <w:tcW w:w="687" w:type="pct"/>
          </w:tcPr>
          <w:p w14:paraId="7BB5A022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</w:tcPr>
          <w:p w14:paraId="01CD4260" w14:textId="613CACA6" w:rsidR="006959E3" w:rsidRPr="009A7517" w:rsidRDefault="00040306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(3)</w:t>
            </w:r>
          </w:p>
        </w:tc>
        <w:tc>
          <w:tcPr>
            <w:tcW w:w="685" w:type="pct"/>
          </w:tcPr>
          <w:p w14:paraId="3A780077" w14:textId="21C53142" w:rsidR="006959E3" w:rsidRPr="009A7517" w:rsidRDefault="00AB5FBE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6959E3" w:rsidRPr="009A7517" w14:paraId="0B40F0D5" w14:textId="77777777" w:rsidTr="0063476B">
        <w:trPr>
          <w:trHeight w:val="403"/>
        </w:trPr>
        <w:tc>
          <w:tcPr>
            <w:tcW w:w="2942" w:type="pct"/>
          </w:tcPr>
          <w:p w14:paraId="737C535D" w14:textId="3EE9B22A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9A7517">
              <w:rPr>
                <w:rFonts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687" w:type="pct"/>
          </w:tcPr>
          <w:p w14:paraId="03971F4F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6" w:type="pct"/>
          </w:tcPr>
          <w:p w14:paraId="5798CB60" w14:textId="479EFCEB" w:rsidR="006959E3" w:rsidRPr="009A7517" w:rsidRDefault="00040306" w:rsidP="00695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15</w:t>
            </w:r>
            <w:r w:rsidR="00FF2165" w:rsidRPr="009A7517">
              <w:rPr>
                <w:rFonts w:hint="cs"/>
              </w:rPr>
              <w:t>5</w:t>
            </w:r>
          </w:p>
        </w:tc>
        <w:tc>
          <w:tcPr>
            <w:tcW w:w="685" w:type="pct"/>
          </w:tcPr>
          <w:p w14:paraId="1BBF0C20" w14:textId="72C4C42F" w:rsidR="006959E3" w:rsidRPr="009A7517" w:rsidRDefault="006959E3" w:rsidP="006959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125</w:t>
            </w:r>
          </w:p>
        </w:tc>
      </w:tr>
      <w:tr w:rsidR="006959E3" w:rsidRPr="009A7517" w14:paraId="72D76EAE" w14:textId="77777777" w:rsidTr="0063476B">
        <w:trPr>
          <w:trHeight w:val="403"/>
        </w:trPr>
        <w:tc>
          <w:tcPr>
            <w:tcW w:w="2942" w:type="pct"/>
          </w:tcPr>
          <w:p w14:paraId="5563E09D" w14:textId="60849B01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</w:rPr>
              <w:t>31</w:t>
            </w:r>
            <w:r w:rsidRPr="009A7517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687" w:type="pct"/>
          </w:tcPr>
          <w:p w14:paraId="73ACBA94" w14:textId="77777777" w:rsidR="006959E3" w:rsidRPr="009A7517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6" w:type="pct"/>
          </w:tcPr>
          <w:p w14:paraId="447EADE9" w14:textId="16643CDE" w:rsidR="006959E3" w:rsidRPr="009A7517" w:rsidRDefault="00040306" w:rsidP="00695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18,57</w:t>
            </w:r>
            <w:r w:rsidR="00FF2165" w:rsidRPr="009A7517">
              <w:rPr>
                <w:rFonts w:hint="cs"/>
                <w:b/>
                <w:bCs/>
              </w:rPr>
              <w:t>3</w:t>
            </w:r>
          </w:p>
        </w:tc>
        <w:tc>
          <w:tcPr>
            <w:tcW w:w="685" w:type="pct"/>
          </w:tcPr>
          <w:p w14:paraId="4AE29E15" w14:textId="072804A5" w:rsidR="006959E3" w:rsidRPr="009A7517" w:rsidRDefault="006959E3" w:rsidP="006959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16,492</w:t>
            </w:r>
          </w:p>
        </w:tc>
      </w:tr>
    </w:tbl>
    <w:p w14:paraId="060B4424" w14:textId="0A7C862E" w:rsidR="009561EC" w:rsidRPr="009A7517" w:rsidRDefault="00956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3FF825B7" w14:textId="587E72E9" w:rsidR="00697109" w:rsidRPr="009A7517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9A7517">
        <w:rPr>
          <w:rFonts w:hint="cs"/>
          <w:cs/>
        </w:rPr>
        <w:tab/>
      </w:r>
      <w:r w:rsidRPr="009A7517">
        <w:rPr>
          <w:rFonts w:hint="cs"/>
          <w:i/>
          <w:iCs/>
          <w:cs/>
        </w:rPr>
        <w:t>การเปลี่ยนแปลงเงินลงทุนในบริษัทย่อย</w:t>
      </w:r>
    </w:p>
    <w:p w14:paraId="1F4C74A0" w14:textId="77777777" w:rsidR="008B2C9F" w:rsidRPr="009A7517" w:rsidRDefault="008B2C9F" w:rsidP="008B2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E68D94F" w14:textId="77777777" w:rsidR="000A7776" w:rsidRPr="009A7517" w:rsidRDefault="000A7776" w:rsidP="000A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9A7517">
        <w:rPr>
          <w:rFonts w:hint="cs"/>
          <w:i/>
          <w:iCs/>
          <w:cs/>
        </w:rPr>
        <w:t>บริษัท บีซีพีจี จำกัด (มหาชน)</w:t>
      </w:r>
    </w:p>
    <w:p w14:paraId="07657F2C" w14:textId="77777777" w:rsidR="000A7776" w:rsidRPr="009A7517" w:rsidRDefault="000A7776" w:rsidP="000A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2AE321A" w14:textId="78D10E62" w:rsidR="000A7776" w:rsidRPr="009A7517" w:rsidRDefault="000A7776" w:rsidP="000A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  <w:r w:rsidRPr="009A7517">
        <w:rPr>
          <w:rFonts w:hint="cs"/>
          <w:cs/>
        </w:rPr>
        <w:t xml:space="preserve">ในระหว่างปี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</w:t>
      </w:r>
      <w:r w:rsidR="00FD19D4" w:rsidRPr="009A7517">
        <w:rPr>
          <w:rFonts w:hint="cs"/>
          <w:cs/>
        </w:rPr>
        <w:t>บริษัท บีซีพีจี จำกัด (มหาชน)</w:t>
      </w:r>
      <w:r w:rsidR="00FD19D4" w:rsidRPr="009A7517">
        <w:t xml:space="preserve"> (“</w:t>
      </w:r>
      <w:r w:rsidRPr="009A7517">
        <w:rPr>
          <w:rFonts w:hint="cs"/>
        </w:rPr>
        <w:t>BCPG</w:t>
      </w:r>
      <w:r w:rsidR="00FD19D4" w:rsidRPr="009A7517">
        <w:t>”)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 xml:space="preserve">ได้ออกหุ้นสามัญเพิ่มทุน เพื่อการใช้สิทธิของใบสำคัญแสดงสิทธิในการจองซื้อหุ้นสามัญของ </w:t>
      </w:r>
      <w:r w:rsidRPr="009A7517">
        <w:rPr>
          <w:rFonts w:hint="cs"/>
        </w:rPr>
        <w:t xml:space="preserve">BCPG </w:t>
      </w:r>
      <w:r w:rsidRPr="009A7517">
        <w:rPr>
          <w:rFonts w:hint="cs"/>
          <w:cs/>
        </w:rPr>
        <w:t xml:space="preserve">ครั้งที่ </w:t>
      </w:r>
      <w:r w:rsidRPr="009A7517">
        <w:rPr>
          <w:rFonts w:hint="cs"/>
        </w:rPr>
        <w:t>1</w:t>
      </w:r>
      <w:r w:rsidRPr="009A7517">
        <w:rPr>
          <w:rFonts w:hint="cs"/>
          <w:cs/>
        </w:rPr>
        <w:t xml:space="preserve"> </w:t>
      </w:r>
      <w:r w:rsidRPr="009A7517">
        <w:rPr>
          <w:rFonts w:hint="cs"/>
        </w:rPr>
        <w:t xml:space="preserve">(BCPG-W1) </w:t>
      </w:r>
      <w:r w:rsidRPr="009A7517">
        <w:rPr>
          <w:rFonts w:hint="cs"/>
          <w:cs/>
        </w:rPr>
        <w:t xml:space="preserve">จำนวน </w:t>
      </w:r>
      <w:r w:rsidR="0083678C" w:rsidRPr="009A7517">
        <w:rPr>
          <w:rFonts w:hint="cs"/>
        </w:rPr>
        <w:t>13.66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 xml:space="preserve">ล้านหน่วย ทำให้บริษัทมีสัดส่วนการถือหุ้นใน </w:t>
      </w:r>
      <w:r w:rsidRPr="009A7517">
        <w:rPr>
          <w:rFonts w:hint="cs"/>
        </w:rPr>
        <w:t xml:space="preserve">BCPG </w:t>
      </w:r>
      <w:r w:rsidRPr="009A7517">
        <w:rPr>
          <w:rFonts w:hint="cs"/>
          <w:cs/>
        </w:rPr>
        <w:t xml:space="preserve">ลดลงเป็นร้อยละ </w:t>
      </w:r>
      <w:r w:rsidR="0083678C" w:rsidRPr="009A7517">
        <w:rPr>
          <w:rFonts w:hint="cs"/>
        </w:rPr>
        <w:t>57.19</w:t>
      </w:r>
      <w:r w:rsidRPr="009A7517">
        <w:rPr>
          <w:rFonts w:hint="cs"/>
          <w:cs/>
        </w:rPr>
        <w:t xml:space="preserve"> โดยที่อำนาจควบคุมใน </w:t>
      </w:r>
      <w:r w:rsidRPr="009A7517">
        <w:rPr>
          <w:rFonts w:hint="cs"/>
        </w:rPr>
        <w:t xml:space="preserve">BCPG </w:t>
      </w:r>
      <w:r w:rsidRPr="009A7517">
        <w:rPr>
          <w:rFonts w:hint="cs"/>
          <w:cs/>
        </w:rPr>
        <w:t>ไม่เปลี่ยนแปลง</w:t>
      </w:r>
    </w:p>
    <w:p w14:paraId="4B1350CC" w14:textId="6D3B6702" w:rsidR="00FD19D4" w:rsidRPr="009A7517" w:rsidRDefault="00FD19D4" w:rsidP="00FD19D4">
      <w:pPr>
        <w:tabs>
          <w:tab w:val="clear" w:pos="454"/>
          <w:tab w:val="clear" w:pos="680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color w:val="000000"/>
        </w:rPr>
      </w:pPr>
      <w:r w:rsidRPr="009A7517">
        <w:rPr>
          <w:color w:val="000000"/>
          <w:cs/>
        </w:rPr>
        <w:lastRenderedPageBreak/>
        <w:t xml:space="preserve">เมื่อวันที่ </w:t>
      </w:r>
      <w:r w:rsidRPr="009A7517">
        <w:rPr>
          <w:color w:val="000000"/>
        </w:rPr>
        <w:t xml:space="preserve">15 </w:t>
      </w:r>
      <w:r w:rsidRPr="009A7517">
        <w:rPr>
          <w:rFonts w:hint="cs"/>
          <w:color w:val="000000"/>
          <w:cs/>
        </w:rPr>
        <w:t>พฤศจิกายน</w:t>
      </w:r>
      <w:r w:rsidRPr="009A7517">
        <w:rPr>
          <w:color w:val="000000"/>
        </w:rPr>
        <w:t xml:space="preserve"> 2565 </w:t>
      </w:r>
      <w:r w:rsidRPr="009A7517">
        <w:rPr>
          <w:rFonts w:hint="cs"/>
          <w:color w:val="000000"/>
          <w:cs/>
        </w:rPr>
        <w:t xml:space="preserve">ที่ประชุมคณะกรรมการบริษัทของ </w:t>
      </w:r>
      <w:r w:rsidRPr="009A7517">
        <w:rPr>
          <w:color w:val="000000"/>
        </w:rPr>
        <w:t xml:space="preserve">BCPG </w:t>
      </w:r>
      <w:r w:rsidRPr="009A7517">
        <w:rPr>
          <w:rFonts w:hint="cs"/>
          <w:color w:val="000000"/>
          <w:cs/>
        </w:rPr>
        <w:t>มีมติอนุมัติให้</w:t>
      </w:r>
      <w:r w:rsidR="007D7385" w:rsidRPr="009A7517">
        <w:rPr>
          <w:color w:val="000000"/>
        </w:rPr>
        <w:t xml:space="preserve"> BCPG </w:t>
      </w:r>
      <w:r w:rsidRPr="009A7517">
        <w:rPr>
          <w:rFonts w:hint="cs"/>
          <w:color w:val="000000"/>
          <w:cs/>
        </w:rPr>
        <w:t>เข้าซื้อหุ้นทั้งหมดในบริษัท เอเชียลิงค์ เทอมินัล จำกัด จากบริษัท แพนเอเชียสตอเรจแอนด์เทอร์มินัล จำกัด (“ผู้ขาย”) ในวงเงินไม่เกิน</w:t>
      </w:r>
      <w:r w:rsidRPr="009A7517">
        <w:rPr>
          <w:color w:val="000000"/>
        </w:rPr>
        <w:t xml:space="preserve"> 9,000 </w:t>
      </w:r>
      <w:r w:rsidRPr="009A7517">
        <w:rPr>
          <w:rFonts w:hint="cs"/>
          <w:color w:val="000000"/>
          <w:cs/>
        </w:rPr>
        <w:t>ล้านบาท และในวันที่</w:t>
      </w:r>
      <w:r w:rsidRPr="009A7517">
        <w:rPr>
          <w:color w:val="000000"/>
        </w:rPr>
        <w:t xml:space="preserve"> 30 </w:t>
      </w:r>
      <w:r w:rsidRPr="009A7517">
        <w:rPr>
          <w:rFonts w:hint="cs"/>
          <w:color w:val="000000"/>
          <w:cs/>
        </w:rPr>
        <w:t>ธันวาคม</w:t>
      </w:r>
      <w:r w:rsidRPr="009A7517">
        <w:rPr>
          <w:color w:val="000000"/>
        </w:rPr>
        <w:t xml:space="preserve"> 2565 BCPG </w:t>
      </w:r>
      <w:r w:rsidRPr="009A7517">
        <w:rPr>
          <w:rFonts w:hint="cs"/>
          <w:color w:val="000000"/>
          <w:cs/>
        </w:rPr>
        <w:t xml:space="preserve">ได้ลงนามในสัญญาซื้อขายหุ้นดังกล่าวเรียบร้อยแล้ว โดยคาดว่าธุรกรรมการซื้อหุ้นจะสำเร็จลุล่วงประมาณเดือนมีนาคม </w:t>
      </w:r>
      <w:r w:rsidRPr="009A7517">
        <w:rPr>
          <w:color w:val="000000"/>
        </w:rPr>
        <w:t>2566</w:t>
      </w:r>
      <w:r w:rsidRPr="009A7517">
        <w:rPr>
          <w:rFonts w:hint="cs"/>
          <w:color w:val="000000"/>
          <w:cs/>
        </w:rPr>
        <w:t xml:space="preserve"> ทั้งนี้ขึ้นอยู่กับความสำเร็จในการดำเนินการตามข้อกำหนดเงื่อนไขบังคับก่อน (</w:t>
      </w:r>
      <w:r w:rsidRPr="009A7517">
        <w:rPr>
          <w:color w:val="000000"/>
        </w:rPr>
        <w:t xml:space="preserve">Condition Precedent) </w:t>
      </w:r>
      <w:r w:rsidRPr="009A7517">
        <w:rPr>
          <w:rFonts w:hint="cs"/>
          <w:color w:val="000000"/>
          <w:cs/>
        </w:rPr>
        <w:t>อย่างครบถ้วนหรือได้รับการผ่อนผันจากคู่สัญญาที่เกี่ยวข้อง ผู้บริหารเชื่อว่าการเข้าลงทุนในบริษัทดังกล่าวซึ่งดำเนินธุรกิจคลังจัดเก็บน้ำมันและท่าเทียบเรือที่จังหวัดเพชรบุรี เป็นโครงการสาธารณูปโภคเกี่ยวเนื่องกับพลังงานจะสามารถต่อยอดเพื่อรองรับธุรกิจอื่นๆ ในอนาคต</w:t>
      </w:r>
      <w:r w:rsidRPr="009A7517">
        <w:rPr>
          <w:color w:val="000000"/>
          <w:cs/>
        </w:rPr>
        <w:t xml:space="preserve"> </w:t>
      </w:r>
    </w:p>
    <w:p w14:paraId="2CBB35F4" w14:textId="77777777" w:rsidR="00FD19D4" w:rsidRPr="009A7517" w:rsidRDefault="00FD19D4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</w:p>
    <w:p w14:paraId="1B5613C5" w14:textId="299E4CFD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9A7517">
        <w:rPr>
          <w:rFonts w:hint="cs"/>
          <w:i/>
          <w:iCs/>
          <w:cs/>
        </w:rPr>
        <w:t>บริษัท บีบีจีไอ จำกัด (มหาชน)</w:t>
      </w:r>
    </w:p>
    <w:p w14:paraId="5041310D" w14:textId="77777777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0039A4F" w14:textId="60A981CD" w:rsidR="00AB5FBE" w:rsidRPr="009A7517" w:rsidRDefault="00AB5FBE" w:rsidP="00AB5FBE">
      <w:pPr>
        <w:tabs>
          <w:tab w:val="clear" w:pos="454"/>
          <w:tab w:val="clear" w:pos="680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color w:val="000000"/>
        </w:rPr>
      </w:pPr>
      <w:r w:rsidRPr="009A7517">
        <w:rPr>
          <w:rFonts w:hint="cs"/>
          <w:color w:val="000000"/>
          <w:cs/>
        </w:rPr>
        <w:t xml:space="preserve">เมื่อวันที่ </w:t>
      </w:r>
      <w:r w:rsidRPr="009A7517">
        <w:rPr>
          <w:rFonts w:hint="cs"/>
          <w:color w:val="000000"/>
        </w:rPr>
        <w:t xml:space="preserve">24 </w:t>
      </w:r>
      <w:r w:rsidRPr="009A7517">
        <w:rPr>
          <w:rFonts w:hint="cs"/>
          <w:color w:val="000000"/>
          <w:cs/>
        </w:rPr>
        <w:t xml:space="preserve">ธันวาคม </w:t>
      </w:r>
      <w:r w:rsidRPr="009A7517">
        <w:rPr>
          <w:rFonts w:hint="cs"/>
          <w:color w:val="000000"/>
        </w:rPr>
        <w:t xml:space="preserve">2564 </w:t>
      </w:r>
      <w:r w:rsidRPr="009A7517">
        <w:rPr>
          <w:rFonts w:hint="cs"/>
          <w:color w:val="000000"/>
          <w:cs/>
        </w:rPr>
        <w:t>ที่ประชุมวิสามัญผู้ถือหุ้นของ</w:t>
      </w:r>
      <w:r w:rsidRPr="009A7517">
        <w:rPr>
          <w:rFonts w:hint="cs"/>
          <w:cs/>
        </w:rPr>
        <w:t>บริษัท บีบีจีไอ จำกัด (มหาชน) (</w:t>
      </w:r>
      <w:r w:rsidRPr="009A7517">
        <w:rPr>
          <w:rFonts w:hint="cs"/>
        </w:rPr>
        <w:t>“BBGI”)</w:t>
      </w:r>
      <w:r w:rsidRPr="009A7517">
        <w:rPr>
          <w:rFonts w:hint="cs"/>
          <w:cs/>
        </w:rPr>
        <w:t xml:space="preserve"> </w:t>
      </w:r>
      <w:r w:rsidRPr="009A7517">
        <w:rPr>
          <w:rFonts w:hint="cs"/>
          <w:color w:val="000000"/>
          <w:cs/>
        </w:rPr>
        <w:t xml:space="preserve">มีมติอนุมัติเปลี่ยนแปลงมูลค่าหุ้นที่ตราไว้ของบริษัทจากเดิมมูลค่าหุ้นละ </w:t>
      </w:r>
      <w:r w:rsidRPr="009A7517">
        <w:rPr>
          <w:rFonts w:hint="cs"/>
          <w:color w:val="000000"/>
        </w:rPr>
        <w:t xml:space="preserve">5 </w:t>
      </w:r>
      <w:r w:rsidRPr="009A7517">
        <w:rPr>
          <w:rFonts w:hint="cs"/>
          <w:color w:val="000000"/>
          <w:cs/>
        </w:rPr>
        <w:t xml:space="preserve">บาท เป็นมูลค่าหุ้นละ </w:t>
      </w:r>
      <w:r w:rsidRPr="009A7517">
        <w:rPr>
          <w:rFonts w:hint="cs"/>
          <w:color w:val="000000"/>
        </w:rPr>
        <w:t xml:space="preserve">2.50 </w:t>
      </w:r>
      <w:r w:rsidRPr="009A7517">
        <w:rPr>
          <w:rFonts w:hint="cs"/>
          <w:color w:val="000000"/>
          <w:cs/>
        </w:rPr>
        <w:t>บาท ต่อมาในวันที่</w:t>
      </w:r>
      <w:r w:rsidR="002472EF" w:rsidRPr="009A7517">
        <w:rPr>
          <w:color w:val="000000"/>
        </w:rPr>
        <w:t xml:space="preserve">        </w:t>
      </w:r>
      <w:r w:rsidR="00023999" w:rsidRPr="009A7517">
        <w:rPr>
          <w:rFonts w:hint="cs"/>
          <w:color w:val="000000"/>
        </w:rPr>
        <w:t xml:space="preserve"> </w:t>
      </w:r>
      <w:r w:rsidRPr="009A7517">
        <w:rPr>
          <w:rFonts w:hint="cs"/>
          <w:color w:val="000000"/>
        </w:rPr>
        <w:t>6</w:t>
      </w:r>
      <w:r w:rsidRPr="009A7517">
        <w:rPr>
          <w:rFonts w:hint="cs"/>
          <w:color w:val="000000"/>
          <w:cs/>
        </w:rPr>
        <w:t xml:space="preserve"> มกราคม </w:t>
      </w:r>
      <w:r w:rsidRPr="009A7517">
        <w:rPr>
          <w:rFonts w:hint="cs"/>
          <w:color w:val="000000"/>
        </w:rPr>
        <w:t xml:space="preserve">2565 BBGI </w:t>
      </w:r>
      <w:r w:rsidRPr="009A7517">
        <w:rPr>
          <w:rFonts w:hint="cs"/>
          <w:color w:val="000000"/>
          <w:cs/>
        </w:rPr>
        <w:t>ได้จดทะเบียนเรื่องดังกล่าวต่อกรมพัฒนาธุรกิจการค้า กระทรวงพาณิชย์ เรียบร้อยแล้ว ทั้งนี้การเปลี่ยนแปลงมูลค่าหุ้นที่ตราไว้ดังกล่าวมีผลให้จำนวนหุ้นที่ชำระแล้วของ</w:t>
      </w:r>
      <w:r w:rsidRPr="009A7517">
        <w:rPr>
          <w:rFonts w:hint="cs"/>
          <w:color w:val="000000"/>
        </w:rPr>
        <w:t xml:space="preserve"> BBGI </w:t>
      </w:r>
      <w:r w:rsidRPr="009A7517">
        <w:rPr>
          <w:rFonts w:hint="cs"/>
          <w:color w:val="000000"/>
          <w:cs/>
        </w:rPr>
        <w:t xml:space="preserve">เพิ่มขึ้นจากเดิม </w:t>
      </w:r>
      <w:r w:rsidRPr="009A7517">
        <w:rPr>
          <w:rFonts w:hint="cs"/>
          <w:color w:val="000000"/>
        </w:rPr>
        <w:t xml:space="preserve">506 </w:t>
      </w:r>
      <w:r w:rsidRPr="009A7517">
        <w:rPr>
          <w:rFonts w:hint="cs"/>
          <w:color w:val="000000"/>
          <w:cs/>
        </w:rPr>
        <w:t xml:space="preserve">ล้านหุ้น เป็น </w:t>
      </w:r>
      <w:r w:rsidRPr="009A7517">
        <w:rPr>
          <w:rFonts w:hint="cs"/>
          <w:color w:val="000000"/>
        </w:rPr>
        <w:t xml:space="preserve">1,013 </w:t>
      </w:r>
      <w:r w:rsidRPr="009A7517">
        <w:rPr>
          <w:rFonts w:hint="cs"/>
          <w:color w:val="000000"/>
          <w:cs/>
        </w:rPr>
        <w:t>ล้านหุ้น</w:t>
      </w:r>
    </w:p>
    <w:p w14:paraId="5543B9B1" w14:textId="77777777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23791D8" w14:textId="6E88D6EA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  <w:r w:rsidRPr="009A7517">
        <w:rPr>
          <w:rFonts w:hint="cs"/>
          <w:cs/>
          <w:lang w:val="en-GB"/>
        </w:rPr>
        <w:t xml:space="preserve">เมื่อวันที่ </w:t>
      </w:r>
      <w:r w:rsidRPr="009A7517">
        <w:rPr>
          <w:rFonts w:hint="cs"/>
        </w:rPr>
        <w:t xml:space="preserve">14 </w:t>
      </w:r>
      <w:r w:rsidRPr="009A7517">
        <w:rPr>
          <w:rFonts w:hint="cs"/>
          <w:cs/>
        </w:rPr>
        <w:t xml:space="preserve">มีนาคม </w:t>
      </w:r>
      <w:r w:rsidRPr="009A7517">
        <w:rPr>
          <w:rFonts w:hint="cs"/>
        </w:rPr>
        <w:t xml:space="preserve">2565 BBGI </w:t>
      </w:r>
      <w:r w:rsidRPr="009A7517">
        <w:rPr>
          <w:rFonts w:hint="cs"/>
          <w:cs/>
        </w:rPr>
        <w:t xml:space="preserve">ได้เสนอขายหุ้นให้แก่ประชาชนเป็นครั้งแรก จำนวน </w:t>
      </w:r>
      <w:r w:rsidRPr="009A7517">
        <w:rPr>
          <w:rFonts w:hint="cs"/>
        </w:rPr>
        <w:t xml:space="preserve">433.20 </w:t>
      </w:r>
      <w:r w:rsidRPr="009A7517">
        <w:rPr>
          <w:rFonts w:hint="cs"/>
          <w:cs/>
        </w:rPr>
        <w:t>ล้านหุ้น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 xml:space="preserve">ด้วยราคาเสนอขาย </w:t>
      </w:r>
      <w:r w:rsidRPr="009A7517">
        <w:rPr>
          <w:rFonts w:hint="cs"/>
        </w:rPr>
        <w:t xml:space="preserve">10.50 </w:t>
      </w:r>
      <w:r w:rsidRPr="009A7517">
        <w:rPr>
          <w:rFonts w:hint="cs"/>
          <w:cs/>
        </w:rPr>
        <w:t xml:space="preserve">บาทต่อหุ้น (ราคาตามมูลค่า </w:t>
      </w:r>
      <w:r w:rsidRPr="009A7517">
        <w:rPr>
          <w:rFonts w:hint="cs"/>
        </w:rPr>
        <w:t xml:space="preserve">2.50 </w:t>
      </w:r>
      <w:r w:rsidRPr="009A7517">
        <w:rPr>
          <w:rFonts w:hint="cs"/>
          <w:cs/>
        </w:rPr>
        <w:t xml:space="preserve">บาทและส่วนเกินมูลค่าหุ้น </w:t>
      </w:r>
      <w:r w:rsidRPr="009A7517">
        <w:rPr>
          <w:rFonts w:hint="cs"/>
        </w:rPr>
        <w:t xml:space="preserve">8 </w:t>
      </w:r>
      <w:r w:rsidRPr="009A7517">
        <w:rPr>
          <w:rFonts w:hint="cs"/>
          <w:cs/>
        </w:rPr>
        <w:t xml:space="preserve">บาท) เป็นเงินจำนวน </w:t>
      </w:r>
      <w:r w:rsidRPr="009A7517">
        <w:rPr>
          <w:rFonts w:hint="cs"/>
        </w:rPr>
        <w:t xml:space="preserve">4,549 </w:t>
      </w:r>
      <w:r w:rsidRPr="009A7517">
        <w:rPr>
          <w:rFonts w:hint="cs"/>
          <w:cs/>
        </w:rPr>
        <w:t xml:space="preserve">ล้านบาท โดย </w:t>
      </w:r>
      <w:r w:rsidRPr="009A7517">
        <w:rPr>
          <w:rFonts w:hint="cs"/>
        </w:rPr>
        <w:t xml:space="preserve">BBGI </w:t>
      </w:r>
      <w:r w:rsidRPr="009A7517">
        <w:rPr>
          <w:rFonts w:hint="cs"/>
          <w:cs/>
        </w:rPr>
        <w:t>ได้</w:t>
      </w:r>
      <w:r w:rsidR="00CE4D71" w:rsidRPr="009A7517">
        <w:rPr>
          <w:rFonts w:hint="cs"/>
          <w:cs/>
        </w:rPr>
        <w:t xml:space="preserve"> </w:t>
      </w:r>
      <w:r w:rsidRPr="009A7517">
        <w:rPr>
          <w:rFonts w:hint="cs"/>
          <w:cs/>
        </w:rPr>
        <w:t xml:space="preserve">จดทะเบียนเพิ่มทุนชำระแล้วกับกระทรวงพาณิชย์ เมื่อวันที่ </w:t>
      </w:r>
      <w:r w:rsidRPr="009A7517">
        <w:rPr>
          <w:rFonts w:hint="cs"/>
        </w:rPr>
        <w:t xml:space="preserve">15 </w:t>
      </w:r>
      <w:r w:rsidRPr="009A7517">
        <w:rPr>
          <w:rFonts w:hint="cs"/>
          <w:cs/>
        </w:rPr>
        <w:t xml:space="preserve">มีนาคม </w:t>
      </w:r>
      <w:r w:rsidRPr="009A7517">
        <w:rPr>
          <w:rFonts w:hint="cs"/>
        </w:rPr>
        <w:t xml:space="preserve">2565 </w:t>
      </w:r>
      <w:r w:rsidRPr="009A7517">
        <w:rPr>
          <w:rFonts w:hint="cs"/>
          <w:cs/>
        </w:rPr>
        <w:t>โดยหุ้นสามัญของ</w:t>
      </w:r>
      <w:r w:rsidRPr="009A7517">
        <w:rPr>
          <w:rFonts w:hint="cs"/>
        </w:rPr>
        <w:t xml:space="preserve"> BBGI </w:t>
      </w:r>
      <w:r w:rsidRPr="009A7517">
        <w:rPr>
          <w:rFonts w:hint="cs"/>
          <w:cs/>
        </w:rPr>
        <w:t xml:space="preserve">ได้เริ่มทำการซื้อขายในตลาดหลักทรัพย์แห่งประเทศไทยตั้งแต่วันที่ </w:t>
      </w:r>
      <w:r w:rsidRPr="009A7517">
        <w:rPr>
          <w:rFonts w:hint="cs"/>
        </w:rPr>
        <w:t>17</w:t>
      </w:r>
      <w:r w:rsidRPr="009A7517">
        <w:rPr>
          <w:rFonts w:hint="cs"/>
          <w:cs/>
        </w:rPr>
        <w:t xml:space="preserve"> มีนาคม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ผลจากการเสนอขายหุ้นต่อประชาชนเป็นครั้งแรกดังกล่าว ทำให้ส่วนได้เสียของบริษัทใน </w:t>
      </w:r>
      <w:r w:rsidRPr="009A7517">
        <w:rPr>
          <w:rFonts w:hint="cs"/>
        </w:rPr>
        <w:t xml:space="preserve">BBGI </w:t>
      </w:r>
      <w:r w:rsidRPr="009A7517">
        <w:rPr>
          <w:rFonts w:hint="cs"/>
          <w:cs/>
        </w:rPr>
        <w:t xml:space="preserve">ลดลงจากร้อยละ </w:t>
      </w:r>
      <w:r w:rsidRPr="009A7517">
        <w:rPr>
          <w:rFonts w:hint="cs"/>
        </w:rPr>
        <w:t xml:space="preserve">60 </w:t>
      </w:r>
      <w:r w:rsidRPr="009A7517">
        <w:rPr>
          <w:rFonts w:hint="cs"/>
          <w:cs/>
        </w:rPr>
        <w:t xml:space="preserve">เป็นร้อยละ </w:t>
      </w:r>
      <w:r w:rsidRPr="009A7517">
        <w:rPr>
          <w:rFonts w:hint="cs"/>
        </w:rPr>
        <w:t xml:space="preserve">42.02 </w:t>
      </w:r>
      <w:r w:rsidRPr="009A7517">
        <w:rPr>
          <w:rFonts w:hint="cs"/>
          <w:cs/>
        </w:rPr>
        <w:t>และในระหว่าง</w:t>
      </w:r>
      <w:r w:rsidR="00023999" w:rsidRPr="009A7517">
        <w:rPr>
          <w:rFonts w:hint="cs"/>
          <w:cs/>
        </w:rPr>
        <w:t>ปี</w:t>
      </w:r>
      <w:r w:rsidRPr="009A7517">
        <w:rPr>
          <w:rFonts w:hint="cs"/>
          <w:cs/>
        </w:rPr>
        <w:t xml:space="preserve">บริษัทได้ซื้อหุ้นสามัญของ </w:t>
      </w:r>
      <w:r w:rsidRPr="009A7517">
        <w:rPr>
          <w:rFonts w:hint="cs"/>
        </w:rPr>
        <w:t xml:space="preserve">BBGI </w:t>
      </w:r>
      <w:r w:rsidRPr="009A7517">
        <w:rPr>
          <w:rFonts w:hint="cs"/>
          <w:cs/>
        </w:rPr>
        <w:t xml:space="preserve">เพิ่มเติม ทำให้ ณ วันที่ </w:t>
      </w:r>
      <w:r w:rsidRPr="009A7517">
        <w:rPr>
          <w:rFonts w:hint="cs"/>
        </w:rPr>
        <w:t>3</w:t>
      </w:r>
      <w:r w:rsidR="00023999" w:rsidRPr="009A7517">
        <w:rPr>
          <w:rFonts w:hint="cs"/>
        </w:rPr>
        <w:t>1</w:t>
      </w:r>
      <w:r w:rsidRPr="009A7517">
        <w:rPr>
          <w:rFonts w:hint="cs"/>
        </w:rPr>
        <w:t xml:space="preserve"> </w:t>
      </w:r>
      <w:r w:rsidR="00023999" w:rsidRPr="009A7517">
        <w:rPr>
          <w:rFonts w:hint="cs"/>
          <w:cs/>
        </w:rPr>
        <w:t>ธันวาคม</w:t>
      </w:r>
      <w:r w:rsidRPr="009A7517">
        <w:rPr>
          <w:rFonts w:hint="cs"/>
          <w:cs/>
        </w:rPr>
        <w:t xml:space="preserve">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บริษัทมีสัดส่วนการถือหุ้นใน </w:t>
      </w:r>
      <w:r w:rsidRPr="009A7517">
        <w:rPr>
          <w:rFonts w:hint="cs"/>
        </w:rPr>
        <w:t xml:space="preserve">BBGI </w:t>
      </w:r>
      <w:r w:rsidRPr="009A7517">
        <w:rPr>
          <w:rFonts w:hint="cs"/>
          <w:cs/>
        </w:rPr>
        <w:t xml:space="preserve">อยู่ที่ร้อยละ </w:t>
      </w:r>
      <w:r w:rsidRPr="009A7517">
        <w:rPr>
          <w:rFonts w:hint="cs"/>
        </w:rPr>
        <w:t>4</w:t>
      </w:r>
      <w:r w:rsidRPr="009A7517">
        <w:rPr>
          <w:rFonts w:hint="cs"/>
          <w:cs/>
        </w:rPr>
        <w:t>5</w:t>
      </w:r>
    </w:p>
    <w:p w14:paraId="15DCDF25" w14:textId="77777777" w:rsidR="00CE4D71" w:rsidRPr="009A7517" w:rsidRDefault="00CE4D71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</w:rPr>
      </w:pPr>
    </w:p>
    <w:p w14:paraId="425606F3" w14:textId="12A9C450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</w:rPr>
      </w:pPr>
      <w:r w:rsidRPr="009A7517">
        <w:rPr>
          <w:rFonts w:hint="cs"/>
          <w:i/>
          <w:iCs/>
        </w:rPr>
        <w:t>BCP Trading Pte</w:t>
      </w:r>
      <w:r w:rsidRPr="009A7517">
        <w:rPr>
          <w:rFonts w:hint="cs"/>
          <w:i/>
          <w:iCs/>
          <w:cs/>
        </w:rPr>
        <w:t xml:space="preserve">. </w:t>
      </w:r>
      <w:r w:rsidRPr="009A7517">
        <w:rPr>
          <w:rFonts w:hint="cs"/>
          <w:i/>
          <w:iCs/>
        </w:rPr>
        <w:t>Ltd</w:t>
      </w:r>
      <w:r w:rsidRPr="009A7517">
        <w:rPr>
          <w:rFonts w:hint="cs"/>
          <w:i/>
          <w:iCs/>
          <w:cs/>
        </w:rPr>
        <w:t>.</w:t>
      </w:r>
    </w:p>
    <w:p w14:paraId="79557C61" w14:textId="77777777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</w:p>
    <w:p w14:paraId="5F9188DA" w14:textId="4BDEFC1D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lang w:val="en-GB"/>
        </w:rPr>
      </w:pPr>
      <w:r w:rsidRPr="009A7517">
        <w:rPr>
          <w:rFonts w:hint="cs"/>
          <w:cs/>
          <w:lang w:val="en-GB"/>
        </w:rPr>
        <w:t xml:space="preserve">เมื่อวันที่ </w:t>
      </w:r>
      <w:r w:rsidRPr="009A7517">
        <w:rPr>
          <w:rFonts w:hint="cs"/>
          <w:lang w:val="en-GB"/>
        </w:rPr>
        <w:t>29</w:t>
      </w:r>
      <w:r w:rsidRPr="009A7517">
        <w:rPr>
          <w:rFonts w:hint="cs"/>
          <w:cs/>
          <w:lang w:val="en-GB"/>
        </w:rPr>
        <w:t xml:space="preserve"> กรกฎาคม </w:t>
      </w:r>
      <w:r w:rsidRPr="009A7517">
        <w:rPr>
          <w:rFonts w:hint="cs"/>
          <w:lang w:val="en-GB"/>
        </w:rPr>
        <w:t>2564</w:t>
      </w:r>
      <w:r w:rsidRPr="009A7517">
        <w:rPr>
          <w:rFonts w:hint="cs"/>
          <w:cs/>
          <w:lang w:val="en-GB"/>
        </w:rPr>
        <w:t xml:space="preserve"> ที่ประชุมคณะกรรมการของบริษัทมีมติอนุมัติให้บริษัทเพิ่มทุนใน </w:t>
      </w:r>
      <w:r w:rsidRPr="009A7517">
        <w:rPr>
          <w:rFonts w:hint="cs"/>
          <w:lang w:val="en-GB"/>
        </w:rPr>
        <w:t xml:space="preserve">BCP Trading </w:t>
      </w:r>
      <w:proofErr w:type="spellStart"/>
      <w:r w:rsidRPr="009A7517">
        <w:rPr>
          <w:rFonts w:hint="cs"/>
          <w:lang w:val="en-GB"/>
        </w:rPr>
        <w:t>Pte.</w:t>
      </w:r>
      <w:proofErr w:type="spellEnd"/>
      <w:r w:rsidRPr="009A7517">
        <w:rPr>
          <w:rFonts w:hint="cs"/>
          <w:lang w:val="en-GB"/>
        </w:rPr>
        <w:t xml:space="preserve"> Ltd.</w:t>
      </w:r>
      <w:r w:rsidRPr="009A7517">
        <w:rPr>
          <w:rFonts w:hint="cs"/>
          <w:cs/>
          <w:lang w:val="en-GB"/>
        </w:rPr>
        <w:t xml:space="preserve"> จำนวน </w:t>
      </w:r>
      <w:r w:rsidRPr="009A7517">
        <w:rPr>
          <w:rFonts w:hint="cs"/>
          <w:lang w:val="en-GB"/>
        </w:rPr>
        <w:t xml:space="preserve">10 </w:t>
      </w:r>
      <w:r w:rsidRPr="009A7517">
        <w:rPr>
          <w:rFonts w:hint="cs"/>
          <w:cs/>
          <w:lang w:val="en-GB"/>
        </w:rPr>
        <w:t xml:space="preserve">ล้านเหรียญสหรัฐฯ ในปี </w:t>
      </w:r>
      <w:r w:rsidRPr="009A7517">
        <w:rPr>
          <w:rFonts w:hint="cs"/>
          <w:lang w:val="en-GB"/>
        </w:rPr>
        <w:t xml:space="preserve">2565 </w:t>
      </w:r>
      <w:r w:rsidRPr="009A7517">
        <w:rPr>
          <w:rFonts w:hint="cs"/>
          <w:cs/>
          <w:lang w:val="en-GB"/>
        </w:rPr>
        <w:t xml:space="preserve">จากทุนจดทะเบียนเดิม </w:t>
      </w:r>
      <w:r w:rsidRPr="009A7517">
        <w:rPr>
          <w:rFonts w:hint="cs"/>
          <w:lang w:val="en-GB"/>
        </w:rPr>
        <w:t xml:space="preserve">20 </w:t>
      </w:r>
      <w:r w:rsidRPr="009A7517">
        <w:rPr>
          <w:rFonts w:hint="cs"/>
          <w:cs/>
          <w:lang w:val="en-GB"/>
        </w:rPr>
        <w:t xml:space="preserve">ล้านเหรียญสหรัฐฯ เป็นทุนจดทะเบียนใหม่ </w:t>
      </w:r>
      <w:r w:rsidRPr="009A7517">
        <w:rPr>
          <w:rFonts w:hint="cs"/>
          <w:lang w:val="en-GB"/>
        </w:rPr>
        <w:t>30</w:t>
      </w:r>
      <w:r w:rsidRPr="009A7517">
        <w:rPr>
          <w:rFonts w:hint="cs"/>
          <w:cs/>
          <w:lang w:val="en-GB"/>
        </w:rPr>
        <w:t xml:space="preserve"> ล้านเหรียญสหรัฐฯ (เทียบเท่า </w:t>
      </w:r>
      <w:r w:rsidRPr="009A7517">
        <w:rPr>
          <w:rFonts w:hint="cs"/>
          <w:lang w:val="en-GB"/>
        </w:rPr>
        <w:t>991</w:t>
      </w:r>
      <w:r w:rsidRPr="009A7517">
        <w:rPr>
          <w:rFonts w:hint="cs"/>
          <w:cs/>
          <w:lang w:val="en-GB"/>
        </w:rPr>
        <w:t xml:space="preserve"> ล้านบาท) โดยการออกหุ้นสามัญเพิ่มทุนใหม่จำนวน </w:t>
      </w:r>
      <w:r w:rsidRPr="009A7517">
        <w:rPr>
          <w:rFonts w:hint="cs"/>
          <w:lang w:val="en-GB"/>
        </w:rPr>
        <w:t>10</w:t>
      </w:r>
      <w:r w:rsidRPr="009A7517">
        <w:rPr>
          <w:rFonts w:hint="cs"/>
          <w:cs/>
          <w:lang w:val="en-GB"/>
        </w:rPr>
        <w:t xml:space="preserve"> ล้านหุ้น มูลค่าที่ตราไว้หุ้นละ </w:t>
      </w:r>
      <w:r w:rsidRPr="009A7517">
        <w:rPr>
          <w:rFonts w:hint="cs"/>
          <w:lang w:val="en-GB"/>
        </w:rPr>
        <w:t>1</w:t>
      </w:r>
      <w:r w:rsidRPr="009A7517">
        <w:rPr>
          <w:rFonts w:hint="cs"/>
          <w:cs/>
          <w:lang w:val="en-GB"/>
        </w:rPr>
        <w:t xml:space="preserve"> เหรียญสหรัฐฯ ทั้งนี้ไม่มีการเปลี่ยนแปลงในสัดส่วนการถือหุ้นของบริษัท โดยบริษัทย่อยดังกล่าวได้จดทะเบียนเพิ่มทุนเมื่อวันที่ </w:t>
      </w:r>
      <w:r w:rsidRPr="009A7517">
        <w:rPr>
          <w:rFonts w:hint="cs"/>
          <w:lang w:val="en-GB"/>
        </w:rPr>
        <w:t>14</w:t>
      </w:r>
      <w:r w:rsidRPr="009A7517">
        <w:rPr>
          <w:rFonts w:hint="cs"/>
          <w:cs/>
          <w:lang w:val="en-GB"/>
        </w:rPr>
        <w:t xml:space="preserve"> มกราคม </w:t>
      </w:r>
      <w:r w:rsidRPr="009A7517">
        <w:rPr>
          <w:rFonts w:hint="cs"/>
          <w:lang w:val="en-GB"/>
        </w:rPr>
        <w:t>2565</w:t>
      </w:r>
    </w:p>
    <w:p w14:paraId="292F2BFE" w14:textId="77777777" w:rsidR="00CE4D71" w:rsidRPr="009A7517" w:rsidRDefault="00CE4D71" w:rsidP="00CE4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</w:pPr>
    </w:p>
    <w:p w14:paraId="2D1A36C9" w14:textId="77777777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i/>
          <w:iCs/>
          <w:cs/>
        </w:rPr>
      </w:pPr>
      <w:r w:rsidRPr="009A7517">
        <w:rPr>
          <w:rFonts w:hint="cs"/>
          <w:i/>
          <w:iCs/>
          <w:cs/>
        </w:rPr>
        <w:lastRenderedPageBreak/>
        <w:t>บริษัท มีที่มีเงิน จำกัด (เดิมชื่อ บริษัท บีซีวี ไบโอเบส จำกัด)</w:t>
      </w:r>
    </w:p>
    <w:p w14:paraId="61B480E7" w14:textId="77777777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</w:pPr>
    </w:p>
    <w:p w14:paraId="038C39A6" w14:textId="3EC309FF" w:rsidR="00AB5FBE" w:rsidRPr="009A7517" w:rsidRDefault="00AB5FBE" w:rsidP="00956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9A7517">
        <w:rPr>
          <w:rFonts w:hint="cs"/>
          <w:cs/>
        </w:rPr>
        <w:t xml:space="preserve">เมื่อวันที่ </w:t>
      </w:r>
      <w:r w:rsidRPr="009A7517">
        <w:rPr>
          <w:rFonts w:hint="cs"/>
        </w:rPr>
        <w:t>9</w:t>
      </w:r>
      <w:r w:rsidRPr="009A7517">
        <w:rPr>
          <w:rFonts w:hint="cs"/>
          <w:cs/>
        </w:rPr>
        <w:t xml:space="preserve"> มิถุนายน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บริษัทได้ลงนามบันทึกความเข้าใจเกี่ยวกับการร่วมทุนร่วมกับธนาคารออมสิน (“</w:t>
      </w:r>
      <w:r w:rsidRPr="009A7517">
        <w:rPr>
          <w:rFonts w:hint="cs"/>
        </w:rPr>
        <w:t xml:space="preserve">GSB”) </w:t>
      </w:r>
      <w:r w:rsidRPr="009A7517">
        <w:rPr>
          <w:rFonts w:hint="cs"/>
          <w:cs/>
        </w:rPr>
        <w:t xml:space="preserve">และบริษัท ทิพย กรุ๊ป โฮลดิ้งส์ จำกัด </w:t>
      </w:r>
      <w:r w:rsidRPr="009A7517">
        <w:rPr>
          <w:rFonts w:hint="cs"/>
        </w:rPr>
        <w:t>(</w:t>
      </w:r>
      <w:r w:rsidRPr="009A7517">
        <w:rPr>
          <w:rFonts w:hint="cs"/>
          <w:cs/>
        </w:rPr>
        <w:t>มหาชน</w:t>
      </w:r>
      <w:r w:rsidRPr="009A7517">
        <w:rPr>
          <w:rFonts w:hint="cs"/>
        </w:rPr>
        <w:t>)</w:t>
      </w:r>
      <w:r w:rsidRPr="009A7517">
        <w:rPr>
          <w:rFonts w:hint="cs"/>
          <w:cs/>
        </w:rPr>
        <w:t xml:space="preserve"> (“</w:t>
      </w:r>
      <w:r w:rsidRPr="009A7517">
        <w:rPr>
          <w:rFonts w:hint="cs"/>
        </w:rPr>
        <w:t xml:space="preserve">TIPH”)  </w:t>
      </w:r>
      <w:r w:rsidRPr="009A7517">
        <w:rPr>
          <w:rFonts w:hint="cs"/>
          <w:cs/>
        </w:rPr>
        <w:t xml:space="preserve">เพื่อลงทุนในธุรกิจสินเชื่อที่ดินและขายฝาก โดยบริษัท </w:t>
      </w:r>
      <w:r w:rsidR="002472EF" w:rsidRPr="009A7517">
        <w:t xml:space="preserve">  </w:t>
      </w:r>
      <w:r w:rsidRPr="009A7517">
        <w:rPr>
          <w:rFonts w:hint="cs"/>
          <w:cs/>
        </w:rPr>
        <w:t>บีซีวี ไบโอเบส จำกัด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>(“</w:t>
      </w:r>
      <w:r w:rsidRPr="009A7517">
        <w:rPr>
          <w:rFonts w:hint="cs"/>
        </w:rPr>
        <w:t xml:space="preserve">BCVB”) </w:t>
      </w:r>
      <w:r w:rsidRPr="009A7517">
        <w:rPr>
          <w:rFonts w:hint="cs"/>
          <w:cs/>
        </w:rPr>
        <w:t xml:space="preserve">ซึ่งเป็นบริษัทย่อยของบริษัทจะเป็นบริษัทร่วมทุน ในเดือนกรกฎาคม </w:t>
      </w:r>
      <w:r w:rsidRPr="009A7517">
        <w:rPr>
          <w:rFonts w:hint="cs"/>
        </w:rPr>
        <w:t xml:space="preserve">2565 </w:t>
      </w:r>
      <w:r w:rsidRPr="009A7517">
        <w:rPr>
          <w:rFonts w:hint="cs"/>
          <w:cs/>
        </w:rPr>
        <w:t xml:space="preserve">บริษัทได้ขายหุ้นใน </w:t>
      </w:r>
      <w:r w:rsidRPr="009A7517">
        <w:rPr>
          <w:rFonts w:hint="cs"/>
        </w:rPr>
        <w:t xml:space="preserve">BCVB </w:t>
      </w:r>
      <w:r w:rsidRPr="009A7517">
        <w:rPr>
          <w:rFonts w:hint="cs"/>
          <w:cs/>
        </w:rPr>
        <w:t xml:space="preserve">แก่ </w:t>
      </w:r>
      <w:r w:rsidRPr="009A7517">
        <w:rPr>
          <w:rFonts w:hint="cs"/>
        </w:rPr>
        <w:t>GSB</w:t>
      </w:r>
      <w:r w:rsidRPr="009A7517">
        <w:rPr>
          <w:rFonts w:hint="cs"/>
          <w:cs/>
        </w:rPr>
        <w:t xml:space="preserve"> และ </w:t>
      </w:r>
      <w:r w:rsidRPr="009A7517">
        <w:rPr>
          <w:rFonts w:hint="cs"/>
        </w:rPr>
        <w:t xml:space="preserve">TIPH </w:t>
      </w:r>
      <w:r w:rsidRPr="009A7517">
        <w:rPr>
          <w:rFonts w:hint="cs"/>
          <w:cs/>
        </w:rPr>
        <w:t xml:space="preserve">จำนวน </w:t>
      </w:r>
      <w:r w:rsidRPr="009A7517">
        <w:rPr>
          <w:rFonts w:hint="cs"/>
        </w:rPr>
        <w:t xml:space="preserve">980,000 </w:t>
      </w:r>
      <w:r w:rsidRPr="009A7517">
        <w:rPr>
          <w:rFonts w:hint="cs"/>
          <w:cs/>
        </w:rPr>
        <w:t xml:space="preserve">หุ้นและ </w:t>
      </w:r>
      <w:r w:rsidRPr="009A7517">
        <w:rPr>
          <w:rFonts w:hint="cs"/>
        </w:rPr>
        <w:t xml:space="preserve">620,000 </w:t>
      </w:r>
      <w:r w:rsidRPr="009A7517">
        <w:rPr>
          <w:rFonts w:hint="cs"/>
          <w:cs/>
        </w:rPr>
        <w:t xml:space="preserve">หุ้น เป็นจำนวนเงิน </w:t>
      </w:r>
      <w:r w:rsidRPr="009A7517">
        <w:rPr>
          <w:rFonts w:hint="cs"/>
        </w:rPr>
        <w:t xml:space="preserve">9.8 </w:t>
      </w:r>
      <w:r w:rsidRPr="009A7517">
        <w:rPr>
          <w:rFonts w:hint="cs"/>
          <w:cs/>
        </w:rPr>
        <w:t xml:space="preserve">ล้านบาทและ </w:t>
      </w:r>
      <w:r w:rsidRPr="009A7517">
        <w:rPr>
          <w:rFonts w:hint="cs"/>
        </w:rPr>
        <w:t xml:space="preserve">6.2 </w:t>
      </w:r>
      <w:r w:rsidRPr="009A7517">
        <w:rPr>
          <w:rFonts w:hint="cs"/>
          <w:cs/>
        </w:rPr>
        <w:t xml:space="preserve">ล้านบาท คิดเป็นสัดส่วนร้อยละ </w:t>
      </w:r>
      <w:r w:rsidRPr="009A7517">
        <w:rPr>
          <w:rFonts w:hint="cs"/>
        </w:rPr>
        <w:t xml:space="preserve">49 </w:t>
      </w:r>
      <w:r w:rsidRPr="009A7517">
        <w:rPr>
          <w:rFonts w:hint="cs"/>
          <w:cs/>
        </w:rPr>
        <w:t>และ</w:t>
      </w:r>
      <w:r w:rsidRPr="009A7517">
        <w:rPr>
          <w:rFonts w:hint="cs"/>
        </w:rPr>
        <w:t xml:space="preserve"> 31 </w:t>
      </w:r>
      <w:r w:rsidRPr="009A7517">
        <w:rPr>
          <w:rFonts w:hint="cs"/>
          <w:cs/>
        </w:rPr>
        <w:t xml:space="preserve">ตามลำดับ โดยภายหลังการขายหุ้น บริษัทเหลือสัดส่วนการถือหุ้นใน </w:t>
      </w:r>
      <w:r w:rsidRPr="009A7517">
        <w:rPr>
          <w:rFonts w:hint="cs"/>
        </w:rPr>
        <w:t xml:space="preserve">BCVB </w:t>
      </w:r>
      <w:r w:rsidRPr="009A7517">
        <w:rPr>
          <w:rFonts w:hint="cs"/>
          <w:cs/>
        </w:rPr>
        <w:t xml:space="preserve">ร้อยละ </w:t>
      </w:r>
      <w:r w:rsidRPr="009A7517">
        <w:rPr>
          <w:rFonts w:hint="cs"/>
        </w:rPr>
        <w:t xml:space="preserve">20 </w:t>
      </w:r>
      <w:r w:rsidRPr="009A7517">
        <w:rPr>
          <w:rFonts w:hint="cs"/>
          <w:cs/>
        </w:rPr>
        <w:t xml:space="preserve">ส่งผลให้ </w:t>
      </w:r>
      <w:r w:rsidRPr="009A7517">
        <w:rPr>
          <w:rFonts w:hint="cs"/>
        </w:rPr>
        <w:t xml:space="preserve">BCVB </w:t>
      </w:r>
      <w:r w:rsidRPr="009A7517">
        <w:rPr>
          <w:rFonts w:hint="cs"/>
          <w:cs/>
        </w:rPr>
        <w:t xml:space="preserve">มีสถานะเป็นบริษัทร่วมของบริษัท ต่อมา </w:t>
      </w:r>
      <w:r w:rsidRPr="009A7517">
        <w:rPr>
          <w:rFonts w:hint="cs"/>
        </w:rPr>
        <w:t xml:space="preserve">BCVB </w:t>
      </w:r>
      <w:r w:rsidRPr="009A7517">
        <w:rPr>
          <w:rFonts w:hint="cs"/>
          <w:cs/>
        </w:rPr>
        <w:t xml:space="preserve">ได้จดทะเบียนเปลี่ยนชื่อเป็น บริษัท มีที่ มีเงิน จำกัด และเมื่อวันที่ </w:t>
      </w:r>
      <w:r w:rsidRPr="009A7517">
        <w:rPr>
          <w:rFonts w:hint="cs"/>
        </w:rPr>
        <w:t>14</w:t>
      </w:r>
      <w:r w:rsidRPr="009A7517">
        <w:rPr>
          <w:rFonts w:hint="cs"/>
          <w:cs/>
        </w:rPr>
        <w:t xml:space="preserve"> กันยายน </w:t>
      </w:r>
      <w:r w:rsidRPr="009A7517">
        <w:rPr>
          <w:rFonts w:hint="cs"/>
        </w:rPr>
        <w:t xml:space="preserve">2565 </w:t>
      </w:r>
      <w:r w:rsidRPr="009A7517">
        <w:rPr>
          <w:rFonts w:hint="cs"/>
          <w:cs/>
        </w:rPr>
        <w:t xml:space="preserve">บริษัท มีที่ มีเงิน จำกัด ได้แจ้งสิทธิการจองซื้อหุ้นเพิ่มทุน โดยบริษัทได้เพิ่มทุนตามสัดส่วนเดิมจำนวน </w:t>
      </w:r>
      <w:r w:rsidRPr="009A7517">
        <w:rPr>
          <w:rFonts w:hint="cs"/>
        </w:rPr>
        <w:t xml:space="preserve">19.6 </w:t>
      </w:r>
      <w:r w:rsidRPr="009A7517">
        <w:rPr>
          <w:rFonts w:hint="cs"/>
          <w:cs/>
        </w:rPr>
        <w:t xml:space="preserve">ล้านหุ้น มูลค่าหุ้นละ </w:t>
      </w:r>
      <w:r w:rsidRPr="009A7517">
        <w:rPr>
          <w:rFonts w:hint="cs"/>
        </w:rPr>
        <w:t xml:space="preserve">10 </w:t>
      </w:r>
      <w:r w:rsidRPr="009A7517">
        <w:rPr>
          <w:rFonts w:hint="cs"/>
          <w:cs/>
        </w:rPr>
        <w:t xml:space="preserve">บาท เป็นจำนวนเงิน </w:t>
      </w:r>
      <w:r w:rsidRPr="009A7517">
        <w:rPr>
          <w:rFonts w:hint="cs"/>
        </w:rPr>
        <w:t xml:space="preserve">196 </w:t>
      </w:r>
      <w:r w:rsidRPr="009A7517">
        <w:rPr>
          <w:rFonts w:hint="cs"/>
          <w:cs/>
        </w:rPr>
        <w:t xml:space="preserve">ล้านบาท บริษัทได้ชำระค่าหุ้นเพิ่มทุนดังกล่าวเมื่อวันที่ </w:t>
      </w:r>
      <w:r w:rsidRPr="009A7517">
        <w:rPr>
          <w:rFonts w:hint="cs"/>
        </w:rPr>
        <w:t xml:space="preserve">3 </w:t>
      </w:r>
      <w:r w:rsidRPr="009A7517">
        <w:rPr>
          <w:rFonts w:hint="cs"/>
          <w:cs/>
        </w:rPr>
        <w:t xml:space="preserve">ตุลาคม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และบริษัท มีที่ มีเงิน จำกัด </w:t>
      </w:r>
      <w:r w:rsidR="00FF2165" w:rsidRPr="009A7517">
        <w:rPr>
          <w:rFonts w:hint="cs"/>
          <w:cs/>
        </w:rPr>
        <w:t>ได้</w:t>
      </w:r>
      <w:r w:rsidRPr="009A7517">
        <w:rPr>
          <w:rFonts w:hint="cs"/>
          <w:cs/>
        </w:rPr>
        <w:t>จดทะเบียนเพิ่มทุนกับกระทรวงพาณิชย์</w:t>
      </w:r>
      <w:r w:rsidR="00FF2165" w:rsidRPr="009A7517">
        <w:rPr>
          <w:rFonts w:hint="cs"/>
          <w:cs/>
        </w:rPr>
        <w:t xml:space="preserve">แล้วเมื่อวันที่ </w:t>
      </w:r>
      <w:r w:rsidR="00FF2165" w:rsidRPr="009A7517">
        <w:rPr>
          <w:rFonts w:hint="cs"/>
        </w:rPr>
        <w:t xml:space="preserve">21 </w:t>
      </w:r>
      <w:r w:rsidR="00FF2165" w:rsidRPr="009A7517">
        <w:rPr>
          <w:rFonts w:hint="cs"/>
          <w:cs/>
        </w:rPr>
        <w:t xml:space="preserve">พฤศจิกายน </w:t>
      </w:r>
      <w:r w:rsidR="00FF2165" w:rsidRPr="009A7517">
        <w:rPr>
          <w:rFonts w:hint="cs"/>
        </w:rPr>
        <w:t>2565</w:t>
      </w:r>
    </w:p>
    <w:p w14:paraId="5380BAF8" w14:textId="77777777" w:rsidR="00CE4D71" w:rsidRPr="009A7517" w:rsidRDefault="00CE4D71" w:rsidP="00956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58C427D" w14:textId="47A1238B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9A7517">
        <w:rPr>
          <w:rFonts w:hint="cs"/>
          <w:i/>
          <w:iCs/>
          <w:cs/>
        </w:rPr>
        <w:t>บริษัท บีเอสจีเอฟ จำกัด</w:t>
      </w:r>
    </w:p>
    <w:p w14:paraId="60DF7D31" w14:textId="77777777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78D29B16" w14:textId="29DD5966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cs/>
        </w:rPr>
      </w:pPr>
      <w:r w:rsidRPr="009A7517">
        <w:rPr>
          <w:rFonts w:hint="cs"/>
          <w:cs/>
        </w:rPr>
        <w:t xml:space="preserve">เมื่อวันที่ </w:t>
      </w:r>
      <w:r w:rsidRPr="009A7517">
        <w:rPr>
          <w:rFonts w:hint="cs"/>
        </w:rPr>
        <w:t>18</w:t>
      </w:r>
      <w:r w:rsidRPr="009A7517">
        <w:rPr>
          <w:rFonts w:hint="cs"/>
          <w:cs/>
        </w:rPr>
        <w:t xml:space="preserve"> สิงหาคม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ที่ประชุมคณะกรรมการของบริษัทมีมติอนุมัติให้บริษัทร่วมลงทุนกับบริษัท บีบีจีไอ จำกัด (มหาชน) </w:t>
      </w:r>
      <w:r w:rsidR="0033458A" w:rsidRPr="009A7517">
        <w:rPr>
          <w:rFonts w:hint="cs"/>
          <w:cs/>
        </w:rPr>
        <w:t>(</w:t>
      </w:r>
      <w:r w:rsidR="0033458A" w:rsidRPr="009A7517">
        <w:t>“BBGI”</w:t>
      </w:r>
      <w:r w:rsidR="0033458A" w:rsidRPr="009A7517">
        <w:rPr>
          <w:rFonts w:hint="cs"/>
          <w:cs/>
        </w:rPr>
        <w:t xml:space="preserve">) </w:t>
      </w:r>
      <w:r w:rsidRPr="009A7517">
        <w:rPr>
          <w:rFonts w:hint="cs"/>
          <w:cs/>
        </w:rPr>
        <w:t>และบริษัท ธนโชค ออยล์ไลท์ จำกัด ในบริษัท บีเอสจีเอฟ จำกัด (“</w:t>
      </w:r>
      <w:r w:rsidRPr="009A7517">
        <w:rPr>
          <w:rFonts w:hint="cs"/>
        </w:rPr>
        <w:t xml:space="preserve">BSGF”) </w:t>
      </w:r>
      <w:r w:rsidRPr="009A7517">
        <w:rPr>
          <w:rFonts w:hint="cs"/>
          <w:cs/>
        </w:rPr>
        <w:t xml:space="preserve">เพื่อลงทุนในธุรกิจเกี่ยวกับการผลิตและจำหน่ายน้ำมันอากาศยานจากน้ำมันพืชใช้แล้ว โดยบริษัทได้เข้าซื้อหุ้นสามัญและหุ้นบุริมสิทธิจำนวน </w:t>
      </w:r>
      <w:r w:rsidRPr="009A7517">
        <w:rPr>
          <w:rFonts w:hint="cs"/>
        </w:rPr>
        <w:t>30,000</w:t>
      </w:r>
      <w:r w:rsidRPr="009A7517">
        <w:rPr>
          <w:rFonts w:hint="cs"/>
          <w:cs/>
        </w:rPr>
        <w:t xml:space="preserve"> หุ้น และ </w:t>
      </w:r>
      <w:r w:rsidRPr="009A7517">
        <w:rPr>
          <w:rFonts w:hint="cs"/>
        </w:rPr>
        <w:t>2</w:t>
      </w:r>
      <w:r w:rsidRPr="009A7517">
        <w:rPr>
          <w:rFonts w:hint="cs"/>
          <w:cs/>
        </w:rPr>
        <w:t>1</w:t>
      </w:r>
      <w:r w:rsidRPr="009A7517">
        <w:rPr>
          <w:rFonts w:hint="cs"/>
        </w:rPr>
        <w:t>,000</w:t>
      </w:r>
      <w:r w:rsidRPr="009A7517">
        <w:rPr>
          <w:rFonts w:hint="cs"/>
          <w:cs/>
        </w:rPr>
        <w:t xml:space="preserve"> หุ้น ตามลำดับ มูลค่าที่ตราไว้หุ้นละ </w:t>
      </w:r>
      <w:r w:rsidRPr="009A7517">
        <w:rPr>
          <w:rFonts w:hint="cs"/>
        </w:rPr>
        <w:t>10</w:t>
      </w:r>
      <w:r w:rsidRPr="009A7517">
        <w:rPr>
          <w:rFonts w:hint="cs"/>
          <w:cs/>
        </w:rPr>
        <w:t xml:space="preserve"> บาท เป็นจำนวน </w:t>
      </w:r>
      <w:r w:rsidRPr="009A7517">
        <w:rPr>
          <w:rFonts w:hint="cs"/>
        </w:rPr>
        <w:t>510,000</w:t>
      </w:r>
      <w:r w:rsidRPr="009A7517">
        <w:rPr>
          <w:rFonts w:hint="cs"/>
          <w:cs/>
        </w:rPr>
        <w:t xml:space="preserve"> บาท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 xml:space="preserve">คิดเป็นสัดส่วนร้อยละ </w:t>
      </w:r>
      <w:r w:rsidRPr="009A7517">
        <w:rPr>
          <w:rFonts w:hint="cs"/>
        </w:rPr>
        <w:t>51</w:t>
      </w:r>
      <w:r w:rsidRPr="009A7517">
        <w:rPr>
          <w:rFonts w:hint="cs"/>
          <w:cs/>
        </w:rPr>
        <w:t xml:space="preserve"> และบริษัท บีบีจีไอ จำกัด (มหาชน) ซึ่งเป็นบริษัทย่อยของกลุ่มบริษัทได้เข้าลงทุนในหุ้นสามัญของ </w:t>
      </w:r>
      <w:r w:rsidRPr="009A7517">
        <w:rPr>
          <w:rFonts w:hint="cs"/>
        </w:rPr>
        <w:t xml:space="preserve">BSGF </w:t>
      </w:r>
      <w:r w:rsidRPr="009A7517">
        <w:rPr>
          <w:rFonts w:hint="cs"/>
          <w:cs/>
        </w:rPr>
        <w:t xml:space="preserve">จำนวน </w:t>
      </w:r>
      <w:r w:rsidRPr="009A7517">
        <w:rPr>
          <w:rFonts w:hint="cs"/>
        </w:rPr>
        <w:t>20,000</w:t>
      </w:r>
      <w:r w:rsidRPr="009A7517">
        <w:rPr>
          <w:rFonts w:hint="cs"/>
          <w:cs/>
        </w:rPr>
        <w:t xml:space="preserve"> หุ้นเป็นจำนวน </w:t>
      </w:r>
      <w:r w:rsidRPr="009A7517">
        <w:rPr>
          <w:rFonts w:hint="cs"/>
        </w:rPr>
        <w:t>200,000</w:t>
      </w:r>
      <w:r w:rsidRPr="009A7517">
        <w:rPr>
          <w:rFonts w:hint="cs"/>
          <w:cs/>
        </w:rPr>
        <w:t xml:space="preserve"> บาท คิดเป็นสัดส่วนร้อยละ </w:t>
      </w:r>
      <w:r w:rsidRPr="009A7517">
        <w:rPr>
          <w:rFonts w:hint="cs"/>
        </w:rPr>
        <w:t>20</w:t>
      </w:r>
      <w:r w:rsidRPr="009A7517">
        <w:rPr>
          <w:rFonts w:hint="cs"/>
          <w:cs/>
        </w:rPr>
        <w:t xml:space="preserve"> นอกจากนี้ บริษัท ธนโชค ออยล์ไลท์ จำกัด ได้เข้าลงทุนในหุ้นสามัญของ </w:t>
      </w:r>
      <w:r w:rsidRPr="009A7517">
        <w:rPr>
          <w:rFonts w:hint="cs"/>
        </w:rPr>
        <w:t xml:space="preserve">BSGF </w:t>
      </w:r>
      <w:r w:rsidRPr="009A7517">
        <w:rPr>
          <w:rFonts w:hint="cs"/>
          <w:cs/>
        </w:rPr>
        <w:t xml:space="preserve">จำนวน </w:t>
      </w:r>
      <w:r w:rsidRPr="009A7517">
        <w:rPr>
          <w:rFonts w:hint="cs"/>
        </w:rPr>
        <w:t>28,999</w:t>
      </w:r>
      <w:r w:rsidRPr="009A7517">
        <w:rPr>
          <w:rFonts w:hint="cs"/>
          <w:cs/>
        </w:rPr>
        <w:t xml:space="preserve"> หุ้นเป็นจำนวน </w:t>
      </w:r>
      <w:r w:rsidRPr="009A7517">
        <w:rPr>
          <w:rFonts w:hint="cs"/>
        </w:rPr>
        <w:t>289,990</w:t>
      </w:r>
      <w:r w:rsidRPr="009A7517">
        <w:rPr>
          <w:rFonts w:hint="cs"/>
          <w:cs/>
        </w:rPr>
        <w:t xml:space="preserve"> บาท คิดเป็นสัดส่วนร้อยละ </w:t>
      </w:r>
      <w:r w:rsidRPr="009A7517">
        <w:rPr>
          <w:rFonts w:hint="cs"/>
        </w:rPr>
        <w:t>29</w:t>
      </w:r>
      <w:r w:rsidRPr="009A7517">
        <w:rPr>
          <w:rFonts w:hint="cs"/>
          <w:cs/>
        </w:rPr>
        <w:t xml:space="preserve"> </w:t>
      </w:r>
      <w:r w:rsidRPr="009A7517">
        <w:rPr>
          <w:rFonts w:hint="cs"/>
        </w:rPr>
        <w:t xml:space="preserve">BSGF </w:t>
      </w:r>
      <w:r w:rsidRPr="009A7517">
        <w:rPr>
          <w:rFonts w:hint="cs"/>
          <w:cs/>
        </w:rPr>
        <w:t>ได้จดทะเบียนจัดตั้งบริษัทเมื่อวันที่</w:t>
      </w:r>
      <w:r w:rsidR="00CE4D71" w:rsidRPr="009A7517">
        <w:rPr>
          <w:rFonts w:hint="cs"/>
          <w:cs/>
        </w:rPr>
        <w:t xml:space="preserve"> </w:t>
      </w:r>
      <w:r w:rsidRPr="009A7517">
        <w:rPr>
          <w:rFonts w:hint="cs"/>
        </w:rPr>
        <w:t>21</w:t>
      </w:r>
      <w:r w:rsidRPr="009A7517">
        <w:rPr>
          <w:rFonts w:hint="cs"/>
          <w:cs/>
        </w:rPr>
        <w:t xml:space="preserve"> กันยายน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ด้วยทุนจดทะเบียน </w:t>
      </w:r>
      <w:r w:rsidRPr="009A7517">
        <w:rPr>
          <w:rFonts w:hint="cs"/>
        </w:rPr>
        <w:t>1</w:t>
      </w:r>
      <w:r w:rsidRPr="009A7517">
        <w:rPr>
          <w:rFonts w:hint="cs"/>
          <w:cs/>
        </w:rPr>
        <w:t xml:space="preserve"> ล้านบาท โดยบริษัทได้ชำระค่าหุ้นทั้งจำนวนแล้วเมื่อวันที่ </w:t>
      </w:r>
      <w:r w:rsidRPr="009A7517">
        <w:rPr>
          <w:rFonts w:hint="cs"/>
        </w:rPr>
        <w:t>21</w:t>
      </w:r>
      <w:r w:rsidRPr="009A7517">
        <w:rPr>
          <w:rFonts w:hint="cs"/>
          <w:cs/>
        </w:rPr>
        <w:t xml:space="preserve"> ตุลาคม </w:t>
      </w:r>
      <w:r w:rsidRPr="009A7517">
        <w:rPr>
          <w:rFonts w:hint="cs"/>
        </w:rPr>
        <w:t>2565</w:t>
      </w:r>
      <w:r w:rsidR="00E3418A" w:rsidRPr="009A7517">
        <w:rPr>
          <w:rFonts w:hint="cs"/>
          <w:cs/>
        </w:rPr>
        <w:t xml:space="preserve"> และเมื่อวันที่ </w:t>
      </w:r>
      <w:r w:rsidR="00E3418A" w:rsidRPr="009A7517">
        <w:rPr>
          <w:rFonts w:hint="cs"/>
        </w:rPr>
        <w:t xml:space="preserve">16 </w:t>
      </w:r>
      <w:r w:rsidR="00E3418A" w:rsidRPr="009A7517">
        <w:rPr>
          <w:rFonts w:hint="cs"/>
          <w:cs/>
        </w:rPr>
        <w:t xml:space="preserve">พฤศจิกายน </w:t>
      </w:r>
      <w:r w:rsidR="00E3418A" w:rsidRPr="009A7517">
        <w:rPr>
          <w:rFonts w:hint="cs"/>
        </w:rPr>
        <w:t xml:space="preserve">2565 BSGF </w:t>
      </w:r>
      <w:r w:rsidR="00E3418A" w:rsidRPr="009A7517">
        <w:rPr>
          <w:rFonts w:hint="cs"/>
          <w:cs/>
        </w:rPr>
        <w:t>ได้เรียก</w:t>
      </w:r>
      <w:r w:rsidR="00CE4D71" w:rsidRPr="009A7517">
        <w:rPr>
          <w:rFonts w:hint="cs"/>
          <w:cs/>
        </w:rPr>
        <w:t>ชำระ</w:t>
      </w:r>
      <w:r w:rsidR="00CC6FF4" w:rsidRPr="009A7517">
        <w:rPr>
          <w:rFonts w:hint="cs"/>
          <w:cs/>
        </w:rPr>
        <w:t>ค่า</w:t>
      </w:r>
      <w:r w:rsidR="00E3418A" w:rsidRPr="009A7517">
        <w:rPr>
          <w:rFonts w:hint="cs"/>
          <w:cs/>
        </w:rPr>
        <w:t xml:space="preserve">หุ้นเพิ่มทุนตามสัดส่วนเดิมเป็นจำนวน </w:t>
      </w:r>
      <w:r w:rsidR="00E3418A" w:rsidRPr="009A7517">
        <w:rPr>
          <w:rFonts w:hint="cs"/>
        </w:rPr>
        <w:t xml:space="preserve">200 </w:t>
      </w:r>
      <w:r w:rsidR="00E3418A" w:rsidRPr="009A7517">
        <w:rPr>
          <w:rFonts w:hint="cs"/>
          <w:cs/>
        </w:rPr>
        <w:t xml:space="preserve">ล้านบาท </w:t>
      </w:r>
      <w:r w:rsidR="00CC6FF4" w:rsidRPr="009A7517">
        <w:rPr>
          <w:rFonts w:hint="cs"/>
          <w:cs/>
        </w:rPr>
        <w:t>โดย</w:t>
      </w:r>
      <w:r w:rsidR="00E3418A" w:rsidRPr="009A7517">
        <w:rPr>
          <w:rFonts w:hint="cs"/>
          <w:cs/>
        </w:rPr>
        <w:t>บริษัท</w:t>
      </w:r>
      <w:r w:rsidR="0033458A" w:rsidRPr="009A7517">
        <w:rPr>
          <w:rFonts w:hint="cs"/>
          <w:cs/>
        </w:rPr>
        <w:t>และ</w:t>
      </w:r>
      <w:r w:rsidR="000F7568" w:rsidRPr="009A7517">
        <w:t xml:space="preserve"> </w:t>
      </w:r>
      <w:r w:rsidR="0033458A" w:rsidRPr="009A7517">
        <w:t xml:space="preserve">BBGI </w:t>
      </w:r>
      <w:r w:rsidR="00E3418A" w:rsidRPr="009A7517">
        <w:rPr>
          <w:rFonts w:hint="cs"/>
          <w:cs/>
        </w:rPr>
        <w:t>ได้ชำระค่าหุ้นเพิ่มทุนดังกล่าว</w:t>
      </w:r>
      <w:r w:rsidR="0033458A" w:rsidRPr="009A7517">
        <w:rPr>
          <w:rFonts w:hint="cs"/>
          <w:cs/>
        </w:rPr>
        <w:t>ในเดือน</w:t>
      </w:r>
      <w:r w:rsidR="00E3418A" w:rsidRPr="009A7517">
        <w:rPr>
          <w:rFonts w:hint="cs"/>
          <w:cs/>
        </w:rPr>
        <w:t xml:space="preserve">พฤศจิกายน </w:t>
      </w:r>
      <w:r w:rsidR="00E3418A" w:rsidRPr="009A7517">
        <w:rPr>
          <w:rFonts w:hint="cs"/>
        </w:rPr>
        <w:t xml:space="preserve">2565 </w:t>
      </w:r>
      <w:r w:rsidR="00E3418A" w:rsidRPr="009A7517">
        <w:rPr>
          <w:rFonts w:hint="cs"/>
          <w:cs/>
        </w:rPr>
        <w:t>และ</w:t>
      </w:r>
      <w:r w:rsidR="0033458A" w:rsidRPr="009A7517">
        <w:rPr>
          <w:rFonts w:hint="cs"/>
          <w:cs/>
        </w:rPr>
        <w:t>บันทึกเงินจำนวนดังกล่าวเป็นสินทรัพย์</w:t>
      </w:r>
      <w:r w:rsidR="00A43B96" w:rsidRPr="009A7517">
        <w:rPr>
          <w:rFonts w:hint="cs"/>
          <w:cs/>
        </w:rPr>
        <w:t>ไม่หมุนเวียนอื่นในงบแสดงฐานะการเงิน ปัจจุบัน</w:t>
      </w:r>
      <w:r w:rsidR="00E3418A" w:rsidRPr="009A7517">
        <w:rPr>
          <w:rFonts w:hint="cs"/>
        </w:rPr>
        <w:t xml:space="preserve">BSGF </w:t>
      </w:r>
      <w:r w:rsidR="00E3418A" w:rsidRPr="009A7517">
        <w:rPr>
          <w:rFonts w:hint="cs"/>
          <w:cs/>
        </w:rPr>
        <w:t>อยู่ระหว่างดำเนินการจดทะเบียนเพิ่มทุนกับกระทรวงพาณิชย์</w:t>
      </w:r>
    </w:p>
    <w:p w14:paraId="42949679" w14:textId="2BBB6DDB" w:rsidR="00CE4D71" w:rsidRPr="009A7517" w:rsidRDefault="00CE4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5BC8E793" w14:textId="77777777" w:rsidR="007D7385" w:rsidRPr="009A7517" w:rsidRDefault="007D7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  <w:lang w:val="en-GB"/>
        </w:rPr>
      </w:pPr>
      <w:r w:rsidRPr="009A7517">
        <w:rPr>
          <w:i/>
          <w:iCs/>
          <w:cs/>
          <w:lang w:val="en-GB"/>
        </w:rPr>
        <w:br w:type="page"/>
      </w:r>
    </w:p>
    <w:p w14:paraId="595D86FB" w14:textId="1AEB9BE9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cs/>
          <w:lang w:val="en-GB"/>
        </w:rPr>
      </w:pPr>
      <w:r w:rsidRPr="009A7517">
        <w:rPr>
          <w:rFonts w:hint="cs"/>
          <w:i/>
          <w:iCs/>
          <w:cs/>
          <w:lang w:val="en-GB"/>
        </w:rPr>
        <w:lastRenderedPageBreak/>
        <w:t>บริษัท บีซีวี อินโนเวชั่น จำกัด</w:t>
      </w:r>
    </w:p>
    <w:p w14:paraId="74104204" w14:textId="77777777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lang w:val="en-GB"/>
        </w:rPr>
      </w:pPr>
    </w:p>
    <w:p w14:paraId="2EC196CE" w14:textId="7E74B20E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  <w:r w:rsidRPr="009A7517">
        <w:rPr>
          <w:rFonts w:hint="cs"/>
          <w:cs/>
          <w:lang w:val="en-GB"/>
        </w:rPr>
        <w:t xml:space="preserve">เมื่อวันที่ </w:t>
      </w:r>
      <w:r w:rsidRPr="009A7517">
        <w:rPr>
          <w:rFonts w:hint="cs"/>
        </w:rPr>
        <w:t xml:space="preserve">1 </w:t>
      </w:r>
      <w:r w:rsidRPr="009A7517">
        <w:rPr>
          <w:rFonts w:hint="cs"/>
          <w:cs/>
        </w:rPr>
        <w:t xml:space="preserve">กันยายน </w:t>
      </w:r>
      <w:r w:rsidRPr="009A7517">
        <w:rPr>
          <w:rFonts w:hint="cs"/>
        </w:rPr>
        <w:t xml:space="preserve">2565 </w:t>
      </w:r>
      <w:r w:rsidRPr="009A7517">
        <w:rPr>
          <w:rFonts w:hint="cs"/>
          <w:cs/>
        </w:rPr>
        <w:t>ที่ประชุมคณะกรรมการของบริษัทมีมติอนุมัติให้บริษัท</w:t>
      </w:r>
      <w:r w:rsidRPr="009A7517">
        <w:rPr>
          <w:rFonts w:hint="cs"/>
          <w:cs/>
          <w:lang w:val="en-GB"/>
        </w:rPr>
        <w:t>เพิ่มทุนใน บริษัท บีซีวี</w:t>
      </w:r>
      <w:r w:rsidR="009561EC" w:rsidRPr="009A7517">
        <w:rPr>
          <w:rFonts w:hint="cs"/>
          <w:cs/>
          <w:lang w:val="en-GB"/>
        </w:rPr>
        <w:t xml:space="preserve"> </w:t>
      </w:r>
      <w:r w:rsidRPr="009A7517">
        <w:rPr>
          <w:rFonts w:hint="cs"/>
          <w:cs/>
          <w:lang w:val="en-GB"/>
        </w:rPr>
        <w:t xml:space="preserve">อินโนเวชั่น จำนวน </w:t>
      </w:r>
      <w:r w:rsidRPr="009A7517">
        <w:rPr>
          <w:rFonts w:hint="cs"/>
        </w:rPr>
        <w:t xml:space="preserve">100 </w:t>
      </w:r>
      <w:r w:rsidRPr="009A7517">
        <w:rPr>
          <w:rFonts w:hint="cs"/>
          <w:cs/>
        </w:rPr>
        <w:t xml:space="preserve">ล้านบาท จากทุนจดทะเบียนเดิม </w:t>
      </w:r>
      <w:r w:rsidRPr="009A7517">
        <w:rPr>
          <w:rFonts w:hint="cs"/>
        </w:rPr>
        <w:t>65</w:t>
      </w:r>
      <w:r w:rsidRPr="009A7517">
        <w:rPr>
          <w:rFonts w:hint="cs"/>
          <w:cs/>
        </w:rPr>
        <w:t xml:space="preserve"> ล้านบาท เป็นทุนจดทะเบียนใหม่ </w:t>
      </w:r>
      <w:r w:rsidRPr="009A7517">
        <w:rPr>
          <w:rFonts w:hint="cs"/>
        </w:rPr>
        <w:t xml:space="preserve">165 </w:t>
      </w:r>
      <w:r w:rsidRPr="009A7517">
        <w:rPr>
          <w:rFonts w:hint="cs"/>
          <w:cs/>
        </w:rPr>
        <w:t xml:space="preserve">ล้านบาท เพื่อนำไปลงทุนในบริษัท วินโนหนี้ จำกัด ซึ่งประกอบธุรกิจให้บริการรถจักรยานยนต์ไฟฟ้าและสถานีสับเปลี่ยนแบตเตอร์รี่อัตโนมัติ ทั้งนี้ไม่มีการเปลี่ยนแปลงในสัดส่วนการถือหุ้นของบริษัท โดยบริษัทย่อยได้จดทะเบียนเพิ่มทุนกับกระทรวงพาณิชย์เมื่อวันที่ </w:t>
      </w:r>
      <w:r w:rsidRPr="009A7517">
        <w:rPr>
          <w:rFonts w:hint="cs"/>
        </w:rPr>
        <w:t xml:space="preserve">7 </w:t>
      </w:r>
      <w:r w:rsidRPr="009A7517">
        <w:rPr>
          <w:rFonts w:hint="cs"/>
          <w:cs/>
        </w:rPr>
        <w:t xml:space="preserve">กันยายน </w:t>
      </w:r>
      <w:r w:rsidRPr="009A7517">
        <w:rPr>
          <w:rFonts w:hint="cs"/>
        </w:rPr>
        <w:t>2565</w:t>
      </w:r>
    </w:p>
    <w:p w14:paraId="47895353" w14:textId="4568D981" w:rsidR="000F7568" w:rsidRPr="009A7517" w:rsidRDefault="000F7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</w:p>
    <w:p w14:paraId="2577878B" w14:textId="50722F31" w:rsidR="00E3418A" w:rsidRPr="009A7517" w:rsidRDefault="009778E7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9A7517">
        <w:rPr>
          <w:rFonts w:hint="cs"/>
          <w:i/>
          <w:iCs/>
          <w:cs/>
        </w:rPr>
        <w:t>บริษัท บีซีวี เอ็นเนอร์ยี จำกัด</w:t>
      </w:r>
    </w:p>
    <w:p w14:paraId="17A6673A" w14:textId="65D2D1B8" w:rsidR="009778E7" w:rsidRPr="009A7517" w:rsidRDefault="009778E7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63C45BC7" w14:textId="4F2C1CDE" w:rsidR="009778E7" w:rsidRPr="009A7517" w:rsidRDefault="009778E7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cs/>
        </w:rPr>
      </w:pPr>
      <w:r w:rsidRPr="009A7517">
        <w:rPr>
          <w:rFonts w:hint="cs"/>
          <w:cs/>
        </w:rPr>
        <w:t xml:space="preserve">เมื่อวันที่ </w:t>
      </w:r>
      <w:r w:rsidRPr="009A7517">
        <w:rPr>
          <w:rFonts w:hint="cs"/>
        </w:rPr>
        <w:t xml:space="preserve">14 </w:t>
      </w:r>
      <w:r w:rsidRPr="009A7517">
        <w:rPr>
          <w:rFonts w:hint="cs"/>
          <w:cs/>
        </w:rPr>
        <w:t xml:space="preserve">ตุลาคม </w:t>
      </w:r>
      <w:r w:rsidRPr="009A7517">
        <w:rPr>
          <w:rFonts w:hint="cs"/>
        </w:rPr>
        <w:t xml:space="preserve">2565 </w:t>
      </w:r>
      <w:r w:rsidRPr="009A7517">
        <w:rPr>
          <w:rFonts w:hint="cs"/>
          <w:cs/>
        </w:rPr>
        <w:t xml:space="preserve">ที่ประชุมคณะกรรมการของบริษัทมีมติให้บริษัทเพิ่มทุนใน บริษัท บีซีวี เอนเนอร์ยี จำกัด จำนวน </w:t>
      </w:r>
      <w:r w:rsidRPr="009A7517">
        <w:rPr>
          <w:rFonts w:hint="cs"/>
        </w:rPr>
        <w:t xml:space="preserve">1,000 </w:t>
      </w:r>
      <w:r w:rsidRPr="009A7517">
        <w:rPr>
          <w:rFonts w:hint="cs"/>
          <w:cs/>
        </w:rPr>
        <w:t>ล้านบาท จากทุนจดทะเบียน</w:t>
      </w:r>
      <w:r w:rsidR="00CC6FF4" w:rsidRPr="009A7517">
        <w:rPr>
          <w:rFonts w:hint="cs"/>
          <w:cs/>
        </w:rPr>
        <w:t>เดิม</w:t>
      </w:r>
      <w:r w:rsidRPr="009A7517">
        <w:rPr>
          <w:rFonts w:hint="cs"/>
          <w:cs/>
        </w:rPr>
        <w:t xml:space="preserve"> </w:t>
      </w:r>
      <w:r w:rsidRPr="009A7517">
        <w:rPr>
          <w:rFonts w:hint="cs"/>
        </w:rPr>
        <w:t xml:space="preserve">20 </w:t>
      </w:r>
      <w:r w:rsidRPr="009A7517">
        <w:rPr>
          <w:rFonts w:hint="cs"/>
          <w:cs/>
        </w:rPr>
        <w:t xml:space="preserve">ล้านบาท เป็นทุนจดทะเบียนใหม่ </w:t>
      </w:r>
      <w:r w:rsidRPr="009A7517">
        <w:rPr>
          <w:rFonts w:hint="cs"/>
        </w:rPr>
        <w:t xml:space="preserve">1,020 </w:t>
      </w:r>
      <w:r w:rsidRPr="009A7517">
        <w:rPr>
          <w:rFonts w:hint="cs"/>
          <w:cs/>
        </w:rPr>
        <w:t xml:space="preserve">ล้านบาท โดยมีวัตถุประสงค์เพื่อลงทุนในธุรกิจที่เหมาะสมต่อไป โดยบริษัทย่อยได้จดทะเบียนเพิ่มทุนกับกระทรวงพาณิชย์เมื่อวันที่ </w:t>
      </w:r>
      <w:r w:rsidR="00BD6BC8" w:rsidRPr="009A7517">
        <w:rPr>
          <w:rFonts w:hint="cs"/>
        </w:rPr>
        <w:t xml:space="preserve">28 </w:t>
      </w:r>
      <w:r w:rsidR="00BD6BC8" w:rsidRPr="009A7517">
        <w:rPr>
          <w:rFonts w:hint="cs"/>
          <w:cs/>
        </w:rPr>
        <w:t xml:space="preserve">ตุลาคม </w:t>
      </w:r>
      <w:r w:rsidR="00CC6FF4" w:rsidRPr="009A7517">
        <w:rPr>
          <w:rFonts w:hint="cs"/>
        </w:rPr>
        <w:t>2565</w:t>
      </w:r>
    </w:p>
    <w:p w14:paraId="58D27579" w14:textId="77777777" w:rsidR="009561EC" w:rsidRPr="009A7517" w:rsidRDefault="009561EC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lang w:val="en-GB"/>
        </w:rPr>
      </w:pPr>
    </w:p>
    <w:p w14:paraId="53C32058" w14:textId="77777777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9A7517">
        <w:rPr>
          <w:rFonts w:hint="cs"/>
          <w:i/>
          <w:iCs/>
          <w:cs/>
        </w:rPr>
        <w:t>การด้อยค่าของเงินลงทุนในบริษัทย่อย</w:t>
      </w:r>
    </w:p>
    <w:p w14:paraId="7FBCC30E" w14:textId="77777777" w:rsidR="00AB5FBE" w:rsidRPr="009A7517" w:rsidRDefault="00AB5FBE" w:rsidP="00AB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53CA99F1" w14:textId="7699EF41" w:rsidR="00B02DF1" w:rsidRPr="009A7517" w:rsidRDefault="00AB5FBE" w:rsidP="00A27B8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ในระหว่าง</w:t>
      </w:r>
      <w:r w:rsidR="009561EC" w:rsidRPr="009A7517">
        <w:rPr>
          <w:rFonts w:ascii="Angsana New" w:hAnsi="Angsana New" w:hint="cs"/>
          <w:sz w:val="30"/>
          <w:szCs w:val="30"/>
          <w:cs/>
        </w:rPr>
        <w:t>ปี</w:t>
      </w:r>
      <w:r w:rsidRPr="009A7517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9A7517">
        <w:rPr>
          <w:rFonts w:ascii="Angsana New" w:hAnsi="Angsana New" w:hint="cs"/>
          <w:sz w:val="30"/>
          <w:szCs w:val="30"/>
        </w:rPr>
        <w:t>3</w:t>
      </w:r>
      <w:r w:rsidR="009561EC" w:rsidRPr="009A7517">
        <w:rPr>
          <w:rFonts w:ascii="Angsana New" w:hAnsi="Angsana New" w:hint="cs"/>
          <w:sz w:val="30"/>
          <w:szCs w:val="30"/>
        </w:rPr>
        <w:t>1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="009561EC" w:rsidRPr="009A7517">
        <w:rPr>
          <w:rFonts w:ascii="Angsana New" w:hAnsi="Angsana New" w:hint="cs"/>
          <w:sz w:val="30"/>
          <w:szCs w:val="30"/>
          <w:cs/>
        </w:rPr>
        <w:t>ธันวาคม</w:t>
      </w:r>
      <w:r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</w:rPr>
        <w:t>2565</w:t>
      </w:r>
      <w:r w:rsidRPr="009A7517">
        <w:rPr>
          <w:rFonts w:ascii="Angsana New" w:hAnsi="Angsana New" w:hint="cs"/>
          <w:sz w:val="30"/>
          <w:szCs w:val="30"/>
          <w:cs/>
        </w:rPr>
        <w:t xml:space="preserve"> กลุ่มบริษัทได้กลับรายการขาดทุนจากการด้อยค่าของเงินลงทุนในบริษัท บีซีพีอาร์ จำกัด ในงบการเงินเฉพาะกิจการ เป็นจำนวน </w:t>
      </w:r>
      <w:r w:rsidRPr="009A7517">
        <w:rPr>
          <w:rFonts w:ascii="Angsana New" w:hAnsi="Angsana New" w:hint="cs"/>
          <w:sz w:val="30"/>
          <w:szCs w:val="30"/>
        </w:rPr>
        <w:t xml:space="preserve">155 </w:t>
      </w:r>
      <w:r w:rsidRPr="009A7517">
        <w:rPr>
          <w:rFonts w:ascii="Angsana New" w:hAnsi="Angsana New" w:hint="cs"/>
          <w:sz w:val="30"/>
          <w:szCs w:val="30"/>
          <w:cs/>
        </w:rPr>
        <w:t>ล้านบาท เพื่อปรับมูลค่าตามบัญชีให้ใกล้เคียงกับมูลค่าที่คาดว่าจะได้รับคืน</w:t>
      </w:r>
      <w:r w:rsidRPr="009A751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FC2C21A" w14:textId="4F34F107" w:rsidR="00B02DF1" w:rsidRPr="009A7517" w:rsidRDefault="00B02DF1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cs/>
        </w:rPr>
        <w:sectPr w:rsidR="00B02DF1" w:rsidRPr="009A7517" w:rsidSect="00CF2C30">
          <w:headerReference w:type="default" r:id="rId10"/>
          <w:pgSz w:w="11907" w:h="16840" w:code="9"/>
          <w:pgMar w:top="692" w:right="1151" w:bottom="578" w:left="1151" w:header="720" w:footer="720" w:gutter="0"/>
          <w:pgNumType w:start="20"/>
          <w:cols w:space="708"/>
          <w:docGrid w:linePitch="360"/>
        </w:sectPr>
      </w:pPr>
    </w:p>
    <w:p w14:paraId="4A5F91F7" w14:textId="65F6AF5D" w:rsidR="001A7FAF" w:rsidRPr="009A7517" w:rsidRDefault="004762B0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9A7517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DE3F43" w:rsidRPr="009A7517">
        <w:rPr>
          <w:rFonts w:ascii="Angsana New" w:hAnsi="Angsana New"/>
          <w:sz w:val="28"/>
          <w:szCs w:val="28"/>
        </w:rPr>
        <w:t>3</w:t>
      </w:r>
      <w:r w:rsidR="00D52C0E" w:rsidRPr="009A7517">
        <w:rPr>
          <w:rFonts w:ascii="Angsana New" w:hAnsi="Angsana New"/>
          <w:sz w:val="28"/>
          <w:szCs w:val="28"/>
        </w:rPr>
        <w:t>1</w:t>
      </w:r>
      <w:r w:rsidRPr="009A751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E3F43" w:rsidRPr="009A7517">
        <w:rPr>
          <w:rFonts w:ascii="Angsana New" w:hAnsi="Angsana New"/>
          <w:sz w:val="28"/>
          <w:szCs w:val="28"/>
        </w:rPr>
        <w:t>256</w:t>
      </w:r>
      <w:r w:rsidR="00E15F0B" w:rsidRPr="009A7517">
        <w:rPr>
          <w:rFonts w:ascii="Angsana New" w:hAnsi="Angsana New"/>
          <w:sz w:val="28"/>
          <w:szCs w:val="28"/>
        </w:rPr>
        <w:t>5</w:t>
      </w:r>
      <w:r w:rsidR="00EA6D28" w:rsidRPr="009A7517">
        <w:rPr>
          <w:rFonts w:ascii="Angsana New" w:hAnsi="Angsana New"/>
          <w:sz w:val="28"/>
          <w:szCs w:val="28"/>
          <w:cs/>
        </w:rPr>
        <w:t xml:space="preserve"> และ </w:t>
      </w:r>
      <w:r w:rsidR="00DE3F43" w:rsidRPr="009A7517">
        <w:rPr>
          <w:rFonts w:ascii="Angsana New" w:hAnsi="Angsana New"/>
          <w:sz w:val="28"/>
          <w:szCs w:val="28"/>
        </w:rPr>
        <w:t>256</w:t>
      </w:r>
      <w:r w:rsidR="00E15F0B" w:rsidRPr="009A7517">
        <w:rPr>
          <w:rFonts w:ascii="Angsana New" w:hAnsi="Angsana New"/>
          <w:sz w:val="28"/>
          <w:szCs w:val="28"/>
        </w:rPr>
        <w:t>4</w:t>
      </w:r>
      <w:r w:rsidR="000A28C1" w:rsidRPr="009A7517">
        <w:rPr>
          <w:rFonts w:ascii="Angsana New" w:hAnsi="Angsana New"/>
          <w:sz w:val="28"/>
          <w:szCs w:val="28"/>
          <w:cs/>
        </w:rPr>
        <w:t xml:space="preserve"> </w:t>
      </w:r>
      <w:r w:rsidRPr="009A7517">
        <w:rPr>
          <w:rFonts w:ascii="Angsana New" w:hAnsi="Angsana New"/>
          <w:sz w:val="28"/>
          <w:szCs w:val="28"/>
          <w:cs/>
        </w:rPr>
        <w:t>และเงินปันผลรับจากเงินลงทุนสำหรับแต่ละปี มีดังนี้</w:t>
      </w:r>
    </w:p>
    <w:p w14:paraId="43B27DE4" w14:textId="77777777" w:rsidR="00764B42" w:rsidRPr="009A7517" w:rsidRDefault="00764B42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149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862"/>
        <w:gridCol w:w="810"/>
        <w:gridCol w:w="900"/>
        <w:gridCol w:w="900"/>
        <w:gridCol w:w="990"/>
        <w:gridCol w:w="990"/>
        <w:gridCol w:w="900"/>
        <w:gridCol w:w="900"/>
        <w:gridCol w:w="900"/>
        <w:gridCol w:w="900"/>
        <w:gridCol w:w="990"/>
        <w:gridCol w:w="990"/>
        <w:gridCol w:w="900"/>
        <w:gridCol w:w="990"/>
      </w:tblGrid>
      <w:tr w:rsidR="00E75A90" w:rsidRPr="009A7517" w14:paraId="3F2C6667" w14:textId="77777777" w:rsidTr="00E75A90">
        <w:trPr>
          <w:cantSplit/>
          <w:tblHeader/>
        </w:trPr>
        <w:tc>
          <w:tcPr>
            <w:tcW w:w="2862" w:type="dxa"/>
          </w:tcPr>
          <w:p w14:paraId="71B5FFF5" w14:textId="77777777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23D2DA13" w14:textId="77777777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11250" w:type="dxa"/>
            <w:gridSpan w:val="12"/>
          </w:tcPr>
          <w:p w14:paraId="6E293D95" w14:textId="5294717E" w:rsidR="00E75A90" w:rsidRPr="009A7517" w:rsidRDefault="00E75A90" w:rsidP="0076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7517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งบการเงินเฉพาะกิจการ </w:t>
            </w:r>
          </w:p>
        </w:tc>
      </w:tr>
      <w:tr w:rsidR="00E75A90" w:rsidRPr="009A7517" w14:paraId="2A9DB790" w14:textId="77777777" w:rsidTr="00E75A90">
        <w:trPr>
          <w:cantSplit/>
          <w:tblHeader/>
        </w:trPr>
        <w:tc>
          <w:tcPr>
            <w:tcW w:w="2862" w:type="dxa"/>
          </w:tcPr>
          <w:p w14:paraId="25615F34" w14:textId="77777777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507A73B6" w14:textId="77777777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1800" w:type="dxa"/>
            <w:gridSpan w:val="2"/>
          </w:tcPr>
          <w:p w14:paraId="238E02F1" w14:textId="4C28B37C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สัดส่วนความเป็นเ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จ้าของ</w:t>
            </w:r>
          </w:p>
        </w:tc>
        <w:tc>
          <w:tcPr>
            <w:tcW w:w="1980" w:type="dxa"/>
            <w:gridSpan w:val="2"/>
          </w:tcPr>
          <w:p w14:paraId="1A13A21B" w14:textId="77777777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800" w:type="dxa"/>
            <w:gridSpan w:val="2"/>
          </w:tcPr>
          <w:p w14:paraId="7E3EB561" w14:textId="77777777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46C146B2" w14:textId="77777777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980" w:type="dxa"/>
            <w:gridSpan w:val="2"/>
          </w:tcPr>
          <w:p w14:paraId="7FC1E943" w14:textId="77777777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 xml:space="preserve">ราคาทุน 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- สุทธิ</w:t>
            </w:r>
          </w:p>
        </w:tc>
        <w:tc>
          <w:tcPr>
            <w:tcW w:w="1890" w:type="dxa"/>
            <w:gridSpan w:val="2"/>
          </w:tcPr>
          <w:p w14:paraId="4D1E9DEF" w14:textId="32902F63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เงินปันผลรับสำหรับปี</w:t>
            </w:r>
          </w:p>
        </w:tc>
      </w:tr>
      <w:tr w:rsidR="00E75A90" w:rsidRPr="009A7517" w14:paraId="439D0332" w14:textId="77777777" w:rsidTr="00E75A90">
        <w:trPr>
          <w:cantSplit/>
          <w:tblHeader/>
        </w:trPr>
        <w:tc>
          <w:tcPr>
            <w:tcW w:w="2862" w:type="dxa"/>
          </w:tcPr>
          <w:p w14:paraId="7F97CBB3" w14:textId="77777777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39264DF0" w14:textId="6724B70D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i/>
                <w:iCs/>
                <w:sz w:val="23"/>
                <w:szCs w:val="23"/>
                <w:cs/>
              </w:rPr>
            </w:pPr>
            <w:r w:rsidRPr="009A7517">
              <w:rPr>
                <w:rFonts w:hint="cs"/>
                <w:i/>
                <w:iCs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900" w:type="dxa"/>
          </w:tcPr>
          <w:p w14:paraId="7D6EA1A9" w14:textId="5D0237DF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183CD88B" w14:textId="1EEB7860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990" w:type="dxa"/>
          </w:tcPr>
          <w:p w14:paraId="714C019E" w14:textId="0B9EB17A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2565</w:t>
            </w:r>
          </w:p>
        </w:tc>
        <w:tc>
          <w:tcPr>
            <w:tcW w:w="990" w:type="dxa"/>
          </w:tcPr>
          <w:p w14:paraId="0BE7024A" w14:textId="674D7C43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384F75F9" w14:textId="4277DC27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5B6DA7EC" w14:textId="07A091DA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18CFFA1B" w14:textId="159EF8D9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7DBA8A76" w14:textId="1228BC92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990" w:type="dxa"/>
          </w:tcPr>
          <w:p w14:paraId="785EDAF5" w14:textId="6BCA8BDD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2565</w:t>
            </w:r>
          </w:p>
        </w:tc>
        <w:tc>
          <w:tcPr>
            <w:tcW w:w="990" w:type="dxa"/>
          </w:tcPr>
          <w:p w14:paraId="6A02E036" w14:textId="32EF16AD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0B607786" w14:textId="4DF26F11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2565</w:t>
            </w:r>
          </w:p>
        </w:tc>
        <w:tc>
          <w:tcPr>
            <w:tcW w:w="990" w:type="dxa"/>
          </w:tcPr>
          <w:p w14:paraId="0ED6057B" w14:textId="3BB0821F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2564</w:t>
            </w:r>
          </w:p>
        </w:tc>
      </w:tr>
      <w:tr w:rsidR="00E75A90" w:rsidRPr="009A7517" w14:paraId="55633B01" w14:textId="77777777" w:rsidTr="00E75A90">
        <w:trPr>
          <w:cantSplit/>
          <w:tblHeader/>
        </w:trPr>
        <w:tc>
          <w:tcPr>
            <w:tcW w:w="2862" w:type="dxa"/>
          </w:tcPr>
          <w:p w14:paraId="799061E3" w14:textId="77777777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1BEF8193" w14:textId="77777777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1800" w:type="dxa"/>
            <w:gridSpan w:val="2"/>
          </w:tcPr>
          <w:p w14:paraId="330841AB" w14:textId="47EE4C3C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9450" w:type="dxa"/>
            <w:gridSpan w:val="10"/>
          </w:tcPr>
          <w:p w14:paraId="5ECC0EDE" w14:textId="77777777" w:rsidR="00E75A90" w:rsidRPr="009A7517" w:rsidRDefault="00E75A90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(ล้านบาท)</w:t>
            </w:r>
          </w:p>
        </w:tc>
      </w:tr>
      <w:tr w:rsidR="00E75A90" w:rsidRPr="009A7517" w14:paraId="1BEAFF93" w14:textId="77777777" w:rsidTr="00E75A90">
        <w:trPr>
          <w:cantSplit/>
        </w:trPr>
        <w:tc>
          <w:tcPr>
            <w:tcW w:w="2862" w:type="dxa"/>
          </w:tcPr>
          <w:p w14:paraId="5ADB85D4" w14:textId="77777777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8EC5FE4" w14:textId="77777777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32AA0882" w14:textId="290C5382" w:rsidR="00E75A90" w:rsidRPr="009A7517" w:rsidRDefault="00E75A90" w:rsidP="00764B42">
            <w:pPr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40152BAF" w14:textId="77777777" w:rsidR="00E75A90" w:rsidRPr="009A7517" w:rsidRDefault="00E75A90" w:rsidP="00764B42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contextualSpacing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739A4DB" w14:textId="77777777" w:rsidR="00E75A90" w:rsidRPr="009A7517" w:rsidRDefault="00E75A90" w:rsidP="00764B42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90" w:type="dxa"/>
          </w:tcPr>
          <w:p w14:paraId="49761596" w14:textId="77777777" w:rsidR="00E75A90" w:rsidRPr="009A7517" w:rsidRDefault="00E75A90" w:rsidP="00764B42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</w:tcPr>
          <w:p w14:paraId="522705E4" w14:textId="77777777" w:rsidR="00E75A90" w:rsidRPr="009A7517" w:rsidRDefault="00E75A90" w:rsidP="00764B4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</w:tcPr>
          <w:p w14:paraId="3E19D2F8" w14:textId="77777777" w:rsidR="00E75A90" w:rsidRPr="009A7517" w:rsidRDefault="00E75A90" w:rsidP="00764B4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contextualSpacing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14:paraId="7FBF5772" w14:textId="77777777" w:rsidR="00E75A90" w:rsidRPr="009A7517" w:rsidRDefault="00E75A90" w:rsidP="00764B4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</w:tcPr>
          <w:p w14:paraId="6A8AAB12" w14:textId="77777777" w:rsidR="00E75A90" w:rsidRPr="009A7517" w:rsidRDefault="00E75A90" w:rsidP="00764B42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90" w:type="dxa"/>
          </w:tcPr>
          <w:p w14:paraId="64D1B8B7" w14:textId="77777777" w:rsidR="00E75A90" w:rsidRPr="009A7517" w:rsidRDefault="00E75A90" w:rsidP="00764B4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90" w:type="dxa"/>
          </w:tcPr>
          <w:p w14:paraId="5CA822E4" w14:textId="77777777" w:rsidR="00E75A90" w:rsidRPr="009A7517" w:rsidRDefault="00E75A90" w:rsidP="00764B4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contextualSpacing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14:paraId="394F5993" w14:textId="77777777" w:rsidR="00E75A90" w:rsidRPr="009A7517" w:rsidRDefault="00E75A90" w:rsidP="00764B4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342C2097" w14:textId="77777777" w:rsidR="00E75A90" w:rsidRPr="009A7517" w:rsidRDefault="00E75A90" w:rsidP="00764B42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</w:tr>
      <w:tr w:rsidR="00E75A90" w:rsidRPr="009A7517" w14:paraId="2645C4FD" w14:textId="77777777" w:rsidTr="00E75A90">
        <w:trPr>
          <w:cantSplit/>
        </w:trPr>
        <w:tc>
          <w:tcPr>
            <w:tcW w:w="2862" w:type="dxa"/>
          </w:tcPr>
          <w:p w14:paraId="215B5F27" w14:textId="77777777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บริษัท บางจากกรีนเนท จำกัด</w:t>
            </w:r>
          </w:p>
        </w:tc>
        <w:tc>
          <w:tcPr>
            <w:tcW w:w="810" w:type="dxa"/>
          </w:tcPr>
          <w:p w14:paraId="3D600C08" w14:textId="77777777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95E3036" w14:textId="761DC509" w:rsidR="00E75A90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49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3D6C67AD" w14:textId="63EDD36B" w:rsidR="00E75A90" w:rsidRPr="009A7517" w:rsidRDefault="00E75A90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49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2D22C72" w14:textId="136FD34D" w:rsidR="00E75A90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53FFC7A9" w14:textId="7A857370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14:paraId="169B8BB8" w14:textId="4409F36F" w:rsidR="00E75A90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84BDCD8" w14:textId="19C463F1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416443DA" w14:textId="4CCCC795" w:rsidR="00E75A90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E8BE5ED" w14:textId="2742405D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80085E0" w14:textId="67118C4C" w:rsidR="00E75A90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71C8E81" w14:textId="1222AAE9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4D93EA8A" w14:textId="64DA5762" w:rsidR="00E75A90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69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999DC1" w14:textId="44FE8076" w:rsidR="00E75A90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54</w:t>
            </w:r>
          </w:p>
        </w:tc>
      </w:tr>
      <w:tr w:rsidR="00E75A90" w:rsidRPr="009A7517" w14:paraId="1FC1F038" w14:textId="77777777" w:rsidTr="00E75A90">
        <w:trPr>
          <w:cantSplit/>
        </w:trPr>
        <w:tc>
          <w:tcPr>
            <w:tcW w:w="2862" w:type="dxa"/>
          </w:tcPr>
          <w:p w14:paraId="5DA2E983" w14:textId="77777777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บริษัท บีซีพีจี จำกัด (มหาชน)</w:t>
            </w:r>
          </w:p>
        </w:tc>
        <w:tc>
          <w:tcPr>
            <w:tcW w:w="810" w:type="dxa"/>
          </w:tcPr>
          <w:p w14:paraId="7ECD76EA" w14:textId="77777777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DE52AFE" w14:textId="322DD7EC" w:rsidR="00E75A90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57.19</w:t>
            </w:r>
          </w:p>
        </w:tc>
        <w:tc>
          <w:tcPr>
            <w:tcW w:w="900" w:type="dxa"/>
            <w:vAlign w:val="bottom"/>
          </w:tcPr>
          <w:p w14:paraId="6BAF3B65" w14:textId="35B0FCEB" w:rsidR="00E75A90" w:rsidRPr="009A7517" w:rsidRDefault="00E75A90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57.46</w:t>
            </w:r>
          </w:p>
        </w:tc>
        <w:tc>
          <w:tcPr>
            <w:tcW w:w="990" w:type="dxa"/>
            <w:vAlign w:val="bottom"/>
          </w:tcPr>
          <w:p w14:paraId="3C868BD3" w14:textId="3F845BB6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14,538</w:t>
            </w:r>
          </w:p>
        </w:tc>
        <w:tc>
          <w:tcPr>
            <w:tcW w:w="990" w:type="dxa"/>
            <w:vAlign w:val="bottom"/>
          </w:tcPr>
          <w:p w14:paraId="10AEFA7E" w14:textId="676763AD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14,470</w:t>
            </w:r>
          </w:p>
        </w:tc>
        <w:tc>
          <w:tcPr>
            <w:tcW w:w="900" w:type="dxa"/>
            <w:vAlign w:val="bottom"/>
          </w:tcPr>
          <w:p w14:paraId="23CC6946" w14:textId="233D3C73" w:rsidR="00E75A90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9,780</w:t>
            </w:r>
          </w:p>
        </w:tc>
        <w:tc>
          <w:tcPr>
            <w:tcW w:w="900" w:type="dxa"/>
            <w:vAlign w:val="bottom"/>
          </w:tcPr>
          <w:p w14:paraId="73EF706D" w14:textId="505203A1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9,780</w:t>
            </w:r>
          </w:p>
        </w:tc>
        <w:tc>
          <w:tcPr>
            <w:tcW w:w="900" w:type="dxa"/>
          </w:tcPr>
          <w:p w14:paraId="43B9092C" w14:textId="7F44C7EA" w:rsidR="00E75A90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2CA1B554" w14:textId="681FC622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2B610E9" w14:textId="44530456" w:rsidR="00E75A90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9,780</w:t>
            </w:r>
          </w:p>
        </w:tc>
        <w:tc>
          <w:tcPr>
            <w:tcW w:w="990" w:type="dxa"/>
            <w:vAlign w:val="bottom"/>
          </w:tcPr>
          <w:p w14:paraId="2DB399BB" w14:textId="3B14CE32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9,780</w:t>
            </w:r>
          </w:p>
        </w:tc>
        <w:tc>
          <w:tcPr>
            <w:tcW w:w="900" w:type="dxa"/>
            <w:vAlign w:val="bottom"/>
          </w:tcPr>
          <w:p w14:paraId="5E1D61AA" w14:textId="1DDCED04" w:rsidR="00E75A90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615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38A295" w14:textId="434A777A" w:rsidR="00E75A90" w:rsidRPr="009A7517" w:rsidRDefault="00E75A90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537</w:t>
            </w:r>
          </w:p>
        </w:tc>
      </w:tr>
      <w:tr w:rsidR="00A73F56" w:rsidRPr="009A7517" w14:paraId="1FF81D79" w14:textId="77777777" w:rsidTr="00E75A90">
        <w:trPr>
          <w:cantSplit/>
        </w:trPr>
        <w:tc>
          <w:tcPr>
            <w:tcW w:w="2862" w:type="dxa"/>
          </w:tcPr>
          <w:p w14:paraId="6E294FC2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บริษัท บางจาก รีเทล จำกัด</w:t>
            </w:r>
          </w:p>
        </w:tc>
        <w:tc>
          <w:tcPr>
            <w:tcW w:w="810" w:type="dxa"/>
          </w:tcPr>
          <w:p w14:paraId="2F436FA5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41E5C741" w14:textId="084C9B0C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2719D32B" w14:textId="749FCBF3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24C6E832" w14:textId="458AFF5E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90" w:type="dxa"/>
            <w:vAlign w:val="bottom"/>
          </w:tcPr>
          <w:p w14:paraId="7DC69C41" w14:textId="1C8E4779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00" w:type="dxa"/>
            <w:vAlign w:val="bottom"/>
          </w:tcPr>
          <w:p w14:paraId="47655E80" w14:textId="44C188CC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00" w:type="dxa"/>
            <w:vAlign w:val="bottom"/>
          </w:tcPr>
          <w:p w14:paraId="16E73C21" w14:textId="4D53DFCB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00" w:type="dxa"/>
          </w:tcPr>
          <w:p w14:paraId="3FFA797B" w14:textId="059EB02B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07134611" w14:textId="0EBEBA46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973C09D" w14:textId="76716F20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90" w:type="dxa"/>
            <w:vAlign w:val="bottom"/>
          </w:tcPr>
          <w:p w14:paraId="38B0F09F" w14:textId="68CA0413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00" w:type="dxa"/>
            <w:vAlign w:val="bottom"/>
          </w:tcPr>
          <w:p w14:paraId="770BD654" w14:textId="78C11994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2A5B2A" w14:textId="2DF171DC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</w:tr>
      <w:tr w:rsidR="00A73F56" w:rsidRPr="009A7517" w14:paraId="139DD6DD" w14:textId="77777777" w:rsidTr="00E75A90">
        <w:trPr>
          <w:cantSplit/>
        </w:trPr>
        <w:tc>
          <w:tcPr>
            <w:tcW w:w="2862" w:type="dxa"/>
          </w:tcPr>
          <w:p w14:paraId="1F35251B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BCP Innovation Pte</w:t>
            </w:r>
            <w:r w:rsidRPr="009A7517">
              <w:rPr>
                <w:rFonts w:hint="cs"/>
                <w:sz w:val="23"/>
                <w:szCs w:val="23"/>
                <w:cs/>
              </w:rPr>
              <w:t xml:space="preserve">. </w:t>
            </w:r>
            <w:r w:rsidRPr="009A7517">
              <w:rPr>
                <w:rFonts w:hint="cs"/>
                <w:sz w:val="23"/>
                <w:szCs w:val="23"/>
              </w:rPr>
              <w:t>Ltd</w:t>
            </w:r>
            <w:r w:rsidRPr="009A7517">
              <w:rPr>
                <w:rFonts w:hint="cs"/>
                <w:sz w:val="23"/>
                <w:szCs w:val="23"/>
                <w:cs/>
              </w:rPr>
              <w:t>.</w:t>
            </w:r>
          </w:p>
        </w:tc>
        <w:tc>
          <w:tcPr>
            <w:tcW w:w="810" w:type="dxa"/>
          </w:tcPr>
          <w:p w14:paraId="738ADEDD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54DD45F0" w14:textId="7DE4C697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47D0ECD1" w14:textId="6D5BCA31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519E598" w14:textId="00739623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90" w:type="dxa"/>
            <w:vAlign w:val="bottom"/>
          </w:tcPr>
          <w:p w14:paraId="3D89BFA0" w14:textId="19727F2C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00" w:type="dxa"/>
            <w:vAlign w:val="bottom"/>
          </w:tcPr>
          <w:p w14:paraId="68893AEF" w14:textId="4FA9E10F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00" w:type="dxa"/>
            <w:vAlign w:val="bottom"/>
          </w:tcPr>
          <w:p w14:paraId="73A6CC8C" w14:textId="78364170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00" w:type="dxa"/>
          </w:tcPr>
          <w:p w14:paraId="6101FC03" w14:textId="31C9FE62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242DE153" w14:textId="3CEAE338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F29E5A7" w14:textId="00D80B78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90" w:type="dxa"/>
            <w:vAlign w:val="bottom"/>
          </w:tcPr>
          <w:p w14:paraId="555BE97F" w14:textId="6AAA67B9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00" w:type="dxa"/>
            <w:vAlign w:val="bottom"/>
          </w:tcPr>
          <w:p w14:paraId="42197EF5" w14:textId="7B3CBA48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286454" w14:textId="5770040B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</w:tr>
      <w:tr w:rsidR="00A73F56" w:rsidRPr="009A7517" w14:paraId="11BAF5F3" w14:textId="77777777" w:rsidTr="00E75A90">
        <w:trPr>
          <w:cantSplit/>
        </w:trPr>
        <w:tc>
          <w:tcPr>
            <w:tcW w:w="2862" w:type="dxa"/>
          </w:tcPr>
          <w:p w14:paraId="2948A8CA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BCP Trading Pte</w:t>
            </w:r>
            <w:r w:rsidRPr="009A7517">
              <w:rPr>
                <w:rFonts w:hint="cs"/>
                <w:sz w:val="23"/>
                <w:szCs w:val="23"/>
                <w:cs/>
              </w:rPr>
              <w:t xml:space="preserve">. </w:t>
            </w:r>
            <w:r w:rsidRPr="009A7517">
              <w:rPr>
                <w:rFonts w:hint="cs"/>
                <w:sz w:val="23"/>
                <w:szCs w:val="23"/>
              </w:rPr>
              <w:t>Ltd</w:t>
            </w:r>
            <w:r w:rsidRPr="009A7517">
              <w:rPr>
                <w:rFonts w:hint="cs"/>
                <w:sz w:val="23"/>
                <w:szCs w:val="23"/>
                <w:cs/>
              </w:rPr>
              <w:t>.</w:t>
            </w:r>
          </w:p>
        </w:tc>
        <w:tc>
          <w:tcPr>
            <w:tcW w:w="810" w:type="dxa"/>
          </w:tcPr>
          <w:p w14:paraId="338BD269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63801251" w14:textId="4CA387A4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434B8B76" w14:textId="4B6184CE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4320622" w14:textId="1F32E798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991</w:t>
            </w:r>
          </w:p>
        </w:tc>
        <w:tc>
          <w:tcPr>
            <w:tcW w:w="990" w:type="dxa"/>
            <w:vAlign w:val="bottom"/>
          </w:tcPr>
          <w:p w14:paraId="4E221F24" w14:textId="15526F5B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00" w:type="dxa"/>
            <w:vAlign w:val="bottom"/>
          </w:tcPr>
          <w:p w14:paraId="0E118B49" w14:textId="5D0EF69A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707</w:t>
            </w:r>
          </w:p>
        </w:tc>
        <w:tc>
          <w:tcPr>
            <w:tcW w:w="900" w:type="dxa"/>
            <w:vAlign w:val="bottom"/>
          </w:tcPr>
          <w:p w14:paraId="521935E0" w14:textId="514F21AD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371</w:t>
            </w:r>
          </w:p>
        </w:tc>
        <w:tc>
          <w:tcPr>
            <w:tcW w:w="900" w:type="dxa"/>
          </w:tcPr>
          <w:p w14:paraId="2C34C1B8" w14:textId="221751EE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7EF88688" w14:textId="340B3D5C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F4E15AE" w14:textId="24F36F3B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707</w:t>
            </w:r>
          </w:p>
        </w:tc>
        <w:tc>
          <w:tcPr>
            <w:tcW w:w="990" w:type="dxa"/>
            <w:vAlign w:val="bottom"/>
          </w:tcPr>
          <w:p w14:paraId="11A27ADF" w14:textId="6AE3256F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371</w:t>
            </w:r>
          </w:p>
        </w:tc>
        <w:tc>
          <w:tcPr>
            <w:tcW w:w="900" w:type="dxa"/>
            <w:vAlign w:val="bottom"/>
          </w:tcPr>
          <w:p w14:paraId="21507B81" w14:textId="7D011A71" w:rsidR="00A73F56" w:rsidRPr="009A7517" w:rsidRDefault="00AB795B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9ECA13" w14:textId="6E43129E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59</w:t>
            </w:r>
          </w:p>
        </w:tc>
      </w:tr>
      <w:tr w:rsidR="00A73F56" w:rsidRPr="009A7517" w14:paraId="74B2E489" w14:textId="77777777" w:rsidTr="00E75A90">
        <w:trPr>
          <w:cantSplit/>
        </w:trPr>
        <w:tc>
          <w:tcPr>
            <w:tcW w:w="2862" w:type="dxa"/>
          </w:tcPr>
          <w:p w14:paraId="4C7A23D9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บริษัท บีบีจีไอ จำกัด (มหาชน)</w:t>
            </w:r>
          </w:p>
        </w:tc>
        <w:tc>
          <w:tcPr>
            <w:tcW w:w="810" w:type="dxa"/>
          </w:tcPr>
          <w:p w14:paraId="73FA1EA0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04BE1AFF" w14:textId="5D1DD3B8" w:rsidR="00A73F56" w:rsidRPr="009A7517" w:rsidRDefault="00AB795B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45</w:t>
            </w:r>
            <w:r w:rsidR="00A73F56" w:rsidRPr="009A7517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="00A73F56"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0C1E4FFA" w14:textId="22AAAB85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60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1EEEB29" w14:textId="59E28095" w:rsidR="00A73F56" w:rsidRPr="009A7517" w:rsidRDefault="00AB795B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3</w:t>
            </w:r>
            <w:r w:rsidR="00A73F56" w:rsidRPr="009A7517">
              <w:rPr>
                <w:rFonts w:hint="cs"/>
                <w:sz w:val="23"/>
                <w:szCs w:val="23"/>
              </w:rPr>
              <w:t>,</w:t>
            </w:r>
            <w:r w:rsidRPr="009A7517">
              <w:rPr>
                <w:rFonts w:hint="cs"/>
                <w:sz w:val="23"/>
                <w:szCs w:val="23"/>
              </w:rPr>
              <w:t>61</w:t>
            </w:r>
            <w:r w:rsidR="00B57040" w:rsidRPr="009A7517">
              <w:rPr>
                <w:rFonts w:hint="cs"/>
                <w:sz w:val="23"/>
                <w:szCs w:val="23"/>
              </w:rPr>
              <w:t>5</w:t>
            </w:r>
          </w:p>
        </w:tc>
        <w:tc>
          <w:tcPr>
            <w:tcW w:w="990" w:type="dxa"/>
            <w:vAlign w:val="bottom"/>
          </w:tcPr>
          <w:p w14:paraId="45C0465B" w14:textId="49A98158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2,532</w:t>
            </w:r>
          </w:p>
        </w:tc>
        <w:tc>
          <w:tcPr>
            <w:tcW w:w="900" w:type="dxa"/>
            <w:vAlign w:val="bottom"/>
          </w:tcPr>
          <w:p w14:paraId="7C57EF51" w14:textId="5DE4EA49" w:rsidR="00A73F56" w:rsidRPr="009A7517" w:rsidRDefault="00AB795B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2,145</w:t>
            </w:r>
          </w:p>
        </w:tc>
        <w:tc>
          <w:tcPr>
            <w:tcW w:w="900" w:type="dxa"/>
            <w:vAlign w:val="bottom"/>
          </w:tcPr>
          <w:p w14:paraId="5484FA99" w14:textId="1CC5959A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1,700</w:t>
            </w:r>
          </w:p>
        </w:tc>
        <w:tc>
          <w:tcPr>
            <w:tcW w:w="900" w:type="dxa"/>
          </w:tcPr>
          <w:p w14:paraId="0C8EA94F" w14:textId="31FCEA55" w:rsidR="00A73F56" w:rsidRPr="009A7517" w:rsidRDefault="00AB795B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5801FA7D" w14:textId="11E66E21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EF36F7D" w14:textId="2CC940C1" w:rsidR="00A73F56" w:rsidRPr="009A7517" w:rsidRDefault="00AB795B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2,145</w:t>
            </w:r>
          </w:p>
        </w:tc>
        <w:tc>
          <w:tcPr>
            <w:tcW w:w="990" w:type="dxa"/>
            <w:vAlign w:val="bottom"/>
          </w:tcPr>
          <w:p w14:paraId="3C0905B2" w14:textId="1494340D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1,700</w:t>
            </w:r>
          </w:p>
        </w:tc>
        <w:tc>
          <w:tcPr>
            <w:tcW w:w="900" w:type="dxa"/>
            <w:vAlign w:val="bottom"/>
          </w:tcPr>
          <w:p w14:paraId="412C5E19" w14:textId="6B97F96A" w:rsidR="00A73F56" w:rsidRPr="009A7517" w:rsidRDefault="00AB795B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130</w:t>
            </w:r>
          </w:p>
        </w:tc>
        <w:tc>
          <w:tcPr>
            <w:tcW w:w="990" w:type="dxa"/>
            <w:vAlign w:val="bottom"/>
          </w:tcPr>
          <w:p w14:paraId="5E22B627" w14:textId="69A593E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301</w:t>
            </w:r>
          </w:p>
        </w:tc>
      </w:tr>
      <w:tr w:rsidR="00A73F56" w:rsidRPr="009A7517" w14:paraId="7A26BCC1" w14:textId="77777777" w:rsidTr="00E75A90">
        <w:trPr>
          <w:cantSplit/>
        </w:trPr>
        <w:tc>
          <w:tcPr>
            <w:tcW w:w="2862" w:type="dxa"/>
          </w:tcPr>
          <w:p w14:paraId="0DF64AF7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บริษัท บีซีพีอาร์ จำกัด</w:t>
            </w:r>
          </w:p>
        </w:tc>
        <w:tc>
          <w:tcPr>
            <w:tcW w:w="810" w:type="dxa"/>
          </w:tcPr>
          <w:p w14:paraId="17349BC2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3CA6AE7D" w14:textId="24D3FF7A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6180B332" w14:textId="1E38DA3E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21677170" w14:textId="3050F6AC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90" w:type="dxa"/>
            <w:vAlign w:val="bottom"/>
          </w:tcPr>
          <w:p w14:paraId="18779B39" w14:textId="093F10E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00" w:type="dxa"/>
            <w:vAlign w:val="bottom"/>
          </w:tcPr>
          <w:p w14:paraId="3F8AA2C3" w14:textId="68880AD4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00" w:type="dxa"/>
            <w:vAlign w:val="bottom"/>
          </w:tcPr>
          <w:p w14:paraId="4492F080" w14:textId="68EB9BD8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00" w:type="dxa"/>
          </w:tcPr>
          <w:p w14:paraId="54213A49" w14:textId="76ACF80D" w:rsidR="00A73F56" w:rsidRPr="009A7517" w:rsidRDefault="00AB795B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(162)</w:t>
            </w:r>
          </w:p>
        </w:tc>
        <w:tc>
          <w:tcPr>
            <w:tcW w:w="900" w:type="dxa"/>
          </w:tcPr>
          <w:p w14:paraId="19C5EFEB" w14:textId="7CA16BEA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(317)</w:t>
            </w:r>
          </w:p>
        </w:tc>
        <w:tc>
          <w:tcPr>
            <w:tcW w:w="990" w:type="dxa"/>
            <w:vAlign w:val="bottom"/>
          </w:tcPr>
          <w:p w14:paraId="5991C557" w14:textId="0C45F533" w:rsidR="00A73F56" w:rsidRPr="009A7517" w:rsidRDefault="00AB795B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499</w:t>
            </w:r>
          </w:p>
        </w:tc>
        <w:tc>
          <w:tcPr>
            <w:tcW w:w="990" w:type="dxa"/>
            <w:vAlign w:val="bottom"/>
          </w:tcPr>
          <w:p w14:paraId="484C7292" w14:textId="7D01DEB8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344</w:t>
            </w:r>
          </w:p>
        </w:tc>
        <w:tc>
          <w:tcPr>
            <w:tcW w:w="900" w:type="dxa"/>
            <w:vAlign w:val="bottom"/>
          </w:tcPr>
          <w:p w14:paraId="37D42E52" w14:textId="72DC6F07" w:rsidR="00A73F56" w:rsidRPr="009A7517" w:rsidRDefault="00AB795B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6201CD1D" w14:textId="570904E5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</w:tr>
      <w:tr w:rsidR="00A73F56" w:rsidRPr="009A7517" w14:paraId="205E744F" w14:textId="77777777" w:rsidTr="007A635E">
        <w:trPr>
          <w:cantSplit/>
        </w:trPr>
        <w:tc>
          <w:tcPr>
            <w:tcW w:w="2862" w:type="dxa"/>
          </w:tcPr>
          <w:p w14:paraId="667441FA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 xml:space="preserve">บริษัท มีที่ มีเงิน จำกัด </w:t>
            </w:r>
          </w:p>
          <w:p w14:paraId="3B24358B" w14:textId="7CE32056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right="-450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(เดิมชื่อ บริษัท บีซีวี ไบโอเบส จำกัด)</w:t>
            </w:r>
          </w:p>
        </w:tc>
        <w:tc>
          <w:tcPr>
            <w:tcW w:w="810" w:type="dxa"/>
          </w:tcPr>
          <w:p w14:paraId="2166CCC3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3"/>
                <w:szCs w:val="23"/>
              </w:rPr>
            </w:pPr>
          </w:p>
          <w:p w14:paraId="03EC7590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7726F208" w14:textId="4F0516A0" w:rsidR="00A73F56" w:rsidRPr="009A7517" w:rsidRDefault="007A635E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2C200343" w14:textId="13BFCEB8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6329D99C" w14:textId="240CCED2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578E1F52" w14:textId="428652C9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20</w:t>
            </w:r>
          </w:p>
        </w:tc>
        <w:tc>
          <w:tcPr>
            <w:tcW w:w="900" w:type="dxa"/>
            <w:vAlign w:val="bottom"/>
          </w:tcPr>
          <w:p w14:paraId="02546AFA" w14:textId="7E7639F5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7B98B8A8" w14:textId="290DCA31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20</w:t>
            </w:r>
          </w:p>
        </w:tc>
        <w:tc>
          <w:tcPr>
            <w:tcW w:w="900" w:type="dxa"/>
            <w:vAlign w:val="bottom"/>
          </w:tcPr>
          <w:p w14:paraId="2CF0FBF2" w14:textId="189A56EE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33FE4782" w14:textId="7A82314A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3D0A22D7" w14:textId="403C4181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48E75910" w14:textId="26FB7EB1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20</w:t>
            </w:r>
          </w:p>
        </w:tc>
        <w:tc>
          <w:tcPr>
            <w:tcW w:w="900" w:type="dxa"/>
            <w:vAlign w:val="bottom"/>
          </w:tcPr>
          <w:p w14:paraId="6E50952C" w14:textId="62A9C4CF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2477BB70" w14:textId="781BCABC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</w:tr>
      <w:tr w:rsidR="00A73F56" w:rsidRPr="009A7517" w14:paraId="1CFF025F" w14:textId="77777777" w:rsidTr="00E75A90">
        <w:trPr>
          <w:cantSplit/>
        </w:trPr>
        <w:tc>
          <w:tcPr>
            <w:tcW w:w="2862" w:type="dxa"/>
          </w:tcPr>
          <w:p w14:paraId="62A0AC26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บริษัท บีซีวี เอ็นเนอร์ยี่ จำกัด</w:t>
            </w:r>
          </w:p>
        </w:tc>
        <w:tc>
          <w:tcPr>
            <w:tcW w:w="810" w:type="dxa"/>
          </w:tcPr>
          <w:p w14:paraId="3CDCEC4E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48F92983" w14:textId="4197D96A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19BA5C29" w14:textId="459E9B7D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1D6E5502" w14:textId="10920377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1,0</w:t>
            </w:r>
            <w:r w:rsidR="00A73F56" w:rsidRPr="009A7517">
              <w:rPr>
                <w:rFonts w:hint="cs"/>
                <w:sz w:val="23"/>
                <w:szCs w:val="23"/>
              </w:rPr>
              <w:t>20</w:t>
            </w:r>
          </w:p>
        </w:tc>
        <w:tc>
          <w:tcPr>
            <w:tcW w:w="990" w:type="dxa"/>
            <w:vAlign w:val="bottom"/>
          </w:tcPr>
          <w:p w14:paraId="2CBFE57A" w14:textId="6F94585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20</w:t>
            </w:r>
          </w:p>
        </w:tc>
        <w:tc>
          <w:tcPr>
            <w:tcW w:w="900" w:type="dxa"/>
            <w:vAlign w:val="bottom"/>
          </w:tcPr>
          <w:p w14:paraId="58D33231" w14:textId="1AE52B3B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1,0</w:t>
            </w:r>
            <w:r w:rsidR="00A73F56" w:rsidRPr="009A7517">
              <w:rPr>
                <w:rFonts w:hint="cs"/>
                <w:sz w:val="23"/>
                <w:szCs w:val="23"/>
              </w:rPr>
              <w:t>20</w:t>
            </w:r>
          </w:p>
        </w:tc>
        <w:tc>
          <w:tcPr>
            <w:tcW w:w="900" w:type="dxa"/>
            <w:vAlign w:val="bottom"/>
          </w:tcPr>
          <w:p w14:paraId="39395678" w14:textId="0D0AD68B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20</w:t>
            </w:r>
          </w:p>
        </w:tc>
        <w:tc>
          <w:tcPr>
            <w:tcW w:w="900" w:type="dxa"/>
          </w:tcPr>
          <w:p w14:paraId="67B71D2C" w14:textId="64B82FD4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76E70A2E" w14:textId="613BAD5C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187E87D1" w14:textId="6150E171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90" w:type="dxa"/>
            <w:vAlign w:val="bottom"/>
          </w:tcPr>
          <w:p w14:paraId="492D0F34" w14:textId="199AAA93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20</w:t>
            </w:r>
          </w:p>
        </w:tc>
        <w:tc>
          <w:tcPr>
            <w:tcW w:w="900" w:type="dxa"/>
            <w:vAlign w:val="bottom"/>
          </w:tcPr>
          <w:p w14:paraId="60AD1328" w14:textId="76E5A1FC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6AC4DA7E" w14:textId="1DC173FA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</w:tr>
      <w:tr w:rsidR="00A73F56" w:rsidRPr="009A7517" w14:paraId="27CE6C04" w14:textId="77777777" w:rsidTr="00E75A90">
        <w:trPr>
          <w:cantSplit/>
        </w:trPr>
        <w:tc>
          <w:tcPr>
            <w:tcW w:w="2862" w:type="dxa"/>
          </w:tcPr>
          <w:p w14:paraId="7E0AADE1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บริษัท บีซีวี อินโนเวชั่น จำกัด</w:t>
            </w:r>
          </w:p>
        </w:tc>
        <w:tc>
          <w:tcPr>
            <w:tcW w:w="810" w:type="dxa"/>
          </w:tcPr>
          <w:p w14:paraId="67DD408D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7ABD99DB" w14:textId="797C8A27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56C44FFB" w14:textId="0F505E25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43D3FE7" w14:textId="62843D00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</w:t>
            </w:r>
            <w:r w:rsidR="00A73F56" w:rsidRPr="009A7517">
              <w:rPr>
                <w:rFonts w:hint="cs"/>
                <w:sz w:val="23"/>
                <w:szCs w:val="23"/>
              </w:rPr>
              <w:t>65</w:t>
            </w:r>
          </w:p>
        </w:tc>
        <w:tc>
          <w:tcPr>
            <w:tcW w:w="990" w:type="dxa"/>
            <w:vAlign w:val="bottom"/>
          </w:tcPr>
          <w:p w14:paraId="7CC95416" w14:textId="175A2B8A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65</w:t>
            </w:r>
          </w:p>
        </w:tc>
        <w:tc>
          <w:tcPr>
            <w:tcW w:w="900" w:type="dxa"/>
            <w:vAlign w:val="bottom"/>
          </w:tcPr>
          <w:p w14:paraId="52ABC1A8" w14:textId="06251DF8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</w:t>
            </w:r>
            <w:r w:rsidR="00A73F56" w:rsidRPr="009A7517">
              <w:rPr>
                <w:rFonts w:hint="cs"/>
                <w:sz w:val="23"/>
                <w:szCs w:val="23"/>
              </w:rPr>
              <w:t>65</w:t>
            </w:r>
          </w:p>
        </w:tc>
        <w:tc>
          <w:tcPr>
            <w:tcW w:w="900" w:type="dxa"/>
            <w:vAlign w:val="bottom"/>
          </w:tcPr>
          <w:p w14:paraId="22313901" w14:textId="5893CB7F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65</w:t>
            </w:r>
          </w:p>
        </w:tc>
        <w:tc>
          <w:tcPr>
            <w:tcW w:w="900" w:type="dxa"/>
          </w:tcPr>
          <w:p w14:paraId="55648F36" w14:textId="58FB54F6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0DD6FF22" w14:textId="62E2D87E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0C068024" w14:textId="5680ACCD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90" w:type="dxa"/>
            <w:vAlign w:val="bottom"/>
          </w:tcPr>
          <w:p w14:paraId="706E8ED0" w14:textId="3D54012E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65</w:t>
            </w:r>
          </w:p>
        </w:tc>
        <w:tc>
          <w:tcPr>
            <w:tcW w:w="900" w:type="dxa"/>
            <w:vAlign w:val="bottom"/>
          </w:tcPr>
          <w:p w14:paraId="5C69A212" w14:textId="21721642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5B7B6494" w14:textId="6B46578B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</w:tr>
      <w:tr w:rsidR="00A73F56" w:rsidRPr="009A7517" w14:paraId="052E85CC" w14:textId="77777777" w:rsidTr="00E75A90">
        <w:trPr>
          <w:cantSplit/>
        </w:trPr>
        <w:tc>
          <w:tcPr>
            <w:tcW w:w="2862" w:type="dxa"/>
          </w:tcPr>
          <w:p w14:paraId="35129EA9" w14:textId="69A00986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 xml:space="preserve">บริษัท บีทีเอสจี จำกัด </w:t>
            </w:r>
          </w:p>
        </w:tc>
        <w:tc>
          <w:tcPr>
            <w:tcW w:w="810" w:type="dxa"/>
          </w:tcPr>
          <w:p w14:paraId="5AE1F225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265D7EA1" w14:textId="39CCE16B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51.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6BCFBA08" w14:textId="182B791E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51.</w:t>
            </w: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1B20B30E" w14:textId="653C1446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200</w:t>
            </w:r>
          </w:p>
        </w:tc>
        <w:tc>
          <w:tcPr>
            <w:tcW w:w="990" w:type="dxa"/>
            <w:vAlign w:val="bottom"/>
          </w:tcPr>
          <w:p w14:paraId="5081D429" w14:textId="525050B4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200</w:t>
            </w:r>
          </w:p>
        </w:tc>
        <w:tc>
          <w:tcPr>
            <w:tcW w:w="900" w:type="dxa"/>
            <w:vAlign w:val="bottom"/>
          </w:tcPr>
          <w:p w14:paraId="1FB50BF4" w14:textId="7F7DC2E1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102</w:t>
            </w:r>
          </w:p>
        </w:tc>
        <w:tc>
          <w:tcPr>
            <w:tcW w:w="900" w:type="dxa"/>
            <w:vAlign w:val="bottom"/>
          </w:tcPr>
          <w:p w14:paraId="7F98480F" w14:textId="3B4F7B8F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102</w:t>
            </w:r>
          </w:p>
        </w:tc>
        <w:tc>
          <w:tcPr>
            <w:tcW w:w="900" w:type="dxa"/>
          </w:tcPr>
          <w:p w14:paraId="10115F0A" w14:textId="30CC9707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0577B237" w14:textId="7190993D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5BFCA891" w14:textId="02CD5B21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102</w:t>
            </w:r>
          </w:p>
        </w:tc>
        <w:tc>
          <w:tcPr>
            <w:tcW w:w="990" w:type="dxa"/>
            <w:vAlign w:val="bottom"/>
          </w:tcPr>
          <w:p w14:paraId="06DBB28C" w14:textId="6D770CF2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102</w:t>
            </w:r>
          </w:p>
        </w:tc>
        <w:tc>
          <w:tcPr>
            <w:tcW w:w="900" w:type="dxa"/>
            <w:vAlign w:val="bottom"/>
          </w:tcPr>
          <w:p w14:paraId="355D5F9B" w14:textId="1B2DA928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5A29805E" w14:textId="0DC952EB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</w:tr>
      <w:tr w:rsidR="00A73F56" w:rsidRPr="009A7517" w14:paraId="2A5741AC" w14:textId="77777777" w:rsidTr="00E75A90">
        <w:trPr>
          <w:cantSplit/>
        </w:trPr>
        <w:tc>
          <w:tcPr>
            <w:tcW w:w="2862" w:type="dxa"/>
          </w:tcPr>
          <w:p w14:paraId="1672658B" w14:textId="4C2DF773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810" w:type="dxa"/>
          </w:tcPr>
          <w:p w14:paraId="13977F7C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DAE42A3" w14:textId="03F0AB67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49.00</w:t>
            </w:r>
          </w:p>
        </w:tc>
        <w:tc>
          <w:tcPr>
            <w:tcW w:w="900" w:type="dxa"/>
            <w:vAlign w:val="bottom"/>
          </w:tcPr>
          <w:p w14:paraId="613F4972" w14:textId="5A7C1A2C" w:rsidR="00A73F56" w:rsidRPr="009A7517" w:rsidRDefault="00A73F56" w:rsidP="00764B42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49.00</w:t>
            </w:r>
          </w:p>
        </w:tc>
        <w:tc>
          <w:tcPr>
            <w:tcW w:w="990" w:type="dxa"/>
            <w:vAlign w:val="bottom"/>
          </w:tcPr>
          <w:p w14:paraId="53F17946" w14:textId="4CE2A349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90" w:type="dxa"/>
            <w:vAlign w:val="bottom"/>
          </w:tcPr>
          <w:p w14:paraId="71C64A9E" w14:textId="01C3F4A8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00" w:type="dxa"/>
            <w:vAlign w:val="bottom"/>
          </w:tcPr>
          <w:p w14:paraId="5F298795" w14:textId="16AA2EDF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57434674" w14:textId="0DC4BE92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4AF2BC7D" w14:textId="41BF156E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5D35D3E9" w14:textId="4BC78FE1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750F7CF0" w14:textId="5AA5EE1B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6E390795" w14:textId="15C837A2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1CE4DDD6" w14:textId="2AAC7726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131F1437" w14:textId="3B00D999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</w:tr>
      <w:tr w:rsidR="00A73F56" w:rsidRPr="009A7517" w14:paraId="313AF470" w14:textId="77777777" w:rsidTr="007A635E">
        <w:trPr>
          <w:cantSplit/>
        </w:trPr>
        <w:tc>
          <w:tcPr>
            <w:tcW w:w="2862" w:type="dxa"/>
          </w:tcPr>
          <w:p w14:paraId="7F218F95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บริษัท กรุงเทพขนส่งเชื้อเพลิงทางท่อ</w:t>
            </w:r>
          </w:p>
          <w:p w14:paraId="50B05432" w14:textId="72F36975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และโลจิสติกส์ จำกัด</w:t>
            </w:r>
          </w:p>
        </w:tc>
        <w:tc>
          <w:tcPr>
            <w:tcW w:w="810" w:type="dxa"/>
          </w:tcPr>
          <w:p w14:paraId="6F7D15DC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179AF242" w14:textId="42EC469D" w:rsidR="00A73F56" w:rsidRPr="009A7517" w:rsidRDefault="00A73F56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100.00</w:t>
            </w:r>
          </w:p>
        </w:tc>
        <w:tc>
          <w:tcPr>
            <w:tcW w:w="900" w:type="dxa"/>
            <w:vAlign w:val="bottom"/>
          </w:tcPr>
          <w:p w14:paraId="2E4C9DA0" w14:textId="64518B13" w:rsidR="00A73F56" w:rsidRPr="009A7517" w:rsidRDefault="00A73F56" w:rsidP="00764B42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4C47E02F" w14:textId="2D9F09E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90" w:type="dxa"/>
            <w:vAlign w:val="bottom"/>
          </w:tcPr>
          <w:p w14:paraId="7C705BD7" w14:textId="308BC7A1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00" w:type="dxa"/>
            <w:vAlign w:val="bottom"/>
          </w:tcPr>
          <w:p w14:paraId="7D802F1A" w14:textId="19D4E1AD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00" w:type="dxa"/>
            <w:vAlign w:val="bottom"/>
          </w:tcPr>
          <w:p w14:paraId="399BFD25" w14:textId="6D1F2C53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00" w:type="dxa"/>
            <w:vAlign w:val="bottom"/>
          </w:tcPr>
          <w:p w14:paraId="304B424B" w14:textId="0ED4D2CE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6B208490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</w:p>
          <w:p w14:paraId="523B0685" w14:textId="598A7A81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D75FCE6" w14:textId="3F800D2D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800</w:t>
            </w:r>
          </w:p>
        </w:tc>
        <w:tc>
          <w:tcPr>
            <w:tcW w:w="990" w:type="dxa"/>
            <w:vAlign w:val="bottom"/>
          </w:tcPr>
          <w:p w14:paraId="7273E290" w14:textId="68474B20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00" w:type="dxa"/>
            <w:vAlign w:val="bottom"/>
          </w:tcPr>
          <w:p w14:paraId="62C79470" w14:textId="2E8657C8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1D967CB5" w14:textId="22E45D21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-</w:t>
            </w:r>
          </w:p>
        </w:tc>
      </w:tr>
      <w:tr w:rsidR="00A73F56" w:rsidRPr="009A7517" w14:paraId="613AA1C9" w14:textId="77777777" w:rsidTr="00E75A90">
        <w:trPr>
          <w:cantSplit/>
        </w:trPr>
        <w:tc>
          <w:tcPr>
            <w:tcW w:w="2862" w:type="dxa"/>
          </w:tcPr>
          <w:p w14:paraId="256D238B" w14:textId="14E2406B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บริษัท บีเอสจีเอฟ จำกัด</w:t>
            </w:r>
          </w:p>
        </w:tc>
        <w:tc>
          <w:tcPr>
            <w:tcW w:w="810" w:type="dxa"/>
          </w:tcPr>
          <w:p w14:paraId="153AB7ED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66F94F01" w14:textId="4364A80C" w:rsidR="00A73F56" w:rsidRPr="009A7517" w:rsidRDefault="007A635E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51.00</w:t>
            </w:r>
          </w:p>
        </w:tc>
        <w:tc>
          <w:tcPr>
            <w:tcW w:w="900" w:type="dxa"/>
            <w:vAlign w:val="bottom"/>
          </w:tcPr>
          <w:p w14:paraId="0558CC75" w14:textId="746D931C" w:rsidR="00A73F56" w:rsidRPr="009A7517" w:rsidRDefault="00A73F56" w:rsidP="00764B4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3AA857FB" w14:textId="078F9D7E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90" w:type="dxa"/>
            <w:vAlign w:val="bottom"/>
          </w:tcPr>
          <w:p w14:paraId="674409DA" w14:textId="59829123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383AEFF3" w14:textId="2B99A90A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00" w:type="dxa"/>
            <w:vAlign w:val="bottom"/>
          </w:tcPr>
          <w:p w14:paraId="48140B81" w14:textId="7FA6FE49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440A1F9E" w14:textId="40F6BC4D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536BBC60" w14:textId="44762231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67268FC1" w14:textId="29E36616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90" w:type="dxa"/>
            <w:vAlign w:val="bottom"/>
          </w:tcPr>
          <w:p w14:paraId="4D65D9FF" w14:textId="030A97EF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5768E147" w14:textId="13D018DC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6D97523B" w14:textId="48734F0A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</w:tr>
      <w:tr w:rsidR="00A73F56" w:rsidRPr="009A7517" w14:paraId="300D63AC" w14:textId="77777777" w:rsidTr="00681B38">
        <w:trPr>
          <w:cantSplit/>
        </w:trPr>
        <w:tc>
          <w:tcPr>
            <w:tcW w:w="2862" w:type="dxa"/>
          </w:tcPr>
          <w:p w14:paraId="3BE243E8" w14:textId="12F8B6E6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</w:rPr>
            </w:pPr>
            <w:r w:rsidRPr="009A7517">
              <w:rPr>
                <w:rFonts w:hint="cs"/>
                <w:sz w:val="23"/>
                <w:szCs w:val="23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810" w:type="dxa"/>
            <w:vAlign w:val="bottom"/>
          </w:tcPr>
          <w:p w14:paraId="33EFAC81" w14:textId="0525B4EE" w:rsidR="00A73F56" w:rsidRPr="009A7517" w:rsidRDefault="007E4494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40" w:lineRule="auto"/>
              <w:ind w:left="217" w:right="-450"/>
              <w:contextualSpacing/>
              <w:rPr>
                <w:i/>
                <w:iCs/>
                <w:sz w:val="23"/>
                <w:szCs w:val="23"/>
              </w:rPr>
            </w:pPr>
            <w:r w:rsidRPr="009A7517">
              <w:rPr>
                <w:rFonts w:hint="cs"/>
                <w:i/>
                <w:iCs/>
                <w:sz w:val="23"/>
                <w:szCs w:val="23"/>
              </w:rPr>
              <w:t>11</w:t>
            </w:r>
          </w:p>
        </w:tc>
        <w:tc>
          <w:tcPr>
            <w:tcW w:w="900" w:type="dxa"/>
            <w:vAlign w:val="bottom"/>
          </w:tcPr>
          <w:p w14:paraId="7253EF93" w14:textId="21BE6674" w:rsidR="00A73F56" w:rsidRPr="009A7517" w:rsidRDefault="007A635E" w:rsidP="00764B4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50.40</w:t>
            </w:r>
          </w:p>
        </w:tc>
        <w:tc>
          <w:tcPr>
            <w:tcW w:w="900" w:type="dxa"/>
            <w:vAlign w:val="bottom"/>
          </w:tcPr>
          <w:p w14:paraId="191AC182" w14:textId="2AB18D3D" w:rsidR="00A73F56" w:rsidRPr="009A7517" w:rsidRDefault="00A73F56" w:rsidP="00764B4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9A7517">
              <w:rPr>
                <w:rFonts w:ascii="Angsana New" w:hAnsi="Angsana New" w:hint="cs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327E494E" w14:textId="4FE4D4E5" w:rsidR="00A73F56" w:rsidRPr="009A7517" w:rsidRDefault="007A635E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126</w:t>
            </w:r>
          </w:p>
        </w:tc>
        <w:tc>
          <w:tcPr>
            <w:tcW w:w="990" w:type="dxa"/>
            <w:vAlign w:val="bottom"/>
          </w:tcPr>
          <w:p w14:paraId="31CF0E34" w14:textId="0106DF09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6F60A4B3" w14:textId="53CF4B6C" w:rsidR="00A73F56" w:rsidRPr="009A7517" w:rsidRDefault="007A635E" w:rsidP="00764B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64</w:t>
            </w:r>
          </w:p>
        </w:tc>
        <w:tc>
          <w:tcPr>
            <w:tcW w:w="900" w:type="dxa"/>
            <w:vAlign w:val="bottom"/>
          </w:tcPr>
          <w:p w14:paraId="699B4FA0" w14:textId="3EE23153" w:rsidR="00A73F56" w:rsidRPr="009A7517" w:rsidRDefault="00A73F56" w:rsidP="00764B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064A9CD9" w14:textId="528D43E0" w:rsidR="00A73F56" w:rsidRPr="009A7517" w:rsidRDefault="007A635E" w:rsidP="00764B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776FDDA3" w14:textId="4B6FD6F6" w:rsidR="00A73F56" w:rsidRPr="009A7517" w:rsidRDefault="00A73F56" w:rsidP="00764B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1996A7E2" w14:textId="7ABE00E9" w:rsidR="00A73F56" w:rsidRPr="009A7517" w:rsidRDefault="007A635E" w:rsidP="00764B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64</w:t>
            </w:r>
          </w:p>
        </w:tc>
        <w:tc>
          <w:tcPr>
            <w:tcW w:w="990" w:type="dxa"/>
            <w:vAlign w:val="bottom"/>
          </w:tcPr>
          <w:p w14:paraId="43B351B5" w14:textId="09D0F334" w:rsidR="00A73F56" w:rsidRPr="009A7517" w:rsidRDefault="00A73F56" w:rsidP="00764B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515266F8" w14:textId="6635F09D" w:rsidR="00A73F56" w:rsidRPr="009A7517" w:rsidRDefault="007A635E" w:rsidP="00764B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6145063E" w14:textId="750EE272" w:rsidR="00A73F56" w:rsidRPr="009A7517" w:rsidRDefault="00A73F56" w:rsidP="00764B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  <w:cs/>
              </w:rPr>
            </w:pPr>
            <w:r w:rsidRPr="009A7517">
              <w:rPr>
                <w:rFonts w:hint="cs"/>
                <w:sz w:val="23"/>
                <w:szCs w:val="23"/>
              </w:rPr>
              <w:t>-</w:t>
            </w:r>
          </w:p>
        </w:tc>
      </w:tr>
      <w:tr w:rsidR="00A73F56" w:rsidRPr="009A7517" w14:paraId="78AB15B4" w14:textId="77777777" w:rsidTr="00E75A90">
        <w:trPr>
          <w:cantSplit/>
        </w:trPr>
        <w:tc>
          <w:tcPr>
            <w:tcW w:w="2862" w:type="dxa"/>
          </w:tcPr>
          <w:p w14:paraId="64CF88F2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33BF01FE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08C5A1B4" w14:textId="767CFB3B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left" w:pos="684"/>
              </w:tabs>
              <w:spacing w:line="240" w:lineRule="auto"/>
              <w:jc w:val="right"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0D93E8C" w14:textId="77777777" w:rsidR="00A73F56" w:rsidRPr="009A7517" w:rsidRDefault="00A73F56" w:rsidP="00764B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94157A0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6ACB7C00" w14:textId="77777777" w:rsidR="00A73F56" w:rsidRPr="009A7517" w:rsidRDefault="00A73F56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B60F4E7" w14:textId="50F65E63" w:rsidR="00A73F56" w:rsidRPr="009A7517" w:rsidRDefault="008361D6" w:rsidP="00764B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3"/>
                <w:szCs w:val="23"/>
                <w:cs/>
              </w:rPr>
            </w:pPr>
            <w:r w:rsidRPr="009A7517">
              <w:rPr>
                <w:rFonts w:hint="cs"/>
                <w:b/>
                <w:bCs/>
                <w:sz w:val="23"/>
                <w:szCs w:val="23"/>
              </w:rPr>
              <w:t>18,735</w:t>
            </w:r>
          </w:p>
        </w:tc>
        <w:tc>
          <w:tcPr>
            <w:tcW w:w="900" w:type="dxa"/>
            <w:vAlign w:val="bottom"/>
          </w:tcPr>
          <w:p w14:paraId="71A000C8" w14:textId="1EB09A76" w:rsidR="00A73F56" w:rsidRPr="009A7517" w:rsidRDefault="00A73F56" w:rsidP="00764B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3"/>
                <w:szCs w:val="23"/>
              </w:rPr>
            </w:pPr>
            <w:r w:rsidRPr="009A7517">
              <w:rPr>
                <w:rFonts w:hint="cs"/>
                <w:b/>
                <w:bCs/>
                <w:sz w:val="23"/>
                <w:szCs w:val="23"/>
              </w:rPr>
              <w:t>16,809</w:t>
            </w:r>
          </w:p>
        </w:tc>
        <w:tc>
          <w:tcPr>
            <w:tcW w:w="900" w:type="dxa"/>
            <w:vAlign w:val="bottom"/>
          </w:tcPr>
          <w:p w14:paraId="224AE1B5" w14:textId="23B35D28" w:rsidR="00A73F56" w:rsidRPr="009A7517" w:rsidRDefault="008361D6" w:rsidP="00764B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3"/>
                <w:szCs w:val="23"/>
              </w:rPr>
            </w:pPr>
            <w:r w:rsidRPr="009A7517">
              <w:rPr>
                <w:rFonts w:hint="cs"/>
                <w:b/>
                <w:bCs/>
                <w:sz w:val="23"/>
                <w:szCs w:val="23"/>
              </w:rPr>
              <w:t>(162)</w:t>
            </w:r>
          </w:p>
        </w:tc>
        <w:tc>
          <w:tcPr>
            <w:tcW w:w="900" w:type="dxa"/>
            <w:vAlign w:val="bottom"/>
          </w:tcPr>
          <w:p w14:paraId="2DC1A9B5" w14:textId="525D8C76" w:rsidR="00A73F56" w:rsidRPr="009A7517" w:rsidRDefault="00A73F56" w:rsidP="00764B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3"/>
                <w:szCs w:val="23"/>
              </w:rPr>
            </w:pPr>
            <w:r w:rsidRPr="009A7517">
              <w:rPr>
                <w:rFonts w:hint="cs"/>
                <w:b/>
                <w:bCs/>
                <w:sz w:val="23"/>
                <w:szCs w:val="23"/>
              </w:rPr>
              <w:t>(317)</w:t>
            </w:r>
          </w:p>
        </w:tc>
        <w:tc>
          <w:tcPr>
            <w:tcW w:w="990" w:type="dxa"/>
            <w:vAlign w:val="bottom"/>
          </w:tcPr>
          <w:p w14:paraId="79984D22" w14:textId="16CF7396" w:rsidR="00A73F56" w:rsidRPr="009A7517" w:rsidRDefault="008361D6" w:rsidP="00764B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3"/>
                <w:szCs w:val="23"/>
                <w:cs/>
              </w:rPr>
            </w:pPr>
            <w:r w:rsidRPr="009A7517">
              <w:rPr>
                <w:rFonts w:hint="cs"/>
                <w:b/>
                <w:bCs/>
                <w:sz w:val="23"/>
                <w:szCs w:val="23"/>
              </w:rPr>
              <w:t>18,573</w:t>
            </w:r>
          </w:p>
        </w:tc>
        <w:tc>
          <w:tcPr>
            <w:tcW w:w="990" w:type="dxa"/>
            <w:vAlign w:val="bottom"/>
          </w:tcPr>
          <w:p w14:paraId="62D3FD06" w14:textId="41C4D82D" w:rsidR="00A73F56" w:rsidRPr="009A7517" w:rsidRDefault="00A73F56" w:rsidP="00764B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3"/>
                <w:szCs w:val="23"/>
                <w:cs/>
              </w:rPr>
            </w:pPr>
            <w:r w:rsidRPr="009A7517">
              <w:rPr>
                <w:rFonts w:hint="cs"/>
                <w:b/>
                <w:bCs/>
                <w:sz w:val="23"/>
                <w:szCs w:val="23"/>
              </w:rPr>
              <w:t>1</w:t>
            </w:r>
            <w:r w:rsidRPr="009A7517">
              <w:rPr>
                <w:rFonts w:hint="cs"/>
                <w:b/>
                <w:bCs/>
                <w:sz w:val="23"/>
                <w:szCs w:val="23"/>
                <w:cs/>
              </w:rPr>
              <w:t>6</w:t>
            </w:r>
            <w:r w:rsidRPr="009A7517">
              <w:rPr>
                <w:rFonts w:hint="cs"/>
                <w:b/>
                <w:bCs/>
                <w:sz w:val="23"/>
                <w:szCs w:val="23"/>
              </w:rPr>
              <w:t>,</w:t>
            </w:r>
            <w:r w:rsidRPr="009A7517">
              <w:rPr>
                <w:rFonts w:hint="cs"/>
                <w:b/>
                <w:bCs/>
                <w:sz w:val="23"/>
                <w:szCs w:val="23"/>
                <w:cs/>
              </w:rPr>
              <w:t>4</w:t>
            </w:r>
            <w:r w:rsidRPr="009A7517">
              <w:rPr>
                <w:rFonts w:hint="cs"/>
                <w:b/>
                <w:bCs/>
                <w:sz w:val="23"/>
                <w:szCs w:val="23"/>
              </w:rPr>
              <w:t>92</w:t>
            </w:r>
          </w:p>
        </w:tc>
        <w:tc>
          <w:tcPr>
            <w:tcW w:w="900" w:type="dxa"/>
            <w:vAlign w:val="bottom"/>
          </w:tcPr>
          <w:p w14:paraId="799EA9C4" w14:textId="5D303B9B" w:rsidR="00A73F56" w:rsidRPr="009A7517" w:rsidRDefault="008361D6" w:rsidP="00764B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3"/>
                <w:szCs w:val="23"/>
              </w:rPr>
            </w:pPr>
            <w:r w:rsidRPr="009A7517">
              <w:rPr>
                <w:rFonts w:hint="cs"/>
                <w:b/>
                <w:bCs/>
                <w:sz w:val="23"/>
                <w:szCs w:val="23"/>
              </w:rPr>
              <w:t>814</w:t>
            </w:r>
          </w:p>
        </w:tc>
        <w:tc>
          <w:tcPr>
            <w:tcW w:w="990" w:type="dxa"/>
            <w:vAlign w:val="bottom"/>
          </w:tcPr>
          <w:p w14:paraId="56E3B532" w14:textId="6C77F7A6" w:rsidR="00A73F56" w:rsidRPr="009A7517" w:rsidRDefault="00A73F56" w:rsidP="00764B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3"/>
                <w:szCs w:val="23"/>
              </w:rPr>
            </w:pPr>
            <w:r w:rsidRPr="009A7517">
              <w:rPr>
                <w:rFonts w:hint="cs"/>
                <w:b/>
                <w:bCs/>
                <w:sz w:val="23"/>
                <w:szCs w:val="23"/>
              </w:rPr>
              <w:t>951</w:t>
            </w:r>
          </w:p>
        </w:tc>
      </w:tr>
    </w:tbl>
    <w:p w14:paraId="2ADC3637" w14:textId="2EA48E8F" w:rsidR="00747A73" w:rsidRPr="009A7517" w:rsidRDefault="00747A73" w:rsidP="00690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contextualSpacing/>
        <w:rPr>
          <w:b/>
          <w:bCs/>
          <w:cs/>
        </w:rPr>
        <w:sectPr w:rsidR="00747A73" w:rsidRPr="009A7517" w:rsidSect="00FB5E1D">
          <w:headerReference w:type="default" r:id="rId11"/>
          <w:footerReference w:type="default" r:id="rId12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</w:p>
    <w:p w14:paraId="190C0B5C" w14:textId="77777777" w:rsidR="00BC72C4" w:rsidRPr="009A7517" w:rsidRDefault="00BC72C4" w:rsidP="00BC72C4">
      <w:pPr>
        <w:pStyle w:val="Heading1"/>
        <w:keepLines/>
        <w:numPr>
          <w:ilvl w:val="0"/>
          <w:numId w:val="0"/>
        </w:numPr>
        <w:shd w:val="clear" w:color="auto" w:fill="auto"/>
        <w:tabs>
          <w:tab w:val="num" w:pos="540"/>
        </w:tabs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i/>
          <w:iCs/>
          <w:color w:val="0000FF"/>
          <w:sz w:val="30"/>
          <w:szCs w:val="30"/>
          <w:u w:val="none"/>
        </w:rPr>
      </w:pPr>
      <w:bookmarkStart w:id="8" w:name="OLE_LINK11"/>
      <w:bookmarkStart w:id="9" w:name="OLE_LINK12"/>
      <w:r w:rsidRPr="009A7517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lastRenderedPageBreak/>
        <w:t>ส่วนได้เสียที่ไม่มีอำนาจควบคุม</w:t>
      </w:r>
    </w:p>
    <w:p w14:paraId="7E1C8F3A" w14:textId="77777777" w:rsidR="00BC72C4" w:rsidRPr="009A7517" w:rsidRDefault="00BC72C4" w:rsidP="00BC7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8AF96DD" w14:textId="362FD66E" w:rsidR="00BC72C4" w:rsidRPr="009A7517" w:rsidRDefault="00BC72C4" w:rsidP="00BC7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en-GB"/>
        </w:rPr>
      </w:pPr>
      <w:r w:rsidRPr="009A7517">
        <w:rPr>
          <w:rFonts w:hint="cs"/>
          <w:cs/>
          <w:lang w:val="en-GB"/>
        </w:rPr>
        <w:t>ตารางต่อไปนี้สรุปข้อมูลเกี่ยวกับบริษัทย่อย</w:t>
      </w:r>
      <w:r w:rsidR="00A43B96" w:rsidRPr="009A7517">
        <w:rPr>
          <w:rFonts w:hint="cs"/>
          <w:cs/>
          <w:lang w:val="en-GB"/>
        </w:rPr>
        <w:t>และบริษัทย่อยทางอ้อม</w:t>
      </w:r>
      <w:r w:rsidRPr="009A7517">
        <w:rPr>
          <w:rFonts w:hint="cs"/>
          <w:cs/>
          <w:lang w:val="en-GB"/>
        </w:rPr>
        <w:t>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33B5A40" w14:textId="77777777" w:rsidR="00BC72C4" w:rsidRPr="009A7517" w:rsidRDefault="00BC72C4" w:rsidP="00BC7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  <w:lang w:val="en-GB"/>
        </w:rPr>
      </w:pPr>
    </w:p>
    <w:tbl>
      <w:tblPr>
        <w:tblW w:w="999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218"/>
        <w:gridCol w:w="1212"/>
        <w:gridCol w:w="6"/>
        <w:gridCol w:w="1219"/>
        <w:gridCol w:w="1295"/>
        <w:gridCol w:w="1170"/>
        <w:gridCol w:w="1260"/>
      </w:tblGrid>
      <w:tr w:rsidR="00BC72C4" w:rsidRPr="009A7517" w14:paraId="71E737D6" w14:textId="77777777" w:rsidTr="007E4494">
        <w:trPr>
          <w:cantSplit/>
          <w:trHeight w:val="20"/>
          <w:tblHeader/>
        </w:trPr>
        <w:tc>
          <w:tcPr>
            <w:tcW w:w="2610" w:type="dxa"/>
            <w:vAlign w:val="bottom"/>
          </w:tcPr>
          <w:p w14:paraId="00562440" w14:textId="77777777" w:rsidR="00BC72C4" w:rsidRPr="009A7517" w:rsidRDefault="00BC72C4" w:rsidP="00882BDE">
            <w:pPr>
              <w:pStyle w:val="acctfourfigures"/>
              <w:tabs>
                <w:tab w:val="clear" w:pos="765"/>
              </w:tabs>
              <w:spacing w:line="240" w:lineRule="auto"/>
              <w:ind w:left="10"/>
              <w:rPr>
                <w:rFonts w:ascii="Angsana New" w:hAnsi="Angsana New"/>
                <w:color w:val="0000FF"/>
                <w:sz w:val="25"/>
                <w:szCs w:val="25"/>
                <w:lang w:val="en-US" w:bidi="th-TH"/>
              </w:rPr>
            </w:pPr>
          </w:p>
          <w:p w14:paraId="47022B68" w14:textId="6D5566D0" w:rsidR="004307A4" w:rsidRPr="009A7517" w:rsidRDefault="004307A4" w:rsidP="00882BDE">
            <w:pPr>
              <w:pStyle w:val="acctfourfigures"/>
              <w:tabs>
                <w:tab w:val="clear" w:pos="765"/>
              </w:tabs>
              <w:spacing w:line="240" w:lineRule="auto"/>
              <w:ind w:left="10"/>
              <w:rPr>
                <w:rFonts w:ascii="Angsana New" w:hAnsi="Angsana New"/>
                <w:color w:val="0000FF"/>
                <w:sz w:val="25"/>
                <w:szCs w:val="25"/>
                <w:lang w:val="en-US" w:bidi="th-TH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9480CD3" w14:textId="77777777" w:rsidR="00BC72C4" w:rsidRPr="009A7517" w:rsidRDefault="00BC72C4" w:rsidP="00D5742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5"/>
                <w:szCs w:val="25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บริษัท บีซีพีจี จำกัด (มหาชน)</w:t>
            </w:r>
          </w:p>
        </w:tc>
        <w:tc>
          <w:tcPr>
            <w:tcW w:w="2520" w:type="dxa"/>
            <w:gridSpan w:val="3"/>
            <w:vAlign w:val="bottom"/>
          </w:tcPr>
          <w:p w14:paraId="1C20BE8A" w14:textId="77777777" w:rsidR="00BC72C4" w:rsidRPr="009A7517" w:rsidDel="004448B6" w:rsidRDefault="00BC72C4" w:rsidP="00D5742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5"/>
                <w:szCs w:val="25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บริษัท บีบีจีไอ จำกัด (มหาชน)</w:t>
            </w:r>
          </w:p>
        </w:tc>
        <w:tc>
          <w:tcPr>
            <w:tcW w:w="2430" w:type="dxa"/>
            <w:gridSpan w:val="2"/>
            <w:vAlign w:val="bottom"/>
          </w:tcPr>
          <w:p w14:paraId="2F3A7D57" w14:textId="77777777" w:rsidR="00BC72C4" w:rsidRPr="009A7517" w:rsidRDefault="00BC72C4" w:rsidP="004307A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OKEA ASA</w:t>
            </w:r>
          </w:p>
        </w:tc>
      </w:tr>
      <w:tr w:rsidR="00BC72C4" w:rsidRPr="009A7517" w14:paraId="6A3A599E" w14:textId="77777777" w:rsidTr="007E4494">
        <w:trPr>
          <w:cantSplit/>
          <w:trHeight w:val="20"/>
          <w:tblHeader/>
        </w:trPr>
        <w:tc>
          <w:tcPr>
            <w:tcW w:w="2610" w:type="dxa"/>
            <w:vAlign w:val="bottom"/>
          </w:tcPr>
          <w:p w14:paraId="4E5606A6" w14:textId="77777777" w:rsidR="00BC72C4" w:rsidRPr="009A7517" w:rsidRDefault="00BC72C4" w:rsidP="00882BDE">
            <w:pPr>
              <w:pStyle w:val="acctfourfigures"/>
              <w:tabs>
                <w:tab w:val="clear" w:pos="765"/>
              </w:tabs>
              <w:spacing w:line="240" w:lineRule="auto"/>
              <w:ind w:left="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8" w:type="dxa"/>
            <w:vAlign w:val="bottom"/>
          </w:tcPr>
          <w:p w14:paraId="5549FC86" w14:textId="77777777" w:rsidR="00BC72C4" w:rsidRPr="009A7517" w:rsidRDefault="00BC72C4" w:rsidP="00882BDE">
            <w:pPr>
              <w:pStyle w:val="acctmergecolhdg"/>
              <w:spacing w:line="240" w:lineRule="auto"/>
              <w:ind w:left="-140" w:right="-9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 xml:space="preserve">สำหรับปีสิ้นสุดวันที่ 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 xml:space="preserve">31 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ธันวาคม</w:t>
            </w:r>
          </w:p>
          <w:p w14:paraId="126981F1" w14:textId="77777777" w:rsidR="00BC72C4" w:rsidRPr="009A7517" w:rsidRDefault="00BC72C4" w:rsidP="00882BDE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>2565</w:t>
            </w:r>
          </w:p>
        </w:tc>
        <w:tc>
          <w:tcPr>
            <w:tcW w:w="1218" w:type="dxa"/>
            <w:gridSpan w:val="2"/>
            <w:vAlign w:val="bottom"/>
          </w:tcPr>
          <w:p w14:paraId="74AAA52F" w14:textId="77777777" w:rsidR="00BC72C4" w:rsidRPr="009A7517" w:rsidRDefault="00BC72C4" w:rsidP="00882BDE">
            <w:pPr>
              <w:pStyle w:val="acctmergecolhdg"/>
              <w:spacing w:line="240" w:lineRule="auto"/>
              <w:ind w:left="-140" w:right="-9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สำหรับปีสิ้นสุด</w:t>
            </w:r>
          </w:p>
          <w:p w14:paraId="518FE379" w14:textId="77777777" w:rsidR="00BC72C4" w:rsidRPr="009A7517" w:rsidRDefault="00BC72C4" w:rsidP="00882BDE">
            <w:pPr>
              <w:pStyle w:val="acctmergecolhdg"/>
              <w:spacing w:line="240" w:lineRule="auto"/>
              <w:ind w:left="-140" w:right="-9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 xml:space="preserve">วันที่ 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 xml:space="preserve">31 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ธันวาคม</w:t>
            </w:r>
          </w:p>
          <w:p w14:paraId="18168C46" w14:textId="77777777" w:rsidR="00BC72C4" w:rsidRPr="009A7517" w:rsidRDefault="00BC72C4" w:rsidP="00882BDE">
            <w:pPr>
              <w:pStyle w:val="acctmergecolhdg"/>
              <w:spacing w:line="240" w:lineRule="auto"/>
              <w:ind w:left="-140" w:right="-90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256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>4</w:t>
            </w:r>
          </w:p>
        </w:tc>
        <w:tc>
          <w:tcPr>
            <w:tcW w:w="1219" w:type="dxa"/>
          </w:tcPr>
          <w:p w14:paraId="43D56D75" w14:textId="77777777" w:rsidR="007E4494" w:rsidRPr="009A7517" w:rsidRDefault="007E4494" w:rsidP="00882BDE">
            <w:pPr>
              <w:pStyle w:val="acctmergecolhdg"/>
              <w:spacing w:line="240" w:lineRule="auto"/>
              <w:ind w:left="10" w:right="-9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</w:p>
          <w:p w14:paraId="69EDEDDE" w14:textId="52EC0700" w:rsidR="00BC72C4" w:rsidRPr="009A7517" w:rsidRDefault="00BC72C4" w:rsidP="00882BDE">
            <w:pPr>
              <w:pStyle w:val="acctmergecolhdg"/>
              <w:spacing w:line="240" w:lineRule="auto"/>
              <w:ind w:left="10" w:right="-9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 xml:space="preserve">สำหรับปีสิ้นสุดวันที่ 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 xml:space="preserve">31 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ธันวาคม</w:t>
            </w:r>
          </w:p>
          <w:p w14:paraId="67CB5E86" w14:textId="77777777" w:rsidR="00BC72C4" w:rsidRPr="009A7517" w:rsidRDefault="00BC72C4" w:rsidP="00882BDE">
            <w:pPr>
              <w:pStyle w:val="acctmergecolhdg"/>
              <w:spacing w:line="240" w:lineRule="auto"/>
              <w:ind w:left="10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256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>5</w:t>
            </w:r>
          </w:p>
        </w:tc>
        <w:tc>
          <w:tcPr>
            <w:tcW w:w="1295" w:type="dxa"/>
            <w:vAlign w:val="bottom"/>
          </w:tcPr>
          <w:p w14:paraId="20EAE80E" w14:textId="77777777" w:rsidR="00BC72C4" w:rsidRPr="009A7517" w:rsidRDefault="00BC72C4" w:rsidP="00882BDE">
            <w:pPr>
              <w:pStyle w:val="acctmergecolhdg"/>
              <w:spacing w:line="240" w:lineRule="auto"/>
              <w:ind w:right="-9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 xml:space="preserve">สำหรับปีสิ้นสุดวันที่ 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 xml:space="preserve">31 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ธันวาคม</w:t>
            </w:r>
          </w:p>
          <w:p w14:paraId="6ED532D5" w14:textId="77777777" w:rsidR="00BC72C4" w:rsidRPr="009A7517" w:rsidDel="004448B6" w:rsidRDefault="00BC72C4" w:rsidP="00882BDE">
            <w:pPr>
              <w:pStyle w:val="acctmergecolhdg"/>
              <w:spacing w:line="240" w:lineRule="auto"/>
              <w:ind w:left="100"/>
              <w:rPr>
                <w:rFonts w:ascii="Angsana New" w:hAnsi="Angsana New"/>
                <w:b w:val="0"/>
                <w:sz w:val="25"/>
                <w:szCs w:val="25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256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>4</w:t>
            </w:r>
          </w:p>
        </w:tc>
        <w:tc>
          <w:tcPr>
            <w:tcW w:w="1170" w:type="dxa"/>
          </w:tcPr>
          <w:p w14:paraId="1CDE061C" w14:textId="77777777" w:rsidR="007E4494" w:rsidRPr="009A7517" w:rsidRDefault="007E4494" w:rsidP="007E4494">
            <w:pPr>
              <w:pStyle w:val="acctmergecolhdg"/>
              <w:spacing w:line="240" w:lineRule="auto"/>
              <w:ind w:left="-86" w:right="-9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</w:p>
          <w:p w14:paraId="59DF1DEA" w14:textId="6DD4EEE7" w:rsidR="00BC72C4" w:rsidRPr="009A7517" w:rsidRDefault="00BC72C4" w:rsidP="007E4494">
            <w:pPr>
              <w:pStyle w:val="acctmergecolhdg"/>
              <w:spacing w:line="240" w:lineRule="auto"/>
              <w:ind w:left="-86" w:right="-9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 xml:space="preserve">สำหรับปีสิ้นสุดวันที่ 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 xml:space="preserve">31 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ธันวาคม</w:t>
            </w:r>
          </w:p>
          <w:p w14:paraId="5F8B7412" w14:textId="77777777" w:rsidR="00BC72C4" w:rsidRPr="009A7517" w:rsidRDefault="00BC72C4" w:rsidP="00882BDE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5"/>
                <w:szCs w:val="25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256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>5</w:t>
            </w:r>
          </w:p>
        </w:tc>
        <w:tc>
          <w:tcPr>
            <w:tcW w:w="1260" w:type="dxa"/>
          </w:tcPr>
          <w:p w14:paraId="03F0BD1F" w14:textId="62FA903D" w:rsidR="00BC72C4" w:rsidRPr="009A7517" w:rsidRDefault="00BC72C4" w:rsidP="00882BDE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 xml:space="preserve">ตั้งแต่วันที่  </w:t>
            </w:r>
          </w:p>
          <w:p w14:paraId="4593F4ED" w14:textId="77777777" w:rsidR="00BC72C4" w:rsidRPr="009A7517" w:rsidRDefault="00BC72C4" w:rsidP="00882BDE">
            <w:pPr>
              <w:pStyle w:val="acctmergecolhdg"/>
              <w:spacing w:line="240" w:lineRule="auto"/>
              <w:ind w:left="-140" w:right="-9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 xml:space="preserve">1 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กรกฎาคม ถึง</w:t>
            </w:r>
          </w:p>
          <w:p w14:paraId="5827F772" w14:textId="77777777" w:rsidR="00BC72C4" w:rsidRPr="009A7517" w:rsidRDefault="00BC72C4" w:rsidP="00882BDE">
            <w:pPr>
              <w:pStyle w:val="acctmergecolhdg"/>
              <w:spacing w:line="240" w:lineRule="auto"/>
              <w:ind w:left="-140" w:right="-9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 xml:space="preserve">วันที่ 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 xml:space="preserve">31 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ธันวาคม</w:t>
            </w:r>
          </w:p>
          <w:p w14:paraId="104CB7F8" w14:textId="77777777" w:rsidR="00BC72C4" w:rsidRPr="009A7517" w:rsidRDefault="00BC72C4" w:rsidP="00882BDE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5"/>
                <w:szCs w:val="25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256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>4</w:t>
            </w:r>
          </w:p>
        </w:tc>
      </w:tr>
      <w:tr w:rsidR="009450F9" w:rsidRPr="009A7517" w14:paraId="3BA5230F" w14:textId="77777777" w:rsidTr="007E4494">
        <w:trPr>
          <w:cantSplit/>
          <w:trHeight w:val="20"/>
          <w:tblHeader/>
        </w:trPr>
        <w:tc>
          <w:tcPr>
            <w:tcW w:w="2610" w:type="dxa"/>
            <w:vAlign w:val="bottom"/>
          </w:tcPr>
          <w:p w14:paraId="5B8CE8E6" w14:textId="77777777" w:rsidR="009450F9" w:rsidRPr="009A7517" w:rsidRDefault="009450F9" w:rsidP="00882B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505694B" w14:textId="5E7CA672" w:rsidR="009450F9" w:rsidRPr="009A7517" w:rsidRDefault="009450F9" w:rsidP="00882BDE">
            <w:pPr>
              <w:pStyle w:val="acctmergecolhdg"/>
              <w:spacing w:line="240" w:lineRule="auto"/>
              <w:rPr>
                <w:rFonts w:ascii="Angsana New" w:hAnsi="Angsana New"/>
                <w:b w:val="0"/>
                <w:i/>
                <w:iCs/>
                <w:sz w:val="25"/>
                <w:szCs w:val="25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i/>
                <w:iCs/>
                <w:sz w:val="25"/>
                <w:szCs w:val="25"/>
                <w:cs/>
                <w:lang w:bidi="th-TH"/>
              </w:rPr>
              <w:t>(ล้านบาท)</w:t>
            </w:r>
          </w:p>
        </w:tc>
      </w:tr>
      <w:tr w:rsidR="00BC72C4" w:rsidRPr="009A7517" w14:paraId="6D83B1CE" w14:textId="77777777" w:rsidTr="007E4494">
        <w:trPr>
          <w:cantSplit/>
          <w:trHeight w:val="20"/>
        </w:trPr>
        <w:tc>
          <w:tcPr>
            <w:tcW w:w="2610" w:type="dxa"/>
            <w:vAlign w:val="bottom"/>
          </w:tcPr>
          <w:p w14:paraId="493ED4DC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ร้อยละของส่วนได้เสียที่</w:t>
            </w:r>
          </w:p>
          <w:p w14:paraId="0A78D0AB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lang w:bidi="th-TH"/>
              </w:rPr>
              <w:tab/>
            </w: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ไม่มีอำนาจควบคุม</w:t>
            </w:r>
          </w:p>
        </w:tc>
        <w:tc>
          <w:tcPr>
            <w:tcW w:w="1218" w:type="dxa"/>
            <w:vAlign w:val="bottom"/>
          </w:tcPr>
          <w:p w14:paraId="57E9F44E" w14:textId="724A274A" w:rsidR="00BC72C4" w:rsidRPr="009A7517" w:rsidRDefault="00797AC2" w:rsidP="00D57424">
            <w:pPr>
              <w:pStyle w:val="acctmergecolhdg"/>
              <w:tabs>
                <w:tab w:val="decimal" w:pos="730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43%</w:t>
            </w:r>
          </w:p>
        </w:tc>
        <w:tc>
          <w:tcPr>
            <w:tcW w:w="1218" w:type="dxa"/>
            <w:gridSpan w:val="2"/>
            <w:vAlign w:val="bottom"/>
          </w:tcPr>
          <w:p w14:paraId="454E396A" w14:textId="77777777" w:rsidR="00BC72C4" w:rsidRPr="009A7517" w:rsidRDefault="00BC72C4" w:rsidP="00882BDE">
            <w:pPr>
              <w:pStyle w:val="acctmergecolhdg"/>
              <w:tabs>
                <w:tab w:val="decimal" w:pos="698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43%</w:t>
            </w:r>
          </w:p>
        </w:tc>
        <w:tc>
          <w:tcPr>
            <w:tcW w:w="1219" w:type="dxa"/>
            <w:vAlign w:val="bottom"/>
          </w:tcPr>
          <w:p w14:paraId="64FD729E" w14:textId="13CF584E" w:rsidR="00BC72C4" w:rsidRPr="009A7517" w:rsidRDefault="00725E39" w:rsidP="00D57424">
            <w:pPr>
              <w:pStyle w:val="acctmergecolhdg"/>
              <w:tabs>
                <w:tab w:val="decimal" w:pos="551"/>
              </w:tabs>
              <w:spacing w:line="240" w:lineRule="auto"/>
              <w:ind w:left="28" w:right="74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55%</w:t>
            </w:r>
          </w:p>
        </w:tc>
        <w:tc>
          <w:tcPr>
            <w:tcW w:w="1295" w:type="dxa"/>
            <w:vAlign w:val="bottom"/>
          </w:tcPr>
          <w:p w14:paraId="6A2312CE" w14:textId="77777777" w:rsidR="00BC72C4" w:rsidRPr="009A7517" w:rsidRDefault="00BC72C4" w:rsidP="00882BDE">
            <w:pPr>
              <w:pStyle w:val="acctmergecolhdg"/>
              <w:tabs>
                <w:tab w:val="decimal" w:pos="686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40%</w:t>
            </w:r>
          </w:p>
        </w:tc>
        <w:tc>
          <w:tcPr>
            <w:tcW w:w="1170" w:type="dxa"/>
            <w:vAlign w:val="bottom"/>
          </w:tcPr>
          <w:p w14:paraId="5E9548E4" w14:textId="74D1D9ED" w:rsidR="00BC72C4" w:rsidRPr="009A7517" w:rsidRDefault="001C1BF4" w:rsidP="00D57424">
            <w:pPr>
              <w:pStyle w:val="acctmergecolhdg"/>
              <w:tabs>
                <w:tab w:val="decimal" w:pos="719"/>
              </w:tabs>
              <w:spacing w:line="240" w:lineRule="auto"/>
              <w:ind w:left="28" w:right="141"/>
              <w:jc w:val="righ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55%</w:t>
            </w:r>
          </w:p>
        </w:tc>
        <w:tc>
          <w:tcPr>
            <w:tcW w:w="1260" w:type="dxa"/>
          </w:tcPr>
          <w:p w14:paraId="201A4DCA" w14:textId="77777777" w:rsidR="00BC72C4" w:rsidRPr="009A7517" w:rsidRDefault="00BC72C4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</w:p>
          <w:p w14:paraId="2C26F4A2" w14:textId="77777777" w:rsidR="00BC72C4" w:rsidRPr="009A7517" w:rsidRDefault="00BC72C4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54%</w:t>
            </w:r>
          </w:p>
        </w:tc>
      </w:tr>
      <w:tr w:rsidR="00BC72C4" w:rsidRPr="009A7517" w14:paraId="0F855DE8" w14:textId="77777777" w:rsidTr="007E4494">
        <w:trPr>
          <w:cantSplit/>
          <w:trHeight w:val="20"/>
        </w:trPr>
        <w:tc>
          <w:tcPr>
            <w:tcW w:w="2610" w:type="dxa"/>
          </w:tcPr>
          <w:p w14:paraId="70492C8F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218" w:type="dxa"/>
          </w:tcPr>
          <w:p w14:paraId="423F6C8D" w14:textId="77777777" w:rsidR="00BC72C4" w:rsidRPr="009A7517" w:rsidRDefault="00BC72C4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</w:p>
        </w:tc>
        <w:tc>
          <w:tcPr>
            <w:tcW w:w="1218" w:type="dxa"/>
            <w:gridSpan w:val="2"/>
          </w:tcPr>
          <w:p w14:paraId="163427C7" w14:textId="77777777" w:rsidR="00BC72C4" w:rsidRPr="009A7517" w:rsidRDefault="00BC72C4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</w:p>
        </w:tc>
        <w:tc>
          <w:tcPr>
            <w:tcW w:w="1219" w:type="dxa"/>
          </w:tcPr>
          <w:p w14:paraId="69E6CCDD" w14:textId="77777777" w:rsidR="00BC72C4" w:rsidRPr="009A7517" w:rsidRDefault="00BC72C4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</w:p>
        </w:tc>
        <w:tc>
          <w:tcPr>
            <w:tcW w:w="1295" w:type="dxa"/>
          </w:tcPr>
          <w:p w14:paraId="564E36BD" w14:textId="77777777" w:rsidR="00BC72C4" w:rsidRPr="009A7517" w:rsidRDefault="00BC72C4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</w:p>
        </w:tc>
        <w:tc>
          <w:tcPr>
            <w:tcW w:w="1170" w:type="dxa"/>
          </w:tcPr>
          <w:p w14:paraId="1196E58D" w14:textId="77777777" w:rsidR="00BC72C4" w:rsidRPr="009A7517" w:rsidRDefault="00BC72C4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4F1137C" w14:textId="77777777" w:rsidR="00BC72C4" w:rsidRPr="009A7517" w:rsidRDefault="00BC72C4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</w:p>
        </w:tc>
      </w:tr>
      <w:tr w:rsidR="00BC72C4" w:rsidRPr="009A7517" w14:paraId="391C5CA1" w14:textId="77777777" w:rsidTr="007E4494">
        <w:trPr>
          <w:cantSplit/>
          <w:trHeight w:val="20"/>
        </w:trPr>
        <w:tc>
          <w:tcPr>
            <w:tcW w:w="2610" w:type="dxa"/>
          </w:tcPr>
          <w:p w14:paraId="0A70494D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218" w:type="dxa"/>
          </w:tcPr>
          <w:p w14:paraId="10B8D569" w14:textId="4F03C8A3" w:rsidR="00BC72C4" w:rsidRPr="009A7517" w:rsidRDefault="00797AC2" w:rsidP="00D57424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22,928</w:t>
            </w:r>
          </w:p>
        </w:tc>
        <w:tc>
          <w:tcPr>
            <w:tcW w:w="1218" w:type="dxa"/>
            <w:gridSpan w:val="2"/>
          </w:tcPr>
          <w:p w14:paraId="1DDFC6BB" w14:textId="77777777" w:rsidR="00BC72C4" w:rsidRPr="009A7517" w:rsidRDefault="00BC72C4" w:rsidP="00D57424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13,93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>3</w:t>
            </w:r>
          </w:p>
        </w:tc>
        <w:tc>
          <w:tcPr>
            <w:tcW w:w="1219" w:type="dxa"/>
          </w:tcPr>
          <w:p w14:paraId="2CD7C682" w14:textId="3AA8517B" w:rsidR="00BC72C4" w:rsidRPr="009A7517" w:rsidRDefault="00725E39" w:rsidP="00D57424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5,138</w:t>
            </w:r>
          </w:p>
        </w:tc>
        <w:tc>
          <w:tcPr>
            <w:tcW w:w="1295" w:type="dxa"/>
          </w:tcPr>
          <w:p w14:paraId="6CE72325" w14:textId="77777777" w:rsidR="00BC72C4" w:rsidRPr="009A7517" w:rsidRDefault="00BC72C4" w:rsidP="00D57424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3,037</w:t>
            </w:r>
          </w:p>
        </w:tc>
        <w:tc>
          <w:tcPr>
            <w:tcW w:w="1170" w:type="dxa"/>
          </w:tcPr>
          <w:p w14:paraId="7A3C2BF0" w14:textId="0525F9BD" w:rsidR="00BC72C4" w:rsidRPr="009A7517" w:rsidRDefault="001C1BF4" w:rsidP="00D57424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12,874</w:t>
            </w:r>
          </w:p>
        </w:tc>
        <w:tc>
          <w:tcPr>
            <w:tcW w:w="1260" w:type="dxa"/>
          </w:tcPr>
          <w:p w14:paraId="716E8CCC" w14:textId="77777777" w:rsidR="00BC72C4" w:rsidRPr="009A7517" w:rsidRDefault="00BC72C4" w:rsidP="00D57424">
            <w:pPr>
              <w:pStyle w:val="acctmergecolhdg"/>
              <w:tabs>
                <w:tab w:val="decimal" w:pos="988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13,708</w:t>
            </w:r>
          </w:p>
        </w:tc>
      </w:tr>
      <w:tr w:rsidR="00BC72C4" w:rsidRPr="009A7517" w14:paraId="353B7960" w14:textId="77777777" w:rsidTr="007E4494">
        <w:trPr>
          <w:cantSplit/>
          <w:trHeight w:val="20"/>
        </w:trPr>
        <w:tc>
          <w:tcPr>
            <w:tcW w:w="2610" w:type="dxa"/>
          </w:tcPr>
          <w:p w14:paraId="101A6355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218" w:type="dxa"/>
          </w:tcPr>
          <w:p w14:paraId="5F617B5C" w14:textId="5306C5BF" w:rsidR="00BC72C4" w:rsidRPr="009A7517" w:rsidRDefault="00797AC2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33,282</w:t>
            </w:r>
          </w:p>
        </w:tc>
        <w:tc>
          <w:tcPr>
            <w:tcW w:w="1218" w:type="dxa"/>
            <w:gridSpan w:val="2"/>
          </w:tcPr>
          <w:p w14:paraId="39C65D33" w14:textId="77777777" w:rsidR="00BC72C4" w:rsidRPr="009A7517" w:rsidRDefault="00BC72C4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44,788</w:t>
            </w:r>
          </w:p>
        </w:tc>
        <w:tc>
          <w:tcPr>
            <w:tcW w:w="1219" w:type="dxa"/>
          </w:tcPr>
          <w:p w14:paraId="09F25322" w14:textId="2009CF9C" w:rsidR="00BC72C4" w:rsidRPr="009A7517" w:rsidRDefault="00725E39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8,968</w:t>
            </w:r>
          </w:p>
        </w:tc>
        <w:tc>
          <w:tcPr>
            <w:tcW w:w="1295" w:type="dxa"/>
          </w:tcPr>
          <w:p w14:paraId="306BFE84" w14:textId="77777777" w:rsidR="00BC72C4" w:rsidRPr="009A7517" w:rsidRDefault="00BC72C4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9,870</w:t>
            </w:r>
          </w:p>
        </w:tc>
        <w:tc>
          <w:tcPr>
            <w:tcW w:w="1170" w:type="dxa"/>
          </w:tcPr>
          <w:p w14:paraId="3A0FEC83" w14:textId="47C6DA75" w:rsidR="00BC72C4" w:rsidRPr="009A7517" w:rsidRDefault="001C1BF4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42,250</w:t>
            </w:r>
          </w:p>
        </w:tc>
        <w:tc>
          <w:tcPr>
            <w:tcW w:w="1260" w:type="dxa"/>
          </w:tcPr>
          <w:p w14:paraId="0FF14046" w14:textId="77777777" w:rsidR="00BC72C4" w:rsidRPr="009A7517" w:rsidRDefault="00BC72C4" w:rsidP="00882BDE">
            <w:pPr>
              <w:pStyle w:val="acctmergecolhdg"/>
              <w:tabs>
                <w:tab w:val="decimal" w:pos="988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32,904</w:t>
            </w:r>
          </w:p>
        </w:tc>
      </w:tr>
      <w:tr w:rsidR="00BC72C4" w:rsidRPr="009A7517" w14:paraId="2FFACD01" w14:textId="77777777" w:rsidTr="007E4494">
        <w:trPr>
          <w:cantSplit/>
          <w:trHeight w:val="20"/>
        </w:trPr>
        <w:tc>
          <w:tcPr>
            <w:tcW w:w="2610" w:type="dxa"/>
          </w:tcPr>
          <w:p w14:paraId="45AC1757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หนี้สินหมุนเวียน</w:t>
            </w:r>
          </w:p>
        </w:tc>
        <w:tc>
          <w:tcPr>
            <w:tcW w:w="1218" w:type="dxa"/>
          </w:tcPr>
          <w:p w14:paraId="760838AC" w14:textId="1F7F4028" w:rsidR="00BC72C4" w:rsidRPr="009A7517" w:rsidRDefault="00797AC2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>(3,462)</w:t>
            </w:r>
          </w:p>
        </w:tc>
        <w:tc>
          <w:tcPr>
            <w:tcW w:w="1218" w:type="dxa"/>
            <w:gridSpan w:val="2"/>
          </w:tcPr>
          <w:p w14:paraId="3473170C" w14:textId="77777777" w:rsidR="00BC72C4" w:rsidRPr="009A7517" w:rsidRDefault="00BC72C4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(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4,678)</w:t>
            </w:r>
          </w:p>
        </w:tc>
        <w:tc>
          <w:tcPr>
            <w:tcW w:w="1219" w:type="dxa"/>
          </w:tcPr>
          <w:p w14:paraId="3E47E4E0" w14:textId="1F0B38DF" w:rsidR="00BC72C4" w:rsidRPr="009A7517" w:rsidRDefault="00725E39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>(1,467)</w:t>
            </w:r>
          </w:p>
        </w:tc>
        <w:tc>
          <w:tcPr>
            <w:tcW w:w="1295" w:type="dxa"/>
          </w:tcPr>
          <w:p w14:paraId="67244415" w14:textId="77777777" w:rsidR="00BC72C4" w:rsidRPr="009A7517" w:rsidRDefault="00BC72C4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(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2,940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1170" w:type="dxa"/>
          </w:tcPr>
          <w:p w14:paraId="7554CA3E" w14:textId="444EB08B" w:rsidR="00BC72C4" w:rsidRPr="009A7517" w:rsidRDefault="001C1BF4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>(10,083)</w:t>
            </w:r>
          </w:p>
        </w:tc>
        <w:tc>
          <w:tcPr>
            <w:tcW w:w="1260" w:type="dxa"/>
          </w:tcPr>
          <w:p w14:paraId="50DFACF3" w14:textId="77777777" w:rsidR="00BC72C4" w:rsidRPr="009A7517" w:rsidRDefault="00BC72C4" w:rsidP="00882BDE">
            <w:pPr>
              <w:pStyle w:val="acctmergecolhdg"/>
              <w:tabs>
                <w:tab w:val="decimal" w:pos="988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(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6,736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)</w:t>
            </w:r>
          </w:p>
        </w:tc>
      </w:tr>
      <w:tr w:rsidR="00BC72C4" w:rsidRPr="009A7517" w14:paraId="77AF4C84" w14:textId="77777777" w:rsidTr="007E4494">
        <w:trPr>
          <w:cantSplit/>
          <w:trHeight w:val="20"/>
        </w:trPr>
        <w:tc>
          <w:tcPr>
            <w:tcW w:w="2610" w:type="dxa"/>
          </w:tcPr>
          <w:p w14:paraId="43977A54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218" w:type="dxa"/>
          </w:tcPr>
          <w:p w14:paraId="253CAFA0" w14:textId="686322AF" w:rsidR="00BC72C4" w:rsidRPr="009A7517" w:rsidRDefault="00797AC2" w:rsidP="00882BDE">
            <w:pPr>
              <w:pStyle w:val="acctmergecolhdg"/>
              <w:pBdr>
                <w:bottom w:val="sing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>(23,472)</w:t>
            </w:r>
          </w:p>
        </w:tc>
        <w:tc>
          <w:tcPr>
            <w:tcW w:w="1218" w:type="dxa"/>
            <w:gridSpan w:val="2"/>
          </w:tcPr>
          <w:p w14:paraId="242A4F10" w14:textId="77777777" w:rsidR="00BC72C4" w:rsidRPr="009A7517" w:rsidRDefault="00BC72C4" w:rsidP="00882BDE">
            <w:pPr>
              <w:pStyle w:val="acctmergecolhdg"/>
              <w:pBdr>
                <w:bottom w:val="sing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(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26,815)</w:t>
            </w:r>
          </w:p>
        </w:tc>
        <w:tc>
          <w:tcPr>
            <w:tcW w:w="1219" w:type="dxa"/>
          </w:tcPr>
          <w:p w14:paraId="0627ECA9" w14:textId="48BB907B" w:rsidR="00BC72C4" w:rsidRPr="009A7517" w:rsidRDefault="00725E39" w:rsidP="00725E39">
            <w:pPr>
              <w:pStyle w:val="acctmergecolhdg"/>
              <w:pBdr>
                <w:bottom w:val="sing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>(2,358)</w:t>
            </w:r>
          </w:p>
        </w:tc>
        <w:tc>
          <w:tcPr>
            <w:tcW w:w="1295" w:type="dxa"/>
          </w:tcPr>
          <w:p w14:paraId="44AECCB0" w14:textId="77777777" w:rsidR="00BC72C4" w:rsidRPr="009A7517" w:rsidRDefault="00BC72C4" w:rsidP="00882BDE">
            <w:pPr>
              <w:pStyle w:val="acctmergecolhdg"/>
              <w:pBdr>
                <w:bottom w:val="sing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(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3,063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1170" w:type="dxa"/>
          </w:tcPr>
          <w:p w14:paraId="00EF45BF" w14:textId="6529B967" w:rsidR="00BC72C4" w:rsidRPr="009A7517" w:rsidRDefault="001C1BF4" w:rsidP="00882BDE">
            <w:pPr>
              <w:pStyle w:val="acctmergecolhdg"/>
              <w:pBdr>
                <w:bottom w:val="sing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>(37,708)</w:t>
            </w:r>
          </w:p>
        </w:tc>
        <w:tc>
          <w:tcPr>
            <w:tcW w:w="1260" w:type="dxa"/>
          </w:tcPr>
          <w:p w14:paraId="765360A3" w14:textId="77777777" w:rsidR="00BC72C4" w:rsidRPr="009A7517" w:rsidRDefault="00BC72C4" w:rsidP="00882BDE">
            <w:pPr>
              <w:pStyle w:val="acctmergecolhdg"/>
              <w:pBdr>
                <w:bottom w:val="single" w:sz="4" w:space="1" w:color="auto"/>
              </w:pBdr>
              <w:tabs>
                <w:tab w:val="decimal" w:pos="988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(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33,438</w:t>
            </w:r>
            <w:r w:rsidRPr="009A7517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)</w:t>
            </w:r>
          </w:p>
        </w:tc>
      </w:tr>
      <w:tr w:rsidR="00BC72C4" w:rsidRPr="009A7517" w14:paraId="45076A61" w14:textId="77777777" w:rsidTr="007E4494">
        <w:trPr>
          <w:cantSplit/>
          <w:trHeight w:val="20"/>
        </w:trPr>
        <w:tc>
          <w:tcPr>
            <w:tcW w:w="2610" w:type="dxa"/>
          </w:tcPr>
          <w:p w14:paraId="1B1760B6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/>
                <w:bCs/>
                <w:sz w:val="25"/>
                <w:szCs w:val="25"/>
                <w:cs/>
                <w:lang w:bidi="th-TH"/>
              </w:rPr>
              <w:t>สินทรัพย์สุทธิ</w:t>
            </w:r>
          </w:p>
        </w:tc>
        <w:tc>
          <w:tcPr>
            <w:tcW w:w="1218" w:type="dxa"/>
          </w:tcPr>
          <w:p w14:paraId="6AE5EA3A" w14:textId="559EDE58" w:rsidR="00BC72C4" w:rsidRPr="009A7517" w:rsidRDefault="00797AC2" w:rsidP="00882BDE">
            <w:pPr>
              <w:pStyle w:val="acctmergecolhdg"/>
              <w:pBdr>
                <w:bottom w:val="sing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Cs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Cs/>
                <w:sz w:val="25"/>
                <w:szCs w:val="25"/>
              </w:rPr>
              <w:t>29,276</w:t>
            </w:r>
          </w:p>
        </w:tc>
        <w:tc>
          <w:tcPr>
            <w:tcW w:w="1218" w:type="dxa"/>
            <w:gridSpan w:val="2"/>
          </w:tcPr>
          <w:p w14:paraId="1157912F" w14:textId="77777777" w:rsidR="00BC72C4" w:rsidRPr="009A7517" w:rsidRDefault="00BC72C4" w:rsidP="00882BDE">
            <w:pPr>
              <w:pStyle w:val="acctmergecolhdg"/>
              <w:pBdr>
                <w:bottom w:val="sing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Cs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Cs/>
                <w:sz w:val="25"/>
                <w:szCs w:val="25"/>
              </w:rPr>
              <w:t>27,228</w:t>
            </w:r>
          </w:p>
        </w:tc>
        <w:tc>
          <w:tcPr>
            <w:tcW w:w="1219" w:type="dxa"/>
          </w:tcPr>
          <w:p w14:paraId="676970F1" w14:textId="70530BA1" w:rsidR="00BC72C4" w:rsidRPr="009A7517" w:rsidRDefault="00725E39" w:rsidP="00882BDE">
            <w:pPr>
              <w:pStyle w:val="acctmergecolhdg"/>
              <w:pBdr>
                <w:bottom w:val="sing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Cs/>
                <w:sz w:val="25"/>
                <w:szCs w:val="25"/>
                <w:lang w:val="en-US"/>
              </w:rPr>
            </w:pPr>
            <w:r w:rsidRPr="009A7517">
              <w:rPr>
                <w:rFonts w:ascii="Angsana New" w:hAnsi="Angsana New" w:hint="cs"/>
                <w:bCs/>
                <w:sz w:val="25"/>
                <w:szCs w:val="25"/>
                <w:lang w:val="en-US"/>
              </w:rPr>
              <w:t>10,281</w:t>
            </w:r>
          </w:p>
        </w:tc>
        <w:tc>
          <w:tcPr>
            <w:tcW w:w="1295" w:type="dxa"/>
          </w:tcPr>
          <w:p w14:paraId="531EC895" w14:textId="77777777" w:rsidR="00BC72C4" w:rsidRPr="009A7517" w:rsidRDefault="00BC72C4" w:rsidP="00882BDE">
            <w:pPr>
              <w:pStyle w:val="acctmergecolhdg"/>
              <w:pBdr>
                <w:bottom w:val="sing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Cs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Cs/>
                <w:sz w:val="25"/>
                <w:szCs w:val="25"/>
                <w:lang w:val="en-US"/>
              </w:rPr>
              <w:t>6,904</w:t>
            </w:r>
          </w:p>
        </w:tc>
        <w:tc>
          <w:tcPr>
            <w:tcW w:w="1170" w:type="dxa"/>
          </w:tcPr>
          <w:p w14:paraId="5F01DFB5" w14:textId="00202BE5" w:rsidR="00BC72C4" w:rsidRPr="009A7517" w:rsidRDefault="001C1BF4" w:rsidP="00882BDE">
            <w:pPr>
              <w:pStyle w:val="acctmergecolhdg"/>
              <w:pBdr>
                <w:bottom w:val="sing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Cs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Cs/>
                <w:sz w:val="25"/>
                <w:szCs w:val="25"/>
              </w:rPr>
              <w:t>7,333</w:t>
            </w:r>
          </w:p>
        </w:tc>
        <w:tc>
          <w:tcPr>
            <w:tcW w:w="1260" w:type="dxa"/>
            <w:tcBorders>
              <w:left w:val="nil"/>
            </w:tcBorders>
          </w:tcPr>
          <w:p w14:paraId="65F00BF4" w14:textId="77777777" w:rsidR="00BC72C4" w:rsidRPr="009A7517" w:rsidRDefault="00BC72C4" w:rsidP="00882BDE">
            <w:pPr>
              <w:pStyle w:val="acctmergecolhdg"/>
              <w:pBdr>
                <w:bottom w:val="single" w:sz="4" w:space="1" w:color="auto"/>
              </w:pBdr>
              <w:tabs>
                <w:tab w:val="decimal" w:pos="988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Cs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Cs/>
                <w:sz w:val="25"/>
                <w:szCs w:val="25"/>
              </w:rPr>
              <w:t>6,438</w:t>
            </w:r>
          </w:p>
        </w:tc>
      </w:tr>
      <w:tr w:rsidR="00BC72C4" w:rsidRPr="009A7517" w14:paraId="182AD617" w14:textId="77777777" w:rsidTr="007E4494">
        <w:trPr>
          <w:cantSplit/>
          <w:trHeight w:val="109"/>
        </w:trPr>
        <w:tc>
          <w:tcPr>
            <w:tcW w:w="2610" w:type="dxa"/>
          </w:tcPr>
          <w:p w14:paraId="4888E3CE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มูลค่าตามบัญชีของส่วนได้เสีย</w:t>
            </w:r>
          </w:p>
          <w:p w14:paraId="46982423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lang w:bidi="th-TH"/>
              </w:rPr>
              <w:tab/>
            </w: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218" w:type="dxa"/>
          </w:tcPr>
          <w:p w14:paraId="55AF256F" w14:textId="77777777" w:rsidR="00BC72C4" w:rsidRPr="009A7517" w:rsidRDefault="00BC72C4" w:rsidP="00882BDE">
            <w:pPr>
              <w:pStyle w:val="acctmergecolhdg"/>
              <w:pBdr>
                <w:bottom w:val="doub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</w:p>
          <w:p w14:paraId="3B3C018B" w14:textId="44788773" w:rsidR="00BC72C4" w:rsidRPr="009A7517" w:rsidRDefault="00797AC2" w:rsidP="00882BDE">
            <w:pPr>
              <w:pStyle w:val="acctmergecolhdg"/>
              <w:pBdr>
                <w:bottom w:val="doub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  <w:lang w:val="en-US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12,5</w:t>
            </w:r>
            <w:r w:rsidR="00AB0AF7" w:rsidRPr="009A7517">
              <w:rPr>
                <w:rFonts w:ascii="Angsana New" w:hAnsi="Angsana New"/>
                <w:b w:val="0"/>
                <w:sz w:val="25"/>
                <w:szCs w:val="25"/>
              </w:rPr>
              <w:t>63</w:t>
            </w:r>
          </w:p>
        </w:tc>
        <w:tc>
          <w:tcPr>
            <w:tcW w:w="1218" w:type="dxa"/>
            <w:gridSpan w:val="2"/>
          </w:tcPr>
          <w:p w14:paraId="081412C2" w14:textId="77777777" w:rsidR="00BC72C4" w:rsidRPr="009A7517" w:rsidRDefault="00BC72C4" w:rsidP="00882BDE">
            <w:pPr>
              <w:pStyle w:val="acctmergecolhdg"/>
              <w:pBdr>
                <w:bottom w:val="doub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</w:p>
          <w:p w14:paraId="0520471D" w14:textId="15159794" w:rsidR="00BC72C4" w:rsidRPr="009A7517" w:rsidRDefault="00BC72C4" w:rsidP="00882BDE">
            <w:pPr>
              <w:pStyle w:val="acctmergecolhdg"/>
              <w:pBdr>
                <w:bottom w:val="doub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11,</w:t>
            </w:r>
            <w:r w:rsidR="00AB0AF7" w:rsidRPr="009A7517">
              <w:rPr>
                <w:rFonts w:ascii="Angsana New" w:hAnsi="Angsana New"/>
                <w:b w:val="0"/>
                <w:sz w:val="25"/>
                <w:szCs w:val="25"/>
              </w:rPr>
              <w:t>623</w:t>
            </w:r>
          </w:p>
        </w:tc>
        <w:tc>
          <w:tcPr>
            <w:tcW w:w="1219" w:type="dxa"/>
          </w:tcPr>
          <w:p w14:paraId="4254E493" w14:textId="77777777" w:rsidR="00BC72C4" w:rsidRPr="009A7517" w:rsidRDefault="00BC72C4" w:rsidP="00882BDE">
            <w:pPr>
              <w:pStyle w:val="acctmergecolhdg"/>
              <w:pBdr>
                <w:bottom w:val="doub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</w:p>
          <w:p w14:paraId="4DD1A85A" w14:textId="40D2A307" w:rsidR="00BC72C4" w:rsidRPr="009A7517" w:rsidRDefault="00AB0AF7" w:rsidP="00882BDE">
            <w:pPr>
              <w:pStyle w:val="acctmergecolhdg"/>
              <w:pBdr>
                <w:bottom w:val="doub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/>
                <w:b w:val="0"/>
                <w:sz w:val="25"/>
                <w:szCs w:val="25"/>
              </w:rPr>
              <w:t>6,083</w:t>
            </w:r>
          </w:p>
        </w:tc>
        <w:tc>
          <w:tcPr>
            <w:tcW w:w="1295" w:type="dxa"/>
          </w:tcPr>
          <w:p w14:paraId="7F347370" w14:textId="77777777" w:rsidR="00BC72C4" w:rsidRPr="009A7517" w:rsidRDefault="00BC72C4" w:rsidP="00882BDE">
            <w:pPr>
              <w:pStyle w:val="acctmergecolhdg"/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</w:p>
          <w:p w14:paraId="1A3D7B5D" w14:textId="47F335C4" w:rsidR="00BC72C4" w:rsidRPr="009A7517" w:rsidDel="004448B6" w:rsidRDefault="00AB0AF7" w:rsidP="00882BDE">
            <w:pPr>
              <w:pStyle w:val="acctmergecolhdg"/>
              <w:pBdr>
                <w:bottom w:val="doub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/>
                <w:b w:val="0"/>
                <w:sz w:val="25"/>
                <w:szCs w:val="25"/>
              </w:rPr>
              <w:t>3,134</w:t>
            </w:r>
          </w:p>
        </w:tc>
        <w:tc>
          <w:tcPr>
            <w:tcW w:w="1170" w:type="dxa"/>
          </w:tcPr>
          <w:p w14:paraId="43B25303" w14:textId="77777777" w:rsidR="00BC72C4" w:rsidRPr="009A7517" w:rsidRDefault="00BC72C4" w:rsidP="00882BDE">
            <w:pPr>
              <w:pStyle w:val="acctmergecolhdg"/>
              <w:pBdr>
                <w:bottom w:val="doub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</w:p>
          <w:p w14:paraId="2B2764B8" w14:textId="646C0DF1" w:rsidR="00BC72C4" w:rsidRPr="009A7517" w:rsidDel="004448B6" w:rsidRDefault="00A43B96" w:rsidP="00882BDE">
            <w:pPr>
              <w:pStyle w:val="acctmergecolhdg"/>
              <w:pBdr>
                <w:bottom w:val="double" w:sz="4" w:space="1" w:color="auto"/>
              </w:pBdr>
              <w:tabs>
                <w:tab w:val="decimal" w:pos="847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9A7517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3,999</w:t>
            </w:r>
          </w:p>
        </w:tc>
        <w:tc>
          <w:tcPr>
            <w:tcW w:w="1260" w:type="dxa"/>
          </w:tcPr>
          <w:p w14:paraId="214FBD63" w14:textId="77777777" w:rsidR="00BC72C4" w:rsidRPr="009A7517" w:rsidRDefault="00BC72C4" w:rsidP="00882BDE">
            <w:pPr>
              <w:pStyle w:val="acctmergecolhdg"/>
              <w:pBdr>
                <w:bottom w:val="double" w:sz="4" w:space="1" w:color="auto"/>
              </w:pBdr>
              <w:tabs>
                <w:tab w:val="decimal" w:pos="988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</w:p>
          <w:p w14:paraId="0B2150F1" w14:textId="77777777" w:rsidR="00BC72C4" w:rsidRPr="009A7517" w:rsidRDefault="00BC72C4" w:rsidP="00882BDE">
            <w:pPr>
              <w:pStyle w:val="acctmergecolhdg"/>
              <w:pBdr>
                <w:bottom w:val="double" w:sz="4" w:space="1" w:color="auto"/>
              </w:pBdr>
              <w:tabs>
                <w:tab w:val="decimal" w:pos="988"/>
              </w:tabs>
              <w:spacing w:line="240" w:lineRule="auto"/>
              <w:ind w:left="28" w:right="74"/>
              <w:jc w:val="left"/>
              <w:rPr>
                <w:rFonts w:ascii="Angsana New" w:hAnsi="Angsana New"/>
                <w:b w:val="0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 w:val="0"/>
                <w:sz w:val="25"/>
                <w:szCs w:val="25"/>
              </w:rPr>
              <w:t>3,477</w:t>
            </w:r>
          </w:p>
        </w:tc>
      </w:tr>
      <w:tr w:rsidR="00BC72C4" w:rsidRPr="009A7517" w14:paraId="7E542357" w14:textId="77777777" w:rsidTr="007E4494">
        <w:trPr>
          <w:cantSplit/>
          <w:trHeight w:val="20"/>
        </w:trPr>
        <w:tc>
          <w:tcPr>
            <w:tcW w:w="2610" w:type="dxa"/>
          </w:tcPr>
          <w:p w14:paraId="3E63EE19" w14:textId="77777777" w:rsidR="00BC72C4" w:rsidRPr="009A7517" w:rsidRDefault="00BC72C4" w:rsidP="00882BDE">
            <w:pPr>
              <w:pStyle w:val="ListBullet3"/>
              <w:spacing w:line="240" w:lineRule="auto"/>
              <w:ind w:left="191" w:hanging="180"/>
              <w:rPr>
                <w:sz w:val="25"/>
                <w:szCs w:val="25"/>
              </w:rPr>
            </w:pPr>
          </w:p>
        </w:tc>
        <w:tc>
          <w:tcPr>
            <w:tcW w:w="1218" w:type="dxa"/>
          </w:tcPr>
          <w:p w14:paraId="1AB20256" w14:textId="77777777" w:rsidR="00BC72C4" w:rsidRPr="009A7517" w:rsidRDefault="00BC72C4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</w:p>
        </w:tc>
        <w:tc>
          <w:tcPr>
            <w:tcW w:w="1218" w:type="dxa"/>
            <w:gridSpan w:val="2"/>
          </w:tcPr>
          <w:p w14:paraId="3A105B22" w14:textId="77777777" w:rsidR="00BC72C4" w:rsidRPr="009A7517" w:rsidRDefault="00BC72C4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</w:p>
        </w:tc>
        <w:tc>
          <w:tcPr>
            <w:tcW w:w="1219" w:type="dxa"/>
          </w:tcPr>
          <w:p w14:paraId="2085028B" w14:textId="77777777" w:rsidR="00BC72C4" w:rsidRPr="009A7517" w:rsidRDefault="00BC72C4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</w:p>
        </w:tc>
        <w:tc>
          <w:tcPr>
            <w:tcW w:w="1295" w:type="dxa"/>
          </w:tcPr>
          <w:p w14:paraId="29BF4425" w14:textId="77777777" w:rsidR="00BC72C4" w:rsidRPr="009A7517" w:rsidDel="00A553E9" w:rsidRDefault="00BC72C4" w:rsidP="00882BD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9A61B61" w14:textId="77777777" w:rsidR="00BC72C4" w:rsidRPr="009A7517" w:rsidDel="00A553E9" w:rsidRDefault="00BC72C4" w:rsidP="00882BD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4752D34" w14:textId="77777777" w:rsidR="00BC72C4" w:rsidRPr="009A7517" w:rsidDel="00A553E9" w:rsidRDefault="00BC72C4" w:rsidP="00882BDE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C72C4" w:rsidRPr="009A7517" w14:paraId="28870086" w14:textId="77777777" w:rsidTr="007E4494">
        <w:trPr>
          <w:cantSplit/>
          <w:trHeight w:val="20"/>
        </w:trPr>
        <w:tc>
          <w:tcPr>
            <w:tcW w:w="2610" w:type="dxa"/>
          </w:tcPr>
          <w:p w14:paraId="7CDCBFAE" w14:textId="77777777" w:rsidR="00BC72C4" w:rsidRPr="009A7517" w:rsidRDefault="00BC72C4" w:rsidP="00882BDE">
            <w:pPr>
              <w:pStyle w:val="ListBullet3"/>
              <w:spacing w:line="240" w:lineRule="auto"/>
              <w:ind w:left="191" w:hanging="180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  <w:cs/>
              </w:rPr>
              <w:t>รายได้</w:t>
            </w:r>
          </w:p>
        </w:tc>
        <w:tc>
          <w:tcPr>
            <w:tcW w:w="1218" w:type="dxa"/>
          </w:tcPr>
          <w:p w14:paraId="3BB278D0" w14:textId="0AD03C6C" w:rsidR="00BC72C4" w:rsidRPr="009A7517" w:rsidRDefault="00797AC2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5,405</w:t>
            </w:r>
          </w:p>
        </w:tc>
        <w:tc>
          <w:tcPr>
            <w:tcW w:w="1218" w:type="dxa"/>
            <w:gridSpan w:val="2"/>
          </w:tcPr>
          <w:p w14:paraId="48D18E1E" w14:textId="77777777" w:rsidR="00BC72C4" w:rsidRPr="009A7517" w:rsidRDefault="00BC72C4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4,669</w:t>
            </w:r>
          </w:p>
        </w:tc>
        <w:tc>
          <w:tcPr>
            <w:tcW w:w="1219" w:type="dxa"/>
          </w:tcPr>
          <w:p w14:paraId="2A45E479" w14:textId="272042D4" w:rsidR="00BC72C4" w:rsidRPr="009A7517" w:rsidRDefault="00725E39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13,374</w:t>
            </w:r>
          </w:p>
        </w:tc>
        <w:tc>
          <w:tcPr>
            <w:tcW w:w="1295" w:type="dxa"/>
          </w:tcPr>
          <w:p w14:paraId="565ACC0C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14,095</w:t>
            </w:r>
          </w:p>
        </w:tc>
        <w:tc>
          <w:tcPr>
            <w:tcW w:w="1170" w:type="dxa"/>
          </w:tcPr>
          <w:p w14:paraId="7452DD3F" w14:textId="2CFF02A9" w:rsidR="00BC72C4" w:rsidRPr="009A7517" w:rsidRDefault="001C1BF4" w:rsidP="00882BD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23,349</w:t>
            </w:r>
          </w:p>
        </w:tc>
        <w:tc>
          <w:tcPr>
            <w:tcW w:w="1260" w:type="dxa"/>
          </w:tcPr>
          <w:p w14:paraId="29FEA184" w14:textId="77777777" w:rsidR="00BC72C4" w:rsidRPr="009A7517" w:rsidRDefault="00BC72C4" w:rsidP="00D57424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10,068</w:t>
            </w:r>
          </w:p>
        </w:tc>
      </w:tr>
      <w:tr w:rsidR="00BC72C4" w:rsidRPr="009A7517" w14:paraId="43F8C3C5" w14:textId="77777777" w:rsidTr="007E4494">
        <w:trPr>
          <w:cantSplit/>
          <w:trHeight w:val="20"/>
        </w:trPr>
        <w:tc>
          <w:tcPr>
            <w:tcW w:w="2610" w:type="dxa"/>
          </w:tcPr>
          <w:p w14:paraId="5E2BD7AA" w14:textId="2296B6E3" w:rsidR="00BC72C4" w:rsidRPr="009A7517" w:rsidRDefault="00BC72C4" w:rsidP="00882B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กำไร</w:t>
            </w:r>
            <w:r w:rsidR="00A43B96"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ส่วนของบริษัทใหญ่</w:t>
            </w:r>
          </w:p>
        </w:tc>
        <w:tc>
          <w:tcPr>
            <w:tcW w:w="1218" w:type="dxa"/>
          </w:tcPr>
          <w:p w14:paraId="52FD7D6F" w14:textId="2C07BF24" w:rsidR="00BC72C4" w:rsidRPr="009A7517" w:rsidRDefault="00797AC2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2,63</w:t>
            </w:r>
            <w:r w:rsidR="009208A2" w:rsidRPr="009A7517">
              <w:rPr>
                <w:sz w:val="25"/>
                <w:szCs w:val="25"/>
              </w:rPr>
              <w:t>0</w:t>
            </w:r>
          </w:p>
        </w:tc>
        <w:tc>
          <w:tcPr>
            <w:tcW w:w="1218" w:type="dxa"/>
            <w:gridSpan w:val="2"/>
          </w:tcPr>
          <w:p w14:paraId="61C1DBA5" w14:textId="31E3623D" w:rsidR="00BC72C4" w:rsidRPr="009A7517" w:rsidRDefault="00BC72C4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2,01</w:t>
            </w:r>
            <w:r w:rsidR="00B4691E" w:rsidRPr="009A7517">
              <w:rPr>
                <w:sz w:val="25"/>
                <w:szCs w:val="25"/>
              </w:rPr>
              <w:t>1</w:t>
            </w:r>
          </w:p>
        </w:tc>
        <w:tc>
          <w:tcPr>
            <w:tcW w:w="1219" w:type="dxa"/>
          </w:tcPr>
          <w:p w14:paraId="65143E5A" w14:textId="72CC85DF" w:rsidR="00BC72C4" w:rsidRPr="009A7517" w:rsidRDefault="009208A2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sz w:val="25"/>
                <w:szCs w:val="25"/>
              </w:rPr>
              <w:t>20</w:t>
            </w:r>
          </w:p>
        </w:tc>
        <w:tc>
          <w:tcPr>
            <w:tcW w:w="1295" w:type="dxa"/>
          </w:tcPr>
          <w:p w14:paraId="54A8F4BC" w14:textId="081A9F3D" w:rsidR="00BC72C4" w:rsidRPr="009A7517" w:rsidRDefault="009208A2" w:rsidP="00882BD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/>
                <w:sz w:val="25"/>
                <w:szCs w:val="25"/>
              </w:rPr>
              <w:t>960</w:t>
            </w:r>
          </w:p>
        </w:tc>
        <w:tc>
          <w:tcPr>
            <w:tcW w:w="1170" w:type="dxa"/>
          </w:tcPr>
          <w:p w14:paraId="70C1BBAB" w14:textId="55BF3AAF" w:rsidR="00BC72C4" w:rsidRPr="009A7517" w:rsidRDefault="001C1BF4" w:rsidP="00882BD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2,435</w:t>
            </w:r>
          </w:p>
        </w:tc>
        <w:tc>
          <w:tcPr>
            <w:tcW w:w="1260" w:type="dxa"/>
          </w:tcPr>
          <w:p w14:paraId="53497420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1,448</w:t>
            </w:r>
          </w:p>
        </w:tc>
      </w:tr>
      <w:tr w:rsidR="00BC72C4" w:rsidRPr="009A7517" w14:paraId="4F48A7A1" w14:textId="77777777" w:rsidTr="007E4494">
        <w:trPr>
          <w:cantSplit/>
          <w:trHeight w:val="20"/>
        </w:trPr>
        <w:tc>
          <w:tcPr>
            <w:tcW w:w="2610" w:type="dxa"/>
            <w:vAlign w:val="bottom"/>
          </w:tcPr>
          <w:p w14:paraId="397B35BB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กำไร</w:t>
            </w:r>
            <w:r w:rsidRPr="009A7517">
              <w:rPr>
                <w:rFonts w:ascii="Angsana New" w:hAnsi="Angsana New" w:hint="cs"/>
                <w:sz w:val="25"/>
                <w:szCs w:val="25"/>
                <w:lang w:bidi="th-TH"/>
              </w:rPr>
              <w:t xml:space="preserve"> </w:t>
            </w: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(ขาดทุน)</w:t>
            </w:r>
            <w:r w:rsidRPr="009A7517">
              <w:rPr>
                <w:rFonts w:ascii="Angsana New" w:hAnsi="Angsana New" w:hint="cs"/>
                <w:sz w:val="25"/>
                <w:szCs w:val="25"/>
                <w:lang w:bidi="th-TH"/>
              </w:rPr>
              <w:t xml:space="preserve"> </w:t>
            </w: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เบ็ดเสร็จอื่น</w:t>
            </w:r>
          </w:p>
        </w:tc>
        <w:tc>
          <w:tcPr>
            <w:tcW w:w="1218" w:type="dxa"/>
          </w:tcPr>
          <w:p w14:paraId="46C9269E" w14:textId="7C8C976A" w:rsidR="00BC72C4" w:rsidRPr="009A7517" w:rsidRDefault="00797AC2" w:rsidP="00882B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389</w:t>
            </w:r>
          </w:p>
        </w:tc>
        <w:tc>
          <w:tcPr>
            <w:tcW w:w="1218" w:type="dxa"/>
            <w:gridSpan w:val="2"/>
          </w:tcPr>
          <w:p w14:paraId="2DDB5384" w14:textId="77777777" w:rsidR="00BC72C4" w:rsidRPr="009A7517" w:rsidRDefault="00BC72C4" w:rsidP="00882B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1,499</w:t>
            </w:r>
          </w:p>
        </w:tc>
        <w:tc>
          <w:tcPr>
            <w:tcW w:w="1219" w:type="dxa"/>
          </w:tcPr>
          <w:p w14:paraId="521FB9CE" w14:textId="4DE98E13" w:rsidR="00BC72C4" w:rsidRPr="009A7517" w:rsidRDefault="00725E39" w:rsidP="00882B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(895)</w:t>
            </w:r>
          </w:p>
        </w:tc>
        <w:tc>
          <w:tcPr>
            <w:tcW w:w="1295" w:type="dxa"/>
          </w:tcPr>
          <w:p w14:paraId="2627FF49" w14:textId="77777777" w:rsidR="00BC72C4" w:rsidRPr="009A7517" w:rsidRDefault="00BC72C4" w:rsidP="00882B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(62)</w:t>
            </w:r>
          </w:p>
        </w:tc>
        <w:tc>
          <w:tcPr>
            <w:tcW w:w="1170" w:type="dxa"/>
          </w:tcPr>
          <w:p w14:paraId="67795920" w14:textId="0C3CDB1D" w:rsidR="00BC72C4" w:rsidRPr="009A7517" w:rsidRDefault="00913064" w:rsidP="00882B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(452)</w:t>
            </w:r>
          </w:p>
        </w:tc>
        <w:tc>
          <w:tcPr>
            <w:tcW w:w="1260" w:type="dxa"/>
          </w:tcPr>
          <w:p w14:paraId="355D1703" w14:textId="77777777" w:rsidR="00BC72C4" w:rsidRPr="009A7517" w:rsidRDefault="00BC72C4" w:rsidP="00882B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88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40</w:t>
            </w:r>
          </w:p>
        </w:tc>
      </w:tr>
      <w:tr w:rsidR="00BC72C4" w:rsidRPr="009A7517" w14:paraId="6AB799E9" w14:textId="77777777" w:rsidTr="007E4494">
        <w:trPr>
          <w:cantSplit/>
          <w:trHeight w:val="20"/>
        </w:trPr>
        <w:tc>
          <w:tcPr>
            <w:tcW w:w="2610" w:type="dxa"/>
          </w:tcPr>
          <w:p w14:paraId="3153A7A7" w14:textId="35B8711A" w:rsidR="00BC72C4" w:rsidRPr="009A7517" w:rsidRDefault="00BC72C4" w:rsidP="00882BDE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/>
                <w:bCs/>
                <w:sz w:val="25"/>
                <w:szCs w:val="25"/>
                <w:cs/>
                <w:lang w:bidi="th-TH"/>
              </w:rPr>
              <w:t>กำไร</w:t>
            </w:r>
            <w:r w:rsidR="00635247" w:rsidRPr="009A7517">
              <w:rPr>
                <w:rFonts w:ascii="Angsana New" w:hAnsi="Angsana New" w:hint="cs"/>
                <w:b/>
                <w:bCs/>
                <w:sz w:val="25"/>
                <w:szCs w:val="25"/>
                <w:cs/>
                <w:lang w:bidi="th-TH"/>
              </w:rPr>
              <w:t xml:space="preserve"> (</w:t>
            </w:r>
            <w:r w:rsidRPr="009A7517">
              <w:rPr>
                <w:rFonts w:ascii="Angsana New" w:hAnsi="Angsana New" w:hint="cs"/>
                <w:b/>
                <w:bCs/>
                <w:sz w:val="25"/>
                <w:szCs w:val="25"/>
                <w:cs/>
                <w:lang w:bidi="th-TH"/>
              </w:rPr>
              <w:t>ขาดทุน</w:t>
            </w:r>
            <w:r w:rsidR="00635247" w:rsidRPr="009A7517">
              <w:rPr>
                <w:rFonts w:ascii="Angsana New" w:hAnsi="Angsana New" w:hint="cs"/>
                <w:b/>
                <w:bCs/>
                <w:sz w:val="25"/>
                <w:szCs w:val="25"/>
                <w:cs/>
                <w:lang w:bidi="th-TH"/>
              </w:rPr>
              <w:t xml:space="preserve">) </w:t>
            </w:r>
            <w:r w:rsidRPr="009A7517">
              <w:rPr>
                <w:rFonts w:ascii="Angsana New" w:hAnsi="Angsana New" w:hint="cs"/>
                <w:b/>
                <w:bCs/>
                <w:sz w:val="25"/>
                <w:szCs w:val="25"/>
                <w:cs/>
                <w:lang w:bidi="th-TH"/>
              </w:rPr>
              <w:t>เบ็ดเสร็จรวม</w:t>
            </w:r>
          </w:p>
        </w:tc>
        <w:tc>
          <w:tcPr>
            <w:tcW w:w="1218" w:type="dxa"/>
          </w:tcPr>
          <w:p w14:paraId="7153752D" w14:textId="768AF53D" w:rsidR="00BC72C4" w:rsidRPr="009A7517" w:rsidRDefault="00797AC2" w:rsidP="009450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b/>
                <w:bCs/>
                <w:sz w:val="25"/>
                <w:szCs w:val="25"/>
              </w:rPr>
            </w:pPr>
            <w:r w:rsidRPr="009A7517">
              <w:rPr>
                <w:rFonts w:hint="cs"/>
                <w:b/>
                <w:bCs/>
                <w:sz w:val="25"/>
                <w:szCs w:val="25"/>
              </w:rPr>
              <w:t>3,0</w:t>
            </w:r>
            <w:r w:rsidR="00B4691E" w:rsidRPr="009A7517">
              <w:rPr>
                <w:b/>
                <w:bCs/>
                <w:sz w:val="25"/>
                <w:szCs w:val="25"/>
              </w:rPr>
              <w:t>19</w:t>
            </w:r>
          </w:p>
        </w:tc>
        <w:tc>
          <w:tcPr>
            <w:tcW w:w="1218" w:type="dxa"/>
            <w:gridSpan w:val="2"/>
          </w:tcPr>
          <w:p w14:paraId="29C33270" w14:textId="74607D8D" w:rsidR="00BC72C4" w:rsidRPr="009A7517" w:rsidRDefault="00BC72C4" w:rsidP="009450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b/>
                <w:bCs/>
                <w:sz w:val="25"/>
                <w:szCs w:val="25"/>
              </w:rPr>
            </w:pPr>
            <w:r w:rsidRPr="009A7517">
              <w:rPr>
                <w:rFonts w:hint="cs"/>
                <w:b/>
                <w:bCs/>
                <w:sz w:val="25"/>
                <w:szCs w:val="25"/>
              </w:rPr>
              <w:t>3,5</w:t>
            </w:r>
            <w:r w:rsidR="00B4691E" w:rsidRPr="009A7517">
              <w:rPr>
                <w:b/>
                <w:bCs/>
                <w:sz w:val="25"/>
                <w:szCs w:val="25"/>
              </w:rPr>
              <w:t>10</w:t>
            </w:r>
          </w:p>
        </w:tc>
        <w:tc>
          <w:tcPr>
            <w:tcW w:w="1219" w:type="dxa"/>
          </w:tcPr>
          <w:p w14:paraId="4072CC87" w14:textId="7D8D16EB" w:rsidR="00BC72C4" w:rsidRPr="009A7517" w:rsidRDefault="00725E39" w:rsidP="009450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b/>
                <w:bCs/>
                <w:sz w:val="25"/>
                <w:szCs w:val="25"/>
              </w:rPr>
            </w:pPr>
            <w:r w:rsidRPr="009A7517">
              <w:rPr>
                <w:rFonts w:hint="cs"/>
                <w:b/>
                <w:bCs/>
                <w:sz w:val="25"/>
                <w:szCs w:val="25"/>
              </w:rPr>
              <w:t>(</w:t>
            </w:r>
            <w:r w:rsidR="009208A2" w:rsidRPr="009A7517">
              <w:rPr>
                <w:b/>
                <w:bCs/>
                <w:sz w:val="25"/>
                <w:szCs w:val="25"/>
              </w:rPr>
              <w:t>8</w:t>
            </w:r>
            <w:r w:rsidR="00CF2C30" w:rsidRPr="009A7517">
              <w:rPr>
                <w:b/>
                <w:bCs/>
                <w:sz w:val="25"/>
                <w:szCs w:val="25"/>
              </w:rPr>
              <w:t>7</w:t>
            </w:r>
            <w:r w:rsidR="009208A2" w:rsidRPr="009A7517">
              <w:rPr>
                <w:b/>
                <w:bCs/>
                <w:sz w:val="25"/>
                <w:szCs w:val="25"/>
              </w:rPr>
              <w:t>5</w:t>
            </w:r>
            <w:r w:rsidRPr="009A7517">
              <w:rPr>
                <w:rFonts w:hint="cs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1295" w:type="dxa"/>
          </w:tcPr>
          <w:p w14:paraId="0F1D28B8" w14:textId="4F631A13" w:rsidR="00BC72C4" w:rsidRPr="009A7517" w:rsidRDefault="009208A2" w:rsidP="009450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A7517">
              <w:rPr>
                <w:rFonts w:ascii="Angsana New" w:hAnsi="Angsana New"/>
                <w:b/>
                <w:bCs/>
                <w:sz w:val="25"/>
                <w:szCs w:val="25"/>
              </w:rPr>
              <w:t>898</w:t>
            </w:r>
          </w:p>
        </w:tc>
        <w:tc>
          <w:tcPr>
            <w:tcW w:w="1170" w:type="dxa"/>
          </w:tcPr>
          <w:p w14:paraId="6CAFCDDE" w14:textId="6E94F8B7" w:rsidR="00BC72C4" w:rsidRPr="009A7517" w:rsidRDefault="00913064" w:rsidP="009450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/>
                <w:bCs/>
                <w:sz w:val="25"/>
                <w:szCs w:val="25"/>
              </w:rPr>
              <w:t>1,983</w:t>
            </w:r>
          </w:p>
        </w:tc>
        <w:tc>
          <w:tcPr>
            <w:tcW w:w="1260" w:type="dxa"/>
          </w:tcPr>
          <w:p w14:paraId="2F79B23D" w14:textId="77777777" w:rsidR="00BC72C4" w:rsidRPr="009A7517" w:rsidRDefault="00BC72C4" w:rsidP="009450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88"/>
              </w:tabs>
              <w:spacing w:line="240" w:lineRule="auto"/>
              <w:ind w:left="28" w:right="74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b/>
                <w:bCs/>
                <w:sz w:val="25"/>
                <w:szCs w:val="25"/>
              </w:rPr>
              <w:t>1,488</w:t>
            </w:r>
          </w:p>
        </w:tc>
      </w:tr>
      <w:tr w:rsidR="00BC72C4" w:rsidRPr="009A7517" w14:paraId="4A4540EE" w14:textId="77777777" w:rsidTr="007E4494">
        <w:trPr>
          <w:cantSplit/>
          <w:trHeight w:val="20"/>
        </w:trPr>
        <w:tc>
          <w:tcPr>
            <w:tcW w:w="2610" w:type="dxa"/>
          </w:tcPr>
          <w:p w14:paraId="209871FD" w14:textId="77777777" w:rsidR="00BC72C4" w:rsidRPr="009A7517" w:rsidRDefault="00BC72C4" w:rsidP="00882BDE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กำไรที่แบ่งให้กับส่วนได้เสีย</w:t>
            </w:r>
          </w:p>
          <w:p w14:paraId="1359B16F" w14:textId="77777777" w:rsidR="00BC72C4" w:rsidRPr="009A7517" w:rsidRDefault="00BC72C4" w:rsidP="00882BDE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lang w:bidi="th-TH"/>
              </w:rPr>
              <w:tab/>
            </w: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218" w:type="dxa"/>
          </w:tcPr>
          <w:p w14:paraId="72F89D7A" w14:textId="77777777" w:rsidR="00BC72C4" w:rsidRPr="009A7517" w:rsidRDefault="00BC72C4" w:rsidP="00882B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</w:p>
          <w:p w14:paraId="46BE4D54" w14:textId="609CE4F7" w:rsidR="00BC72C4" w:rsidRPr="009A7517" w:rsidRDefault="00797AC2" w:rsidP="00882B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1,120</w:t>
            </w:r>
          </w:p>
        </w:tc>
        <w:tc>
          <w:tcPr>
            <w:tcW w:w="1218" w:type="dxa"/>
            <w:gridSpan w:val="2"/>
          </w:tcPr>
          <w:p w14:paraId="0DA95AAC" w14:textId="77777777" w:rsidR="00BC72C4" w:rsidRPr="009A7517" w:rsidRDefault="00BC72C4" w:rsidP="00882B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</w:p>
          <w:p w14:paraId="35083314" w14:textId="3D869532" w:rsidR="00BC72C4" w:rsidRPr="009A7517" w:rsidRDefault="009208A2" w:rsidP="00882B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sz w:val="25"/>
                <w:szCs w:val="25"/>
              </w:rPr>
              <w:t>807</w:t>
            </w:r>
          </w:p>
        </w:tc>
        <w:tc>
          <w:tcPr>
            <w:tcW w:w="1219" w:type="dxa"/>
          </w:tcPr>
          <w:p w14:paraId="169C61C2" w14:textId="77777777" w:rsidR="00BC72C4" w:rsidRPr="009A7517" w:rsidRDefault="00BC72C4" w:rsidP="00882B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</w:p>
          <w:p w14:paraId="085EFAA4" w14:textId="4CDDE90B" w:rsidR="00BC72C4" w:rsidRPr="009A7517" w:rsidRDefault="009208A2" w:rsidP="00882B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  <w:cs/>
              </w:rPr>
            </w:pPr>
            <w:r w:rsidRPr="009A7517">
              <w:rPr>
                <w:sz w:val="25"/>
                <w:szCs w:val="25"/>
              </w:rPr>
              <w:t>11</w:t>
            </w:r>
          </w:p>
        </w:tc>
        <w:tc>
          <w:tcPr>
            <w:tcW w:w="1295" w:type="dxa"/>
            <w:vAlign w:val="bottom"/>
          </w:tcPr>
          <w:p w14:paraId="3EC20AAB" w14:textId="764F481A" w:rsidR="00BC72C4" w:rsidRPr="009A7517" w:rsidDel="004448B6" w:rsidRDefault="009208A2" w:rsidP="00D5742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/>
                <w:sz w:val="25"/>
                <w:szCs w:val="25"/>
              </w:rPr>
              <w:t>384</w:t>
            </w:r>
          </w:p>
        </w:tc>
        <w:tc>
          <w:tcPr>
            <w:tcW w:w="1170" w:type="dxa"/>
          </w:tcPr>
          <w:p w14:paraId="35201897" w14:textId="77777777" w:rsidR="00BC72C4" w:rsidRPr="009A7517" w:rsidRDefault="00BC72C4" w:rsidP="00882B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</w:p>
          <w:p w14:paraId="2B5C23DC" w14:textId="43018988" w:rsidR="00BC72C4" w:rsidRPr="009A7517" w:rsidDel="004448B6" w:rsidRDefault="00913064" w:rsidP="00882B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1,399</w:t>
            </w:r>
          </w:p>
        </w:tc>
        <w:tc>
          <w:tcPr>
            <w:tcW w:w="1260" w:type="dxa"/>
          </w:tcPr>
          <w:p w14:paraId="08D881F2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</w:p>
          <w:p w14:paraId="74FDDE47" w14:textId="77777777" w:rsidR="00BC72C4" w:rsidRPr="009A7517" w:rsidRDefault="00BC72C4" w:rsidP="00882B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88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817</w:t>
            </w:r>
          </w:p>
        </w:tc>
      </w:tr>
      <w:tr w:rsidR="00BC72C4" w:rsidRPr="009A7517" w14:paraId="112638A3" w14:textId="77777777" w:rsidTr="007E4494">
        <w:trPr>
          <w:cantSplit/>
          <w:trHeight w:val="20"/>
        </w:trPr>
        <w:tc>
          <w:tcPr>
            <w:tcW w:w="2610" w:type="dxa"/>
          </w:tcPr>
          <w:p w14:paraId="5DD8BD1B" w14:textId="77777777" w:rsidR="00BC72C4" w:rsidRPr="009A7517" w:rsidRDefault="00BC72C4" w:rsidP="00882BDE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เงินปันผลที่จ่ายให้กับส่วนได้เสีย</w:t>
            </w:r>
          </w:p>
          <w:p w14:paraId="5EDB9C0F" w14:textId="77777777" w:rsidR="00BC72C4" w:rsidRPr="009A7517" w:rsidRDefault="00BC72C4" w:rsidP="00882BDE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lang w:bidi="th-TH"/>
              </w:rPr>
              <w:tab/>
            </w: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218" w:type="dxa"/>
            <w:vAlign w:val="bottom"/>
          </w:tcPr>
          <w:p w14:paraId="29FED0D4" w14:textId="252305FB" w:rsidR="00BC72C4" w:rsidRPr="009A7517" w:rsidRDefault="00797AC2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456</w:t>
            </w:r>
          </w:p>
        </w:tc>
        <w:tc>
          <w:tcPr>
            <w:tcW w:w="1218" w:type="dxa"/>
            <w:gridSpan w:val="2"/>
            <w:vAlign w:val="bottom"/>
          </w:tcPr>
          <w:p w14:paraId="2F9E25A4" w14:textId="77777777" w:rsidR="00BC72C4" w:rsidRPr="009A7517" w:rsidRDefault="00BC72C4" w:rsidP="00D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346</w:t>
            </w:r>
          </w:p>
        </w:tc>
        <w:tc>
          <w:tcPr>
            <w:tcW w:w="1219" w:type="dxa"/>
            <w:vAlign w:val="bottom"/>
          </w:tcPr>
          <w:p w14:paraId="6116C923" w14:textId="6538DE8C" w:rsidR="00BC72C4" w:rsidRPr="009A7517" w:rsidRDefault="00AC31C9" w:rsidP="00D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  <w:cs/>
              </w:rPr>
              <w:t>159</w:t>
            </w:r>
          </w:p>
        </w:tc>
        <w:tc>
          <w:tcPr>
            <w:tcW w:w="1295" w:type="dxa"/>
            <w:vAlign w:val="bottom"/>
          </w:tcPr>
          <w:p w14:paraId="422F2546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426</w:t>
            </w:r>
          </w:p>
        </w:tc>
        <w:tc>
          <w:tcPr>
            <w:tcW w:w="1170" w:type="dxa"/>
            <w:vAlign w:val="bottom"/>
          </w:tcPr>
          <w:p w14:paraId="25B5B4F0" w14:textId="69260055" w:rsidR="00BC72C4" w:rsidRPr="009A7517" w:rsidRDefault="00913064" w:rsidP="00D5742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591</w:t>
            </w:r>
          </w:p>
        </w:tc>
        <w:tc>
          <w:tcPr>
            <w:tcW w:w="1260" w:type="dxa"/>
          </w:tcPr>
          <w:p w14:paraId="46EB321B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  <w:p w14:paraId="47EE0442" w14:textId="77777777" w:rsidR="00BC72C4" w:rsidRPr="009A7517" w:rsidRDefault="00BC72C4" w:rsidP="00D5742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lang w:val="en-US" w:bidi="th-TH"/>
              </w:rPr>
              <w:t>-</w:t>
            </w:r>
          </w:p>
        </w:tc>
      </w:tr>
      <w:tr w:rsidR="00BC72C4" w:rsidRPr="009A7517" w14:paraId="2DAC469F" w14:textId="77777777" w:rsidTr="007E4494">
        <w:trPr>
          <w:cantSplit/>
          <w:trHeight w:val="125"/>
        </w:trPr>
        <w:tc>
          <w:tcPr>
            <w:tcW w:w="2610" w:type="dxa"/>
          </w:tcPr>
          <w:p w14:paraId="025784D5" w14:textId="77777777" w:rsidR="00BC72C4" w:rsidRPr="009A7517" w:rsidRDefault="00BC72C4" w:rsidP="00882BDE">
            <w:pPr>
              <w:pStyle w:val="ListBullet3"/>
              <w:spacing w:line="240" w:lineRule="auto"/>
              <w:ind w:left="191" w:hanging="180"/>
              <w:rPr>
                <w:sz w:val="25"/>
                <w:szCs w:val="25"/>
                <w:cs/>
              </w:rPr>
            </w:pPr>
          </w:p>
        </w:tc>
        <w:tc>
          <w:tcPr>
            <w:tcW w:w="1218" w:type="dxa"/>
          </w:tcPr>
          <w:p w14:paraId="728F9B05" w14:textId="77777777" w:rsidR="00BC72C4" w:rsidRPr="009A7517" w:rsidRDefault="00BC72C4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</w:p>
        </w:tc>
        <w:tc>
          <w:tcPr>
            <w:tcW w:w="1218" w:type="dxa"/>
            <w:gridSpan w:val="2"/>
          </w:tcPr>
          <w:p w14:paraId="0A3AFF24" w14:textId="77777777" w:rsidR="00BC72C4" w:rsidRPr="009A7517" w:rsidRDefault="00BC72C4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</w:p>
        </w:tc>
        <w:tc>
          <w:tcPr>
            <w:tcW w:w="1219" w:type="dxa"/>
          </w:tcPr>
          <w:p w14:paraId="145AB6E9" w14:textId="77777777" w:rsidR="00BC72C4" w:rsidRPr="009A7517" w:rsidRDefault="00BC72C4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</w:p>
        </w:tc>
        <w:tc>
          <w:tcPr>
            <w:tcW w:w="1295" w:type="dxa"/>
          </w:tcPr>
          <w:p w14:paraId="7727D046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4D6E0025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00868E1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C72C4" w:rsidRPr="009A7517" w14:paraId="0FA8DFA8" w14:textId="77777777" w:rsidTr="007E4494">
        <w:trPr>
          <w:cantSplit/>
          <w:trHeight w:val="20"/>
        </w:trPr>
        <w:tc>
          <w:tcPr>
            <w:tcW w:w="2610" w:type="dxa"/>
            <w:vAlign w:val="bottom"/>
          </w:tcPr>
          <w:p w14:paraId="451E1528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218" w:type="dxa"/>
            <w:vAlign w:val="bottom"/>
          </w:tcPr>
          <w:p w14:paraId="2E1E7FBE" w14:textId="76727244" w:rsidR="00BC72C4" w:rsidRPr="009A7517" w:rsidRDefault="007D19FC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2,981</w:t>
            </w:r>
          </w:p>
        </w:tc>
        <w:tc>
          <w:tcPr>
            <w:tcW w:w="1218" w:type="dxa"/>
            <w:gridSpan w:val="2"/>
            <w:vAlign w:val="bottom"/>
          </w:tcPr>
          <w:p w14:paraId="63175830" w14:textId="77777777" w:rsidR="00BC72C4" w:rsidRPr="009A7517" w:rsidRDefault="00BC72C4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2,426</w:t>
            </w:r>
          </w:p>
        </w:tc>
        <w:tc>
          <w:tcPr>
            <w:tcW w:w="1219" w:type="dxa"/>
            <w:vAlign w:val="bottom"/>
          </w:tcPr>
          <w:p w14:paraId="119F242C" w14:textId="64749287" w:rsidR="00BC72C4" w:rsidRPr="009A7517" w:rsidRDefault="00AC31C9" w:rsidP="00D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  <w:cs/>
              </w:rPr>
              <w:t>500</w:t>
            </w:r>
          </w:p>
        </w:tc>
        <w:tc>
          <w:tcPr>
            <w:tcW w:w="1295" w:type="dxa"/>
            <w:vAlign w:val="bottom"/>
          </w:tcPr>
          <w:p w14:paraId="213B73B1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lang w:val="en-US" w:bidi="th-TH"/>
              </w:rPr>
              <w:t>1,742</w:t>
            </w:r>
          </w:p>
        </w:tc>
        <w:tc>
          <w:tcPr>
            <w:tcW w:w="1170" w:type="dxa"/>
            <w:vAlign w:val="bottom"/>
          </w:tcPr>
          <w:p w14:paraId="00D220A0" w14:textId="5CA44183" w:rsidR="00BC72C4" w:rsidRPr="009A7517" w:rsidRDefault="00913064" w:rsidP="00664327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lang w:val="en-US" w:bidi="th-TH"/>
              </w:rPr>
              <w:t>11,738</w:t>
            </w:r>
          </w:p>
        </w:tc>
        <w:tc>
          <w:tcPr>
            <w:tcW w:w="1260" w:type="dxa"/>
            <w:vAlign w:val="bottom"/>
          </w:tcPr>
          <w:p w14:paraId="183A4D01" w14:textId="77777777" w:rsidR="00BC72C4" w:rsidRPr="009A7517" w:rsidRDefault="00BC72C4" w:rsidP="00D57424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lang w:val="en-US" w:bidi="th-TH"/>
              </w:rPr>
              <w:t>5,606</w:t>
            </w:r>
          </w:p>
        </w:tc>
      </w:tr>
      <w:tr w:rsidR="00BC72C4" w:rsidRPr="009A7517" w14:paraId="4F292717" w14:textId="77777777" w:rsidTr="007E4494">
        <w:trPr>
          <w:cantSplit/>
          <w:trHeight w:val="20"/>
        </w:trPr>
        <w:tc>
          <w:tcPr>
            <w:tcW w:w="2610" w:type="dxa"/>
            <w:vAlign w:val="bottom"/>
          </w:tcPr>
          <w:p w14:paraId="5C98E92A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218" w:type="dxa"/>
            <w:vAlign w:val="bottom"/>
          </w:tcPr>
          <w:p w14:paraId="7135CA22" w14:textId="4BE8C50B" w:rsidR="00BC72C4" w:rsidRPr="009A7517" w:rsidRDefault="007D19FC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12,344</w:t>
            </w:r>
          </w:p>
        </w:tc>
        <w:tc>
          <w:tcPr>
            <w:tcW w:w="1218" w:type="dxa"/>
            <w:gridSpan w:val="2"/>
            <w:vAlign w:val="bottom"/>
          </w:tcPr>
          <w:p w14:paraId="379862A7" w14:textId="77777777" w:rsidR="00BC72C4" w:rsidRPr="009A7517" w:rsidRDefault="00BC72C4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(4,117)</w:t>
            </w:r>
          </w:p>
        </w:tc>
        <w:tc>
          <w:tcPr>
            <w:tcW w:w="1219" w:type="dxa"/>
            <w:vAlign w:val="bottom"/>
          </w:tcPr>
          <w:p w14:paraId="6C0D7483" w14:textId="638A89FD" w:rsidR="00BC72C4" w:rsidRPr="009A7517" w:rsidRDefault="00AC31C9" w:rsidP="00D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(1,652)</w:t>
            </w:r>
          </w:p>
        </w:tc>
        <w:tc>
          <w:tcPr>
            <w:tcW w:w="1295" w:type="dxa"/>
            <w:vAlign w:val="bottom"/>
          </w:tcPr>
          <w:p w14:paraId="5B3BA93E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(167)</w:t>
            </w:r>
          </w:p>
        </w:tc>
        <w:tc>
          <w:tcPr>
            <w:tcW w:w="1170" w:type="dxa"/>
          </w:tcPr>
          <w:p w14:paraId="1AD89FD8" w14:textId="07B200F4" w:rsidR="00BC72C4" w:rsidRPr="009A7517" w:rsidRDefault="00913064" w:rsidP="00882BD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(8,530)</w:t>
            </w:r>
          </w:p>
        </w:tc>
        <w:tc>
          <w:tcPr>
            <w:tcW w:w="1260" w:type="dxa"/>
          </w:tcPr>
          <w:p w14:paraId="0378DFAA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(1,813)</w:t>
            </w:r>
          </w:p>
        </w:tc>
      </w:tr>
      <w:tr w:rsidR="00BC72C4" w:rsidRPr="009A7517" w14:paraId="0C4D2FB2" w14:textId="77777777" w:rsidTr="007E4494">
        <w:trPr>
          <w:cantSplit/>
          <w:trHeight w:val="20"/>
        </w:trPr>
        <w:tc>
          <w:tcPr>
            <w:tcW w:w="2610" w:type="dxa"/>
          </w:tcPr>
          <w:p w14:paraId="78CD8F3E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9A7517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218" w:type="dxa"/>
          </w:tcPr>
          <w:p w14:paraId="00FD4154" w14:textId="0374B821" w:rsidR="00BC72C4" w:rsidRPr="009A7517" w:rsidRDefault="007D19FC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(6,223)</w:t>
            </w:r>
          </w:p>
        </w:tc>
        <w:tc>
          <w:tcPr>
            <w:tcW w:w="1218" w:type="dxa"/>
            <w:gridSpan w:val="2"/>
          </w:tcPr>
          <w:p w14:paraId="0EBFD41D" w14:textId="77777777" w:rsidR="00BC72C4" w:rsidRPr="009A7517" w:rsidRDefault="00BC72C4" w:rsidP="0088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1,622</w:t>
            </w:r>
          </w:p>
        </w:tc>
        <w:tc>
          <w:tcPr>
            <w:tcW w:w="1219" w:type="dxa"/>
            <w:vAlign w:val="bottom"/>
          </w:tcPr>
          <w:p w14:paraId="70391089" w14:textId="3DFFBF85" w:rsidR="00BC72C4" w:rsidRPr="009A7517" w:rsidRDefault="00AC31C9" w:rsidP="00D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28" w:right="74"/>
              <w:rPr>
                <w:sz w:val="25"/>
                <w:szCs w:val="25"/>
              </w:rPr>
            </w:pPr>
            <w:r w:rsidRPr="009A7517">
              <w:rPr>
                <w:rFonts w:hint="cs"/>
                <w:sz w:val="25"/>
                <w:szCs w:val="25"/>
              </w:rPr>
              <w:t>2,183</w:t>
            </w:r>
          </w:p>
        </w:tc>
        <w:tc>
          <w:tcPr>
            <w:tcW w:w="1295" w:type="dxa"/>
          </w:tcPr>
          <w:p w14:paraId="583C3F5B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(1,349)</w:t>
            </w:r>
          </w:p>
        </w:tc>
        <w:tc>
          <w:tcPr>
            <w:tcW w:w="1170" w:type="dxa"/>
          </w:tcPr>
          <w:p w14:paraId="1A5777BA" w14:textId="3585F715" w:rsidR="00BC72C4" w:rsidRPr="009A7517" w:rsidRDefault="00913064" w:rsidP="00882BD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(7,191)</w:t>
            </w:r>
          </w:p>
        </w:tc>
        <w:tc>
          <w:tcPr>
            <w:tcW w:w="1260" w:type="dxa"/>
          </w:tcPr>
          <w:p w14:paraId="2898E31A" w14:textId="77777777" w:rsidR="00BC72C4" w:rsidRPr="009A7517" w:rsidRDefault="00BC72C4" w:rsidP="00882BDE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28" w:right="74"/>
              <w:rPr>
                <w:rFonts w:ascii="Angsana New" w:hAnsi="Angsana New"/>
                <w:sz w:val="25"/>
                <w:szCs w:val="25"/>
              </w:rPr>
            </w:pPr>
            <w:r w:rsidRPr="009A7517">
              <w:rPr>
                <w:rFonts w:ascii="Angsana New" w:hAnsi="Angsana New" w:hint="cs"/>
                <w:sz w:val="25"/>
                <w:szCs w:val="25"/>
              </w:rPr>
              <w:t>(1,187)</w:t>
            </w:r>
          </w:p>
        </w:tc>
      </w:tr>
    </w:tbl>
    <w:p w14:paraId="581FFA7A" w14:textId="77777777" w:rsidR="00BC72C4" w:rsidRPr="009A7517" w:rsidRDefault="00BC7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  <w:r w:rsidRPr="009A7517">
        <w:rPr>
          <w:b/>
          <w:bCs/>
          <w:sz w:val="28"/>
          <w:szCs w:val="28"/>
          <w:cs/>
        </w:rPr>
        <w:br w:type="page"/>
      </w:r>
    </w:p>
    <w:p w14:paraId="02A9CDF0" w14:textId="502FE2E3" w:rsidR="00F421FF" w:rsidRPr="009A7517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และการร่วมค้า</w:t>
      </w:r>
    </w:p>
    <w:p w14:paraId="474E15BA" w14:textId="77777777" w:rsidR="00C973ED" w:rsidRPr="009A7517" w:rsidRDefault="00C973ED" w:rsidP="003E2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450"/>
        <w:gridCol w:w="1170"/>
        <w:gridCol w:w="1171"/>
        <w:gridCol w:w="1171"/>
        <w:gridCol w:w="1168"/>
      </w:tblGrid>
      <w:tr w:rsidR="003E2EC4" w:rsidRPr="009A7517" w14:paraId="04A7630B" w14:textId="77777777" w:rsidTr="000F7568">
        <w:trPr>
          <w:tblHeader/>
        </w:trPr>
        <w:tc>
          <w:tcPr>
            <w:tcW w:w="2206" w:type="pct"/>
          </w:tcPr>
          <w:p w14:paraId="19A45A7D" w14:textId="77777777" w:rsidR="003E2EC4" w:rsidRPr="009A7517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pct"/>
          </w:tcPr>
          <w:p w14:paraId="513036B0" w14:textId="77777777" w:rsidR="003E2EC4" w:rsidRPr="009A7517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pct"/>
            <w:gridSpan w:val="2"/>
          </w:tcPr>
          <w:p w14:paraId="41AEF081" w14:textId="77777777" w:rsidR="003E2EC4" w:rsidRPr="009A7517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4" w:type="pct"/>
            <w:gridSpan w:val="2"/>
          </w:tcPr>
          <w:p w14:paraId="6F4D5449" w14:textId="77777777" w:rsidR="003E2EC4" w:rsidRPr="009A7517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9183E" w:rsidRPr="009A7517" w14:paraId="2ED60DC1" w14:textId="77777777" w:rsidTr="000F7568">
        <w:trPr>
          <w:tblHeader/>
        </w:trPr>
        <w:tc>
          <w:tcPr>
            <w:tcW w:w="2206" w:type="pct"/>
          </w:tcPr>
          <w:p w14:paraId="248F4D7A" w14:textId="310CE7A5" w:rsidR="0069183E" w:rsidRPr="009A7517" w:rsidRDefault="0069183E" w:rsidP="00BD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E3F43"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D52C0E"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5" w:type="pct"/>
          </w:tcPr>
          <w:p w14:paraId="289C08CE" w14:textId="2325038B" w:rsidR="0069183E" w:rsidRPr="009A7517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50A8541" w14:textId="38132F3A" w:rsidR="0069183E" w:rsidRPr="009A7517" w:rsidRDefault="002D5256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638" w:type="pct"/>
          </w:tcPr>
          <w:p w14:paraId="7FA6CDD9" w14:textId="4C2D6E94" w:rsidR="0069183E" w:rsidRPr="009A7517" w:rsidRDefault="002D5256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638" w:type="pct"/>
          </w:tcPr>
          <w:p w14:paraId="3D3409B9" w14:textId="7F2F099D" w:rsidR="0069183E" w:rsidRPr="009A7517" w:rsidRDefault="002D5256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636" w:type="pct"/>
          </w:tcPr>
          <w:p w14:paraId="1065DCD8" w14:textId="32862499" w:rsidR="0069183E" w:rsidRPr="009A7517" w:rsidRDefault="002D5256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3E2EC4" w:rsidRPr="009A7517" w14:paraId="47778564" w14:textId="77777777" w:rsidTr="000F7568">
        <w:trPr>
          <w:tblHeader/>
        </w:trPr>
        <w:tc>
          <w:tcPr>
            <w:tcW w:w="2206" w:type="pct"/>
          </w:tcPr>
          <w:p w14:paraId="53C73708" w14:textId="77777777" w:rsidR="003E2EC4" w:rsidRPr="009A7517" w:rsidRDefault="003E2EC4" w:rsidP="00BD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" w:type="pct"/>
          </w:tcPr>
          <w:p w14:paraId="1C9710F7" w14:textId="77777777" w:rsidR="003E2EC4" w:rsidRPr="009A7517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9" w:type="pct"/>
            <w:gridSpan w:val="4"/>
          </w:tcPr>
          <w:p w14:paraId="6A728C26" w14:textId="77777777" w:rsidR="003E2EC4" w:rsidRPr="009A7517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2EC4" w:rsidRPr="009A7517" w14:paraId="3686C36A" w14:textId="77777777" w:rsidTr="000F7568">
        <w:tc>
          <w:tcPr>
            <w:tcW w:w="2206" w:type="pct"/>
          </w:tcPr>
          <w:p w14:paraId="4F452345" w14:textId="3AC6F0BA" w:rsidR="003E2EC4" w:rsidRPr="009A7517" w:rsidRDefault="003E2EC4" w:rsidP="00BD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บริษัทร่วม</w:t>
            </w:r>
          </w:p>
        </w:tc>
        <w:tc>
          <w:tcPr>
            <w:tcW w:w="245" w:type="pct"/>
          </w:tcPr>
          <w:p w14:paraId="2A66F505" w14:textId="77777777" w:rsidR="003E2EC4" w:rsidRPr="009A7517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AD28A52" w14:textId="77777777" w:rsidR="003E2EC4" w:rsidRPr="009A7517" w:rsidRDefault="003E2EC4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8" w:type="pct"/>
          </w:tcPr>
          <w:p w14:paraId="0A114CE6" w14:textId="77777777" w:rsidR="003E2EC4" w:rsidRPr="009A7517" w:rsidRDefault="003E2EC4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8" w:type="pct"/>
          </w:tcPr>
          <w:p w14:paraId="54BFD69D" w14:textId="77777777" w:rsidR="003E2EC4" w:rsidRPr="009A7517" w:rsidRDefault="003E2EC4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6" w:type="pct"/>
          </w:tcPr>
          <w:p w14:paraId="5E9934AD" w14:textId="77777777" w:rsidR="003E2EC4" w:rsidRPr="009A7517" w:rsidRDefault="003E2EC4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2D5256" w:rsidRPr="009A7517" w14:paraId="0DFF5AA9" w14:textId="77777777" w:rsidTr="000F7568">
        <w:tc>
          <w:tcPr>
            <w:tcW w:w="2206" w:type="pct"/>
          </w:tcPr>
          <w:p w14:paraId="0EB1619C" w14:textId="56C557D9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245" w:type="pct"/>
            <w:vAlign w:val="bottom"/>
          </w:tcPr>
          <w:p w14:paraId="45FA465C" w14:textId="77777777" w:rsidR="002D5256" w:rsidRPr="009A7517" w:rsidRDefault="002D5256" w:rsidP="002D5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D6A031A" w14:textId="26FAA70D" w:rsidR="002D5256" w:rsidRPr="009A7517" w:rsidRDefault="00C80306" w:rsidP="006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</w:pPr>
            <w:r w:rsidRPr="009A7517">
              <w:rPr>
                <w:rFonts w:hint="cs"/>
              </w:rPr>
              <w:t>13,486</w:t>
            </w:r>
          </w:p>
        </w:tc>
        <w:tc>
          <w:tcPr>
            <w:tcW w:w="638" w:type="pct"/>
          </w:tcPr>
          <w:p w14:paraId="5705C174" w14:textId="41F9DCBB" w:rsidR="002D5256" w:rsidRPr="009A7517" w:rsidRDefault="002D5256" w:rsidP="006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14,149</w:t>
            </w:r>
          </w:p>
        </w:tc>
        <w:tc>
          <w:tcPr>
            <w:tcW w:w="638" w:type="pct"/>
            <w:vAlign w:val="bottom"/>
          </w:tcPr>
          <w:p w14:paraId="12DB6426" w14:textId="1DF77A55" w:rsidR="002D5256" w:rsidRPr="009A7517" w:rsidRDefault="004B3BDC" w:rsidP="006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059DB397" w14:textId="77777777" w:rsidR="002D5256" w:rsidRPr="009A7517" w:rsidRDefault="002D5256" w:rsidP="006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2D5256" w:rsidRPr="009A7517" w14:paraId="2E839BC6" w14:textId="77777777" w:rsidTr="000F7568">
        <w:tc>
          <w:tcPr>
            <w:tcW w:w="2206" w:type="pct"/>
          </w:tcPr>
          <w:p w14:paraId="322BE60F" w14:textId="4EB317D5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64"/>
              <w:rPr>
                <w:cs/>
              </w:rPr>
            </w:pPr>
            <w:r w:rsidRPr="009A7517">
              <w:rPr>
                <w:rFonts w:hint="cs"/>
                <w:cs/>
              </w:rPr>
              <w:t>ส่วนแบ่งกำไรสุทธิจากเงินลงทุนในบริษัทร่วม</w:t>
            </w:r>
          </w:p>
        </w:tc>
        <w:tc>
          <w:tcPr>
            <w:tcW w:w="245" w:type="pct"/>
            <w:vAlign w:val="bottom"/>
          </w:tcPr>
          <w:p w14:paraId="5925930E" w14:textId="77777777" w:rsidR="002D5256" w:rsidRPr="009A7517" w:rsidRDefault="002D5256" w:rsidP="002D5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1187767A" w14:textId="42BF8DE3" w:rsidR="002D5256" w:rsidRPr="009A7517" w:rsidRDefault="00F06DFB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112</w:t>
            </w:r>
          </w:p>
        </w:tc>
        <w:tc>
          <w:tcPr>
            <w:tcW w:w="638" w:type="pct"/>
            <w:vAlign w:val="bottom"/>
          </w:tcPr>
          <w:p w14:paraId="14D8D980" w14:textId="74638954" w:rsidR="002D5256" w:rsidRPr="009A7517" w:rsidRDefault="002D5256" w:rsidP="00125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1,015</w:t>
            </w:r>
          </w:p>
        </w:tc>
        <w:tc>
          <w:tcPr>
            <w:tcW w:w="638" w:type="pct"/>
            <w:vAlign w:val="bottom"/>
          </w:tcPr>
          <w:p w14:paraId="5E1CB94C" w14:textId="3A1CCE45" w:rsidR="002D5256" w:rsidRPr="009A7517" w:rsidRDefault="004B3BDC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0EFD827D" w14:textId="7ED865BD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2D5256" w:rsidRPr="009A7517" w14:paraId="48A3DF7C" w14:textId="77777777" w:rsidTr="000F7568">
        <w:tc>
          <w:tcPr>
            <w:tcW w:w="2206" w:type="pct"/>
          </w:tcPr>
          <w:p w14:paraId="09FBD4C6" w14:textId="3CED517E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64"/>
              <w:rPr>
                <w:cs/>
              </w:rPr>
            </w:pPr>
            <w:r w:rsidRPr="009A7517">
              <w:rPr>
                <w:rFonts w:hint="cs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45" w:type="pct"/>
            <w:vAlign w:val="bottom"/>
          </w:tcPr>
          <w:p w14:paraId="1D1E5B3E" w14:textId="77777777" w:rsidR="002D5256" w:rsidRPr="009A7517" w:rsidRDefault="002D5256" w:rsidP="002D5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09F0C8D" w14:textId="5EE64C69" w:rsidR="002D5256" w:rsidRPr="009A7517" w:rsidRDefault="00C8030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8" w:type="pct"/>
            <w:vAlign w:val="bottom"/>
          </w:tcPr>
          <w:p w14:paraId="60B14B72" w14:textId="54E994D4" w:rsidR="002D5256" w:rsidRPr="009A7517" w:rsidRDefault="002D5256" w:rsidP="00125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8</w:t>
            </w:r>
          </w:p>
        </w:tc>
        <w:tc>
          <w:tcPr>
            <w:tcW w:w="638" w:type="pct"/>
            <w:vAlign w:val="bottom"/>
          </w:tcPr>
          <w:p w14:paraId="0CA84689" w14:textId="7E21FA2A" w:rsidR="002D5256" w:rsidRPr="009A7517" w:rsidRDefault="004B3BDC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2EA69B63" w14:textId="7F4AB1C3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2D5256" w:rsidRPr="009A7517" w14:paraId="406D4C73" w14:textId="77777777" w:rsidTr="000F7568">
        <w:tc>
          <w:tcPr>
            <w:tcW w:w="2206" w:type="pct"/>
          </w:tcPr>
          <w:p w14:paraId="51C16C91" w14:textId="33DBDB18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9A7517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245" w:type="pct"/>
            <w:vAlign w:val="bottom"/>
          </w:tcPr>
          <w:p w14:paraId="046ECC53" w14:textId="77777777" w:rsidR="002D5256" w:rsidRPr="009A7517" w:rsidRDefault="002D5256" w:rsidP="002D5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29A130DE" w14:textId="440E3162" w:rsidR="002D5256" w:rsidRPr="009A7517" w:rsidRDefault="00C8030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8" w:type="pct"/>
            <w:vAlign w:val="bottom"/>
          </w:tcPr>
          <w:p w14:paraId="27DC8EA4" w14:textId="2554C827" w:rsidR="002D5256" w:rsidRPr="009A7517" w:rsidRDefault="002D5256" w:rsidP="00125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(179)</w:t>
            </w:r>
          </w:p>
        </w:tc>
        <w:tc>
          <w:tcPr>
            <w:tcW w:w="638" w:type="pct"/>
            <w:vAlign w:val="bottom"/>
          </w:tcPr>
          <w:p w14:paraId="5358E2D3" w14:textId="788719EF" w:rsidR="002D5256" w:rsidRPr="009A7517" w:rsidRDefault="004B3BDC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140289CD" w14:textId="27A7D920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2D5256" w:rsidRPr="009A7517" w14:paraId="674E9251" w14:textId="77777777" w:rsidTr="000F7568">
        <w:tc>
          <w:tcPr>
            <w:tcW w:w="2206" w:type="pct"/>
          </w:tcPr>
          <w:p w14:paraId="60FBD8B3" w14:textId="025EC31E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9A7517">
              <w:rPr>
                <w:rFonts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245" w:type="pct"/>
            <w:vAlign w:val="bottom"/>
          </w:tcPr>
          <w:p w14:paraId="38B5350D" w14:textId="77777777" w:rsidR="002D5256" w:rsidRPr="009A7517" w:rsidRDefault="002D5256" w:rsidP="002D5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1AC10E63" w14:textId="6F896340" w:rsidR="002D5256" w:rsidRPr="009A7517" w:rsidRDefault="00C8030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8" w:type="pct"/>
            <w:vAlign w:val="bottom"/>
          </w:tcPr>
          <w:p w14:paraId="7B51BD8F" w14:textId="537D52ED" w:rsidR="002D5256" w:rsidRPr="009A7517" w:rsidRDefault="002D5256" w:rsidP="00125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400</w:t>
            </w:r>
          </w:p>
        </w:tc>
        <w:tc>
          <w:tcPr>
            <w:tcW w:w="638" w:type="pct"/>
            <w:vAlign w:val="bottom"/>
          </w:tcPr>
          <w:p w14:paraId="09E20FBD" w14:textId="71FAEF9D" w:rsidR="002D5256" w:rsidRPr="009A7517" w:rsidRDefault="004B3BDC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408271A5" w14:textId="3004F46D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2D5256" w:rsidRPr="009A7517" w14:paraId="3DD7128A" w14:textId="77777777" w:rsidTr="000F7568">
        <w:tc>
          <w:tcPr>
            <w:tcW w:w="2206" w:type="pct"/>
          </w:tcPr>
          <w:p w14:paraId="49CF054C" w14:textId="3E4824F0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A7517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245" w:type="pct"/>
            <w:vAlign w:val="bottom"/>
          </w:tcPr>
          <w:p w14:paraId="260B04C9" w14:textId="77777777" w:rsidR="002D5256" w:rsidRPr="009A7517" w:rsidRDefault="002D5256" w:rsidP="002D5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FC35423" w14:textId="631DDEEB" w:rsidR="002D5256" w:rsidRPr="009A7517" w:rsidRDefault="00C81813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(</w:t>
            </w:r>
            <w:r w:rsidR="00C80306" w:rsidRPr="009A7517">
              <w:rPr>
                <w:rFonts w:hint="cs"/>
              </w:rPr>
              <w:t>2</w:t>
            </w:r>
            <w:r w:rsidR="00F06DFB" w:rsidRPr="009A7517">
              <w:rPr>
                <w:rFonts w:hint="cs"/>
              </w:rPr>
              <w:t>8</w:t>
            </w:r>
            <w:r w:rsidR="002B68E6" w:rsidRPr="009A7517">
              <w:t>2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638" w:type="pct"/>
            <w:vAlign w:val="bottom"/>
          </w:tcPr>
          <w:p w14:paraId="537F7045" w14:textId="6E59E780" w:rsidR="002D5256" w:rsidRPr="009A7517" w:rsidRDefault="002D5256" w:rsidP="00125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1,596</w:t>
            </w:r>
          </w:p>
        </w:tc>
        <w:tc>
          <w:tcPr>
            <w:tcW w:w="638" w:type="pct"/>
            <w:vAlign w:val="bottom"/>
          </w:tcPr>
          <w:p w14:paraId="5B02F1B0" w14:textId="42C75BBC" w:rsidR="002D5256" w:rsidRPr="009A7517" w:rsidRDefault="004B3BDC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1AFED8FD" w14:textId="066ADD80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E20288" w:rsidRPr="009A7517" w14:paraId="2F215D49" w14:textId="77777777" w:rsidTr="000F7568">
        <w:tc>
          <w:tcPr>
            <w:tcW w:w="2206" w:type="pct"/>
          </w:tcPr>
          <w:p w14:paraId="667C368D" w14:textId="7F7179D2" w:rsidR="00E20288" w:rsidRPr="009A7517" w:rsidRDefault="00E20288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A7517">
              <w:rPr>
                <w:rFonts w:hint="cs"/>
                <w:cs/>
              </w:rPr>
              <w:t>เพิ่มขึ้น</w:t>
            </w:r>
          </w:p>
        </w:tc>
        <w:tc>
          <w:tcPr>
            <w:tcW w:w="245" w:type="pct"/>
            <w:vAlign w:val="bottom"/>
          </w:tcPr>
          <w:p w14:paraId="4645B708" w14:textId="77777777" w:rsidR="00E20288" w:rsidRPr="009A7517" w:rsidRDefault="00E20288" w:rsidP="002D5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B8B98C0" w14:textId="29CA2232" w:rsidR="00E20288" w:rsidRPr="009A7517" w:rsidRDefault="00F06DFB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563</w:t>
            </w:r>
          </w:p>
        </w:tc>
        <w:tc>
          <w:tcPr>
            <w:tcW w:w="638" w:type="pct"/>
            <w:vAlign w:val="bottom"/>
          </w:tcPr>
          <w:p w14:paraId="356FFEB4" w14:textId="18F61CE9" w:rsidR="00E20288" w:rsidRPr="009A7517" w:rsidRDefault="00D57424" w:rsidP="00125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t>-</w:t>
            </w:r>
          </w:p>
        </w:tc>
        <w:tc>
          <w:tcPr>
            <w:tcW w:w="638" w:type="pct"/>
            <w:vAlign w:val="bottom"/>
          </w:tcPr>
          <w:p w14:paraId="248B0A19" w14:textId="78A99419" w:rsidR="00E20288" w:rsidRPr="009A7517" w:rsidRDefault="005F3787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231</w:t>
            </w:r>
          </w:p>
        </w:tc>
        <w:tc>
          <w:tcPr>
            <w:tcW w:w="636" w:type="pct"/>
            <w:vAlign w:val="bottom"/>
          </w:tcPr>
          <w:p w14:paraId="050F183C" w14:textId="1CA3713B" w:rsidR="00E20288" w:rsidRPr="009A7517" w:rsidRDefault="005F3787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</w:tr>
      <w:tr w:rsidR="002D5256" w:rsidRPr="009A7517" w14:paraId="6C2FB7A7" w14:textId="77777777" w:rsidTr="000F7568">
        <w:tc>
          <w:tcPr>
            <w:tcW w:w="2206" w:type="pct"/>
          </w:tcPr>
          <w:p w14:paraId="4C50234A" w14:textId="746AE9BB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9A7517">
              <w:rPr>
                <w:rFonts w:hint="cs"/>
                <w:cs/>
              </w:rPr>
              <w:t>จำหน่ายเงินลงทุน</w:t>
            </w:r>
          </w:p>
        </w:tc>
        <w:tc>
          <w:tcPr>
            <w:tcW w:w="245" w:type="pct"/>
            <w:vAlign w:val="bottom"/>
          </w:tcPr>
          <w:p w14:paraId="39669D02" w14:textId="77777777" w:rsidR="002D5256" w:rsidRPr="009A7517" w:rsidRDefault="002D5256" w:rsidP="002D5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0A22860" w14:textId="21D7485B" w:rsidR="002D5256" w:rsidRPr="009A7517" w:rsidRDefault="00C81813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(</w:t>
            </w:r>
            <w:r w:rsidR="00C80306" w:rsidRPr="009A7517">
              <w:rPr>
                <w:rFonts w:hint="cs"/>
              </w:rPr>
              <w:t>12,14</w:t>
            </w:r>
            <w:r w:rsidR="002B68E6" w:rsidRPr="009A7517">
              <w:t>8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638" w:type="pct"/>
            <w:vAlign w:val="bottom"/>
          </w:tcPr>
          <w:p w14:paraId="57F3ABC3" w14:textId="14DFF8D7" w:rsidR="002D5256" w:rsidRPr="009A7517" w:rsidRDefault="002D5256" w:rsidP="00125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(128)</w:t>
            </w:r>
          </w:p>
        </w:tc>
        <w:tc>
          <w:tcPr>
            <w:tcW w:w="638" w:type="pct"/>
            <w:vAlign w:val="bottom"/>
          </w:tcPr>
          <w:p w14:paraId="3A113D38" w14:textId="75172551" w:rsidR="002D5256" w:rsidRPr="009A7517" w:rsidRDefault="004B3BDC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42665DF7" w14:textId="496FF57B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2D5256" w:rsidRPr="009A7517" w14:paraId="0AA34509" w14:textId="77777777" w:rsidTr="000F7568">
        <w:tc>
          <w:tcPr>
            <w:tcW w:w="2206" w:type="pct"/>
          </w:tcPr>
          <w:p w14:paraId="7DA56339" w14:textId="623FFA7F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A7517">
              <w:rPr>
                <w:rFonts w:hint="cs"/>
                <w:cs/>
              </w:rPr>
              <w:t>จัดประเภทใหม่</w:t>
            </w:r>
          </w:p>
        </w:tc>
        <w:tc>
          <w:tcPr>
            <w:tcW w:w="245" w:type="pct"/>
            <w:vAlign w:val="bottom"/>
          </w:tcPr>
          <w:p w14:paraId="4CDC6EBA" w14:textId="5E05AD5B" w:rsidR="002D5256" w:rsidRPr="009A7517" w:rsidRDefault="002D5256" w:rsidP="002D5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F90BA80" w14:textId="742B1DEB" w:rsidR="002D5256" w:rsidRPr="009A7517" w:rsidRDefault="00F06DFB" w:rsidP="002D5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(1,174)</w:t>
            </w:r>
          </w:p>
        </w:tc>
        <w:tc>
          <w:tcPr>
            <w:tcW w:w="638" w:type="pct"/>
            <w:vAlign w:val="bottom"/>
          </w:tcPr>
          <w:p w14:paraId="2E4F8DAD" w14:textId="6C1FD319" w:rsidR="002D5256" w:rsidRPr="009A7517" w:rsidRDefault="002D5256" w:rsidP="001252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(3,375)</w:t>
            </w:r>
          </w:p>
        </w:tc>
        <w:tc>
          <w:tcPr>
            <w:tcW w:w="638" w:type="pct"/>
            <w:vAlign w:val="bottom"/>
          </w:tcPr>
          <w:p w14:paraId="3CFB0322" w14:textId="1A569649" w:rsidR="002D5256" w:rsidRPr="009A7517" w:rsidRDefault="005F3787" w:rsidP="002D5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4</w:t>
            </w:r>
          </w:p>
        </w:tc>
        <w:tc>
          <w:tcPr>
            <w:tcW w:w="636" w:type="pct"/>
            <w:vAlign w:val="bottom"/>
          </w:tcPr>
          <w:p w14:paraId="04B40EAA" w14:textId="4F1324EE" w:rsidR="002D5256" w:rsidRPr="009A7517" w:rsidRDefault="002D5256" w:rsidP="002D5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2D5256" w:rsidRPr="009A7517" w14:paraId="56700549" w14:textId="77777777" w:rsidTr="000F7568">
        <w:tc>
          <w:tcPr>
            <w:tcW w:w="2206" w:type="pct"/>
          </w:tcPr>
          <w:p w14:paraId="4536D3EA" w14:textId="030E06EE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</w:rPr>
              <w:t>31</w:t>
            </w:r>
            <w:r w:rsidRPr="009A7517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245" w:type="pct"/>
            <w:vAlign w:val="bottom"/>
          </w:tcPr>
          <w:p w14:paraId="636C9657" w14:textId="77777777" w:rsidR="002D5256" w:rsidRPr="009A7517" w:rsidRDefault="002D5256" w:rsidP="002D5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7D07BBE" w14:textId="536E3488" w:rsidR="002D5256" w:rsidRPr="009A7517" w:rsidRDefault="00F06DFB" w:rsidP="00642B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557</w:t>
            </w:r>
          </w:p>
        </w:tc>
        <w:tc>
          <w:tcPr>
            <w:tcW w:w="638" w:type="pct"/>
            <w:vAlign w:val="bottom"/>
          </w:tcPr>
          <w:p w14:paraId="742816B1" w14:textId="3CE914AA" w:rsidR="002D5256" w:rsidRPr="009A7517" w:rsidRDefault="002D5256" w:rsidP="001252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13,486</w:t>
            </w:r>
          </w:p>
        </w:tc>
        <w:tc>
          <w:tcPr>
            <w:tcW w:w="638" w:type="pct"/>
            <w:vAlign w:val="bottom"/>
          </w:tcPr>
          <w:p w14:paraId="40FB6901" w14:textId="68D7BA0B" w:rsidR="002D5256" w:rsidRPr="009A7517" w:rsidRDefault="000A7ED0" w:rsidP="002D5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235</w:t>
            </w:r>
          </w:p>
        </w:tc>
        <w:tc>
          <w:tcPr>
            <w:tcW w:w="636" w:type="pct"/>
            <w:vAlign w:val="bottom"/>
          </w:tcPr>
          <w:p w14:paraId="07F82A00" w14:textId="77777777" w:rsidR="002D5256" w:rsidRPr="009A7517" w:rsidRDefault="002D5256" w:rsidP="002D5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-</w:t>
            </w:r>
          </w:p>
        </w:tc>
      </w:tr>
      <w:tr w:rsidR="002D5256" w:rsidRPr="009A7517" w14:paraId="22CB7D31" w14:textId="77777777" w:rsidTr="000F7568">
        <w:tc>
          <w:tcPr>
            <w:tcW w:w="2206" w:type="pct"/>
          </w:tcPr>
          <w:p w14:paraId="22879FB5" w14:textId="66755C98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245" w:type="pct"/>
            <w:vAlign w:val="bottom"/>
          </w:tcPr>
          <w:p w14:paraId="4806A298" w14:textId="77777777" w:rsidR="002D5256" w:rsidRPr="009A7517" w:rsidRDefault="002D5256" w:rsidP="002D5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19871C4" w14:textId="77777777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8" w:type="pct"/>
            <w:vAlign w:val="bottom"/>
          </w:tcPr>
          <w:p w14:paraId="10515029" w14:textId="77777777" w:rsidR="002D5256" w:rsidRPr="009A7517" w:rsidRDefault="002D5256" w:rsidP="00125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</w:p>
        </w:tc>
        <w:tc>
          <w:tcPr>
            <w:tcW w:w="638" w:type="pct"/>
            <w:vAlign w:val="bottom"/>
          </w:tcPr>
          <w:p w14:paraId="1A7CF436" w14:textId="77777777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6" w:type="pct"/>
            <w:vAlign w:val="bottom"/>
          </w:tcPr>
          <w:p w14:paraId="46B181C0" w14:textId="77777777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2D5256" w:rsidRPr="009A7517" w14:paraId="59B23D8C" w14:textId="77777777" w:rsidTr="000F7568">
        <w:tc>
          <w:tcPr>
            <w:tcW w:w="2206" w:type="pct"/>
          </w:tcPr>
          <w:p w14:paraId="738E7D7D" w14:textId="77777777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การร่วมค้า</w:t>
            </w:r>
          </w:p>
        </w:tc>
        <w:tc>
          <w:tcPr>
            <w:tcW w:w="245" w:type="pct"/>
            <w:vAlign w:val="bottom"/>
          </w:tcPr>
          <w:p w14:paraId="3C71298F" w14:textId="77777777" w:rsidR="002D5256" w:rsidRPr="009A7517" w:rsidRDefault="002D5256" w:rsidP="002D5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C54243F" w14:textId="77777777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8" w:type="pct"/>
            <w:vAlign w:val="bottom"/>
          </w:tcPr>
          <w:p w14:paraId="22FF61CD" w14:textId="77777777" w:rsidR="002D5256" w:rsidRPr="009A7517" w:rsidRDefault="002D5256" w:rsidP="00125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</w:p>
        </w:tc>
        <w:tc>
          <w:tcPr>
            <w:tcW w:w="638" w:type="pct"/>
            <w:vAlign w:val="bottom"/>
          </w:tcPr>
          <w:p w14:paraId="3A57B1F1" w14:textId="77777777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6" w:type="pct"/>
            <w:vAlign w:val="bottom"/>
          </w:tcPr>
          <w:p w14:paraId="5152346E" w14:textId="77777777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2D5256" w:rsidRPr="009A7517" w14:paraId="5865F0CF" w14:textId="77777777" w:rsidTr="000F7568">
        <w:tc>
          <w:tcPr>
            <w:tcW w:w="2206" w:type="pct"/>
          </w:tcPr>
          <w:p w14:paraId="25EFF8AE" w14:textId="0549359A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245" w:type="pct"/>
            <w:vAlign w:val="bottom"/>
          </w:tcPr>
          <w:p w14:paraId="0223F65E" w14:textId="77777777" w:rsidR="002D5256" w:rsidRPr="009A7517" w:rsidRDefault="002D5256" w:rsidP="002D5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8AF2EBE" w14:textId="64DABD05" w:rsidR="002D5256" w:rsidRPr="009A7517" w:rsidRDefault="00C81813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184</w:t>
            </w:r>
          </w:p>
        </w:tc>
        <w:tc>
          <w:tcPr>
            <w:tcW w:w="638" w:type="pct"/>
            <w:vAlign w:val="bottom"/>
          </w:tcPr>
          <w:p w14:paraId="33A10A84" w14:textId="7A210605" w:rsidR="002D5256" w:rsidRPr="009A7517" w:rsidRDefault="002D5256" w:rsidP="00125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182</w:t>
            </w:r>
          </w:p>
        </w:tc>
        <w:tc>
          <w:tcPr>
            <w:tcW w:w="638" w:type="pct"/>
            <w:vAlign w:val="bottom"/>
          </w:tcPr>
          <w:p w14:paraId="441D2C1D" w14:textId="73D030C1" w:rsidR="002D5256" w:rsidRPr="009A7517" w:rsidRDefault="004B3BDC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73</w:t>
            </w:r>
          </w:p>
        </w:tc>
        <w:tc>
          <w:tcPr>
            <w:tcW w:w="636" w:type="pct"/>
            <w:vAlign w:val="bottom"/>
          </w:tcPr>
          <w:p w14:paraId="2E323D49" w14:textId="06AC2CC8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73</w:t>
            </w:r>
          </w:p>
        </w:tc>
      </w:tr>
      <w:tr w:rsidR="002D5256" w:rsidRPr="009A7517" w14:paraId="58728700" w14:textId="77777777" w:rsidTr="000F7568">
        <w:tc>
          <w:tcPr>
            <w:tcW w:w="2206" w:type="pct"/>
          </w:tcPr>
          <w:p w14:paraId="53994901" w14:textId="5B314C52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A7517">
              <w:rPr>
                <w:rFonts w:hint="cs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245" w:type="pct"/>
            <w:vAlign w:val="bottom"/>
          </w:tcPr>
          <w:p w14:paraId="3A929623" w14:textId="77777777" w:rsidR="002D5256" w:rsidRPr="009A7517" w:rsidRDefault="002D5256" w:rsidP="002D5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24969056" w14:textId="0F3A2109" w:rsidR="002D5256" w:rsidRPr="009A7517" w:rsidRDefault="00E215B9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7</w:t>
            </w:r>
            <w:r w:rsidR="00F06DFB" w:rsidRPr="009A7517">
              <w:rPr>
                <w:rFonts w:hint="cs"/>
              </w:rPr>
              <w:t>6</w:t>
            </w:r>
          </w:p>
        </w:tc>
        <w:tc>
          <w:tcPr>
            <w:tcW w:w="638" w:type="pct"/>
            <w:vAlign w:val="bottom"/>
          </w:tcPr>
          <w:p w14:paraId="3F2C01FE" w14:textId="378C374A" w:rsidR="002D5256" w:rsidRPr="009A7517" w:rsidRDefault="002D5256" w:rsidP="00125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26</w:t>
            </w:r>
          </w:p>
        </w:tc>
        <w:tc>
          <w:tcPr>
            <w:tcW w:w="638" w:type="pct"/>
            <w:vAlign w:val="bottom"/>
          </w:tcPr>
          <w:p w14:paraId="16554372" w14:textId="4295C95E" w:rsidR="002D5256" w:rsidRPr="009A7517" w:rsidRDefault="004B3BDC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60091B8B" w14:textId="76C20A54" w:rsidR="002D5256" w:rsidRPr="009A7517" w:rsidRDefault="002D5256" w:rsidP="002D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E20288" w:rsidRPr="009A7517" w14:paraId="1451488E" w14:textId="77777777" w:rsidTr="000F7568">
        <w:tc>
          <w:tcPr>
            <w:tcW w:w="2206" w:type="pct"/>
          </w:tcPr>
          <w:p w14:paraId="102C7B27" w14:textId="7AD1C2E5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A7517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245" w:type="pct"/>
            <w:vAlign w:val="bottom"/>
          </w:tcPr>
          <w:p w14:paraId="157D32A1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F0C0B73" w14:textId="045D06EE" w:rsidR="00E20288" w:rsidRPr="009A7517" w:rsidRDefault="00E215B9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(14</w:t>
            </w:r>
            <w:r w:rsidR="00F06DFB" w:rsidRPr="009A7517">
              <w:rPr>
                <w:rFonts w:hint="cs"/>
              </w:rPr>
              <w:t>6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638" w:type="pct"/>
            <w:vAlign w:val="bottom"/>
          </w:tcPr>
          <w:p w14:paraId="0C202721" w14:textId="5C2ECCBE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(24)</w:t>
            </w:r>
          </w:p>
        </w:tc>
        <w:tc>
          <w:tcPr>
            <w:tcW w:w="638" w:type="pct"/>
            <w:vAlign w:val="bottom"/>
          </w:tcPr>
          <w:p w14:paraId="4889C347" w14:textId="075AF5AA" w:rsidR="00E20288" w:rsidRPr="009A7517" w:rsidRDefault="004B3BDC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68154DA9" w14:textId="0A71711D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E20288" w:rsidRPr="009A7517" w14:paraId="17EE568F" w14:textId="77777777" w:rsidTr="000F7568">
        <w:tc>
          <w:tcPr>
            <w:tcW w:w="2206" w:type="pct"/>
          </w:tcPr>
          <w:p w14:paraId="7896B209" w14:textId="4C6EC9D0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A7517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245" w:type="pct"/>
            <w:vAlign w:val="bottom"/>
          </w:tcPr>
          <w:p w14:paraId="483903D9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E5569FB" w14:textId="40724C0E" w:rsidR="00E20288" w:rsidRPr="009A7517" w:rsidRDefault="00E215B9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(5</w:t>
            </w:r>
            <w:r w:rsidR="00F06DFB" w:rsidRPr="009A7517">
              <w:rPr>
                <w:rFonts w:hint="cs"/>
              </w:rPr>
              <w:t>4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638" w:type="pct"/>
            <w:vAlign w:val="bottom"/>
          </w:tcPr>
          <w:p w14:paraId="3DCFAD55" w14:textId="48197400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8" w:type="pct"/>
            <w:vAlign w:val="bottom"/>
          </w:tcPr>
          <w:p w14:paraId="633965FA" w14:textId="478F3E6B" w:rsidR="00E20288" w:rsidRPr="009A7517" w:rsidRDefault="004B3BDC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2C0A0854" w14:textId="1383F932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</w:tr>
      <w:tr w:rsidR="00E20288" w:rsidRPr="009A7517" w14:paraId="3E467A0D" w14:textId="77777777" w:rsidTr="000F7568">
        <w:tc>
          <w:tcPr>
            <w:tcW w:w="2206" w:type="pct"/>
          </w:tcPr>
          <w:p w14:paraId="6163309D" w14:textId="12B9E870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A7517">
              <w:rPr>
                <w:rFonts w:hint="cs"/>
                <w:cs/>
              </w:rPr>
              <w:t>เพิ่มขึ้น</w:t>
            </w:r>
          </w:p>
        </w:tc>
        <w:tc>
          <w:tcPr>
            <w:tcW w:w="245" w:type="pct"/>
            <w:vAlign w:val="bottom"/>
          </w:tcPr>
          <w:p w14:paraId="354CE230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618E0C2C" w14:textId="6C7E67DC" w:rsidR="00E20288" w:rsidRPr="009A7517" w:rsidRDefault="00F06DFB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37</w:t>
            </w:r>
          </w:p>
        </w:tc>
        <w:tc>
          <w:tcPr>
            <w:tcW w:w="638" w:type="pct"/>
            <w:vAlign w:val="bottom"/>
          </w:tcPr>
          <w:p w14:paraId="2175F1CB" w14:textId="11135692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8" w:type="pct"/>
            <w:vAlign w:val="bottom"/>
          </w:tcPr>
          <w:p w14:paraId="44C9AB3F" w14:textId="7365603F" w:rsidR="00E20288" w:rsidRPr="009A7517" w:rsidRDefault="000A7ED0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07BB7A10" w14:textId="2DECDD02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E20288" w:rsidRPr="009A7517" w14:paraId="3A941AF2" w14:textId="77777777" w:rsidTr="000F7568">
        <w:tc>
          <w:tcPr>
            <w:tcW w:w="2206" w:type="pct"/>
          </w:tcPr>
          <w:p w14:paraId="1327A070" w14:textId="050E7C82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A7517">
              <w:rPr>
                <w:rFonts w:hint="cs"/>
                <w:cs/>
              </w:rPr>
              <w:t>จัดประเภทใหม่</w:t>
            </w:r>
          </w:p>
        </w:tc>
        <w:tc>
          <w:tcPr>
            <w:tcW w:w="245" w:type="pct"/>
            <w:vAlign w:val="bottom"/>
          </w:tcPr>
          <w:p w14:paraId="7242B45D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40E3F29" w14:textId="2318EB6A" w:rsidR="00E20288" w:rsidRPr="009A7517" w:rsidRDefault="00E215B9" w:rsidP="00E202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1,19</w:t>
            </w:r>
            <w:r w:rsidR="00F06DFB" w:rsidRPr="009A7517">
              <w:rPr>
                <w:rFonts w:hint="cs"/>
              </w:rPr>
              <w:t>8</w:t>
            </w:r>
          </w:p>
        </w:tc>
        <w:tc>
          <w:tcPr>
            <w:tcW w:w="638" w:type="pct"/>
            <w:vAlign w:val="bottom"/>
          </w:tcPr>
          <w:p w14:paraId="3199C69C" w14:textId="0D57E55B" w:rsidR="00E20288" w:rsidRPr="009A7517" w:rsidRDefault="00E20288" w:rsidP="00E202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8" w:type="pct"/>
            <w:vAlign w:val="bottom"/>
          </w:tcPr>
          <w:p w14:paraId="736529C8" w14:textId="25CA1F36" w:rsidR="00E20288" w:rsidRPr="009A7517" w:rsidRDefault="000A7ED0" w:rsidP="00E202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(1)</w:t>
            </w:r>
          </w:p>
        </w:tc>
        <w:tc>
          <w:tcPr>
            <w:tcW w:w="636" w:type="pct"/>
            <w:vAlign w:val="bottom"/>
          </w:tcPr>
          <w:p w14:paraId="0B00D911" w14:textId="00068451" w:rsidR="00E20288" w:rsidRPr="009A7517" w:rsidRDefault="00E20288" w:rsidP="00E202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E20288" w:rsidRPr="009A7517" w14:paraId="3C444DE6" w14:textId="77777777" w:rsidTr="000F7568">
        <w:tc>
          <w:tcPr>
            <w:tcW w:w="2206" w:type="pct"/>
          </w:tcPr>
          <w:p w14:paraId="10A73EB9" w14:textId="6ECA6640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</w:rPr>
              <w:t>31</w:t>
            </w:r>
            <w:r w:rsidRPr="009A7517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245" w:type="pct"/>
            <w:vAlign w:val="bottom"/>
          </w:tcPr>
          <w:p w14:paraId="7B1DF06F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69DB920" w14:textId="5D71B7A7" w:rsidR="00E215B9" w:rsidRPr="009A7517" w:rsidRDefault="00E215B9" w:rsidP="00E202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1,</w:t>
            </w:r>
            <w:r w:rsidR="000A7ED0" w:rsidRPr="009A7517">
              <w:rPr>
                <w:rFonts w:hint="cs"/>
                <w:b/>
                <w:bCs/>
              </w:rPr>
              <w:t>295</w:t>
            </w:r>
          </w:p>
        </w:tc>
        <w:tc>
          <w:tcPr>
            <w:tcW w:w="638" w:type="pct"/>
            <w:vAlign w:val="bottom"/>
          </w:tcPr>
          <w:p w14:paraId="2BD3E28F" w14:textId="5D680394" w:rsidR="00E20288" w:rsidRPr="009A7517" w:rsidRDefault="00E20288" w:rsidP="00E202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184</w:t>
            </w:r>
          </w:p>
        </w:tc>
        <w:tc>
          <w:tcPr>
            <w:tcW w:w="638" w:type="pct"/>
            <w:vAlign w:val="bottom"/>
          </w:tcPr>
          <w:p w14:paraId="7AA74AEF" w14:textId="568B8D39" w:rsidR="00E20288" w:rsidRPr="009A7517" w:rsidRDefault="000A7ED0" w:rsidP="00E202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72</w:t>
            </w:r>
          </w:p>
        </w:tc>
        <w:tc>
          <w:tcPr>
            <w:tcW w:w="636" w:type="pct"/>
            <w:vAlign w:val="bottom"/>
          </w:tcPr>
          <w:p w14:paraId="7EF29B7F" w14:textId="031F176A" w:rsidR="00E20288" w:rsidRPr="009A7517" w:rsidRDefault="00E20288" w:rsidP="00E202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73</w:t>
            </w:r>
          </w:p>
        </w:tc>
      </w:tr>
      <w:tr w:rsidR="00E20288" w:rsidRPr="009A7517" w14:paraId="065CD464" w14:textId="77777777" w:rsidTr="000F7568">
        <w:tc>
          <w:tcPr>
            <w:tcW w:w="2206" w:type="pct"/>
          </w:tcPr>
          <w:p w14:paraId="236D46A6" w14:textId="0B1201A5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245" w:type="pct"/>
            <w:vAlign w:val="bottom"/>
          </w:tcPr>
          <w:p w14:paraId="323C1CD5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72AD8A4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8" w:type="pct"/>
            <w:vAlign w:val="bottom"/>
          </w:tcPr>
          <w:p w14:paraId="51C5ED6F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8" w:type="pct"/>
            <w:vAlign w:val="bottom"/>
          </w:tcPr>
          <w:p w14:paraId="31329DB5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6" w:type="pct"/>
            <w:vAlign w:val="bottom"/>
          </w:tcPr>
          <w:p w14:paraId="7DD8EF2F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</w:tr>
      <w:tr w:rsidR="000F7568" w:rsidRPr="009A7517" w14:paraId="5296DD33" w14:textId="77777777" w:rsidTr="000F7568">
        <w:tc>
          <w:tcPr>
            <w:tcW w:w="2206" w:type="pct"/>
          </w:tcPr>
          <w:p w14:paraId="115B7065" w14:textId="77777777" w:rsidR="000F7568" w:rsidRPr="009A7517" w:rsidRDefault="000F756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245" w:type="pct"/>
            <w:vAlign w:val="bottom"/>
          </w:tcPr>
          <w:p w14:paraId="7BF3906E" w14:textId="77777777" w:rsidR="000F7568" w:rsidRPr="009A7517" w:rsidRDefault="000F756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9F8BF93" w14:textId="77777777" w:rsidR="000F7568" w:rsidRPr="009A7517" w:rsidRDefault="000F756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8" w:type="pct"/>
            <w:vAlign w:val="bottom"/>
          </w:tcPr>
          <w:p w14:paraId="66DA4EBB" w14:textId="77777777" w:rsidR="000F7568" w:rsidRPr="009A7517" w:rsidRDefault="000F756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8" w:type="pct"/>
            <w:vAlign w:val="bottom"/>
          </w:tcPr>
          <w:p w14:paraId="600B3E17" w14:textId="77777777" w:rsidR="000F7568" w:rsidRPr="009A7517" w:rsidRDefault="000F756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6" w:type="pct"/>
            <w:vAlign w:val="bottom"/>
          </w:tcPr>
          <w:p w14:paraId="2A59D03F" w14:textId="77777777" w:rsidR="000F7568" w:rsidRPr="009A7517" w:rsidRDefault="000F756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</w:tr>
      <w:tr w:rsidR="000F7568" w:rsidRPr="009A7517" w14:paraId="04F3B14F" w14:textId="77777777" w:rsidTr="000F7568">
        <w:tc>
          <w:tcPr>
            <w:tcW w:w="2206" w:type="pct"/>
          </w:tcPr>
          <w:p w14:paraId="00B0BEFB" w14:textId="77777777" w:rsidR="000F7568" w:rsidRPr="009A7517" w:rsidRDefault="000F756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245" w:type="pct"/>
            <w:vAlign w:val="bottom"/>
          </w:tcPr>
          <w:p w14:paraId="179B414F" w14:textId="77777777" w:rsidR="000F7568" w:rsidRPr="009A7517" w:rsidRDefault="000F756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A2527ED" w14:textId="77777777" w:rsidR="000F7568" w:rsidRPr="009A7517" w:rsidRDefault="000F756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8" w:type="pct"/>
            <w:vAlign w:val="bottom"/>
          </w:tcPr>
          <w:p w14:paraId="3E79853A" w14:textId="77777777" w:rsidR="000F7568" w:rsidRPr="009A7517" w:rsidRDefault="000F756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8" w:type="pct"/>
            <w:vAlign w:val="bottom"/>
          </w:tcPr>
          <w:p w14:paraId="56F8E739" w14:textId="77777777" w:rsidR="000F7568" w:rsidRPr="009A7517" w:rsidRDefault="000F756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6" w:type="pct"/>
            <w:vAlign w:val="bottom"/>
          </w:tcPr>
          <w:p w14:paraId="25CB57CA" w14:textId="77777777" w:rsidR="000F7568" w:rsidRPr="009A7517" w:rsidRDefault="000F756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</w:tr>
      <w:tr w:rsidR="00E20288" w:rsidRPr="009A7517" w14:paraId="6F2C68B2" w14:textId="77777777" w:rsidTr="000F7568">
        <w:tc>
          <w:tcPr>
            <w:tcW w:w="2206" w:type="pct"/>
          </w:tcPr>
          <w:p w14:paraId="4587B697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245" w:type="pct"/>
            <w:vAlign w:val="bottom"/>
          </w:tcPr>
          <w:p w14:paraId="0274A523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FEFE0DE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8" w:type="pct"/>
            <w:vAlign w:val="bottom"/>
          </w:tcPr>
          <w:p w14:paraId="4092847C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8" w:type="pct"/>
            <w:vAlign w:val="bottom"/>
          </w:tcPr>
          <w:p w14:paraId="4FF15FBD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6" w:type="pct"/>
            <w:vAlign w:val="bottom"/>
          </w:tcPr>
          <w:p w14:paraId="79F2B591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</w:tr>
      <w:tr w:rsidR="00E20288" w:rsidRPr="009A7517" w14:paraId="550D2025" w14:textId="77777777" w:rsidTr="000F7568">
        <w:tc>
          <w:tcPr>
            <w:tcW w:w="2206" w:type="pct"/>
          </w:tcPr>
          <w:p w14:paraId="10C767E8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245" w:type="pct"/>
            <w:vAlign w:val="bottom"/>
          </w:tcPr>
          <w:p w14:paraId="4CE9E707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450D6C7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8" w:type="pct"/>
            <w:vAlign w:val="bottom"/>
          </w:tcPr>
          <w:p w14:paraId="6C4C64F6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8" w:type="pct"/>
            <w:vAlign w:val="bottom"/>
          </w:tcPr>
          <w:p w14:paraId="49CA14F2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6" w:type="pct"/>
            <w:vAlign w:val="bottom"/>
          </w:tcPr>
          <w:p w14:paraId="68927130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</w:tr>
      <w:tr w:rsidR="00E20288" w:rsidRPr="009A7517" w14:paraId="2D3CB6EC" w14:textId="77777777" w:rsidTr="000F7568">
        <w:tc>
          <w:tcPr>
            <w:tcW w:w="2206" w:type="pct"/>
          </w:tcPr>
          <w:p w14:paraId="3882C313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lastRenderedPageBreak/>
              <w:t>รวม</w:t>
            </w:r>
          </w:p>
        </w:tc>
        <w:tc>
          <w:tcPr>
            <w:tcW w:w="245" w:type="pct"/>
          </w:tcPr>
          <w:p w14:paraId="0B827750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727EF83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8" w:type="pct"/>
          </w:tcPr>
          <w:p w14:paraId="421C37F3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</w:p>
        </w:tc>
        <w:tc>
          <w:tcPr>
            <w:tcW w:w="638" w:type="pct"/>
          </w:tcPr>
          <w:p w14:paraId="4F9B4A6E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6" w:type="pct"/>
          </w:tcPr>
          <w:p w14:paraId="1383400C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E20288" w:rsidRPr="009A7517" w14:paraId="209A7A4E" w14:textId="77777777" w:rsidTr="000F7568">
        <w:tc>
          <w:tcPr>
            <w:tcW w:w="2206" w:type="pct"/>
          </w:tcPr>
          <w:p w14:paraId="519B78CB" w14:textId="60B2DF6A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245" w:type="pct"/>
            <w:vAlign w:val="bottom"/>
          </w:tcPr>
          <w:p w14:paraId="5475F2DD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BF2F06F" w14:textId="309612B0" w:rsidR="00E20288" w:rsidRPr="009A7517" w:rsidRDefault="00E215B9" w:rsidP="004B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13,670</w:t>
            </w:r>
          </w:p>
        </w:tc>
        <w:tc>
          <w:tcPr>
            <w:tcW w:w="638" w:type="pct"/>
            <w:vAlign w:val="bottom"/>
          </w:tcPr>
          <w:p w14:paraId="41FEBE99" w14:textId="03AE5EAB" w:rsidR="00E20288" w:rsidRPr="009A7517" w:rsidRDefault="00E20288" w:rsidP="004B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14,331</w:t>
            </w:r>
          </w:p>
        </w:tc>
        <w:tc>
          <w:tcPr>
            <w:tcW w:w="638" w:type="pct"/>
            <w:vAlign w:val="bottom"/>
          </w:tcPr>
          <w:p w14:paraId="64E2B91D" w14:textId="59622ACD" w:rsidR="00E20288" w:rsidRPr="009A7517" w:rsidRDefault="00300CDE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73</w:t>
            </w:r>
          </w:p>
        </w:tc>
        <w:tc>
          <w:tcPr>
            <w:tcW w:w="636" w:type="pct"/>
            <w:vAlign w:val="bottom"/>
          </w:tcPr>
          <w:p w14:paraId="68E47CF4" w14:textId="7F5DC85E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73</w:t>
            </w:r>
          </w:p>
        </w:tc>
      </w:tr>
      <w:tr w:rsidR="00E20288" w:rsidRPr="009A7517" w14:paraId="096BB188" w14:textId="77777777" w:rsidTr="000F7568">
        <w:tc>
          <w:tcPr>
            <w:tcW w:w="2206" w:type="pct"/>
          </w:tcPr>
          <w:p w14:paraId="701A1313" w14:textId="0B67BF28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A7517">
              <w:rPr>
                <w:rFonts w:hint="cs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245" w:type="pct"/>
            <w:vAlign w:val="bottom"/>
          </w:tcPr>
          <w:p w14:paraId="335AA9DA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832E40A" w14:textId="3C3C314D" w:rsidR="00E20288" w:rsidRPr="009A7517" w:rsidRDefault="00E215B9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188</w:t>
            </w:r>
          </w:p>
        </w:tc>
        <w:tc>
          <w:tcPr>
            <w:tcW w:w="638" w:type="pct"/>
            <w:vAlign w:val="bottom"/>
          </w:tcPr>
          <w:p w14:paraId="1363374A" w14:textId="62182965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1,04</w:t>
            </w:r>
            <w:r w:rsidR="000F7568" w:rsidRPr="009A7517">
              <w:t>2</w:t>
            </w:r>
          </w:p>
        </w:tc>
        <w:tc>
          <w:tcPr>
            <w:tcW w:w="638" w:type="pct"/>
            <w:vAlign w:val="bottom"/>
          </w:tcPr>
          <w:p w14:paraId="604CDBAF" w14:textId="2610DD4E" w:rsidR="00E20288" w:rsidRPr="009A7517" w:rsidRDefault="00300CDE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7F94C58D" w14:textId="6F70C993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E20288" w:rsidRPr="009A7517" w14:paraId="7DAE186C" w14:textId="77777777" w:rsidTr="000F7568">
        <w:tc>
          <w:tcPr>
            <w:tcW w:w="2206" w:type="pct"/>
          </w:tcPr>
          <w:p w14:paraId="7D1867E8" w14:textId="0D6B5996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9A7517">
              <w:rPr>
                <w:rFonts w:hint="cs"/>
                <w:cs/>
              </w:rPr>
              <w:t>ส่วนแบ่งกำไรขาดทุนเบ็ดเสร็จอื่นจาก</w:t>
            </w:r>
          </w:p>
          <w:p w14:paraId="038652E6" w14:textId="5F167F24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2"/>
              <w:rPr>
                <w:cs/>
              </w:rPr>
            </w:pPr>
            <w:r w:rsidRPr="009A7517">
              <w:rPr>
                <w:rFonts w:hint="cs"/>
                <w:cs/>
              </w:rPr>
              <w:t>เงินลงทุนในบริษัทร่วม</w:t>
            </w:r>
          </w:p>
        </w:tc>
        <w:tc>
          <w:tcPr>
            <w:tcW w:w="245" w:type="pct"/>
            <w:vAlign w:val="bottom"/>
          </w:tcPr>
          <w:p w14:paraId="532706A3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1B368730" w14:textId="52D3D33F" w:rsidR="00E20288" w:rsidRPr="009A7517" w:rsidRDefault="00E215B9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8" w:type="pct"/>
            <w:vAlign w:val="bottom"/>
          </w:tcPr>
          <w:p w14:paraId="15ED0C77" w14:textId="2AFE00CF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8</w:t>
            </w:r>
          </w:p>
        </w:tc>
        <w:tc>
          <w:tcPr>
            <w:tcW w:w="638" w:type="pct"/>
            <w:vAlign w:val="bottom"/>
          </w:tcPr>
          <w:p w14:paraId="4203E468" w14:textId="7006C336" w:rsidR="00E20288" w:rsidRPr="009A7517" w:rsidRDefault="00300CDE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2A5E45F2" w14:textId="65B1FE6E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E20288" w:rsidRPr="009A7517" w14:paraId="285C8C29" w14:textId="77777777" w:rsidTr="000F7568">
        <w:tc>
          <w:tcPr>
            <w:tcW w:w="2206" w:type="pct"/>
          </w:tcPr>
          <w:p w14:paraId="242E8B41" w14:textId="5D139F1E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A7517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245" w:type="pct"/>
            <w:vAlign w:val="bottom"/>
          </w:tcPr>
          <w:p w14:paraId="28A1036C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40D12A9" w14:textId="1528DD36" w:rsidR="00E20288" w:rsidRPr="009A7517" w:rsidRDefault="00E215B9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(14</w:t>
            </w:r>
            <w:r w:rsidR="00300CDE" w:rsidRPr="009A7517">
              <w:rPr>
                <w:rFonts w:hint="cs"/>
              </w:rPr>
              <w:t>6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638" w:type="pct"/>
            <w:vAlign w:val="bottom"/>
          </w:tcPr>
          <w:p w14:paraId="4491C1B9" w14:textId="3FB52BC9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(203)</w:t>
            </w:r>
          </w:p>
        </w:tc>
        <w:tc>
          <w:tcPr>
            <w:tcW w:w="638" w:type="pct"/>
            <w:vAlign w:val="bottom"/>
          </w:tcPr>
          <w:p w14:paraId="26C1B85D" w14:textId="4E7BF291" w:rsidR="00E20288" w:rsidRPr="009A7517" w:rsidRDefault="00300CDE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70CA9FAC" w14:textId="1469E59F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E20288" w:rsidRPr="009A7517" w14:paraId="59E399EB" w14:textId="77777777" w:rsidTr="000F7568">
        <w:tc>
          <w:tcPr>
            <w:tcW w:w="2206" w:type="pct"/>
          </w:tcPr>
          <w:p w14:paraId="70B3AE6B" w14:textId="6F6EEBB9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A7517">
              <w:rPr>
                <w:rFonts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245" w:type="pct"/>
            <w:vAlign w:val="bottom"/>
          </w:tcPr>
          <w:p w14:paraId="38372E4A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7F7AA9E" w14:textId="672DE331" w:rsidR="00E20288" w:rsidRPr="009A7517" w:rsidRDefault="00E215B9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8" w:type="pct"/>
            <w:vAlign w:val="bottom"/>
          </w:tcPr>
          <w:p w14:paraId="33595228" w14:textId="3604DFAE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400</w:t>
            </w:r>
          </w:p>
        </w:tc>
        <w:tc>
          <w:tcPr>
            <w:tcW w:w="638" w:type="pct"/>
            <w:vAlign w:val="bottom"/>
          </w:tcPr>
          <w:p w14:paraId="04B18B72" w14:textId="04157993" w:rsidR="00E20288" w:rsidRPr="009A7517" w:rsidRDefault="00300CDE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2A3F4FC2" w14:textId="72479D1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E20288" w:rsidRPr="009A7517" w14:paraId="1A022A57" w14:textId="77777777" w:rsidTr="000F7568">
        <w:tc>
          <w:tcPr>
            <w:tcW w:w="2206" w:type="pct"/>
          </w:tcPr>
          <w:p w14:paraId="38516FD9" w14:textId="376E7C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A7517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245" w:type="pct"/>
            <w:vAlign w:val="bottom"/>
          </w:tcPr>
          <w:p w14:paraId="273CA72F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CE67743" w14:textId="1B29AB74" w:rsidR="00E20288" w:rsidRPr="009A7517" w:rsidRDefault="00E215B9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(33</w:t>
            </w:r>
            <w:r w:rsidR="002B68E6" w:rsidRPr="009A7517">
              <w:t>6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638" w:type="pct"/>
            <w:vAlign w:val="bottom"/>
          </w:tcPr>
          <w:p w14:paraId="107A203B" w14:textId="122F7F32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1,59</w:t>
            </w:r>
            <w:r w:rsidR="000F7568" w:rsidRPr="009A7517">
              <w:t>5</w:t>
            </w:r>
          </w:p>
        </w:tc>
        <w:tc>
          <w:tcPr>
            <w:tcW w:w="638" w:type="pct"/>
            <w:vAlign w:val="bottom"/>
          </w:tcPr>
          <w:p w14:paraId="38333793" w14:textId="46E5A829" w:rsidR="00E20288" w:rsidRPr="009A7517" w:rsidRDefault="00300CDE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1FE7C876" w14:textId="1B3C84F1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E20288" w:rsidRPr="009A7517" w14:paraId="15CB4D94" w14:textId="77777777" w:rsidTr="000F7568">
        <w:tc>
          <w:tcPr>
            <w:tcW w:w="2206" w:type="pct"/>
          </w:tcPr>
          <w:p w14:paraId="6152B7C2" w14:textId="77777777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A7517">
              <w:rPr>
                <w:rFonts w:hint="cs"/>
                <w:cs/>
              </w:rPr>
              <w:t>เพิ่มขึ้น</w:t>
            </w:r>
          </w:p>
        </w:tc>
        <w:tc>
          <w:tcPr>
            <w:tcW w:w="245" w:type="pct"/>
            <w:vAlign w:val="bottom"/>
          </w:tcPr>
          <w:p w14:paraId="3D607ADF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9569E58" w14:textId="669F3511" w:rsidR="00E20288" w:rsidRPr="009A7517" w:rsidRDefault="00E215B9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600</w:t>
            </w:r>
          </w:p>
        </w:tc>
        <w:tc>
          <w:tcPr>
            <w:tcW w:w="638" w:type="pct"/>
            <w:vAlign w:val="bottom"/>
          </w:tcPr>
          <w:p w14:paraId="4B056DEF" w14:textId="1642C9DE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8" w:type="pct"/>
            <w:vAlign w:val="bottom"/>
          </w:tcPr>
          <w:p w14:paraId="2A574D1B" w14:textId="147EECBA" w:rsidR="00E20288" w:rsidRPr="009A7517" w:rsidRDefault="00300CDE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231</w:t>
            </w:r>
          </w:p>
        </w:tc>
        <w:tc>
          <w:tcPr>
            <w:tcW w:w="636" w:type="pct"/>
            <w:vAlign w:val="bottom"/>
          </w:tcPr>
          <w:p w14:paraId="7235D222" w14:textId="4A7EE468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E20288" w:rsidRPr="009A7517" w14:paraId="4DFB929C" w14:textId="77777777" w:rsidTr="000F7568">
        <w:tc>
          <w:tcPr>
            <w:tcW w:w="2206" w:type="pct"/>
          </w:tcPr>
          <w:p w14:paraId="336BD78C" w14:textId="60DA238B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9A7517">
              <w:rPr>
                <w:rFonts w:hint="cs"/>
                <w:cs/>
              </w:rPr>
              <w:t>จำหน่ายเงินลงทุน</w:t>
            </w:r>
          </w:p>
        </w:tc>
        <w:tc>
          <w:tcPr>
            <w:tcW w:w="245" w:type="pct"/>
            <w:vAlign w:val="bottom"/>
          </w:tcPr>
          <w:p w14:paraId="4B38D2DA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DFDC97D" w14:textId="1CC6ADCA" w:rsidR="00E20288" w:rsidRPr="009A7517" w:rsidRDefault="00E215B9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(12,14</w:t>
            </w:r>
            <w:r w:rsidR="002B68E6" w:rsidRPr="009A7517">
              <w:t>8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638" w:type="pct"/>
            <w:vAlign w:val="bottom"/>
          </w:tcPr>
          <w:p w14:paraId="6C27A782" w14:textId="0C6C91AE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(128)</w:t>
            </w:r>
          </w:p>
        </w:tc>
        <w:tc>
          <w:tcPr>
            <w:tcW w:w="638" w:type="pct"/>
            <w:vAlign w:val="bottom"/>
          </w:tcPr>
          <w:p w14:paraId="48522408" w14:textId="644C55B6" w:rsidR="00E20288" w:rsidRPr="009A7517" w:rsidRDefault="00300CDE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36" w:type="pct"/>
            <w:vAlign w:val="bottom"/>
          </w:tcPr>
          <w:p w14:paraId="123D1FD9" w14:textId="77661FB8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E20288" w:rsidRPr="009A7517" w14:paraId="339C04A5" w14:textId="77777777" w:rsidTr="000F7568">
        <w:tc>
          <w:tcPr>
            <w:tcW w:w="2206" w:type="pct"/>
          </w:tcPr>
          <w:p w14:paraId="3CCD54E6" w14:textId="2B9288DA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9A7517">
              <w:rPr>
                <w:rFonts w:hint="cs"/>
                <w:cs/>
              </w:rPr>
              <w:t>จัดประเภทใหม่</w:t>
            </w:r>
          </w:p>
        </w:tc>
        <w:tc>
          <w:tcPr>
            <w:tcW w:w="245" w:type="pct"/>
            <w:vAlign w:val="bottom"/>
          </w:tcPr>
          <w:p w14:paraId="2C3ECB34" w14:textId="1AD86F4D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00666F5" w14:textId="7A9FC77B" w:rsidR="00E20288" w:rsidRPr="009A7517" w:rsidRDefault="00E215B9" w:rsidP="00E202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24</w:t>
            </w:r>
          </w:p>
        </w:tc>
        <w:tc>
          <w:tcPr>
            <w:tcW w:w="638" w:type="pct"/>
            <w:vAlign w:val="bottom"/>
          </w:tcPr>
          <w:p w14:paraId="10A8690C" w14:textId="53759B61" w:rsidR="00E20288" w:rsidRPr="009A7517" w:rsidRDefault="00E20288" w:rsidP="00E202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9A7517">
              <w:rPr>
                <w:rFonts w:hint="cs"/>
              </w:rPr>
              <w:t>(3,375)</w:t>
            </w:r>
          </w:p>
        </w:tc>
        <w:tc>
          <w:tcPr>
            <w:tcW w:w="638" w:type="pct"/>
            <w:vAlign w:val="bottom"/>
          </w:tcPr>
          <w:p w14:paraId="27D2B300" w14:textId="5F812585" w:rsidR="00E20288" w:rsidRPr="009A7517" w:rsidRDefault="00300CDE" w:rsidP="00E202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3</w:t>
            </w:r>
          </w:p>
        </w:tc>
        <w:tc>
          <w:tcPr>
            <w:tcW w:w="636" w:type="pct"/>
            <w:vAlign w:val="bottom"/>
          </w:tcPr>
          <w:p w14:paraId="5929CCA0" w14:textId="447E5E55" w:rsidR="00E20288" w:rsidRPr="009A7517" w:rsidRDefault="00E20288" w:rsidP="00E202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E20288" w:rsidRPr="009A7517" w14:paraId="352D001E" w14:textId="77777777" w:rsidTr="000F7568">
        <w:tc>
          <w:tcPr>
            <w:tcW w:w="2206" w:type="pct"/>
          </w:tcPr>
          <w:p w14:paraId="67AF6E78" w14:textId="7512BF00" w:rsidR="00E20288" w:rsidRPr="009A7517" w:rsidRDefault="00E20288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</w:rPr>
              <w:t>31</w:t>
            </w:r>
            <w:r w:rsidRPr="009A7517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245" w:type="pct"/>
            <w:vAlign w:val="bottom"/>
          </w:tcPr>
          <w:p w14:paraId="502DCE5B" w14:textId="77777777" w:rsidR="00E20288" w:rsidRPr="009A7517" w:rsidRDefault="00E20288" w:rsidP="00E2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8524DF5" w14:textId="33891708" w:rsidR="00E20288" w:rsidRPr="009A7517" w:rsidRDefault="00300CDE" w:rsidP="004B6C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1,852</w:t>
            </w:r>
          </w:p>
        </w:tc>
        <w:tc>
          <w:tcPr>
            <w:tcW w:w="638" w:type="pct"/>
            <w:vAlign w:val="bottom"/>
          </w:tcPr>
          <w:p w14:paraId="58855BC3" w14:textId="0890CBDE" w:rsidR="00E20288" w:rsidRPr="009A7517" w:rsidRDefault="00E20288" w:rsidP="00E202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13,670</w:t>
            </w:r>
          </w:p>
        </w:tc>
        <w:tc>
          <w:tcPr>
            <w:tcW w:w="638" w:type="pct"/>
            <w:vAlign w:val="bottom"/>
          </w:tcPr>
          <w:p w14:paraId="0F1E24AE" w14:textId="0BD98B6A" w:rsidR="00E20288" w:rsidRPr="009A7517" w:rsidRDefault="00300CDE" w:rsidP="004B6C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307</w:t>
            </w:r>
          </w:p>
        </w:tc>
        <w:tc>
          <w:tcPr>
            <w:tcW w:w="636" w:type="pct"/>
            <w:vAlign w:val="bottom"/>
          </w:tcPr>
          <w:p w14:paraId="1271DCB6" w14:textId="76AE757C" w:rsidR="00E20288" w:rsidRPr="009A7517" w:rsidRDefault="00E20288" w:rsidP="004B6C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73</w:t>
            </w:r>
          </w:p>
        </w:tc>
      </w:tr>
    </w:tbl>
    <w:p w14:paraId="7D5C7682" w14:textId="77777777" w:rsidR="00D80869" w:rsidRPr="009A7517" w:rsidRDefault="00D80869" w:rsidP="00D80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p w14:paraId="2A5C12BD" w14:textId="77777777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lang w:val="en-GB"/>
        </w:rPr>
      </w:pPr>
      <w:r w:rsidRPr="009A7517">
        <w:rPr>
          <w:rFonts w:hint="cs"/>
          <w:i/>
          <w:iCs/>
          <w:cs/>
          <w:lang w:val="en-GB"/>
        </w:rPr>
        <w:t>การเปลี่ยนแปลงเงินลงทุนในบริษัทร่วมและการร่วมค้า</w:t>
      </w:r>
    </w:p>
    <w:p w14:paraId="5B2689C0" w14:textId="77777777" w:rsidR="004B6C23" w:rsidRPr="009A7517" w:rsidRDefault="004B6C23" w:rsidP="004B6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sz w:val="20"/>
          <w:szCs w:val="20"/>
        </w:rPr>
      </w:pPr>
    </w:p>
    <w:p w14:paraId="3A03F9CB" w14:textId="77777777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lang w:val="en-GB"/>
        </w:rPr>
      </w:pPr>
      <w:r w:rsidRPr="009A7517">
        <w:rPr>
          <w:rFonts w:hint="cs"/>
          <w:i/>
          <w:iCs/>
          <w:cs/>
          <w:lang w:val="en-GB"/>
        </w:rPr>
        <w:t>บริษัท ออมสุข วิสาหกิจเพื่อสังคม จำกัด</w:t>
      </w:r>
    </w:p>
    <w:p w14:paraId="6533E4A4" w14:textId="77777777" w:rsidR="004B6C23" w:rsidRPr="009A7517" w:rsidRDefault="004B6C23" w:rsidP="004B6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sz w:val="20"/>
          <w:szCs w:val="20"/>
        </w:rPr>
      </w:pPr>
    </w:p>
    <w:p w14:paraId="336A0BA1" w14:textId="77777777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  <w:r w:rsidRPr="009A7517">
        <w:rPr>
          <w:rFonts w:hint="cs"/>
          <w:cs/>
        </w:rPr>
        <w:t xml:space="preserve">เมื่อวันที่ </w:t>
      </w:r>
      <w:r w:rsidRPr="009A7517">
        <w:rPr>
          <w:rFonts w:hint="cs"/>
        </w:rPr>
        <w:t>17</w:t>
      </w:r>
      <w:r w:rsidRPr="009A7517">
        <w:rPr>
          <w:rFonts w:hint="cs"/>
          <w:cs/>
        </w:rPr>
        <w:t xml:space="preserve"> ธันวาคม </w:t>
      </w:r>
      <w:r w:rsidRPr="009A7517">
        <w:rPr>
          <w:rFonts w:hint="cs"/>
        </w:rPr>
        <w:t>2564</w:t>
      </w:r>
      <w:r w:rsidRPr="009A7517">
        <w:rPr>
          <w:rFonts w:hint="cs"/>
          <w:cs/>
        </w:rPr>
        <w:t xml:space="preserve"> ที่ประชุมคณะกรรมการบริษัทได้มีมติอนุมัติให้บริษัทเพิ่มทุนในบริษัท ออมสุข วิสาหกิจเพื่อสังคม จำกัด (</w:t>
      </w:r>
      <w:r w:rsidRPr="009A7517">
        <w:rPr>
          <w:rFonts w:hint="cs"/>
        </w:rPr>
        <w:t xml:space="preserve">“OSSE”) </w:t>
      </w:r>
      <w:r w:rsidRPr="009A7517">
        <w:rPr>
          <w:rFonts w:hint="cs"/>
          <w:cs/>
        </w:rPr>
        <w:t xml:space="preserve">โดยมีวัตถุประสงค์เพื่อเข้าลงทุนในบริษัท เคหะสุขประชา จำกัด (มหาชน) โดยในวันที่ </w:t>
      </w:r>
      <w:r w:rsidRPr="009A7517">
        <w:rPr>
          <w:rFonts w:hint="cs"/>
        </w:rPr>
        <w:t xml:space="preserve">14 </w:t>
      </w:r>
      <w:r w:rsidRPr="009A7517">
        <w:rPr>
          <w:rFonts w:hint="cs"/>
          <w:cs/>
        </w:rPr>
        <w:t xml:space="preserve">มีนาคม </w:t>
      </w:r>
      <w:r w:rsidRPr="009A7517">
        <w:rPr>
          <w:rFonts w:hint="cs"/>
        </w:rPr>
        <w:t xml:space="preserve">2565 </w:t>
      </w:r>
      <w:r w:rsidRPr="009A7517">
        <w:rPr>
          <w:rFonts w:hint="cs"/>
          <w:cs/>
        </w:rPr>
        <w:t xml:space="preserve">บริษัทได้ซื้อหุ้นจากผู้ถือหุ้นอื่นจำนวน </w:t>
      </w:r>
      <w:r w:rsidRPr="009A7517">
        <w:rPr>
          <w:rFonts w:hint="cs"/>
        </w:rPr>
        <w:t xml:space="preserve">599,999 </w:t>
      </w:r>
      <w:r w:rsidRPr="009A7517">
        <w:rPr>
          <w:rFonts w:hint="cs"/>
          <w:cs/>
        </w:rPr>
        <w:t xml:space="preserve">หุ้น เป็นจำนวน </w:t>
      </w:r>
      <w:r w:rsidRPr="009A7517">
        <w:rPr>
          <w:rFonts w:hint="cs"/>
        </w:rPr>
        <w:t>1.5</w:t>
      </w:r>
      <w:r w:rsidRPr="009A7517">
        <w:rPr>
          <w:rFonts w:hint="cs"/>
          <w:cs/>
        </w:rPr>
        <w:t xml:space="preserve"> ล้านบาท และชำระค่าหุ้นในส่วนที่ยังเรียกชำระไม่ครบเป็นจำนวน </w:t>
      </w:r>
      <w:r w:rsidRPr="009A7517">
        <w:rPr>
          <w:rFonts w:hint="cs"/>
        </w:rPr>
        <w:t>7.5</w:t>
      </w:r>
      <w:r w:rsidRPr="009A7517">
        <w:rPr>
          <w:rFonts w:hint="cs"/>
          <w:cs/>
        </w:rPr>
        <w:t xml:space="preserve"> ล้านบาท ส่งผลให้มีการเปลี่ยนแปลงสถานะเงินลงทุนใน </w:t>
      </w:r>
      <w:r w:rsidRPr="009A7517">
        <w:rPr>
          <w:rFonts w:hint="cs"/>
        </w:rPr>
        <w:t xml:space="preserve">OSSE </w:t>
      </w:r>
      <w:r w:rsidRPr="009A7517">
        <w:rPr>
          <w:rFonts w:hint="cs"/>
          <w:cs/>
        </w:rPr>
        <w:t>จากเงินลงทุนในกิจการร่วมค้าเป็นบริษัทย่อย</w:t>
      </w:r>
    </w:p>
    <w:p w14:paraId="1C233F37" w14:textId="0B00F7D9" w:rsidR="000F7568" w:rsidRPr="009A7517" w:rsidRDefault="000F7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</w:p>
    <w:p w14:paraId="243DD38B" w14:textId="0F3CEBB0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  <w:r w:rsidRPr="009A7517">
        <w:rPr>
          <w:rFonts w:hint="cs"/>
          <w:cs/>
        </w:rPr>
        <w:t>ต่อมาในวันที่</w:t>
      </w:r>
      <w:r w:rsidRPr="009A7517">
        <w:rPr>
          <w:rFonts w:hint="cs"/>
        </w:rPr>
        <w:t xml:space="preserve"> 15 </w:t>
      </w:r>
      <w:r w:rsidRPr="009A7517">
        <w:rPr>
          <w:rFonts w:hint="cs"/>
          <w:cs/>
        </w:rPr>
        <w:t xml:space="preserve">มีนาคม </w:t>
      </w:r>
      <w:r w:rsidRPr="009A7517">
        <w:rPr>
          <w:rFonts w:hint="cs"/>
        </w:rPr>
        <w:t xml:space="preserve">2565  OSSE </w:t>
      </w:r>
      <w:r w:rsidRPr="009A7517">
        <w:rPr>
          <w:rFonts w:hint="cs"/>
          <w:cs/>
        </w:rPr>
        <w:t xml:space="preserve">ได้จดทะเบียนเพิ่มทุนจากเดิม </w:t>
      </w:r>
      <w:r w:rsidRPr="009A7517">
        <w:rPr>
          <w:rFonts w:hint="cs"/>
        </w:rPr>
        <w:t xml:space="preserve">10 </w:t>
      </w:r>
      <w:r w:rsidRPr="009A7517">
        <w:rPr>
          <w:rFonts w:hint="cs"/>
          <w:cs/>
        </w:rPr>
        <w:t xml:space="preserve">ล้านบาท เป็น </w:t>
      </w:r>
      <w:r w:rsidRPr="009A7517">
        <w:rPr>
          <w:rFonts w:hint="cs"/>
        </w:rPr>
        <w:t xml:space="preserve">126 </w:t>
      </w:r>
      <w:r w:rsidRPr="009A7517">
        <w:rPr>
          <w:rFonts w:hint="cs"/>
          <w:cs/>
        </w:rPr>
        <w:t>ล้านบาท</w:t>
      </w:r>
      <w:r w:rsidRPr="009A7517">
        <w:rPr>
          <w:rFonts w:hint="cs"/>
        </w:rPr>
        <w:t> </w:t>
      </w:r>
      <w:r w:rsidRPr="009A7517">
        <w:rPr>
          <w:rFonts w:hint="cs"/>
          <w:cs/>
        </w:rPr>
        <w:t>โดยการออกหุ้นสามัญเพิ่มทุนใหม่จำนวน</w:t>
      </w:r>
      <w:r w:rsidRPr="009A7517">
        <w:rPr>
          <w:rFonts w:hint="cs"/>
        </w:rPr>
        <w:t xml:space="preserve"> 11.6 </w:t>
      </w:r>
      <w:r w:rsidRPr="009A7517">
        <w:rPr>
          <w:rFonts w:hint="cs"/>
          <w:cs/>
        </w:rPr>
        <w:t xml:space="preserve">ล้านหุ้น มูลค่าที่ตราไว้หุ้นละ </w:t>
      </w:r>
      <w:r w:rsidRPr="009A7517">
        <w:rPr>
          <w:rFonts w:hint="cs"/>
        </w:rPr>
        <w:t xml:space="preserve">10 </w:t>
      </w:r>
      <w:r w:rsidRPr="009A7517">
        <w:rPr>
          <w:rFonts w:hint="cs"/>
          <w:cs/>
        </w:rPr>
        <w:t>บาท</w:t>
      </w:r>
      <w:r w:rsidRPr="009A7517">
        <w:rPr>
          <w:rFonts w:hint="cs"/>
        </w:rPr>
        <w:t> </w:t>
      </w:r>
      <w:r w:rsidRPr="009A7517">
        <w:rPr>
          <w:rFonts w:hint="cs"/>
          <w:cs/>
        </w:rPr>
        <w:t xml:space="preserve">โดยบริษัทได้เข้าลงทุนใน </w:t>
      </w:r>
      <w:r w:rsidRPr="009A7517">
        <w:rPr>
          <w:rFonts w:hint="cs"/>
        </w:rPr>
        <w:t>OSSE</w:t>
      </w:r>
      <w:r w:rsidRPr="009A7517">
        <w:rPr>
          <w:rFonts w:hint="cs"/>
          <w:cs/>
        </w:rPr>
        <w:t xml:space="preserve"> เพิ่มเติมจำนวน</w:t>
      </w:r>
      <w:r w:rsidRPr="009A7517">
        <w:rPr>
          <w:rFonts w:hint="cs"/>
        </w:rPr>
        <w:t xml:space="preserve"> 5.35 </w:t>
      </w:r>
      <w:r w:rsidRPr="009A7517">
        <w:rPr>
          <w:rFonts w:hint="cs"/>
          <w:cs/>
        </w:rPr>
        <w:t xml:space="preserve">ล้านหุ้น เป็นจำนวน </w:t>
      </w:r>
      <w:r w:rsidRPr="009A7517">
        <w:rPr>
          <w:rFonts w:hint="cs"/>
        </w:rPr>
        <w:t xml:space="preserve">53.5 </w:t>
      </w:r>
      <w:r w:rsidRPr="009A7517">
        <w:rPr>
          <w:rFonts w:hint="cs"/>
          <w:cs/>
        </w:rPr>
        <w:t>ล้านบาท</w:t>
      </w:r>
      <w:r w:rsidRPr="009A7517">
        <w:rPr>
          <w:rFonts w:hint="cs"/>
        </w:rPr>
        <w:t> </w:t>
      </w:r>
      <w:r w:rsidRPr="009A7517">
        <w:rPr>
          <w:rFonts w:hint="cs"/>
          <w:cs/>
        </w:rPr>
        <w:t>ส่งผลให้สัดส่วนการถือหุ้นทางตรงใน</w:t>
      </w:r>
      <w:r w:rsidRPr="009A7517">
        <w:rPr>
          <w:rFonts w:hint="cs"/>
        </w:rPr>
        <w:t xml:space="preserve"> OSSE </w:t>
      </w:r>
      <w:r w:rsidRPr="009A7517">
        <w:rPr>
          <w:rFonts w:hint="cs"/>
          <w:cs/>
        </w:rPr>
        <w:t xml:space="preserve">เพิ่มเป็นร้อยละ </w:t>
      </w:r>
      <w:r w:rsidRPr="009A7517">
        <w:rPr>
          <w:rFonts w:hint="cs"/>
        </w:rPr>
        <w:t xml:space="preserve">50.40 </w:t>
      </w:r>
      <w:r w:rsidRPr="009A7517">
        <w:rPr>
          <w:rFonts w:hint="cs"/>
          <w:cs/>
        </w:rPr>
        <w:t xml:space="preserve">นอกจากนี้ บริษัท บีซีพีจี จำกัด (มหาชน) ซึ่งเป็นบริษัทย่อยของกลุ่มบริษัทได้เข้าลงทุนใน </w:t>
      </w:r>
      <w:r w:rsidRPr="009A7517">
        <w:rPr>
          <w:rFonts w:hint="cs"/>
        </w:rPr>
        <w:t>OSSE</w:t>
      </w:r>
      <w:r w:rsidRPr="009A7517">
        <w:rPr>
          <w:rFonts w:hint="cs"/>
          <w:cs/>
        </w:rPr>
        <w:t xml:space="preserve"> จำนวน</w:t>
      </w:r>
      <w:r w:rsidRPr="009A7517">
        <w:rPr>
          <w:rFonts w:hint="cs"/>
        </w:rPr>
        <w:t xml:space="preserve"> 6.25 </w:t>
      </w:r>
      <w:r w:rsidRPr="009A7517">
        <w:rPr>
          <w:rFonts w:hint="cs"/>
          <w:cs/>
        </w:rPr>
        <w:t xml:space="preserve">ล้านหุ้น เป็นจำนวน </w:t>
      </w:r>
      <w:r w:rsidRPr="009A7517">
        <w:rPr>
          <w:rFonts w:hint="cs"/>
        </w:rPr>
        <w:t xml:space="preserve">62.5 </w:t>
      </w:r>
      <w:r w:rsidRPr="009A7517">
        <w:rPr>
          <w:rFonts w:hint="cs"/>
          <w:cs/>
        </w:rPr>
        <w:t>ล้านบาท</w:t>
      </w:r>
      <w:r w:rsidRPr="009A7517">
        <w:rPr>
          <w:rFonts w:hint="cs"/>
        </w:rPr>
        <w:t> </w:t>
      </w:r>
      <w:r w:rsidRPr="009A7517">
        <w:rPr>
          <w:rFonts w:hint="cs"/>
          <w:cs/>
        </w:rPr>
        <w:t>คิดเป็นสัดส่วนร้อยละ</w:t>
      </w:r>
      <w:r w:rsidRPr="009A7517">
        <w:rPr>
          <w:rFonts w:hint="cs"/>
        </w:rPr>
        <w:t xml:space="preserve"> 49.60 </w:t>
      </w:r>
      <w:r w:rsidRPr="009A7517">
        <w:rPr>
          <w:rFonts w:hint="cs"/>
          <w:cs/>
        </w:rPr>
        <w:t xml:space="preserve">จึงส่งผลให้กลุ่มบริษัทมีสัดส่วนการถือหุ้นใน </w:t>
      </w:r>
      <w:r w:rsidRPr="009A7517">
        <w:rPr>
          <w:rFonts w:hint="cs"/>
        </w:rPr>
        <w:t xml:space="preserve">OSSE </w:t>
      </w:r>
      <w:r w:rsidRPr="009A7517">
        <w:rPr>
          <w:rFonts w:hint="cs"/>
          <w:cs/>
        </w:rPr>
        <w:t xml:space="preserve">รวมร้อยละ </w:t>
      </w:r>
      <w:r w:rsidRPr="009A7517">
        <w:rPr>
          <w:rFonts w:hint="cs"/>
        </w:rPr>
        <w:t>100</w:t>
      </w:r>
    </w:p>
    <w:p w14:paraId="7956BA1F" w14:textId="56DAB9DD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cs/>
        </w:rPr>
      </w:pPr>
      <w:r w:rsidRPr="009A7517">
        <w:rPr>
          <w:rFonts w:hint="cs"/>
          <w:lang w:val="en-GB"/>
        </w:rPr>
        <w:lastRenderedPageBreak/>
        <w:t xml:space="preserve">OSSE </w:t>
      </w:r>
      <w:r w:rsidRPr="009A7517">
        <w:rPr>
          <w:rFonts w:hint="cs"/>
          <w:cs/>
          <w:lang w:val="en-GB"/>
        </w:rPr>
        <w:t xml:space="preserve">ได้เข้าลงทุนในบริษัท เคหะสุขประชา จำกัด (มหาชน) ซึ่งจดทะเบียนจัดตั้งบริษัท เมื่อวันที่ </w:t>
      </w:r>
      <w:r w:rsidRPr="009A7517">
        <w:rPr>
          <w:rFonts w:hint="cs"/>
        </w:rPr>
        <w:t xml:space="preserve">21 </w:t>
      </w:r>
      <w:r w:rsidRPr="009A7517">
        <w:rPr>
          <w:rFonts w:hint="cs"/>
          <w:cs/>
        </w:rPr>
        <w:t xml:space="preserve">มีนาคม </w:t>
      </w:r>
      <w:r w:rsidRPr="009A7517">
        <w:rPr>
          <w:rFonts w:hint="cs"/>
        </w:rPr>
        <w:t xml:space="preserve">2565 </w:t>
      </w:r>
      <w:r w:rsidRPr="009A7517">
        <w:rPr>
          <w:rFonts w:hint="cs"/>
          <w:cs/>
        </w:rPr>
        <w:t xml:space="preserve">ด้วยทุนจดทะเบียน </w:t>
      </w:r>
      <w:r w:rsidRPr="009A7517">
        <w:rPr>
          <w:rFonts w:hint="cs"/>
        </w:rPr>
        <w:t xml:space="preserve">500 </w:t>
      </w:r>
      <w:r w:rsidRPr="009A7517">
        <w:rPr>
          <w:rFonts w:hint="cs"/>
          <w:cs/>
        </w:rPr>
        <w:t xml:space="preserve">ล้านบาท </w:t>
      </w:r>
      <w:r w:rsidRPr="009A7517">
        <w:rPr>
          <w:rFonts w:hint="cs"/>
          <w:cs/>
          <w:lang w:val="en-GB"/>
        </w:rPr>
        <w:t xml:space="preserve">เป็นจำนวนเงิน </w:t>
      </w:r>
      <w:r w:rsidRPr="009A7517">
        <w:rPr>
          <w:rFonts w:hint="cs"/>
        </w:rPr>
        <w:t>125</w:t>
      </w:r>
      <w:r w:rsidRPr="009A7517">
        <w:rPr>
          <w:rFonts w:hint="cs"/>
          <w:lang w:val="en-GB"/>
        </w:rPr>
        <w:t xml:space="preserve"> </w:t>
      </w:r>
      <w:r w:rsidRPr="009A7517">
        <w:rPr>
          <w:rFonts w:hint="cs"/>
          <w:cs/>
          <w:lang w:val="en-GB"/>
        </w:rPr>
        <w:t xml:space="preserve">ล้านบาท คิดเป็นสัดส่วนร้อยละ </w:t>
      </w:r>
      <w:r w:rsidRPr="009A7517">
        <w:rPr>
          <w:rFonts w:hint="cs"/>
        </w:rPr>
        <w:t>25</w:t>
      </w:r>
      <w:r w:rsidRPr="009A7517">
        <w:rPr>
          <w:rFonts w:hint="cs"/>
          <w:lang w:val="en-GB"/>
        </w:rPr>
        <w:t xml:space="preserve"> </w:t>
      </w:r>
      <w:r w:rsidRPr="009A7517">
        <w:rPr>
          <w:rFonts w:hint="cs"/>
          <w:cs/>
          <w:lang w:val="en-GB"/>
        </w:rPr>
        <w:t>จึงส่งผลให้ บริษัท เคหะสุขประชา จำกัด (มหาชน) มีสถานะเป็นบริษัทร่วมของกลุ่มบริษัท</w:t>
      </w:r>
      <w:r w:rsidRPr="009A7517">
        <w:rPr>
          <w:rFonts w:hint="cs"/>
          <w:lang w:val="en-GB"/>
        </w:rPr>
        <w:t xml:space="preserve"> </w:t>
      </w:r>
    </w:p>
    <w:p w14:paraId="0F2F3A2A" w14:textId="77777777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lang w:val="en-GB"/>
        </w:rPr>
      </w:pPr>
    </w:p>
    <w:p w14:paraId="21D71D53" w14:textId="77777777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lang w:val="en-GB"/>
        </w:rPr>
      </w:pPr>
      <w:r w:rsidRPr="009A7517">
        <w:rPr>
          <w:rFonts w:hint="cs"/>
          <w:i/>
          <w:iCs/>
          <w:lang w:val="en-GB"/>
        </w:rPr>
        <w:t>Star Energy Group Holdings Pte</w:t>
      </w:r>
      <w:r w:rsidRPr="009A7517">
        <w:rPr>
          <w:rFonts w:hint="cs"/>
          <w:i/>
          <w:iCs/>
          <w:cs/>
          <w:lang w:val="en-GB"/>
        </w:rPr>
        <w:t xml:space="preserve">. </w:t>
      </w:r>
      <w:r w:rsidRPr="009A7517">
        <w:rPr>
          <w:rFonts w:hint="cs"/>
          <w:i/>
          <w:iCs/>
          <w:lang w:val="en-GB"/>
        </w:rPr>
        <w:t>Ltd</w:t>
      </w:r>
      <w:r w:rsidRPr="009A7517">
        <w:rPr>
          <w:rFonts w:hint="cs"/>
          <w:i/>
          <w:iCs/>
          <w:cs/>
          <w:lang w:val="en-GB"/>
        </w:rPr>
        <w:t>.</w:t>
      </w:r>
    </w:p>
    <w:p w14:paraId="548CB83E" w14:textId="77777777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lang w:val="en-GB"/>
        </w:rPr>
      </w:pPr>
    </w:p>
    <w:p w14:paraId="3584FA1E" w14:textId="77777777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jc w:val="thaiDistribute"/>
      </w:pPr>
      <w:r w:rsidRPr="009A7517">
        <w:rPr>
          <w:rFonts w:hint="cs"/>
          <w:cs/>
        </w:rPr>
        <w:tab/>
        <w:t xml:space="preserve">เมื่อวันที่ </w:t>
      </w:r>
      <w:r w:rsidRPr="009A7517">
        <w:rPr>
          <w:rFonts w:hint="cs"/>
        </w:rPr>
        <w:t>3</w:t>
      </w:r>
      <w:r w:rsidRPr="009A7517">
        <w:rPr>
          <w:rFonts w:hint="cs"/>
          <w:cs/>
        </w:rPr>
        <w:t xml:space="preserve"> มีนาคม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บริษัท บีซีพีจี จำกัด (มหาชน) </w:t>
      </w:r>
      <w:r w:rsidRPr="009A7517">
        <w:rPr>
          <w:rFonts w:hint="cs"/>
        </w:rPr>
        <w:t>(“BCPG”)</w:t>
      </w:r>
      <w:r w:rsidRPr="009A7517">
        <w:rPr>
          <w:rFonts w:hint="cs"/>
          <w:cs/>
        </w:rPr>
        <w:t xml:space="preserve"> ได้จำหน่ายเงินลงทุนทั้งหมดใน </w:t>
      </w:r>
      <w:r w:rsidRPr="009A7517">
        <w:rPr>
          <w:rFonts w:hint="cs"/>
        </w:rPr>
        <w:t xml:space="preserve">Star Energy Group Holdings Pte. Ltd. </w:t>
      </w:r>
      <w:r w:rsidRPr="009A7517">
        <w:rPr>
          <w:rFonts w:hint="cs"/>
          <w:cs/>
        </w:rPr>
        <w:t xml:space="preserve">ให้แก่ </w:t>
      </w:r>
      <w:r w:rsidRPr="009A7517">
        <w:rPr>
          <w:rFonts w:hint="cs"/>
        </w:rPr>
        <w:t xml:space="preserve">Springhead Holdings Pte. Ltd. </w:t>
      </w:r>
      <w:r w:rsidRPr="009A7517">
        <w:rPr>
          <w:rFonts w:hint="cs"/>
          <w:cs/>
        </w:rPr>
        <w:t xml:space="preserve">ซึ่งไม่ได้เป็นกิจการที่เกี่ยวข้องกันกับกลุ่มบริษัท เป็นจำนวนเงิน </w:t>
      </w:r>
      <w:r w:rsidRPr="009A7517">
        <w:rPr>
          <w:rFonts w:hint="cs"/>
        </w:rPr>
        <w:t>440</w:t>
      </w:r>
      <w:r w:rsidRPr="009A7517">
        <w:rPr>
          <w:rFonts w:hint="cs"/>
          <w:cs/>
        </w:rPr>
        <w:t xml:space="preserve"> ล้านเหรียญสหรัฐฯ (ประมาณ </w:t>
      </w:r>
      <w:r w:rsidRPr="009A7517">
        <w:rPr>
          <w:rFonts w:hint="cs"/>
        </w:rPr>
        <w:t>14,551</w:t>
      </w:r>
      <w:r w:rsidRPr="009A7517">
        <w:rPr>
          <w:rFonts w:hint="cs"/>
          <w:cs/>
        </w:rPr>
        <w:t xml:space="preserve"> ล้านบาท) โดยมูลค่าต้นทุนของเงินลงทุนตามวิธีส่วนได้เสีย ณ วันดังกล่าวมีจำนวน </w:t>
      </w:r>
      <w:r w:rsidRPr="009A7517">
        <w:rPr>
          <w:rFonts w:hint="cs"/>
        </w:rPr>
        <w:t>12,148</w:t>
      </w:r>
      <w:r w:rsidRPr="009A7517">
        <w:rPr>
          <w:rFonts w:hint="cs"/>
          <w:cs/>
        </w:rPr>
        <w:t xml:space="preserve"> ล้านบาท </w:t>
      </w:r>
      <w:r w:rsidRPr="009A7517">
        <w:rPr>
          <w:rFonts w:hint="cs"/>
        </w:rPr>
        <w:t xml:space="preserve">BCPG </w:t>
      </w:r>
      <w:r w:rsidRPr="009A7517">
        <w:rPr>
          <w:rFonts w:hint="cs"/>
          <w:cs/>
        </w:rPr>
        <w:t xml:space="preserve">รับรู้รายการขาดทุนที่เคยรับรู้ไว้ในส่วนแบ่งกำไรขาดทุนเบ็ดเสร็จอื่นจำนวน </w:t>
      </w:r>
      <w:r w:rsidRPr="009A7517">
        <w:rPr>
          <w:rFonts w:hint="cs"/>
        </w:rPr>
        <w:t>321</w:t>
      </w:r>
      <w:r w:rsidRPr="009A7517">
        <w:rPr>
          <w:rFonts w:hint="cs"/>
          <w:cs/>
        </w:rPr>
        <w:t xml:space="preserve"> ล้านบาท รวมถึงค่าใช้จ่ายที่เกี่ยวข้องกับการจำหน่ายจำนวน </w:t>
      </w:r>
      <w:r w:rsidRPr="009A7517">
        <w:rPr>
          <w:rFonts w:hint="cs"/>
        </w:rPr>
        <w:t>52</w:t>
      </w:r>
      <w:r w:rsidRPr="009A7517">
        <w:rPr>
          <w:rFonts w:hint="cs"/>
          <w:cs/>
        </w:rPr>
        <w:t xml:space="preserve"> ล้านบาท กลุ่มบริษัทรับรู้กำไรจากการจำหน่ายเงินลงทุนดังกล่าวสุทธิเป็นจำนวน </w:t>
      </w:r>
      <w:r w:rsidRPr="009A7517">
        <w:rPr>
          <w:rFonts w:hint="cs"/>
        </w:rPr>
        <w:t>2,031</w:t>
      </w:r>
      <w:r w:rsidRPr="009A7517">
        <w:rPr>
          <w:rFonts w:hint="cs"/>
          <w:cs/>
        </w:rPr>
        <w:t xml:space="preserve"> ล้านบาท</w:t>
      </w:r>
    </w:p>
    <w:p w14:paraId="497C1156" w14:textId="77777777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</w:pPr>
    </w:p>
    <w:p w14:paraId="37B1F22D" w14:textId="77777777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lang w:val="en-GB"/>
        </w:rPr>
      </w:pPr>
      <w:r w:rsidRPr="009A7517">
        <w:rPr>
          <w:rFonts w:hint="cs"/>
          <w:i/>
          <w:iCs/>
          <w:cs/>
          <w:lang w:val="en-GB"/>
        </w:rPr>
        <w:t>บริษัท ดาต้า คาเฟ่ จำกัด</w:t>
      </w:r>
    </w:p>
    <w:p w14:paraId="40A46B55" w14:textId="77777777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lang w:val="en-GB"/>
        </w:rPr>
      </w:pPr>
    </w:p>
    <w:p w14:paraId="7EB6848D" w14:textId="77777777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jc w:val="thaiDistribute"/>
        <w:rPr>
          <w:cs/>
        </w:rPr>
      </w:pPr>
      <w:r w:rsidRPr="009A7517">
        <w:rPr>
          <w:rFonts w:hint="cs"/>
          <w:cs/>
        </w:rPr>
        <w:t xml:space="preserve">เมื่อวันที่ </w:t>
      </w:r>
      <w:r w:rsidRPr="009A7517">
        <w:rPr>
          <w:rFonts w:hint="cs"/>
        </w:rPr>
        <w:t>31</w:t>
      </w:r>
      <w:r w:rsidRPr="009A7517">
        <w:rPr>
          <w:rFonts w:hint="cs"/>
          <w:cs/>
        </w:rPr>
        <w:t xml:space="preserve"> พฤษภาคม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ที่ประชุมคณะกรรมการบริษัทได้มีมติอนุมัติให้บริษัทลงทุนในบริษัท ดาต้า คาเฟ่ จำกัด (“</w:t>
      </w:r>
      <w:r w:rsidRPr="009A7517">
        <w:rPr>
          <w:rFonts w:hint="cs"/>
        </w:rPr>
        <w:t xml:space="preserve">DC”) </w:t>
      </w:r>
      <w:r w:rsidRPr="009A7517">
        <w:rPr>
          <w:rFonts w:hint="cs"/>
          <w:cs/>
        </w:rPr>
        <w:t xml:space="preserve">ซึ่งประกอบธุรกิจหลัก คือ ให้บริการวิเคราะห์ข้อมูลทางธุรกิจและให้บริการบุคลากรด้านเทคโนโลยีสารสนเทศแก่องค์กรธุรกิจต่าง ๆ โดยบริษัทได้ซื้อหุ้นเพิ่มทุนของบริษัทดังกล่าว จำนวน </w:t>
      </w:r>
      <w:r w:rsidRPr="009A7517">
        <w:rPr>
          <w:rFonts w:hint="cs"/>
        </w:rPr>
        <w:t>215,385</w:t>
      </w:r>
      <w:r w:rsidRPr="009A7517">
        <w:rPr>
          <w:rFonts w:hint="cs"/>
          <w:cs/>
        </w:rPr>
        <w:t xml:space="preserve"> หุ้น เป็นจำนวนเงิน </w:t>
      </w:r>
      <w:r w:rsidRPr="009A7517">
        <w:rPr>
          <w:rFonts w:hint="cs"/>
        </w:rPr>
        <w:t xml:space="preserve">35 </w:t>
      </w:r>
      <w:r w:rsidRPr="009A7517">
        <w:rPr>
          <w:rFonts w:hint="cs"/>
          <w:cs/>
        </w:rPr>
        <w:t xml:space="preserve">ล้านบาท คิดเป็นสัดส่วนร้อยละ </w:t>
      </w:r>
      <w:r w:rsidRPr="009A7517">
        <w:rPr>
          <w:rFonts w:hint="cs"/>
        </w:rPr>
        <w:t>35</w:t>
      </w:r>
      <w:r w:rsidRPr="009A7517">
        <w:rPr>
          <w:rFonts w:hint="cs"/>
          <w:cs/>
        </w:rPr>
        <w:t xml:space="preserve"> จึงส่งผลให้ </w:t>
      </w:r>
      <w:r w:rsidRPr="009A7517">
        <w:rPr>
          <w:rFonts w:hint="cs"/>
        </w:rPr>
        <w:t xml:space="preserve">DC </w:t>
      </w:r>
      <w:r w:rsidRPr="009A7517">
        <w:rPr>
          <w:rFonts w:hint="cs"/>
          <w:cs/>
        </w:rPr>
        <w:t>มีสถานะเป็นบริษัทร่วมของบริษัท</w:t>
      </w:r>
    </w:p>
    <w:p w14:paraId="60E79B74" w14:textId="77777777" w:rsidR="004B6C23" w:rsidRPr="009A7517" w:rsidRDefault="004B6C23" w:rsidP="004B6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lang w:val="en-GB"/>
        </w:rPr>
      </w:pPr>
    </w:p>
    <w:p w14:paraId="0F635058" w14:textId="77777777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9A7517">
        <w:rPr>
          <w:rFonts w:hint="cs"/>
          <w:i/>
          <w:iCs/>
        </w:rPr>
        <w:t>Transitus Energy Ltd.</w:t>
      </w:r>
    </w:p>
    <w:p w14:paraId="700E04FA" w14:textId="77777777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lang w:val="en-GB"/>
        </w:rPr>
      </w:pPr>
    </w:p>
    <w:p w14:paraId="64E1CFD2" w14:textId="26AD93E8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jc w:val="thaiDistribute"/>
      </w:pPr>
      <w:r w:rsidRPr="009A7517">
        <w:rPr>
          <w:rFonts w:hint="cs"/>
          <w:cs/>
        </w:rPr>
        <w:t xml:space="preserve">เมื่อวันที่ </w:t>
      </w:r>
      <w:r w:rsidRPr="009A7517">
        <w:rPr>
          <w:rFonts w:hint="cs"/>
        </w:rPr>
        <w:t xml:space="preserve">28 </w:t>
      </w:r>
      <w:r w:rsidRPr="009A7517">
        <w:rPr>
          <w:rFonts w:hint="cs"/>
          <w:cs/>
        </w:rPr>
        <w:t xml:space="preserve">มิถุนายน </w:t>
      </w:r>
      <w:r w:rsidRPr="009A7517">
        <w:rPr>
          <w:rFonts w:hint="cs"/>
        </w:rPr>
        <w:t xml:space="preserve">2565 BCP Innovation Pte. Ltd. </w:t>
      </w:r>
      <w:r w:rsidRPr="009A7517">
        <w:rPr>
          <w:rFonts w:hint="cs"/>
          <w:cs/>
        </w:rPr>
        <w:t>(“</w:t>
      </w:r>
      <w:r w:rsidRPr="009A7517">
        <w:rPr>
          <w:rFonts w:hint="cs"/>
        </w:rPr>
        <w:t>BCPI</w:t>
      </w:r>
      <w:r w:rsidRPr="009A7517">
        <w:rPr>
          <w:rFonts w:hint="cs"/>
          <w:cs/>
        </w:rPr>
        <w:t xml:space="preserve">”) ซึ่งเป็นบริษัทย่อยของบริษัทได้ลงทุนใน </w:t>
      </w:r>
      <w:r w:rsidRPr="009A7517">
        <w:rPr>
          <w:rFonts w:hint="cs"/>
        </w:rPr>
        <w:t xml:space="preserve">Transitus Energy Ltd. (“Transitus”) </w:t>
      </w:r>
      <w:r w:rsidRPr="009A7517">
        <w:rPr>
          <w:rFonts w:hint="cs"/>
          <w:cs/>
        </w:rPr>
        <w:t>ซึ่งประกอบธุรกิจหลัก คือ ผลิตก๊าซธรรมชาติและไฮโดรเจนสีฟ้า (</w:t>
      </w:r>
      <w:r w:rsidRPr="009A7517">
        <w:rPr>
          <w:rFonts w:hint="cs"/>
        </w:rPr>
        <w:t xml:space="preserve">Blue Carbon) BCPI </w:t>
      </w:r>
      <w:r w:rsidRPr="009A7517">
        <w:rPr>
          <w:rFonts w:hint="cs"/>
          <w:cs/>
        </w:rPr>
        <w:t xml:space="preserve">ได้ซื้อหุ้นสามัญจำนวน </w:t>
      </w:r>
      <w:r w:rsidRPr="009A7517">
        <w:rPr>
          <w:rFonts w:hint="cs"/>
        </w:rPr>
        <w:t xml:space="preserve">186 </w:t>
      </w:r>
      <w:r w:rsidRPr="009A7517">
        <w:rPr>
          <w:rFonts w:hint="cs"/>
          <w:cs/>
        </w:rPr>
        <w:t xml:space="preserve">หุ้น เป็นจำนวนเงิน </w:t>
      </w:r>
      <w:r w:rsidRPr="009A7517">
        <w:rPr>
          <w:rFonts w:hint="cs"/>
        </w:rPr>
        <w:t xml:space="preserve">1 </w:t>
      </w:r>
      <w:r w:rsidRPr="009A7517">
        <w:rPr>
          <w:rFonts w:hint="cs"/>
          <w:cs/>
        </w:rPr>
        <w:t xml:space="preserve">ล้านเหรียญสหรัฐฯ (ประมาณ </w:t>
      </w:r>
      <w:r w:rsidRPr="009A7517">
        <w:rPr>
          <w:rFonts w:hint="cs"/>
        </w:rPr>
        <w:t xml:space="preserve">34 </w:t>
      </w:r>
      <w:r w:rsidRPr="009A7517">
        <w:rPr>
          <w:rFonts w:hint="cs"/>
          <w:cs/>
        </w:rPr>
        <w:t xml:space="preserve">ล้านบาท) คิดเป็นสัดส่วน    ร้อยละ </w:t>
      </w:r>
      <w:r w:rsidRPr="009A7517">
        <w:rPr>
          <w:rFonts w:hint="cs"/>
        </w:rPr>
        <w:t>40.10</w:t>
      </w:r>
      <w:r w:rsidRPr="009A7517">
        <w:rPr>
          <w:rFonts w:hint="cs"/>
          <w:cs/>
        </w:rPr>
        <w:t xml:space="preserve"> จึงส่งผลให้ </w:t>
      </w:r>
      <w:r w:rsidRPr="009A7517">
        <w:rPr>
          <w:rFonts w:hint="cs"/>
        </w:rPr>
        <w:t xml:space="preserve">Transitus </w:t>
      </w:r>
      <w:r w:rsidRPr="009A7517">
        <w:rPr>
          <w:rFonts w:hint="cs"/>
          <w:cs/>
        </w:rPr>
        <w:t>มีสถานะเป็นบริษัทร่วมของกลุ่มบริษัท</w:t>
      </w:r>
    </w:p>
    <w:p w14:paraId="45EEA5CC" w14:textId="77777777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jc w:val="thaiDistribute"/>
      </w:pPr>
    </w:p>
    <w:p w14:paraId="525DA19B" w14:textId="77777777" w:rsidR="000F7568" w:rsidRPr="009A7517" w:rsidRDefault="000F7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9A7517">
        <w:rPr>
          <w:i/>
          <w:iCs/>
          <w:cs/>
        </w:rPr>
        <w:br w:type="page"/>
      </w:r>
    </w:p>
    <w:p w14:paraId="6F5B5C45" w14:textId="3F30E8BE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9A7517">
        <w:rPr>
          <w:rFonts w:hint="cs"/>
          <w:i/>
          <w:iCs/>
          <w:cs/>
        </w:rPr>
        <w:lastRenderedPageBreak/>
        <w:t>บริษัท ไบโอม จำกัด</w:t>
      </w:r>
      <w:r w:rsidRPr="009A7517">
        <w:rPr>
          <w:rFonts w:hint="cs"/>
          <w:i/>
          <w:iCs/>
          <w:cs/>
        </w:rPr>
        <w:tab/>
      </w:r>
    </w:p>
    <w:p w14:paraId="1EEFC91E" w14:textId="77777777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sz w:val="24"/>
          <w:szCs w:val="24"/>
          <w:lang w:val="en-GB"/>
        </w:rPr>
      </w:pPr>
    </w:p>
    <w:p w14:paraId="700335B9" w14:textId="5C8596DF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jc w:val="thaiDistribute"/>
      </w:pPr>
      <w:r w:rsidRPr="009A7517">
        <w:rPr>
          <w:rFonts w:hint="cs"/>
          <w:cs/>
        </w:rPr>
        <w:t xml:space="preserve">ในวันที่ </w:t>
      </w:r>
      <w:r w:rsidRPr="009A7517">
        <w:rPr>
          <w:rFonts w:hint="cs"/>
        </w:rPr>
        <w:t>7</w:t>
      </w:r>
      <w:r w:rsidRPr="009A7517">
        <w:rPr>
          <w:rFonts w:hint="cs"/>
          <w:cs/>
        </w:rPr>
        <w:t xml:space="preserve"> เมษายน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บริษัท บีบีจีไอ จำกัด (มหาชน) (</w:t>
      </w:r>
      <w:r w:rsidRPr="009A7517">
        <w:rPr>
          <w:rFonts w:hint="cs"/>
        </w:rPr>
        <w:t>“BBGI”</w:t>
      </w:r>
      <w:r w:rsidRPr="009A7517">
        <w:rPr>
          <w:rFonts w:hint="cs"/>
          <w:cs/>
        </w:rPr>
        <w:t xml:space="preserve">) ได้เข้าลงนามในสัญญาร่วมทุนกับบริษัท ไบโอม จำกัด (“ไบโอม”) โดยการร่วมทุนในครั้งนี้ </w:t>
      </w:r>
      <w:r w:rsidRPr="009A7517">
        <w:rPr>
          <w:rFonts w:hint="cs"/>
        </w:rPr>
        <w:t>BBGI</w:t>
      </w:r>
      <w:r w:rsidRPr="009A7517">
        <w:rPr>
          <w:rFonts w:hint="cs"/>
          <w:cs/>
        </w:rPr>
        <w:t xml:space="preserve"> จะดำเนินการซื้อหุ้นเพิ่มทุนของไบโอมในวงเงินไม่เกิน </w:t>
      </w:r>
      <w:r w:rsidRPr="009A7517">
        <w:rPr>
          <w:rFonts w:hint="cs"/>
        </w:rPr>
        <w:t>83</w:t>
      </w:r>
      <w:r w:rsidRPr="009A7517">
        <w:rPr>
          <w:rFonts w:hint="cs"/>
          <w:cs/>
        </w:rPr>
        <w:t xml:space="preserve"> ล้านบาท ทำให้บริษัทย่อยมีสัดส่วนการถือหุ้นร้อยละ </w:t>
      </w:r>
      <w:r w:rsidRPr="009A7517">
        <w:rPr>
          <w:rFonts w:hint="cs"/>
        </w:rPr>
        <w:t>20</w:t>
      </w:r>
      <w:r w:rsidRPr="009A7517">
        <w:rPr>
          <w:rFonts w:hint="cs"/>
          <w:cs/>
        </w:rPr>
        <w:t xml:space="preserve"> และกลุ่มผู้ถือหุ้นเดิมของไบโอมมีสัดส่วนการถือหุ้นร้อยละ </w:t>
      </w:r>
      <w:r w:rsidRPr="009A7517">
        <w:rPr>
          <w:rFonts w:hint="cs"/>
        </w:rPr>
        <w:t>80</w:t>
      </w:r>
      <w:r w:rsidRPr="009A7517">
        <w:rPr>
          <w:rFonts w:hint="cs"/>
          <w:cs/>
        </w:rPr>
        <w:t xml:space="preserve"> ของจำนวนหุ้นที่ออกและจำหน่ายทั้งหมด ซึ่ง </w:t>
      </w:r>
      <w:r w:rsidRPr="009A7517">
        <w:rPr>
          <w:rFonts w:hint="cs"/>
        </w:rPr>
        <w:t>BBGI</w:t>
      </w:r>
      <w:r w:rsidRPr="009A7517">
        <w:rPr>
          <w:rFonts w:hint="cs"/>
          <w:cs/>
        </w:rPr>
        <w:t xml:space="preserve"> ได้ชำระค่าหุ้นเพิ่มทุนครั้งแรกจำนวน </w:t>
      </w:r>
      <w:r w:rsidRPr="009A7517">
        <w:rPr>
          <w:rFonts w:hint="cs"/>
        </w:rPr>
        <w:t>30</w:t>
      </w:r>
      <w:r w:rsidRPr="009A7517">
        <w:rPr>
          <w:rFonts w:hint="cs"/>
          <w:cs/>
        </w:rPr>
        <w:t xml:space="preserve"> ล้านบาท แล้วเมื่อวันที่ </w:t>
      </w:r>
      <w:r w:rsidRPr="009A7517">
        <w:rPr>
          <w:rFonts w:hint="cs"/>
        </w:rPr>
        <w:t>29</w:t>
      </w:r>
      <w:r w:rsidRPr="009A7517">
        <w:rPr>
          <w:rFonts w:hint="cs"/>
          <w:cs/>
        </w:rPr>
        <w:t xml:space="preserve"> เมษายน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และมีสิ่งตอบแทนที่คาดว่าจะต้องจ่ายจำนวน </w:t>
      </w:r>
      <w:r w:rsidRPr="009A7517">
        <w:rPr>
          <w:rFonts w:hint="cs"/>
        </w:rPr>
        <w:t>53</w:t>
      </w:r>
      <w:r w:rsidRPr="009A7517">
        <w:rPr>
          <w:rFonts w:hint="cs"/>
          <w:cs/>
        </w:rPr>
        <w:t xml:space="preserve"> ล้านบาท ตั้งแต่ปี </w:t>
      </w:r>
      <w:r w:rsidRPr="009A7517">
        <w:rPr>
          <w:rFonts w:hint="cs"/>
        </w:rPr>
        <w:t>2567</w:t>
      </w:r>
      <w:r w:rsidRPr="009A7517">
        <w:rPr>
          <w:rFonts w:hint="cs"/>
          <w:cs/>
        </w:rPr>
        <w:t xml:space="preserve"> และ </w:t>
      </w:r>
      <w:r w:rsidRPr="009A7517">
        <w:rPr>
          <w:rFonts w:hint="cs"/>
        </w:rPr>
        <w:t>2570</w:t>
      </w:r>
      <w:r w:rsidRPr="009A7517">
        <w:rPr>
          <w:rFonts w:hint="cs"/>
          <w:cs/>
        </w:rPr>
        <w:t xml:space="preserve"> เป็นต้นไป โดยแบ่งชำระครั้งแรกจำนวน </w:t>
      </w:r>
      <w:r w:rsidRPr="009A7517">
        <w:rPr>
          <w:rFonts w:hint="cs"/>
        </w:rPr>
        <w:t>10</w:t>
      </w:r>
      <w:r w:rsidRPr="009A7517">
        <w:rPr>
          <w:rFonts w:hint="cs"/>
          <w:cs/>
        </w:rPr>
        <w:t xml:space="preserve"> ล้านบาท และครั้งที่สองจำนวน </w:t>
      </w:r>
      <w:r w:rsidRPr="009A7517">
        <w:rPr>
          <w:rFonts w:hint="cs"/>
        </w:rPr>
        <w:t>43</w:t>
      </w:r>
      <w:r w:rsidRPr="009A7517">
        <w:rPr>
          <w:rFonts w:hint="cs"/>
          <w:cs/>
        </w:rPr>
        <w:t xml:space="preserve"> ล้านบาท ตามลำดับ เมื่อไบโอมสามารถสร้างผลงานตามดัชนีชี้วัด ผลงานหรือความสำเร็จของงาน (</w:t>
      </w:r>
      <w:r w:rsidRPr="009A7517">
        <w:rPr>
          <w:rFonts w:hint="cs"/>
        </w:rPr>
        <w:t xml:space="preserve">KPI) </w:t>
      </w:r>
      <w:r w:rsidRPr="009A7517">
        <w:rPr>
          <w:rFonts w:hint="cs"/>
          <w:cs/>
        </w:rPr>
        <w:t>ได้ตามเงื่อนไขที่ระบุในสัญญา ณ วันที่</w:t>
      </w:r>
      <w:r w:rsidRPr="009A7517">
        <w:rPr>
          <w:rFonts w:hint="cs"/>
        </w:rPr>
        <w:t xml:space="preserve"> </w:t>
      </w:r>
      <w:r w:rsidR="002472EF" w:rsidRPr="009A7517">
        <w:t xml:space="preserve">               </w:t>
      </w:r>
      <w:r w:rsidR="00764B42" w:rsidRPr="009A7517">
        <w:t xml:space="preserve"> </w:t>
      </w:r>
      <w:r w:rsidRPr="009A7517">
        <w:rPr>
          <w:rFonts w:hint="cs"/>
        </w:rPr>
        <w:t>3</w:t>
      </w:r>
      <w:r w:rsidR="002B68E6" w:rsidRPr="009A7517">
        <w:t>1</w:t>
      </w:r>
      <w:r w:rsidRPr="009A7517">
        <w:rPr>
          <w:rFonts w:hint="cs"/>
        </w:rPr>
        <w:t xml:space="preserve"> </w:t>
      </w:r>
      <w:r w:rsidR="002B68E6" w:rsidRPr="009A7517">
        <w:rPr>
          <w:rFonts w:hint="cs"/>
          <w:cs/>
        </w:rPr>
        <w:t>ธันวาคม</w:t>
      </w:r>
      <w:r w:rsidRPr="009A7517">
        <w:rPr>
          <w:rFonts w:hint="cs"/>
          <w:cs/>
        </w:rPr>
        <w:t xml:space="preserve">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กลุ่มบริษัทได้รับรู้สิ่งตอบแทนที่คาดว่าจะต้องจ่ายดังกล่าวเป็นหนี้สินทางการเงินไม่หมุนเวียนอื่นในงบแสดงฐานะการเงินรวม</w:t>
      </w:r>
    </w:p>
    <w:p w14:paraId="4630F264" w14:textId="77777777" w:rsidR="00F54EDE" w:rsidRPr="009A7517" w:rsidRDefault="00F54EDE" w:rsidP="004B6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sz w:val="24"/>
          <w:szCs w:val="24"/>
        </w:rPr>
      </w:pPr>
    </w:p>
    <w:p w14:paraId="5ECFCDA7" w14:textId="77777777" w:rsidR="00F54EDE" w:rsidRPr="009A7517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  <w:r w:rsidRPr="009A7517">
        <w:rPr>
          <w:rFonts w:hint="cs"/>
        </w:rPr>
        <w:tab/>
      </w:r>
      <w:r w:rsidRPr="009A7517">
        <w:rPr>
          <w:rFonts w:hint="cs"/>
          <w:i/>
          <w:iCs/>
        </w:rPr>
        <w:t>Nam Tai Hydropower Co., Ltd.</w:t>
      </w:r>
      <w:r w:rsidRPr="009A7517">
        <w:rPr>
          <w:rFonts w:hint="cs"/>
          <w:i/>
          <w:iCs/>
        </w:rPr>
        <w:tab/>
      </w:r>
    </w:p>
    <w:p w14:paraId="65116C03" w14:textId="77777777" w:rsidR="00F54EDE" w:rsidRPr="009A7517" w:rsidRDefault="00F54EDE" w:rsidP="004B6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sz w:val="24"/>
          <w:szCs w:val="24"/>
        </w:rPr>
      </w:pPr>
    </w:p>
    <w:p w14:paraId="03531417" w14:textId="5F59E9A6" w:rsidR="005E7ACD" w:rsidRPr="009A7517" w:rsidRDefault="00F54EDE" w:rsidP="005E7ACD">
      <w:pPr>
        <w:tabs>
          <w:tab w:val="clear" w:pos="680"/>
        </w:tabs>
        <w:spacing w:line="240" w:lineRule="auto"/>
        <w:ind w:left="540"/>
        <w:jc w:val="thaiDistribute"/>
      </w:pPr>
      <w:bookmarkStart w:id="10" w:name="_Hlk118376844"/>
      <w:r w:rsidRPr="009A7517">
        <w:rPr>
          <w:rFonts w:hint="cs"/>
          <w:color w:val="000000" w:themeColor="text1"/>
          <w:cs/>
        </w:rPr>
        <w:t xml:space="preserve">ตามที่กล่าวในหมายเหตุข้อ </w:t>
      </w:r>
      <w:r w:rsidR="000F7568" w:rsidRPr="009A7517">
        <w:rPr>
          <w:color w:val="000000" w:themeColor="text1"/>
        </w:rPr>
        <w:t>5</w:t>
      </w:r>
      <w:r w:rsidRPr="009A7517">
        <w:rPr>
          <w:rFonts w:hint="cs"/>
          <w:color w:val="000000" w:themeColor="text1"/>
          <w:cs/>
        </w:rPr>
        <w:t xml:space="preserve"> เมื่อวันที่ </w:t>
      </w:r>
      <w:r w:rsidRPr="009A7517">
        <w:rPr>
          <w:rFonts w:hint="cs"/>
          <w:color w:val="000000" w:themeColor="text1"/>
        </w:rPr>
        <w:t xml:space="preserve">10 </w:t>
      </w:r>
      <w:r w:rsidRPr="009A7517">
        <w:rPr>
          <w:rFonts w:hint="cs"/>
          <w:color w:val="000000" w:themeColor="text1"/>
          <w:cs/>
        </w:rPr>
        <w:t xml:space="preserve">สิงหาคม </w:t>
      </w:r>
      <w:r w:rsidRPr="009A7517">
        <w:rPr>
          <w:rFonts w:hint="cs"/>
          <w:color w:val="000000" w:themeColor="text1"/>
        </w:rPr>
        <w:t>2565</w:t>
      </w:r>
      <w:r w:rsidRPr="009A7517">
        <w:rPr>
          <w:rFonts w:hint="cs"/>
          <w:color w:val="000000" w:themeColor="text1"/>
          <w:cs/>
        </w:rPr>
        <w:t xml:space="preserve"> บริษัท บีซีพีจี อินโดไชน่า จำกัด ซึ่งเป็นบริษัทย่อยทางอ้อมของกลุ่มบริษัทและบริษัท </w:t>
      </w:r>
      <w:proofErr w:type="spellStart"/>
      <w:r w:rsidRPr="009A7517">
        <w:rPr>
          <w:rFonts w:hint="cs"/>
          <w:color w:val="000000" w:themeColor="text1"/>
        </w:rPr>
        <w:t>Phongsubthavy</w:t>
      </w:r>
      <w:proofErr w:type="spellEnd"/>
      <w:r w:rsidRPr="009A7517">
        <w:rPr>
          <w:rFonts w:hint="cs"/>
          <w:color w:val="000000" w:themeColor="text1"/>
        </w:rPr>
        <w:t xml:space="preserve"> Group Sole Co., Ltd.</w:t>
      </w:r>
      <w:r w:rsidRPr="009A7517">
        <w:rPr>
          <w:rFonts w:hint="cs"/>
          <w:color w:val="000000" w:themeColor="text1"/>
          <w:cs/>
        </w:rPr>
        <w:t xml:space="preserve"> </w:t>
      </w:r>
      <w:r w:rsidRPr="009A7517">
        <w:rPr>
          <w:rFonts w:hint="cs"/>
          <w:color w:val="000000" w:themeColor="text1"/>
        </w:rPr>
        <w:t>(“</w:t>
      </w:r>
      <w:r w:rsidRPr="009A7517">
        <w:rPr>
          <w:rFonts w:hint="cs"/>
          <w:color w:val="000000" w:themeColor="text1"/>
          <w:cs/>
        </w:rPr>
        <w:t>ผู้ขาย</w:t>
      </w:r>
      <w:r w:rsidRPr="009A7517">
        <w:rPr>
          <w:rFonts w:hint="cs"/>
          <w:color w:val="000000" w:themeColor="text1"/>
        </w:rPr>
        <w:t xml:space="preserve">”) </w:t>
      </w:r>
      <w:r w:rsidRPr="009A7517">
        <w:rPr>
          <w:rFonts w:hint="cs"/>
          <w:color w:val="000000" w:themeColor="text1"/>
          <w:cs/>
        </w:rPr>
        <w:t xml:space="preserve">ได้บรรลุเงื่อนไขบังคับก่อนตามสัญญาซื้อขายหุ้นครบถ้วนแล้ว กลุ่มบริษัทได้โอนลูกหนี้ค่าไฟฟ้าจากการไฟฟ้าลาว </w:t>
      </w:r>
      <w:r w:rsidRPr="009A7517">
        <w:rPr>
          <w:rFonts w:hint="cs"/>
          <w:color w:val="000000" w:themeColor="text1"/>
        </w:rPr>
        <w:t>(</w:t>
      </w:r>
      <w:proofErr w:type="spellStart"/>
      <w:r w:rsidRPr="009A7517">
        <w:rPr>
          <w:rFonts w:hint="cs"/>
          <w:color w:val="000000" w:themeColor="text1"/>
        </w:rPr>
        <w:t>Electricite</w:t>
      </w:r>
      <w:proofErr w:type="spellEnd"/>
      <w:r w:rsidRPr="009A7517">
        <w:rPr>
          <w:rFonts w:hint="cs"/>
          <w:color w:val="000000" w:themeColor="text1"/>
        </w:rPr>
        <w:t xml:space="preserve"> du Laos – EDL)</w:t>
      </w:r>
      <w:r w:rsidRPr="009A7517">
        <w:rPr>
          <w:rFonts w:hint="cs"/>
          <w:color w:val="000000" w:themeColor="text1"/>
          <w:cs/>
        </w:rPr>
        <w:t xml:space="preserve"> เพื่อชำระค่าหุ้นจำนวน</w:t>
      </w:r>
      <w:r w:rsidR="004B6C23" w:rsidRPr="009A7517">
        <w:rPr>
          <w:color w:val="000000" w:themeColor="text1"/>
        </w:rPr>
        <w:t xml:space="preserve"> </w:t>
      </w:r>
      <w:r w:rsidRPr="009A7517">
        <w:rPr>
          <w:rFonts w:hint="cs"/>
          <w:color w:val="000000" w:themeColor="text1"/>
        </w:rPr>
        <w:t xml:space="preserve">2.25 </w:t>
      </w:r>
      <w:r w:rsidRPr="009A7517">
        <w:rPr>
          <w:rFonts w:hint="cs"/>
          <w:color w:val="000000" w:themeColor="text1"/>
          <w:cs/>
        </w:rPr>
        <w:t xml:space="preserve">ล้านเหรียญสหรัฐฯ (ประมาณ </w:t>
      </w:r>
      <w:r w:rsidRPr="009A7517">
        <w:rPr>
          <w:rFonts w:hint="cs"/>
          <w:color w:val="000000" w:themeColor="text1"/>
        </w:rPr>
        <w:t>80</w:t>
      </w:r>
      <w:r w:rsidRPr="009A7517">
        <w:rPr>
          <w:rFonts w:hint="cs"/>
          <w:color w:val="000000" w:themeColor="text1"/>
          <w:cs/>
        </w:rPr>
        <w:t xml:space="preserve"> ล้านบาท) และได้รับโอนหุ้นของ </w:t>
      </w:r>
      <w:r w:rsidRPr="009A7517">
        <w:rPr>
          <w:rFonts w:hint="cs"/>
          <w:color w:val="000000" w:themeColor="text1"/>
        </w:rPr>
        <w:t xml:space="preserve">Nam Tai Hydropower Co., Ltd. </w:t>
      </w:r>
      <w:r w:rsidRPr="009A7517">
        <w:rPr>
          <w:rFonts w:hint="cs"/>
          <w:color w:val="000000" w:themeColor="text1"/>
          <w:cs/>
        </w:rPr>
        <w:t>เรียบร้อยแล้ว</w:t>
      </w:r>
      <w:r w:rsidRPr="009A7517">
        <w:rPr>
          <w:rFonts w:hint="cs"/>
          <w:color w:val="000000" w:themeColor="text1"/>
        </w:rPr>
        <w:t xml:space="preserve"> </w:t>
      </w:r>
      <w:r w:rsidRPr="009A7517">
        <w:rPr>
          <w:rFonts w:hint="cs"/>
          <w:color w:val="000000" w:themeColor="text1"/>
          <w:cs/>
        </w:rPr>
        <w:t>ทั้งนี้</w:t>
      </w:r>
      <w:r w:rsidRPr="009A7517">
        <w:rPr>
          <w:rFonts w:hint="cs"/>
          <w:cs/>
        </w:rPr>
        <w:t>กลุ่มบริษัทมีค่าใช้จ่ายที่เกี่ยวข้องกับเงินลงทุนดังกล่าวเป็นจำนวน</w:t>
      </w:r>
      <w:r w:rsidRPr="009A7517">
        <w:rPr>
          <w:rFonts w:hint="cs"/>
        </w:rPr>
        <w:t xml:space="preserve"> </w:t>
      </w:r>
      <w:r w:rsidR="002472EF" w:rsidRPr="009A7517">
        <w:t xml:space="preserve">       </w:t>
      </w:r>
      <w:r w:rsidRPr="009A7517">
        <w:rPr>
          <w:rFonts w:hint="cs"/>
        </w:rPr>
        <w:t xml:space="preserve">0.28 </w:t>
      </w:r>
      <w:r w:rsidRPr="009A7517">
        <w:rPr>
          <w:rFonts w:hint="cs"/>
          <w:cs/>
        </w:rPr>
        <w:t>ล้าน</w:t>
      </w:r>
      <w:r w:rsidRPr="009A7517">
        <w:rPr>
          <w:rFonts w:hint="cs"/>
          <w:color w:val="000000" w:themeColor="text1"/>
          <w:cs/>
        </w:rPr>
        <w:t xml:space="preserve">เหรียญสหรัฐฯ (ประมาณ </w:t>
      </w:r>
      <w:r w:rsidRPr="009A7517">
        <w:rPr>
          <w:rFonts w:hint="cs"/>
          <w:color w:val="000000" w:themeColor="text1"/>
        </w:rPr>
        <w:t>10</w:t>
      </w:r>
      <w:r w:rsidRPr="009A7517">
        <w:rPr>
          <w:rFonts w:hint="cs"/>
          <w:color w:val="000000" w:themeColor="text1"/>
          <w:cs/>
        </w:rPr>
        <w:t xml:space="preserve"> ล้านบาท) </w:t>
      </w:r>
      <w:r w:rsidRPr="009A7517">
        <w:rPr>
          <w:rFonts w:hint="cs"/>
          <w:cs/>
        </w:rPr>
        <w:t xml:space="preserve">รวมอยู่ในต้นทุนของเงินลงทุน </w:t>
      </w:r>
      <w:r w:rsidRPr="009A7517">
        <w:rPr>
          <w:rFonts w:hint="cs"/>
          <w:spacing w:val="-6"/>
          <w:cs/>
        </w:rPr>
        <w:t xml:space="preserve">การเข้าลงทุนดังกล่าวทำให้กลุ่มบริษัทได้สิทธิร้อยละ </w:t>
      </w:r>
      <w:r w:rsidRPr="009A7517">
        <w:rPr>
          <w:rFonts w:hint="cs"/>
          <w:spacing w:val="-6"/>
        </w:rPr>
        <w:t xml:space="preserve">50 </w:t>
      </w:r>
      <w:r w:rsidRPr="009A7517">
        <w:rPr>
          <w:rFonts w:hint="cs"/>
          <w:spacing w:val="-6"/>
          <w:cs/>
        </w:rPr>
        <w:t xml:space="preserve">ของรายได้และผลประโยชน์ทางธุรกิจทั้งหมดที่ได้จากการพัฒนาโครงการระบบสายส่งไฟฟ้าขนาด </w:t>
      </w:r>
      <w:r w:rsidRPr="009A7517">
        <w:rPr>
          <w:rFonts w:hint="cs"/>
          <w:spacing w:val="-6"/>
        </w:rPr>
        <w:t xml:space="preserve">220 </w:t>
      </w:r>
      <w:r w:rsidRPr="009A7517">
        <w:rPr>
          <w:rFonts w:hint="cs"/>
          <w:spacing w:val="-6"/>
          <w:cs/>
        </w:rPr>
        <w:t xml:space="preserve">กิโลโวลต์ และสถานีไฟฟ้าย่อยจากโครงการโรงไฟฟ้าพลังน้ำ </w:t>
      </w:r>
      <w:r w:rsidRPr="009A7517">
        <w:rPr>
          <w:rFonts w:hint="cs"/>
          <w:spacing w:val="-6"/>
        </w:rPr>
        <w:t xml:space="preserve">Nam Tai </w:t>
      </w:r>
      <w:r w:rsidRPr="009A7517">
        <w:rPr>
          <w:rFonts w:hint="cs"/>
          <w:spacing w:val="-6"/>
          <w:cs/>
        </w:rPr>
        <w:t>ในสาธารณรัฐ</w:t>
      </w:r>
      <w:r w:rsidRPr="009A7517">
        <w:rPr>
          <w:rFonts w:hint="cs"/>
          <w:cs/>
        </w:rPr>
        <w:t xml:space="preserve">ประชาธิปไตยประชาชนลาว เพื่อเชื่อมต่อกับระบบสายส่งไฟฟ้าของการไฟฟ้าแห่งสาธารณรัฐสังคมนิยมเวียดนาม </w:t>
      </w:r>
      <w:r w:rsidRPr="009A7517">
        <w:rPr>
          <w:rFonts w:hint="cs"/>
        </w:rPr>
        <w:t xml:space="preserve">(Vietnam Electricity – EVN) </w:t>
      </w:r>
      <w:r w:rsidRPr="009A7517">
        <w:rPr>
          <w:rFonts w:hint="cs"/>
          <w:cs/>
        </w:rPr>
        <w:t>ที่ชายแดนของทั้งสองประเท</w:t>
      </w:r>
      <w:bookmarkEnd w:id="10"/>
      <w:r w:rsidR="00F2573F" w:rsidRPr="009A7517">
        <w:rPr>
          <w:rFonts w:hint="cs"/>
          <w:cs/>
        </w:rPr>
        <w:t>ศ</w:t>
      </w:r>
    </w:p>
    <w:p w14:paraId="5D74662C" w14:textId="03CB141D" w:rsidR="004B6C23" w:rsidRPr="009A7517" w:rsidRDefault="004B6C23" w:rsidP="004B6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20CF5C27" w14:textId="5C81437A" w:rsidR="00714CC4" w:rsidRPr="009A7517" w:rsidRDefault="00714CC4" w:rsidP="00714CC4">
      <w:pPr>
        <w:tabs>
          <w:tab w:val="clear" w:pos="680"/>
        </w:tabs>
        <w:spacing w:line="240" w:lineRule="auto"/>
        <w:ind w:left="540"/>
        <w:jc w:val="thaiDistribute"/>
        <w:rPr>
          <w:i/>
          <w:iCs/>
        </w:rPr>
      </w:pPr>
      <w:proofErr w:type="spellStart"/>
      <w:r w:rsidRPr="009A7517">
        <w:rPr>
          <w:rFonts w:hint="cs"/>
          <w:i/>
          <w:iCs/>
        </w:rPr>
        <w:t>PetroWind</w:t>
      </w:r>
      <w:proofErr w:type="spellEnd"/>
      <w:r w:rsidRPr="009A7517">
        <w:rPr>
          <w:rFonts w:hint="cs"/>
          <w:i/>
          <w:iCs/>
        </w:rPr>
        <w:t xml:space="preserve"> Energy Inc</w:t>
      </w:r>
      <w:r w:rsidRPr="009A7517">
        <w:rPr>
          <w:rFonts w:hint="cs"/>
          <w:i/>
          <w:iCs/>
          <w:cs/>
        </w:rPr>
        <w:t>.</w:t>
      </w:r>
    </w:p>
    <w:p w14:paraId="66069734" w14:textId="77777777" w:rsidR="00714CC4" w:rsidRPr="009A7517" w:rsidRDefault="00714CC4" w:rsidP="00714CC4">
      <w:pPr>
        <w:tabs>
          <w:tab w:val="clear" w:pos="680"/>
        </w:tabs>
        <w:spacing w:line="240" w:lineRule="auto"/>
        <w:ind w:left="540"/>
        <w:jc w:val="thaiDistribute"/>
        <w:rPr>
          <w:i/>
          <w:iCs/>
        </w:rPr>
      </w:pPr>
    </w:p>
    <w:p w14:paraId="28DC546C" w14:textId="1BAC24B1" w:rsidR="00714CC4" w:rsidRPr="009A7517" w:rsidRDefault="00714CC4" w:rsidP="004B6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  <w:r w:rsidRPr="009A7517">
        <w:rPr>
          <w:cs/>
        </w:rPr>
        <w:t xml:space="preserve">เมื่อวันที่ </w:t>
      </w:r>
      <w:r w:rsidRPr="009A7517">
        <w:t>22</w:t>
      </w:r>
      <w:r w:rsidRPr="009A7517">
        <w:rPr>
          <w:cs/>
        </w:rPr>
        <w:t xml:space="preserve"> พฤศจิกายน </w:t>
      </w:r>
      <w:r w:rsidRPr="009A7517">
        <w:t>2565</w:t>
      </w:r>
      <w:r w:rsidRPr="009A7517">
        <w:rPr>
          <w:cs/>
        </w:rPr>
        <w:t xml:space="preserve"> ที่ประชุมคณะกรรมการบริษัทของ </w:t>
      </w:r>
      <w:proofErr w:type="spellStart"/>
      <w:r w:rsidRPr="009A7517">
        <w:t>PetroWind</w:t>
      </w:r>
      <w:proofErr w:type="spellEnd"/>
      <w:r w:rsidRPr="009A7517">
        <w:t xml:space="preserve"> Energy Inc. </w:t>
      </w:r>
      <w:r w:rsidRPr="009A7517">
        <w:rPr>
          <w:cs/>
        </w:rPr>
        <w:t>ซึ่งเป็น</w:t>
      </w:r>
      <w:r w:rsidR="0096258B" w:rsidRPr="009A7517">
        <w:rPr>
          <w:rFonts w:hint="cs"/>
          <w:cs/>
        </w:rPr>
        <w:t>การร่วมค้า</w:t>
      </w:r>
      <w:r w:rsidRPr="009A7517">
        <w:rPr>
          <w:rFonts w:hint="cs"/>
          <w:cs/>
        </w:rPr>
        <w:t xml:space="preserve">ทางอ้อมของกลุ่มบริษัท </w:t>
      </w:r>
      <w:r w:rsidRPr="009A7517">
        <w:rPr>
          <w:cs/>
        </w:rPr>
        <w:t xml:space="preserve">มีมติเรียกชำระค่าหุ้นเพิ่มเติมจำนวน </w:t>
      </w:r>
      <w:r w:rsidR="00733A80" w:rsidRPr="009A7517">
        <w:t>14</w:t>
      </w:r>
      <w:r w:rsidR="0096258B" w:rsidRPr="009A7517">
        <w:t>8</w:t>
      </w:r>
      <w:r w:rsidRPr="009A7517">
        <w:rPr>
          <w:cs/>
        </w:rPr>
        <w:t xml:space="preserve"> ล้านเปโซฟิลิปปินส์ โดย</w:t>
      </w:r>
      <w:r w:rsidRPr="009A7517">
        <w:rPr>
          <w:rFonts w:hint="cs"/>
          <w:cs/>
        </w:rPr>
        <w:t>กลุ่มบริษัท</w:t>
      </w:r>
      <w:r w:rsidRPr="009A7517">
        <w:rPr>
          <w:cs/>
        </w:rPr>
        <w:t xml:space="preserve">ได้ชำระค่าหุ้นร้อยละ </w:t>
      </w:r>
      <w:r w:rsidR="0096258B" w:rsidRPr="009A7517">
        <w:t>4</w:t>
      </w:r>
      <w:r w:rsidR="00733A80" w:rsidRPr="009A7517">
        <w:t>0</w:t>
      </w:r>
      <w:r w:rsidRPr="009A7517">
        <w:rPr>
          <w:cs/>
        </w:rPr>
        <w:t xml:space="preserve"> ของจำนวนดังกล่าวตามสัดส่วนการถือหุ้น คิดเป็นจำนวนเงิน </w:t>
      </w:r>
      <w:r w:rsidR="00733A80" w:rsidRPr="009A7517">
        <w:t>59</w:t>
      </w:r>
      <w:r w:rsidRPr="009A7517">
        <w:rPr>
          <w:cs/>
        </w:rPr>
        <w:t xml:space="preserve"> ล้านเปโซฟิลิปปินส์ (ประมาณ </w:t>
      </w:r>
      <w:r w:rsidR="00733A80" w:rsidRPr="009A7517">
        <w:t>3</w:t>
      </w:r>
      <w:r w:rsidR="0096258B" w:rsidRPr="009A7517">
        <w:t>7</w:t>
      </w:r>
      <w:r w:rsidRPr="009A7517">
        <w:rPr>
          <w:cs/>
        </w:rPr>
        <w:t xml:space="preserve"> ล้านบาท)</w:t>
      </w:r>
    </w:p>
    <w:p w14:paraId="447A03E1" w14:textId="77777777" w:rsidR="00714CC4" w:rsidRPr="009A7517" w:rsidRDefault="00714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9A7517">
        <w:rPr>
          <w:i/>
          <w:iCs/>
          <w:cs/>
        </w:rPr>
        <w:br w:type="page"/>
      </w:r>
    </w:p>
    <w:p w14:paraId="5B21F1E9" w14:textId="395672AC" w:rsidR="00F2573F" w:rsidRPr="009A7517" w:rsidRDefault="00F2573F" w:rsidP="00F2573F">
      <w:pPr>
        <w:tabs>
          <w:tab w:val="clear" w:pos="680"/>
        </w:tabs>
        <w:spacing w:line="240" w:lineRule="auto"/>
        <w:ind w:left="540"/>
        <w:jc w:val="thaiDistribute"/>
        <w:rPr>
          <w:i/>
          <w:iCs/>
        </w:rPr>
      </w:pPr>
      <w:r w:rsidRPr="009A7517">
        <w:rPr>
          <w:rFonts w:hint="cs"/>
          <w:i/>
          <w:iCs/>
          <w:cs/>
        </w:rPr>
        <w:lastRenderedPageBreak/>
        <w:t>บริษัท ประทุมวันสมาร์ทดิสทริคท์คูลลิ่ง จำกัด</w:t>
      </w:r>
    </w:p>
    <w:p w14:paraId="396EE7F7" w14:textId="77777777" w:rsidR="00714CC4" w:rsidRPr="009A7517" w:rsidRDefault="00714CC4" w:rsidP="00714CC4">
      <w:pPr>
        <w:tabs>
          <w:tab w:val="clear" w:pos="680"/>
        </w:tabs>
        <w:spacing w:line="240" w:lineRule="auto"/>
        <w:jc w:val="thaiDistribute"/>
        <w:rPr>
          <w:color w:val="000000" w:themeColor="text1"/>
        </w:rPr>
      </w:pPr>
    </w:p>
    <w:p w14:paraId="5F3B5F59" w14:textId="5F8CD908" w:rsidR="00F2573F" w:rsidRPr="009A7517" w:rsidRDefault="00F2573F" w:rsidP="00F2573F">
      <w:pPr>
        <w:tabs>
          <w:tab w:val="clear" w:pos="680"/>
        </w:tabs>
        <w:spacing w:line="240" w:lineRule="auto"/>
        <w:ind w:left="567"/>
        <w:jc w:val="thaiDistribute"/>
        <w:rPr>
          <w:color w:val="000000" w:themeColor="text1"/>
          <w:sz w:val="28"/>
          <w:szCs w:val="28"/>
          <w:cs/>
        </w:rPr>
        <w:sectPr w:rsidR="00F2573F" w:rsidRPr="009A7517" w:rsidSect="00FB5E1D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9A7517">
        <w:rPr>
          <w:rFonts w:hint="cs"/>
          <w:color w:val="000000" w:themeColor="text1"/>
          <w:cs/>
        </w:rPr>
        <w:t xml:space="preserve">เมื่อวันที่ </w:t>
      </w:r>
      <w:r w:rsidR="003136C8" w:rsidRPr="009A7517">
        <w:rPr>
          <w:rFonts w:hint="cs"/>
          <w:color w:val="000000" w:themeColor="text1"/>
        </w:rPr>
        <w:t>8</w:t>
      </w:r>
      <w:r w:rsidRPr="009A7517">
        <w:rPr>
          <w:rFonts w:hint="cs"/>
          <w:color w:val="000000" w:themeColor="text1"/>
          <w:cs/>
        </w:rPr>
        <w:t xml:space="preserve"> ธันวาคม </w:t>
      </w:r>
      <w:r w:rsidR="003136C8" w:rsidRPr="009A7517">
        <w:rPr>
          <w:rFonts w:hint="cs"/>
          <w:color w:val="000000" w:themeColor="text1"/>
        </w:rPr>
        <w:t>2565</w:t>
      </w:r>
      <w:r w:rsidRPr="009A7517">
        <w:rPr>
          <w:rFonts w:hint="cs"/>
          <w:color w:val="000000" w:themeColor="text1"/>
          <w:cs/>
        </w:rPr>
        <w:t xml:space="preserve"> </w:t>
      </w:r>
      <w:r w:rsidR="00703896" w:rsidRPr="009A7517">
        <w:rPr>
          <w:rFonts w:hint="cs"/>
          <w:color w:val="000000" w:themeColor="text1"/>
          <w:cs/>
        </w:rPr>
        <w:t>บริษัท บีซีพีจี จำกัด (มหาชน)</w:t>
      </w:r>
      <w:r w:rsidRPr="009A7517">
        <w:rPr>
          <w:rFonts w:hint="cs"/>
          <w:color w:val="000000" w:themeColor="text1"/>
        </w:rPr>
        <w:t xml:space="preserve"> </w:t>
      </w:r>
      <w:r w:rsidR="00703896" w:rsidRPr="009A7517">
        <w:rPr>
          <w:rFonts w:hint="cs"/>
          <w:color w:val="000000" w:themeColor="text1"/>
          <w:cs/>
        </w:rPr>
        <w:t>(</w:t>
      </w:r>
      <w:r w:rsidR="00703896" w:rsidRPr="009A7517">
        <w:rPr>
          <w:color w:val="000000" w:themeColor="text1"/>
        </w:rPr>
        <w:t>“</w:t>
      </w:r>
      <w:r w:rsidRPr="009A7517">
        <w:rPr>
          <w:rFonts w:hint="cs"/>
          <w:color w:val="000000" w:themeColor="text1"/>
        </w:rPr>
        <w:t>BCPG</w:t>
      </w:r>
      <w:r w:rsidR="00703896" w:rsidRPr="009A7517">
        <w:rPr>
          <w:color w:val="000000" w:themeColor="text1"/>
        </w:rPr>
        <w:t>”</w:t>
      </w:r>
      <w:r w:rsidR="00703896" w:rsidRPr="009A7517">
        <w:rPr>
          <w:rFonts w:hint="cs"/>
          <w:color w:val="000000" w:themeColor="text1"/>
          <w:cs/>
        </w:rPr>
        <w:t>)</w:t>
      </w:r>
      <w:r w:rsidRPr="009A7517">
        <w:rPr>
          <w:rFonts w:hint="cs"/>
          <w:color w:val="000000" w:themeColor="text1"/>
        </w:rPr>
        <w:t xml:space="preserve"> </w:t>
      </w:r>
      <w:r w:rsidRPr="009A7517">
        <w:rPr>
          <w:rFonts w:hint="cs"/>
          <w:color w:val="000000" w:themeColor="text1"/>
          <w:cs/>
        </w:rPr>
        <w:t>ได้จำหน่ายหุ้นสามัญในบริษัท ประทุมวันสมาร์ทดิสทริคท์คูลลิ่ง จำกัด</w:t>
      </w:r>
      <w:r w:rsidRPr="009A7517">
        <w:rPr>
          <w:rFonts w:hint="cs"/>
          <w:color w:val="000000" w:themeColor="text1"/>
        </w:rPr>
        <w:t xml:space="preserve"> </w:t>
      </w:r>
      <w:r w:rsidR="00703896" w:rsidRPr="009A7517">
        <w:rPr>
          <w:rFonts w:hint="cs"/>
          <w:color w:val="000000" w:themeColor="text1"/>
          <w:cs/>
        </w:rPr>
        <w:t xml:space="preserve">ซึ่งเป็นบริษัทย่อยทางอ้อมของกลุ่มบริษัท </w:t>
      </w:r>
      <w:r w:rsidRPr="009A7517">
        <w:rPr>
          <w:rFonts w:hint="cs"/>
          <w:color w:val="000000" w:themeColor="text1"/>
          <w:cs/>
        </w:rPr>
        <w:t xml:space="preserve">จำนวน </w:t>
      </w:r>
      <w:r w:rsidR="003136C8" w:rsidRPr="009A7517">
        <w:rPr>
          <w:rFonts w:hint="cs"/>
          <w:color w:val="000000" w:themeColor="text1"/>
        </w:rPr>
        <w:t>80,000</w:t>
      </w:r>
      <w:r w:rsidRPr="009A7517">
        <w:rPr>
          <w:rFonts w:hint="cs"/>
          <w:color w:val="000000" w:themeColor="text1"/>
          <w:cs/>
        </w:rPr>
        <w:t xml:space="preserve"> หุ้น ให้แก่ </w:t>
      </w:r>
      <w:r w:rsidRPr="009A7517">
        <w:rPr>
          <w:rFonts w:hint="cs"/>
          <w:color w:val="000000" w:themeColor="text1"/>
        </w:rPr>
        <w:t xml:space="preserve">Keppel DHCS Pte Ltd. </w:t>
      </w:r>
      <w:r w:rsidRPr="009A7517">
        <w:rPr>
          <w:rFonts w:hint="cs"/>
          <w:color w:val="000000" w:themeColor="text1"/>
          <w:cs/>
        </w:rPr>
        <w:t>ซึ่งเป็นผู้ร่วมลงทุน และไม่ได้เป็นกิจการท</w:t>
      </w:r>
      <w:r w:rsidR="003136C8" w:rsidRPr="009A7517">
        <w:rPr>
          <w:rFonts w:hint="cs"/>
          <w:color w:val="000000" w:themeColor="text1"/>
          <w:cs/>
        </w:rPr>
        <w:t>ี่</w:t>
      </w:r>
      <w:r w:rsidRPr="009A7517">
        <w:rPr>
          <w:rFonts w:hint="cs"/>
          <w:color w:val="000000" w:themeColor="text1"/>
          <w:cs/>
        </w:rPr>
        <w:t xml:space="preserve">เกี่ยวข้องกันกับกลุ่มบริษัท เป็นจำนวนเงิน </w:t>
      </w:r>
      <w:r w:rsidR="003136C8" w:rsidRPr="009A7517">
        <w:rPr>
          <w:rFonts w:hint="cs"/>
          <w:color w:val="000000" w:themeColor="text1"/>
        </w:rPr>
        <w:t>8</w:t>
      </w:r>
      <w:r w:rsidRPr="009A7517">
        <w:rPr>
          <w:rFonts w:hint="cs"/>
          <w:color w:val="000000" w:themeColor="text1"/>
          <w:cs/>
        </w:rPr>
        <w:t xml:space="preserve"> ล้านบาท โดยมีกำไรจากการจำหน่ายเงินลงทุนดังกล่าว </w:t>
      </w:r>
      <w:r w:rsidR="003136C8" w:rsidRPr="009A7517">
        <w:rPr>
          <w:rFonts w:hint="cs"/>
          <w:color w:val="000000" w:themeColor="text1"/>
        </w:rPr>
        <w:t>0.31</w:t>
      </w:r>
      <w:r w:rsidRPr="009A7517">
        <w:rPr>
          <w:rFonts w:hint="cs"/>
          <w:color w:val="000000" w:themeColor="text1"/>
          <w:cs/>
        </w:rPr>
        <w:t xml:space="preserve"> ล้านบาท ผลจา</w:t>
      </w:r>
      <w:r w:rsidR="00703896" w:rsidRPr="009A7517">
        <w:rPr>
          <w:rFonts w:hint="cs"/>
          <w:color w:val="000000" w:themeColor="text1"/>
          <w:cs/>
        </w:rPr>
        <w:t>ก</w:t>
      </w:r>
      <w:r w:rsidRPr="009A7517">
        <w:rPr>
          <w:rFonts w:hint="cs"/>
          <w:color w:val="000000" w:themeColor="text1"/>
          <w:cs/>
        </w:rPr>
        <w:t xml:space="preserve">การจำหน่ายเงินลงทุนดังกล่าว ทำให้สัดส่วนการถือหุ้นของ </w:t>
      </w:r>
      <w:r w:rsidRPr="009A7517">
        <w:rPr>
          <w:rFonts w:hint="cs"/>
          <w:color w:val="000000" w:themeColor="text1"/>
        </w:rPr>
        <w:t xml:space="preserve">BCPG </w:t>
      </w:r>
      <w:r w:rsidRPr="009A7517">
        <w:rPr>
          <w:rFonts w:hint="cs"/>
          <w:color w:val="000000" w:themeColor="text1"/>
          <w:cs/>
        </w:rPr>
        <w:t xml:space="preserve">ลดลงจากร้อยละ </w:t>
      </w:r>
      <w:r w:rsidR="003136C8" w:rsidRPr="009A7517">
        <w:rPr>
          <w:rFonts w:hint="cs"/>
          <w:color w:val="000000" w:themeColor="text1"/>
        </w:rPr>
        <w:t>60</w:t>
      </w:r>
      <w:r w:rsidRPr="009A7517">
        <w:rPr>
          <w:rFonts w:hint="cs"/>
          <w:color w:val="000000" w:themeColor="text1"/>
          <w:cs/>
        </w:rPr>
        <w:t xml:space="preserve"> เป็นร้อยละ </w:t>
      </w:r>
      <w:r w:rsidR="003136C8" w:rsidRPr="009A7517">
        <w:rPr>
          <w:rFonts w:hint="cs"/>
          <w:color w:val="000000" w:themeColor="text1"/>
        </w:rPr>
        <w:t>44</w:t>
      </w:r>
      <w:r w:rsidRPr="009A7517">
        <w:rPr>
          <w:rFonts w:hint="cs"/>
          <w:color w:val="000000" w:themeColor="text1"/>
          <w:cs/>
        </w:rPr>
        <w:t xml:space="preserve"> </w:t>
      </w:r>
      <w:r w:rsidRPr="009A7517">
        <w:rPr>
          <w:rFonts w:hint="cs"/>
          <w:color w:val="000000" w:themeColor="text1"/>
        </w:rPr>
        <w:t xml:space="preserve">BCPG </w:t>
      </w:r>
      <w:r w:rsidRPr="009A7517">
        <w:rPr>
          <w:rFonts w:hint="cs"/>
          <w:color w:val="000000" w:themeColor="text1"/>
          <w:cs/>
        </w:rPr>
        <w:t>จึงได้เปลี่ยนการจัดประเภทรายการเงินลงทุนดังกล่าวจากเงินลงทุนในบริษัทย่อยเป็นเงินลงทุนในบริษัทร่วม</w:t>
      </w:r>
    </w:p>
    <w:p w14:paraId="53466758" w14:textId="08FF787F" w:rsidR="00D42518" w:rsidRPr="009A7517" w:rsidRDefault="00D42518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8"/>
          <w:szCs w:val="28"/>
        </w:rPr>
      </w:pPr>
      <w:r w:rsidRPr="009A7517">
        <w:rPr>
          <w:sz w:val="28"/>
          <w:szCs w:val="28"/>
          <w:cs/>
        </w:rPr>
        <w:lastRenderedPageBreak/>
        <w:t>เงินลงทุนในบริษัทร่วม</w:t>
      </w:r>
      <w:r w:rsidRPr="009A7517">
        <w:rPr>
          <w:rFonts w:hint="cs"/>
          <w:sz w:val="28"/>
          <w:szCs w:val="28"/>
          <w:cs/>
        </w:rPr>
        <w:t>และการร่วมค้า</w:t>
      </w:r>
      <w:r w:rsidRPr="009A7517">
        <w:rPr>
          <w:sz w:val="28"/>
          <w:szCs w:val="28"/>
          <w:rtl/>
          <w:cs/>
        </w:rPr>
        <w:t xml:space="preserve"> </w:t>
      </w:r>
      <w:r w:rsidRPr="009A7517">
        <w:rPr>
          <w:sz w:val="28"/>
          <w:szCs w:val="28"/>
          <w:cs/>
        </w:rPr>
        <w:t>ณ</w:t>
      </w:r>
      <w:r w:rsidRPr="009A7517">
        <w:rPr>
          <w:sz w:val="28"/>
          <w:szCs w:val="28"/>
          <w:rtl/>
          <w:cs/>
        </w:rPr>
        <w:t xml:space="preserve"> </w:t>
      </w:r>
      <w:r w:rsidRPr="009A7517">
        <w:rPr>
          <w:sz w:val="28"/>
          <w:szCs w:val="28"/>
          <w:cs/>
        </w:rPr>
        <w:t>วันที่</w:t>
      </w:r>
      <w:r w:rsidRPr="009A7517">
        <w:rPr>
          <w:rFonts w:hint="cs"/>
          <w:sz w:val="28"/>
          <w:szCs w:val="28"/>
          <w:cs/>
        </w:rPr>
        <w:t xml:space="preserve"> </w:t>
      </w:r>
      <w:r w:rsidR="00DE3F43" w:rsidRPr="009A7517">
        <w:rPr>
          <w:sz w:val="28"/>
          <w:szCs w:val="28"/>
          <w:lang w:bidi="ar-SA"/>
        </w:rPr>
        <w:t>3</w:t>
      </w:r>
      <w:r w:rsidR="00D52C0E" w:rsidRPr="009A7517">
        <w:rPr>
          <w:sz w:val="28"/>
          <w:szCs w:val="28"/>
          <w:lang w:bidi="ar-SA"/>
        </w:rPr>
        <w:t>1</w:t>
      </w:r>
      <w:r w:rsidRPr="009A7517">
        <w:rPr>
          <w:sz w:val="28"/>
          <w:szCs w:val="28"/>
          <w:cs/>
        </w:rPr>
        <w:t xml:space="preserve"> ธันวาคม </w:t>
      </w:r>
      <w:r w:rsidR="00DE3F43" w:rsidRPr="009A7517">
        <w:rPr>
          <w:sz w:val="28"/>
          <w:szCs w:val="28"/>
        </w:rPr>
        <w:t>256</w:t>
      </w:r>
      <w:r w:rsidR="00125202" w:rsidRPr="009A7517">
        <w:rPr>
          <w:sz w:val="28"/>
          <w:szCs w:val="28"/>
        </w:rPr>
        <w:t>5</w:t>
      </w:r>
      <w:r w:rsidRPr="009A7517">
        <w:rPr>
          <w:sz w:val="28"/>
          <w:szCs w:val="28"/>
          <w:cs/>
        </w:rPr>
        <w:t xml:space="preserve"> และ </w:t>
      </w:r>
      <w:r w:rsidR="00DE3F43" w:rsidRPr="009A7517">
        <w:rPr>
          <w:sz w:val="28"/>
          <w:szCs w:val="28"/>
        </w:rPr>
        <w:t>256</w:t>
      </w:r>
      <w:r w:rsidR="00125202" w:rsidRPr="009A7517">
        <w:rPr>
          <w:sz w:val="28"/>
          <w:szCs w:val="28"/>
        </w:rPr>
        <w:t>4</w:t>
      </w:r>
      <w:r w:rsidRPr="009A7517">
        <w:rPr>
          <w:sz w:val="28"/>
          <w:szCs w:val="28"/>
          <w:cs/>
        </w:rPr>
        <w:t xml:space="preserve"> และเงินปันผลรับสำหรับ</w:t>
      </w:r>
      <w:r w:rsidRPr="009A7517">
        <w:rPr>
          <w:rFonts w:hint="cs"/>
          <w:sz w:val="28"/>
          <w:szCs w:val="28"/>
          <w:cs/>
        </w:rPr>
        <w:t>แต่ละปี</w:t>
      </w:r>
      <w:r w:rsidRPr="009A7517">
        <w:rPr>
          <w:sz w:val="28"/>
          <w:szCs w:val="28"/>
          <w:cs/>
        </w:rPr>
        <w:t xml:space="preserve"> มีดังนี้</w:t>
      </w:r>
    </w:p>
    <w:p w14:paraId="4BBE606D" w14:textId="77777777" w:rsidR="000F7568" w:rsidRPr="009A7517" w:rsidRDefault="000F7568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16"/>
          <w:szCs w:val="16"/>
        </w:rPr>
      </w:pPr>
    </w:p>
    <w:tbl>
      <w:tblPr>
        <w:tblW w:w="1494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940"/>
        <w:gridCol w:w="750"/>
        <w:gridCol w:w="750"/>
        <w:gridCol w:w="870"/>
        <w:gridCol w:w="720"/>
        <w:gridCol w:w="720"/>
        <w:gridCol w:w="810"/>
        <w:gridCol w:w="780"/>
        <w:gridCol w:w="900"/>
        <w:gridCol w:w="900"/>
        <w:gridCol w:w="750"/>
        <w:gridCol w:w="750"/>
        <w:gridCol w:w="900"/>
        <w:gridCol w:w="900"/>
        <w:gridCol w:w="750"/>
        <w:gridCol w:w="750"/>
      </w:tblGrid>
      <w:tr w:rsidR="001A7FAF" w:rsidRPr="009A7517" w14:paraId="5BA1F600" w14:textId="77777777" w:rsidTr="00B42109">
        <w:trPr>
          <w:cantSplit/>
        </w:trPr>
        <w:tc>
          <w:tcPr>
            <w:tcW w:w="2940" w:type="dxa"/>
          </w:tcPr>
          <w:p w14:paraId="4EF77E8C" w14:textId="77777777" w:rsidR="001A7FAF" w:rsidRPr="009A7517" w:rsidRDefault="001A7FA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50" w:type="dxa"/>
          </w:tcPr>
          <w:p w14:paraId="1B0F8DE0" w14:textId="77777777" w:rsidR="001A7FAF" w:rsidRPr="009A7517" w:rsidRDefault="001A7FAF" w:rsidP="000F7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250" w:type="dxa"/>
            <w:gridSpan w:val="14"/>
          </w:tcPr>
          <w:p w14:paraId="388EDC30" w14:textId="77777777" w:rsidR="001A7FAF" w:rsidRPr="009A7517" w:rsidRDefault="001A7FAF" w:rsidP="000F7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9A7517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 xml:space="preserve">งบการเงินรวม </w:t>
            </w:r>
          </w:p>
        </w:tc>
      </w:tr>
      <w:tr w:rsidR="0095399F" w:rsidRPr="009A7517" w14:paraId="19BAA644" w14:textId="77777777" w:rsidTr="004030FC">
        <w:trPr>
          <w:cantSplit/>
        </w:trPr>
        <w:tc>
          <w:tcPr>
            <w:tcW w:w="2940" w:type="dxa"/>
          </w:tcPr>
          <w:p w14:paraId="6F6752A9" w14:textId="77777777" w:rsidR="0095399F" w:rsidRPr="009A7517" w:rsidRDefault="0095399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50" w:type="dxa"/>
          </w:tcPr>
          <w:p w14:paraId="45C7ACDA" w14:textId="77777777" w:rsidR="0095399F" w:rsidRPr="009A7517" w:rsidRDefault="0095399F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69DB167A" w14:textId="5D4FA81F" w:rsidR="0095399F" w:rsidRPr="009A7517" w:rsidRDefault="0095399F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rtl/>
                <w:cs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สัดส่วนความเป็</w:t>
            </w:r>
            <w:r w:rsidR="004030FC" w:rsidRPr="009A7517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น</w:t>
            </w:r>
            <w:r w:rsidRPr="009A7517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เ</w:t>
            </w:r>
            <w:r w:rsidRPr="009A7517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จ้าของ</w:t>
            </w:r>
          </w:p>
        </w:tc>
        <w:tc>
          <w:tcPr>
            <w:tcW w:w="1440" w:type="dxa"/>
            <w:gridSpan w:val="2"/>
          </w:tcPr>
          <w:p w14:paraId="14FA348B" w14:textId="77777777" w:rsidR="0095399F" w:rsidRPr="009A7517" w:rsidRDefault="0095399F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ทุนชำระแล้ว</w:t>
            </w:r>
          </w:p>
        </w:tc>
        <w:tc>
          <w:tcPr>
            <w:tcW w:w="1590" w:type="dxa"/>
            <w:gridSpan w:val="2"/>
          </w:tcPr>
          <w:p w14:paraId="5DBE7363" w14:textId="77777777" w:rsidR="0095399F" w:rsidRPr="009A7517" w:rsidRDefault="0095399F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6E5D9453" w14:textId="77777777" w:rsidR="0095399F" w:rsidRPr="009A7517" w:rsidRDefault="0095399F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500" w:type="dxa"/>
            <w:gridSpan w:val="2"/>
          </w:tcPr>
          <w:p w14:paraId="17101B8E" w14:textId="77777777" w:rsidR="0095399F" w:rsidRPr="009A7517" w:rsidRDefault="0095399F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การด้อยค่า</w:t>
            </w:r>
          </w:p>
        </w:tc>
        <w:tc>
          <w:tcPr>
            <w:tcW w:w="1800" w:type="dxa"/>
            <w:gridSpan w:val="2"/>
          </w:tcPr>
          <w:p w14:paraId="5FFDE389" w14:textId="77777777" w:rsidR="0095399F" w:rsidRPr="009A7517" w:rsidRDefault="0095399F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ส่วนได้เสีย - สุทธิ</w:t>
            </w:r>
          </w:p>
        </w:tc>
        <w:tc>
          <w:tcPr>
            <w:tcW w:w="1500" w:type="dxa"/>
            <w:gridSpan w:val="2"/>
          </w:tcPr>
          <w:p w14:paraId="2A0EED84" w14:textId="6799D35B" w:rsidR="0095399F" w:rsidRPr="009A7517" w:rsidRDefault="0095399F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เงินปันผลรับสำหรับปี</w:t>
            </w:r>
          </w:p>
        </w:tc>
      </w:tr>
      <w:tr w:rsidR="00125202" w:rsidRPr="009A7517" w14:paraId="66486407" w14:textId="77777777" w:rsidTr="004030FC">
        <w:trPr>
          <w:cantSplit/>
        </w:trPr>
        <w:tc>
          <w:tcPr>
            <w:tcW w:w="2940" w:type="dxa"/>
          </w:tcPr>
          <w:p w14:paraId="288932DB" w14:textId="77777777" w:rsidR="00125202" w:rsidRPr="009A7517" w:rsidRDefault="00125202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50" w:type="dxa"/>
          </w:tcPr>
          <w:p w14:paraId="42E115E9" w14:textId="1DA85ED3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1"/>
                <w:szCs w:val="21"/>
                <w:cs/>
                <w:lang w:bidi="th-TH"/>
              </w:rPr>
              <w:t>หมายเหตุ</w:t>
            </w:r>
          </w:p>
        </w:tc>
        <w:tc>
          <w:tcPr>
            <w:tcW w:w="750" w:type="dxa"/>
          </w:tcPr>
          <w:p w14:paraId="3270BF38" w14:textId="48D7670A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870" w:type="dxa"/>
          </w:tcPr>
          <w:p w14:paraId="2A64A202" w14:textId="6D5BDAB5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720" w:type="dxa"/>
          </w:tcPr>
          <w:p w14:paraId="71A7F852" w14:textId="1A6A8285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720" w:type="dxa"/>
          </w:tcPr>
          <w:p w14:paraId="53EE5A93" w14:textId="4A0FC151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7A158BBF" w14:textId="17401D82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780" w:type="dxa"/>
          </w:tcPr>
          <w:p w14:paraId="279F1021" w14:textId="762D08E8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1C3A91A4" w14:textId="14A14039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0DF1F747" w14:textId="17CC4365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750" w:type="dxa"/>
          </w:tcPr>
          <w:p w14:paraId="16A82933" w14:textId="2A27C7E8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750" w:type="dxa"/>
          </w:tcPr>
          <w:p w14:paraId="4C414B2A" w14:textId="79AB01F4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7FED6897" w14:textId="79E00545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51D25CFE" w14:textId="369E0D02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750" w:type="dxa"/>
          </w:tcPr>
          <w:p w14:paraId="0E466B19" w14:textId="046C4888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750" w:type="dxa"/>
          </w:tcPr>
          <w:p w14:paraId="3E8743FF" w14:textId="7F85D0B8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2564</w:t>
            </w:r>
          </w:p>
        </w:tc>
      </w:tr>
      <w:tr w:rsidR="00125202" w:rsidRPr="009A7517" w14:paraId="4D2D9EFB" w14:textId="77777777" w:rsidTr="004C78DA">
        <w:trPr>
          <w:cantSplit/>
        </w:trPr>
        <w:tc>
          <w:tcPr>
            <w:tcW w:w="2940" w:type="dxa"/>
          </w:tcPr>
          <w:p w14:paraId="3E99B618" w14:textId="77777777" w:rsidR="00125202" w:rsidRPr="009A7517" w:rsidRDefault="00125202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50" w:type="dxa"/>
          </w:tcPr>
          <w:p w14:paraId="6A7072E0" w14:textId="77777777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29EB92BB" w14:textId="501255BF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1"/>
                <w:szCs w:val="21"/>
                <w:lang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1"/>
                <w:szCs w:val="21"/>
                <w:cs/>
                <w:lang w:bidi="th-TH"/>
              </w:rPr>
              <w:t>(ร้อยละ)</w:t>
            </w:r>
          </w:p>
        </w:tc>
        <w:tc>
          <w:tcPr>
            <w:tcW w:w="9630" w:type="dxa"/>
            <w:gridSpan w:val="12"/>
          </w:tcPr>
          <w:p w14:paraId="4D68EBDF" w14:textId="77777777" w:rsidR="00125202" w:rsidRPr="009A7517" w:rsidRDefault="0012520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1"/>
                <w:szCs w:val="21"/>
                <w:cs/>
                <w:lang w:val="en-US" w:bidi="th-TH"/>
              </w:rPr>
              <w:t>(ล้านบาท)</w:t>
            </w:r>
          </w:p>
        </w:tc>
      </w:tr>
      <w:tr w:rsidR="00125202" w:rsidRPr="009A7517" w14:paraId="6D1B324A" w14:textId="77777777" w:rsidTr="004030FC">
        <w:trPr>
          <w:cantSplit/>
        </w:trPr>
        <w:tc>
          <w:tcPr>
            <w:tcW w:w="2940" w:type="dxa"/>
          </w:tcPr>
          <w:p w14:paraId="6A38DC45" w14:textId="2B8D5361" w:rsidR="00125202" w:rsidRPr="009A7517" w:rsidRDefault="00125202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1"/>
                <w:szCs w:val="21"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750" w:type="dxa"/>
          </w:tcPr>
          <w:p w14:paraId="066C4C72" w14:textId="77777777" w:rsidR="00125202" w:rsidRPr="009A7517" w:rsidRDefault="00125202" w:rsidP="000F756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22674226" w14:textId="76F3EA31" w:rsidR="00125202" w:rsidRPr="009A7517" w:rsidRDefault="00125202" w:rsidP="000F756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6E6161AD" w14:textId="77777777" w:rsidR="00125202" w:rsidRPr="009A7517" w:rsidRDefault="00125202" w:rsidP="000F756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8ED1AB1" w14:textId="77777777" w:rsidR="00125202" w:rsidRPr="009A7517" w:rsidRDefault="00125202" w:rsidP="000F756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B25C10F" w14:textId="77777777" w:rsidR="00125202" w:rsidRPr="009A7517" w:rsidRDefault="00125202" w:rsidP="000F756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26C1E3C" w14:textId="77777777" w:rsidR="00125202" w:rsidRPr="009A7517" w:rsidRDefault="00125202" w:rsidP="000F756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80" w:type="dxa"/>
            <w:vAlign w:val="bottom"/>
          </w:tcPr>
          <w:p w14:paraId="68D0D011" w14:textId="77777777" w:rsidR="00125202" w:rsidRPr="009A7517" w:rsidRDefault="00125202" w:rsidP="000F756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CB0813" w14:textId="77777777" w:rsidR="00125202" w:rsidRPr="009A7517" w:rsidRDefault="00125202" w:rsidP="000F756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10189F5" w14:textId="77777777" w:rsidR="00125202" w:rsidRPr="009A7517" w:rsidRDefault="00125202" w:rsidP="000F7568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131659AB" w14:textId="77777777" w:rsidR="00125202" w:rsidRPr="009A7517" w:rsidRDefault="00125202" w:rsidP="000F756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5B7AAA8B" w14:textId="77777777" w:rsidR="00125202" w:rsidRPr="009A7517" w:rsidRDefault="00125202" w:rsidP="000F756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BED83E5" w14:textId="77777777" w:rsidR="00125202" w:rsidRPr="009A7517" w:rsidRDefault="00125202" w:rsidP="000F756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1E9A329" w14:textId="77777777" w:rsidR="00125202" w:rsidRPr="009A7517" w:rsidRDefault="00125202" w:rsidP="000F756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6B2533DC" w14:textId="77777777" w:rsidR="00125202" w:rsidRPr="009A7517" w:rsidRDefault="00125202" w:rsidP="000F756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0D436235" w14:textId="77777777" w:rsidR="00125202" w:rsidRPr="009A7517" w:rsidRDefault="00125202" w:rsidP="000F756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</w:tr>
      <w:tr w:rsidR="002707C7" w:rsidRPr="009A7517" w14:paraId="17986975" w14:textId="77777777" w:rsidTr="004030FC">
        <w:trPr>
          <w:cantSplit/>
        </w:trPr>
        <w:tc>
          <w:tcPr>
            <w:tcW w:w="2940" w:type="dxa"/>
          </w:tcPr>
          <w:p w14:paraId="106532DA" w14:textId="1B239368" w:rsidR="002707C7" w:rsidRPr="009A7517" w:rsidRDefault="00F54ED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Star Energy Group Holdings Pte</w:t>
            </w:r>
            <w:r w:rsidRPr="009A7517">
              <w:rPr>
                <w:rFonts w:hint="cs"/>
                <w:sz w:val="21"/>
                <w:szCs w:val="21"/>
                <w:cs/>
              </w:rPr>
              <w:t xml:space="preserve">. </w:t>
            </w:r>
            <w:r w:rsidRPr="009A7517">
              <w:rPr>
                <w:rFonts w:hint="cs"/>
                <w:sz w:val="21"/>
                <w:szCs w:val="21"/>
              </w:rPr>
              <w:t>Ltd</w:t>
            </w:r>
            <w:r w:rsidRPr="009A7517">
              <w:rPr>
                <w:rFonts w:hint="cs"/>
                <w:sz w:val="21"/>
                <w:szCs w:val="21"/>
                <w:cs/>
              </w:rPr>
              <w:t>.</w:t>
            </w:r>
          </w:p>
        </w:tc>
        <w:tc>
          <w:tcPr>
            <w:tcW w:w="750" w:type="dxa"/>
          </w:tcPr>
          <w:p w14:paraId="1355D631" w14:textId="77777777" w:rsidR="002707C7" w:rsidRPr="009A7517" w:rsidRDefault="002707C7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155C8B99" w14:textId="28EB085D" w:rsidR="002707C7" w:rsidRPr="009A7517" w:rsidRDefault="00FA2C1D" w:rsidP="000F756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870" w:type="dxa"/>
            <w:vAlign w:val="bottom"/>
          </w:tcPr>
          <w:p w14:paraId="1A641B1D" w14:textId="614B94B0" w:rsidR="002707C7" w:rsidRPr="009A7517" w:rsidRDefault="00F54EDE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33.33</w:t>
            </w:r>
          </w:p>
        </w:tc>
        <w:tc>
          <w:tcPr>
            <w:tcW w:w="720" w:type="dxa"/>
            <w:vAlign w:val="bottom"/>
          </w:tcPr>
          <w:p w14:paraId="0D70F9A9" w14:textId="0665BF92" w:rsidR="002707C7" w:rsidRPr="009A7517" w:rsidRDefault="00FA2C1D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20" w:type="dxa"/>
            <w:vAlign w:val="bottom"/>
          </w:tcPr>
          <w:p w14:paraId="42267EDE" w14:textId="6AD55CB2" w:rsidR="002707C7" w:rsidRPr="009A7517" w:rsidRDefault="00F54ED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25,214</w:t>
            </w:r>
          </w:p>
        </w:tc>
        <w:tc>
          <w:tcPr>
            <w:tcW w:w="810" w:type="dxa"/>
            <w:vAlign w:val="bottom"/>
          </w:tcPr>
          <w:p w14:paraId="59DDE682" w14:textId="3D7475CA" w:rsidR="002707C7" w:rsidRPr="009A7517" w:rsidRDefault="00FA2C1D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80" w:type="dxa"/>
            <w:vAlign w:val="bottom"/>
          </w:tcPr>
          <w:p w14:paraId="30E0FD97" w14:textId="102FB203" w:rsidR="002707C7" w:rsidRPr="009A7517" w:rsidRDefault="00F54ED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10,949</w:t>
            </w:r>
          </w:p>
        </w:tc>
        <w:tc>
          <w:tcPr>
            <w:tcW w:w="900" w:type="dxa"/>
            <w:vAlign w:val="bottom"/>
          </w:tcPr>
          <w:p w14:paraId="426D6711" w14:textId="6262EA9F" w:rsidR="00FA2C1D" w:rsidRPr="009A7517" w:rsidRDefault="00FA2C1D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7A17CF83" w14:textId="13759A6F" w:rsidR="002707C7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12,295</w:t>
            </w:r>
          </w:p>
        </w:tc>
        <w:tc>
          <w:tcPr>
            <w:tcW w:w="750" w:type="dxa"/>
            <w:vAlign w:val="bottom"/>
          </w:tcPr>
          <w:p w14:paraId="7E80DAB5" w14:textId="07CFC961" w:rsidR="002707C7" w:rsidRPr="009A7517" w:rsidRDefault="00FA2C1D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3053575A" w14:textId="74255812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084AEC71" w14:textId="496D4C21" w:rsidR="002707C7" w:rsidRPr="009A7517" w:rsidRDefault="00FA2C1D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3D5D6F3C" w14:textId="697E59BB" w:rsidR="002707C7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12,295</w:t>
            </w:r>
          </w:p>
        </w:tc>
        <w:tc>
          <w:tcPr>
            <w:tcW w:w="750" w:type="dxa"/>
            <w:vAlign w:val="bottom"/>
          </w:tcPr>
          <w:p w14:paraId="448135E0" w14:textId="010E692E" w:rsidR="002707C7" w:rsidRPr="009A7517" w:rsidRDefault="00FA2C1D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2BFCAD7D" w14:textId="66269473" w:rsidR="002707C7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100</w:t>
            </w:r>
          </w:p>
        </w:tc>
      </w:tr>
      <w:tr w:rsidR="0011356B" w:rsidRPr="009A7517" w14:paraId="1BD11DEB" w14:textId="77777777" w:rsidTr="00882BDE">
        <w:trPr>
          <w:cantSplit/>
        </w:trPr>
        <w:tc>
          <w:tcPr>
            <w:tcW w:w="2940" w:type="dxa"/>
          </w:tcPr>
          <w:p w14:paraId="00007D25" w14:textId="5F10E20D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  <w:cs/>
              </w:rPr>
              <w:t>บริษัท เคหะสุขประชา จำกัด (มหาชน)</w:t>
            </w:r>
          </w:p>
        </w:tc>
        <w:tc>
          <w:tcPr>
            <w:tcW w:w="750" w:type="dxa"/>
          </w:tcPr>
          <w:p w14:paraId="2DCDB628" w14:textId="77777777" w:rsidR="0011356B" w:rsidRPr="009A7517" w:rsidRDefault="0011356B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47D1E6F8" w14:textId="151EE406" w:rsidR="0011356B" w:rsidRPr="009A7517" w:rsidRDefault="008F3FEE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</w:t>
            </w:r>
            <w:r w:rsidR="008F654F"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.00</w:t>
            </w:r>
          </w:p>
        </w:tc>
        <w:tc>
          <w:tcPr>
            <w:tcW w:w="870" w:type="dxa"/>
          </w:tcPr>
          <w:p w14:paraId="5A96A20B" w14:textId="7D43F1F5" w:rsidR="0011356B" w:rsidRPr="009A7517" w:rsidRDefault="008F3FEE" w:rsidP="000F756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5FD353B0" w14:textId="1C1E21A6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500</w:t>
            </w:r>
          </w:p>
        </w:tc>
        <w:tc>
          <w:tcPr>
            <w:tcW w:w="720" w:type="dxa"/>
            <w:vAlign w:val="bottom"/>
          </w:tcPr>
          <w:p w14:paraId="493E8305" w14:textId="5061C5F1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0" w:type="dxa"/>
            <w:vAlign w:val="bottom"/>
          </w:tcPr>
          <w:p w14:paraId="7E3528DC" w14:textId="72E59503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125</w:t>
            </w:r>
          </w:p>
        </w:tc>
        <w:tc>
          <w:tcPr>
            <w:tcW w:w="780" w:type="dxa"/>
          </w:tcPr>
          <w:p w14:paraId="586D7C27" w14:textId="3AD78188" w:rsidR="0011356B" w:rsidRPr="009A7517" w:rsidRDefault="00E7535C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7B40C44C" w14:textId="777E4953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102</w:t>
            </w:r>
          </w:p>
        </w:tc>
        <w:tc>
          <w:tcPr>
            <w:tcW w:w="900" w:type="dxa"/>
          </w:tcPr>
          <w:p w14:paraId="7EB79988" w14:textId="612BDFF5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6489F568" w14:textId="42CFF894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1B98927E" w14:textId="3F801052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47389AFA" w14:textId="5C500843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102</w:t>
            </w:r>
          </w:p>
        </w:tc>
        <w:tc>
          <w:tcPr>
            <w:tcW w:w="900" w:type="dxa"/>
          </w:tcPr>
          <w:p w14:paraId="619E534B" w14:textId="7B81CD26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11EE425C" w14:textId="0559D9F8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</w:tcPr>
          <w:p w14:paraId="7C747C4A" w14:textId="12B392E0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</w:tr>
      <w:tr w:rsidR="0011356B" w:rsidRPr="009A7517" w14:paraId="5F7260FB" w14:textId="77777777" w:rsidTr="00882BDE">
        <w:trPr>
          <w:cantSplit/>
        </w:trPr>
        <w:tc>
          <w:tcPr>
            <w:tcW w:w="2940" w:type="dxa"/>
          </w:tcPr>
          <w:p w14:paraId="293E5204" w14:textId="5C536D9B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  <w:cs/>
              </w:rPr>
              <w:t>บริษัท ไบโอม จำกัด</w:t>
            </w:r>
          </w:p>
        </w:tc>
        <w:tc>
          <w:tcPr>
            <w:tcW w:w="750" w:type="dxa"/>
          </w:tcPr>
          <w:p w14:paraId="56DD2B15" w14:textId="77777777" w:rsidR="0011356B" w:rsidRPr="009A7517" w:rsidRDefault="0011356B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7DCAB757" w14:textId="51040AE6" w:rsidR="0011356B" w:rsidRPr="009A7517" w:rsidRDefault="008F3FEE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20</w:t>
            </w:r>
            <w:r w:rsidR="008F654F"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.00</w:t>
            </w:r>
          </w:p>
        </w:tc>
        <w:tc>
          <w:tcPr>
            <w:tcW w:w="870" w:type="dxa"/>
          </w:tcPr>
          <w:p w14:paraId="64E88854" w14:textId="157FACD6" w:rsidR="0011356B" w:rsidRPr="009A7517" w:rsidRDefault="008F3FEE" w:rsidP="000F756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47C2E4F1" w14:textId="1F654F6D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69</w:t>
            </w:r>
          </w:p>
        </w:tc>
        <w:tc>
          <w:tcPr>
            <w:tcW w:w="720" w:type="dxa"/>
            <w:vAlign w:val="bottom"/>
          </w:tcPr>
          <w:p w14:paraId="1AD5D702" w14:textId="51F3986C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0" w:type="dxa"/>
            <w:vAlign w:val="bottom"/>
          </w:tcPr>
          <w:p w14:paraId="18A618F5" w14:textId="28E97E64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83</w:t>
            </w:r>
          </w:p>
        </w:tc>
        <w:tc>
          <w:tcPr>
            <w:tcW w:w="780" w:type="dxa"/>
          </w:tcPr>
          <w:p w14:paraId="37182F71" w14:textId="428020A2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35E0E3FC" w14:textId="18BB55E4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81</w:t>
            </w:r>
          </w:p>
        </w:tc>
        <w:tc>
          <w:tcPr>
            <w:tcW w:w="900" w:type="dxa"/>
          </w:tcPr>
          <w:p w14:paraId="0F96FD89" w14:textId="6B3BA5D3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2E893315" w14:textId="65DAD136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60797CF3" w14:textId="1698E61A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2FBB6BB1" w14:textId="2270C896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81</w:t>
            </w:r>
          </w:p>
        </w:tc>
        <w:tc>
          <w:tcPr>
            <w:tcW w:w="900" w:type="dxa"/>
          </w:tcPr>
          <w:p w14:paraId="441F30FA" w14:textId="3DA83067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7BA6D230" w14:textId="50F6F413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</w:tcPr>
          <w:p w14:paraId="49DA86CE" w14:textId="0E165A18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</w:tr>
      <w:tr w:rsidR="0011356B" w:rsidRPr="009A7517" w14:paraId="2D5FEAC5" w14:textId="77777777" w:rsidTr="00882BDE">
        <w:trPr>
          <w:cantSplit/>
        </w:trPr>
        <w:tc>
          <w:tcPr>
            <w:tcW w:w="2940" w:type="dxa"/>
          </w:tcPr>
          <w:p w14:paraId="4D126733" w14:textId="7CE6D44D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  <w:cs/>
              </w:rPr>
              <w:t>บริษัท ดาต้า คาเฟ่ จำกัด</w:t>
            </w:r>
          </w:p>
        </w:tc>
        <w:tc>
          <w:tcPr>
            <w:tcW w:w="750" w:type="dxa"/>
          </w:tcPr>
          <w:p w14:paraId="26808B22" w14:textId="77777777" w:rsidR="0011356B" w:rsidRPr="009A7517" w:rsidRDefault="0011356B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560DE41F" w14:textId="1995E6A8" w:rsidR="0011356B" w:rsidRPr="009A7517" w:rsidRDefault="008F3FEE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35</w:t>
            </w:r>
            <w:r w:rsidR="008F654F"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.00</w:t>
            </w:r>
          </w:p>
        </w:tc>
        <w:tc>
          <w:tcPr>
            <w:tcW w:w="870" w:type="dxa"/>
          </w:tcPr>
          <w:p w14:paraId="6DF555DF" w14:textId="15E7245F" w:rsidR="0011356B" w:rsidRPr="009A7517" w:rsidRDefault="0011356B" w:rsidP="000F756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77EC3954" w14:textId="0AD52094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12</w:t>
            </w:r>
          </w:p>
        </w:tc>
        <w:tc>
          <w:tcPr>
            <w:tcW w:w="720" w:type="dxa"/>
            <w:vAlign w:val="bottom"/>
          </w:tcPr>
          <w:p w14:paraId="3C604C51" w14:textId="5F34FBFD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0" w:type="dxa"/>
            <w:vAlign w:val="bottom"/>
          </w:tcPr>
          <w:p w14:paraId="555CA28E" w14:textId="5D9C9F03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35</w:t>
            </w:r>
          </w:p>
        </w:tc>
        <w:tc>
          <w:tcPr>
            <w:tcW w:w="780" w:type="dxa"/>
          </w:tcPr>
          <w:p w14:paraId="5DD50756" w14:textId="2666D174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508761B5" w14:textId="2F6318B0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36</w:t>
            </w:r>
          </w:p>
        </w:tc>
        <w:tc>
          <w:tcPr>
            <w:tcW w:w="900" w:type="dxa"/>
          </w:tcPr>
          <w:p w14:paraId="74BC3312" w14:textId="6BED5F60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73001CF7" w14:textId="1C29405A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6664316E" w14:textId="30A4208F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2CC932FC" w14:textId="2A50F784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36</w:t>
            </w:r>
          </w:p>
        </w:tc>
        <w:tc>
          <w:tcPr>
            <w:tcW w:w="900" w:type="dxa"/>
          </w:tcPr>
          <w:p w14:paraId="3DB5C836" w14:textId="0AED7372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01CE9138" w14:textId="7F344EB4" w:rsidR="0011356B" w:rsidRPr="009A7517" w:rsidRDefault="008F3FE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</w:tcPr>
          <w:p w14:paraId="6CA5BD66" w14:textId="117773A4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</w:tr>
      <w:tr w:rsidR="0011356B" w:rsidRPr="009A7517" w14:paraId="05D4CBC5" w14:textId="77777777" w:rsidTr="00230FC8">
        <w:trPr>
          <w:cantSplit/>
        </w:trPr>
        <w:tc>
          <w:tcPr>
            <w:tcW w:w="2940" w:type="dxa"/>
          </w:tcPr>
          <w:p w14:paraId="118632D6" w14:textId="77777777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  <w:cs/>
              </w:rPr>
              <w:t>บริษัท มีที่ มีเงิน จำกัด</w:t>
            </w:r>
          </w:p>
          <w:p w14:paraId="53BE4395" w14:textId="6458FFED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ind w:left="68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  <w:cs/>
              </w:rPr>
              <w:t xml:space="preserve"> (เดิมชื่อ บริษัท บีซีวี ไบโอเบส จำกัด)</w:t>
            </w:r>
            <w:r w:rsidRPr="009A7517">
              <w:rPr>
                <w:rFonts w:hint="cs"/>
                <w:sz w:val="21"/>
                <w:szCs w:val="21"/>
              </w:rPr>
              <w:t xml:space="preserve">            </w:t>
            </w:r>
          </w:p>
        </w:tc>
        <w:tc>
          <w:tcPr>
            <w:tcW w:w="750" w:type="dxa"/>
          </w:tcPr>
          <w:p w14:paraId="00AFD23A" w14:textId="77777777" w:rsidR="0011356B" w:rsidRPr="009A7517" w:rsidRDefault="0011356B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  <w:p w14:paraId="6F2E4C32" w14:textId="50F40F23" w:rsidR="007E4494" w:rsidRPr="009A7517" w:rsidRDefault="007E4494" w:rsidP="007E4494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1"/>
                <w:szCs w:val="21"/>
                <w:lang w:val="en-US" w:bidi="th-TH"/>
              </w:rPr>
              <w:t>1</w:t>
            </w:r>
            <w:r w:rsidR="007C7280" w:rsidRPr="009A7517">
              <w:rPr>
                <w:rFonts w:ascii="Angsana New" w:hAnsi="Angsana New" w:hint="cs"/>
                <w:i/>
                <w:iCs/>
                <w:sz w:val="21"/>
                <w:szCs w:val="21"/>
                <w:lang w:val="en-US" w:bidi="th-TH"/>
              </w:rPr>
              <w:t>0</w:t>
            </w:r>
          </w:p>
        </w:tc>
        <w:tc>
          <w:tcPr>
            <w:tcW w:w="750" w:type="dxa"/>
            <w:vAlign w:val="bottom"/>
          </w:tcPr>
          <w:p w14:paraId="453397ED" w14:textId="7EF6063E" w:rsidR="0011356B" w:rsidRPr="009A7517" w:rsidRDefault="008F3FEE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20</w:t>
            </w:r>
            <w:r w:rsidR="008F654F"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.00</w:t>
            </w:r>
          </w:p>
        </w:tc>
        <w:tc>
          <w:tcPr>
            <w:tcW w:w="870" w:type="dxa"/>
            <w:vAlign w:val="bottom"/>
          </w:tcPr>
          <w:p w14:paraId="67582F0B" w14:textId="2898C62B" w:rsidR="0011356B" w:rsidRPr="009A7517" w:rsidRDefault="0011356B" w:rsidP="000F756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3D11B1EE" w14:textId="18FFE514" w:rsidR="0011356B" w:rsidRPr="009A7517" w:rsidRDefault="00E7535C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1,000</w:t>
            </w:r>
          </w:p>
        </w:tc>
        <w:tc>
          <w:tcPr>
            <w:tcW w:w="720" w:type="dxa"/>
            <w:vAlign w:val="bottom"/>
          </w:tcPr>
          <w:p w14:paraId="6AE3D7BE" w14:textId="2CFAED4E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0" w:type="dxa"/>
            <w:vAlign w:val="bottom"/>
          </w:tcPr>
          <w:p w14:paraId="41D87D86" w14:textId="46B8A840" w:rsidR="0011356B" w:rsidRPr="009A7517" w:rsidRDefault="00A705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200</w:t>
            </w:r>
          </w:p>
        </w:tc>
        <w:tc>
          <w:tcPr>
            <w:tcW w:w="780" w:type="dxa"/>
            <w:vAlign w:val="bottom"/>
          </w:tcPr>
          <w:p w14:paraId="29544DEE" w14:textId="6B148F1C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223E6B8B" w14:textId="277E106D" w:rsidR="0011356B" w:rsidRPr="009A7517" w:rsidRDefault="00A705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196</w:t>
            </w:r>
          </w:p>
        </w:tc>
        <w:tc>
          <w:tcPr>
            <w:tcW w:w="900" w:type="dxa"/>
            <w:vAlign w:val="bottom"/>
          </w:tcPr>
          <w:p w14:paraId="4FB0834B" w14:textId="5ECAA688" w:rsidR="0011356B" w:rsidRPr="009A7517" w:rsidRDefault="0011356B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41A9BF3E" w14:textId="2A48DFAB" w:rsidR="0011356B" w:rsidRPr="009A7517" w:rsidRDefault="00A705C8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281A960D" w14:textId="4A7D985B" w:rsidR="0011356B" w:rsidRPr="009A7517" w:rsidRDefault="0011356B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1EFB331D" w14:textId="0414E2D2" w:rsidR="0011356B" w:rsidRPr="009A7517" w:rsidRDefault="00A705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196</w:t>
            </w:r>
          </w:p>
        </w:tc>
        <w:tc>
          <w:tcPr>
            <w:tcW w:w="900" w:type="dxa"/>
            <w:vAlign w:val="bottom"/>
          </w:tcPr>
          <w:p w14:paraId="25E49077" w14:textId="11BBDBD8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4C86F029" w14:textId="304E34AF" w:rsidR="0011356B" w:rsidRPr="009A7517" w:rsidRDefault="00A705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6FB820F2" w14:textId="34C29606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</w:tr>
      <w:tr w:rsidR="0011356B" w:rsidRPr="009A7517" w14:paraId="07B4FA8F" w14:textId="77777777" w:rsidTr="00FA2C1D">
        <w:trPr>
          <w:cantSplit/>
        </w:trPr>
        <w:tc>
          <w:tcPr>
            <w:tcW w:w="2940" w:type="dxa"/>
          </w:tcPr>
          <w:p w14:paraId="4F99EEC0" w14:textId="7482D422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Transitus Energy</w:t>
            </w:r>
            <w:r w:rsidRPr="009A7517">
              <w:rPr>
                <w:rFonts w:hint="cs"/>
                <w:sz w:val="21"/>
                <w:szCs w:val="21"/>
                <w:cs/>
              </w:rPr>
              <w:t xml:space="preserve"> </w:t>
            </w:r>
            <w:r w:rsidRPr="009A7517">
              <w:rPr>
                <w:rFonts w:hint="cs"/>
                <w:sz w:val="21"/>
                <w:szCs w:val="21"/>
              </w:rPr>
              <w:t>Ltd.</w:t>
            </w:r>
          </w:p>
        </w:tc>
        <w:tc>
          <w:tcPr>
            <w:tcW w:w="750" w:type="dxa"/>
          </w:tcPr>
          <w:p w14:paraId="29EA1792" w14:textId="439C09D0" w:rsidR="0011356B" w:rsidRPr="009A7517" w:rsidRDefault="0011356B" w:rsidP="000F7568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5F691FB4" w14:textId="16B0CE37" w:rsidR="0011356B" w:rsidRPr="009A7517" w:rsidRDefault="00A705C8" w:rsidP="000F7568">
            <w:pPr>
              <w:pStyle w:val="acctfourfigures"/>
              <w:tabs>
                <w:tab w:val="clear" w:pos="765"/>
                <w:tab w:val="center" w:pos="340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ab/>
              <w:t>40.10</w:t>
            </w:r>
          </w:p>
        </w:tc>
        <w:tc>
          <w:tcPr>
            <w:tcW w:w="870" w:type="dxa"/>
          </w:tcPr>
          <w:p w14:paraId="5EF22211" w14:textId="30870B02" w:rsidR="0011356B" w:rsidRPr="009A7517" w:rsidRDefault="0011356B" w:rsidP="000F756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0A11D2AD" w14:textId="6766F418" w:rsidR="0011356B" w:rsidRPr="009A7517" w:rsidRDefault="00A5783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20" w:type="dxa"/>
            <w:vAlign w:val="bottom"/>
          </w:tcPr>
          <w:p w14:paraId="68CBEAEC" w14:textId="7AB93B10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0" w:type="dxa"/>
            <w:vAlign w:val="bottom"/>
          </w:tcPr>
          <w:p w14:paraId="720042C9" w14:textId="218520A7" w:rsidR="0011356B" w:rsidRPr="009A7517" w:rsidRDefault="00A5783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780" w:type="dxa"/>
          </w:tcPr>
          <w:p w14:paraId="0F0F1E2C" w14:textId="6DDCD872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520528EB" w14:textId="10E1518F" w:rsidR="0011356B" w:rsidRPr="009A7517" w:rsidRDefault="00A5783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900" w:type="dxa"/>
          </w:tcPr>
          <w:p w14:paraId="2AFF9C49" w14:textId="493E9FEE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2B1B58FD" w14:textId="2F0288E2" w:rsidR="0011356B" w:rsidRPr="009A7517" w:rsidRDefault="00A5783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5331ABCA" w14:textId="7FA611C0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339841F8" w14:textId="25F53D8C" w:rsidR="0011356B" w:rsidRPr="009A7517" w:rsidRDefault="00A5783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900" w:type="dxa"/>
          </w:tcPr>
          <w:p w14:paraId="73279BE9" w14:textId="310FC9E0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51952B29" w14:textId="4C46FCB9" w:rsidR="0011356B" w:rsidRPr="009A7517" w:rsidRDefault="00A5783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</w:tcPr>
          <w:p w14:paraId="62A5A4ED" w14:textId="797C72B3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</w:tr>
      <w:tr w:rsidR="0011356B" w:rsidRPr="009A7517" w14:paraId="2892585B" w14:textId="77777777" w:rsidTr="00882BDE">
        <w:trPr>
          <w:cantSplit/>
        </w:trPr>
        <w:tc>
          <w:tcPr>
            <w:tcW w:w="2940" w:type="dxa"/>
          </w:tcPr>
          <w:p w14:paraId="430B4220" w14:textId="3E8F3F65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Nam Tai Hydropower Co., Ltd.</w:t>
            </w:r>
          </w:p>
        </w:tc>
        <w:tc>
          <w:tcPr>
            <w:tcW w:w="750" w:type="dxa"/>
          </w:tcPr>
          <w:p w14:paraId="7ECB3CF9" w14:textId="77777777" w:rsidR="0011356B" w:rsidRPr="009A7517" w:rsidRDefault="0011356B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21F48EC2" w14:textId="0F7D4C3B" w:rsidR="0011356B" w:rsidRPr="009A7517" w:rsidRDefault="00A5783F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</w:t>
            </w:r>
            <w:r w:rsidR="008F654F"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.00</w:t>
            </w:r>
          </w:p>
        </w:tc>
        <w:tc>
          <w:tcPr>
            <w:tcW w:w="870" w:type="dxa"/>
          </w:tcPr>
          <w:p w14:paraId="3E1566BE" w14:textId="0AF8F368" w:rsidR="0011356B" w:rsidRPr="009A7517" w:rsidRDefault="00A5783F" w:rsidP="000F756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56135EB0" w14:textId="474F20C0" w:rsidR="0011356B" w:rsidRPr="009A7517" w:rsidRDefault="00A5783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319</w:t>
            </w:r>
          </w:p>
        </w:tc>
        <w:tc>
          <w:tcPr>
            <w:tcW w:w="720" w:type="dxa"/>
            <w:vAlign w:val="bottom"/>
          </w:tcPr>
          <w:p w14:paraId="402473B5" w14:textId="57B40433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0" w:type="dxa"/>
            <w:vAlign w:val="bottom"/>
          </w:tcPr>
          <w:p w14:paraId="5177C490" w14:textId="6DAAE063" w:rsidR="0011356B" w:rsidRPr="009A7517" w:rsidRDefault="00A5783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90</w:t>
            </w:r>
          </w:p>
        </w:tc>
        <w:tc>
          <w:tcPr>
            <w:tcW w:w="780" w:type="dxa"/>
          </w:tcPr>
          <w:p w14:paraId="7ABCB208" w14:textId="61A35D01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3406E86C" w14:textId="788F2097" w:rsidR="0011356B" w:rsidRPr="009A7517" w:rsidRDefault="00A5783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87</w:t>
            </w:r>
          </w:p>
        </w:tc>
        <w:tc>
          <w:tcPr>
            <w:tcW w:w="900" w:type="dxa"/>
          </w:tcPr>
          <w:p w14:paraId="080F5978" w14:textId="0BDB9DCC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4FE80917" w14:textId="25E22EDA" w:rsidR="0011356B" w:rsidRPr="009A7517" w:rsidRDefault="00A5783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13B18F8D" w14:textId="2E197D26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1DDCBFAF" w14:textId="5CF1C605" w:rsidR="0011356B" w:rsidRPr="009A7517" w:rsidRDefault="00A5783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87</w:t>
            </w:r>
          </w:p>
        </w:tc>
        <w:tc>
          <w:tcPr>
            <w:tcW w:w="900" w:type="dxa"/>
          </w:tcPr>
          <w:p w14:paraId="38B25D8A" w14:textId="00C654DE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2DBB3D1E" w14:textId="42468568" w:rsidR="0011356B" w:rsidRPr="009A7517" w:rsidRDefault="00A5783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</w:tcPr>
          <w:p w14:paraId="03247467" w14:textId="32D2F15A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</w:tr>
      <w:tr w:rsidR="00FA2C1D" w:rsidRPr="009A7517" w14:paraId="4A088475" w14:textId="77777777" w:rsidTr="004030FC">
        <w:trPr>
          <w:cantSplit/>
        </w:trPr>
        <w:tc>
          <w:tcPr>
            <w:tcW w:w="2940" w:type="dxa"/>
          </w:tcPr>
          <w:p w14:paraId="1292E630" w14:textId="6BF98FF4" w:rsidR="00FA2C1D" w:rsidRPr="009A7517" w:rsidRDefault="009C7712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  <w:cs/>
              </w:rPr>
              <w:t xml:space="preserve">บริษัท </w:t>
            </w:r>
            <w:r w:rsidR="00BF64D2" w:rsidRPr="009A7517">
              <w:rPr>
                <w:rFonts w:hint="cs"/>
                <w:sz w:val="21"/>
                <w:szCs w:val="21"/>
                <w:cs/>
              </w:rPr>
              <w:t>ประทุมวันสมาร์ทดิสทริคท์คูลลิ่ง</w:t>
            </w:r>
            <w:r w:rsidRPr="009A7517">
              <w:rPr>
                <w:rFonts w:hint="cs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750" w:type="dxa"/>
          </w:tcPr>
          <w:p w14:paraId="28958426" w14:textId="77777777" w:rsidR="00FA2C1D" w:rsidRPr="009A7517" w:rsidRDefault="00FA2C1D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0AFB6EF0" w14:textId="4F68A479" w:rsidR="00FA2C1D" w:rsidRPr="009A7517" w:rsidRDefault="00BF64D2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44</w:t>
            </w:r>
            <w:r w:rsidR="00230FC8"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.00</w:t>
            </w:r>
          </w:p>
        </w:tc>
        <w:tc>
          <w:tcPr>
            <w:tcW w:w="870" w:type="dxa"/>
            <w:vAlign w:val="bottom"/>
          </w:tcPr>
          <w:p w14:paraId="6ADBAB73" w14:textId="5803DF9E" w:rsidR="00FA2C1D" w:rsidRPr="009A7517" w:rsidRDefault="008F654F" w:rsidP="000F756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084D58CF" w14:textId="7CD31DAF" w:rsidR="00FA2C1D" w:rsidRPr="009A7517" w:rsidRDefault="00A5783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50</w:t>
            </w:r>
          </w:p>
        </w:tc>
        <w:tc>
          <w:tcPr>
            <w:tcW w:w="720" w:type="dxa"/>
            <w:vAlign w:val="bottom"/>
          </w:tcPr>
          <w:p w14:paraId="1A54C4C2" w14:textId="4A26C1A7" w:rsidR="00FA2C1D" w:rsidRPr="009A7517" w:rsidRDefault="00A5783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0" w:type="dxa"/>
            <w:vAlign w:val="bottom"/>
          </w:tcPr>
          <w:p w14:paraId="410D0BDC" w14:textId="07E234A5" w:rsidR="00FA2C1D" w:rsidRPr="009A7517" w:rsidRDefault="008F654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2</w:t>
            </w:r>
            <w:r w:rsidR="00BF64D2" w:rsidRPr="009A7517">
              <w:rPr>
                <w:rFonts w:hint="cs"/>
                <w:sz w:val="21"/>
                <w:szCs w:val="21"/>
              </w:rPr>
              <w:t>2</w:t>
            </w:r>
          </w:p>
        </w:tc>
        <w:tc>
          <w:tcPr>
            <w:tcW w:w="780" w:type="dxa"/>
            <w:vAlign w:val="bottom"/>
          </w:tcPr>
          <w:p w14:paraId="2C8CD868" w14:textId="431E8C23" w:rsidR="00FA2C1D" w:rsidRPr="009A7517" w:rsidRDefault="008F654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3256CD52" w14:textId="52F35066" w:rsidR="00FA2C1D" w:rsidRPr="009A7517" w:rsidRDefault="008F654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21</w:t>
            </w:r>
          </w:p>
        </w:tc>
        <w:tc>
          <w:tcPr>
            <w:tcW w:w="900" w:type="dxa"/>
            <w:vAlign w:val="bottom"/>
          </w:tcPr>
          <w:p w14:paraId="470F9DD4" w14:textId="5B602E8C" w:rsidR="00FA2C1D" w:rsidRPr="009A7517" w:rsidRDefault="008F654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3D269C17" w14:textId="13E6945E" w:rsidR="00FA2C1D" w:rsidRPr="009A7517" w:rsidRDefault="008F654F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0D3F028A" w14:textId="0FD69605" w:rsidR="00FA2C1D" w:rsidRPr="009A7517" w:rsidRDefault="008F654F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455115FD" w14:textId="267BD7BA" w:rsidR="00FA2C1D" w:rsidRPr="009A7517" w:rsidRDefault="008F654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21</w:t>
            </w:r>
          </w:p>
        </w:tc>
        <w:tc>
          <w:tcPr>
            <w:tcW w:w="900" w:type="dxa"/>
            <w:vAlign w:val="bottom"/>
          </w:tcPr>
          <w:p w14:paraId="52C56B0B" w14:textId="35073341" w:rsidR="00FA2C1D" w:rsidRPr="009A7517" w:rsidRDefault="008F654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7AA8608E" w14:textId="780FCE0A" w:rsidR="00FA2C1D" w:rsidRPr="009A7517" w:rsidRDefault="008F654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288D2671" w14:textId="11603CD0" w:rsidR="00FA2C1D" w:rsidRPr="009A7517" w:rsidRDefault="008F654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</w:tr>
      <w:tr w:rsidR="002707C7" w:rsidRPr="009A7517" w14:paraId="092EC91C" w14:textId="77777777" w:rsidTr="004030FC">
        <w:trPr>
          <w:cantSplit/>
        </w:trPr>
        <w:tc>
          <w:tcPr>
            <w:tcW w:w="2940" w:type="dxa"/>
          </w:tcPr>
          <w:p w14:paraId="44FCE6FD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750" w:type="dxa"/>
          </w:tcPr>
          <w:p w14:paraId="511CF1DD" w14:textId="77777777" w:rsidR="002707C7" w:rsidRPr="009A7517" w:rsidRDefault="002707C7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353643BD" w14:textId="55EF1C49" w:rsidR="002707C7" w:rsidRPr="009A7517" w:rsidRDefault="002707C7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7DD17C9A" w14:textId="77777777" w:rsidR="002707C7" w:rsidRPr="009A7517" w:rsidRDefault="002707C7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8A62311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720" w:type="dxa"/>
            <w:vAlign w:val="bottom"/>
          </w:tcPr>
          <w:p w14:paraId="489C3E95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2D19BA30" w14:textId="00C5DFDC" w:rsidR="002707C7" w:rsidRPr="009A7517" w:rsidRDefault="003E08C1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5</w:t>
            </w:r>
            <w:r w:rsidR="00230FC8" w:rsidRPr="009A7517">
              <w:rPr>
                <w:rFonts w:hint="cs"/>
                <w:b/>
                <w:bCs/>
                <w:sz w:val="21"/>
                <w:szCs w:val="21"/>
              </w:rPr>
              <w:t>8</w:t>
            </w:r>
            <w:r w:rsidR="00BF64D2" w:rsidRPr="009A7517">
              <w:rPr>
                <w:rFonts w:hint="cs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780" w:type="dxa"/>
            <w:vAlign w:val="bottom"/>
          </w:tcPr>
          <w:p w14:paraId="4F089808" w14:textId="74C707DB" w:rsidR="002707C7" w:rsidRPr="009A7517" w:rsidRDefault="00F54EDE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10,949</w:t>
            </w:r>
          </w:p>
        </w:tc>
        <w:tc>
          <w:tcPr>
            <w:tcW w:w="900" w:type="dxa"/>
            <w:vAlign w:val="bottom"/>
          </w:tcPr>
          <w:p w14:paraId="17BD4785" w14:textId="0593F0E7" w:rsidR="002707C7" w:rsidRPr="009A7517" w:rsidRDefault="003E08C1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5</w:t>
            </w:r>
            <w:r w:rsidR="00230FC8" w:rsidRPr="009A7517">
              <w:rPr>
                <w:rFonts w:hint="cs"/>
                <w:b/>
                <w:bCs/>
                <w:sz w:val="21"/>
                <w:szCs w:val="21"/>
              </w:rPr>
              <w:t>57</w:t>
            </w:r>
          </w:p>
        </w:tc>
        <w:tc>
          <w:tcPr>
            <w:tcW w:w="900" w:type="dxa"/>
            <w:vAlign w:val="bottom"/>
          </w:tcPr>
          <w:p w14:paraId="536D8046" w14:textId="10066E66" w:rsidR="002707C7" w:rsidRPr="009A7517" w:rsidRDefault="002707C7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</w:t>
            </w:r>
            <w:r w:rsidR="0011356B" w:rsidRPr="009A7517">
              <w:rPr>
                <w:rFonts w:hint="cs"/>
                <w:b/>
                <w:bCs/>
                <w:sz w:val="21"/>
                <w:szCs w:val="21"/>
              </w:rPr>
              <w:t>2,295</w:t>
            </w:r>
          </w:p>
        </w:tc>
        <w:tc>
          <w:tcPr>
            <w:tcW w:w="750" w:type="dxa"/>
            <w:vAlign w:val="bottom"/>
          </w:tcPr>
          <w:p w14:paraId="2ADED7CB" w14:textId="669A51AB" w:rsidR="002707C7" w:rsidRPr="009A7517" w:rsidRDefault="003E08C1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420962D5" w14:textId="734403FD" w:rsidR="002707C7" w:rsidRPr="009A7517" w:rsidRDefault="002707C7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7D216848" w14:textId="3FD36A97" w:rsidR="002707C7" w:rsidRPr="009A7517" w:rsidRDefault="003E08C1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5</w:t>
            </w:r>
            <w:r w:rsidR="00230FC8" w:rsidRPr="009A7517">
              <w:rPr>
                <w:rFonts w:hint="cs"/>
                <w:b/>
                <w:bCs/>
                <w:sz w:val="21"/>
                <w:szCs w:val="21"/>
              </w:rPr>
              <w:t>57</w:t>
            </w:r>
          </w:p>
        </w:tc>
        <w:tc>
          <w:tcPr>
            <w:tcW w:w="900" w:type="dxa"/>
            <w:vAlign w:val="bottom"/>
          </w:tcPr>
          <w:p w14:paraId="05AA895F" w14:textId="2446F181" w:rsidR="002707C7" w:rsidRPr="009A7517" w:rsidRDefault="002707C7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</w:t>
            </w:r>
            <w:r w:rsidR="0011356B" w:rsidRPr="009A7517">
              <w:rPr>
                <w:rFonts w:hint="cs"/>
                <w:b/>
                <w:bCs/>
                <w:sz w:val="21"/>
                <w:szCs w:val="21"/>
              </w:rPr>
              <w:t>2,295</w:t>
            </w:r>
          </w:p>
        </w:tc>
        <w:tc>
          <w:tcPr>
            <w:tcW w:w="750" w:type="dxa"/>
            <w:vAlign w:val="bottom"/>
          </w:tcPr>
          <w:p w14:paraId="7A64B4AF" w14:textId="0D1AD94B" w:rsidR="002707C7" w:rsidRPr="009A7517" w:rsidRDefault="003E08C1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0474A01A" w14:textId="56E813E9" w:rsidR="002707C7" w:rsidRPr="009A7517" w:rsidRDefault="002707C7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  <w:cs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</w:t>
            </w:r>
            <w:r w:rsidR="0011356B" w:rsidRPr="009A7517">
              <w:rPr>
                <w:rFonts w:hint="cs"/>
                <w:b/>
                <w:bCs/>
                <w:sz w:val="21"/>
                <w:szCs w:val="21"/>
              </w:rPr>
              <w:t>00</w:t>
            </w:r>
          </w:p>
        </w:tc>
      </w:tr>
      <w:tr w:rsidR="002707C7" w:rsidRPr="009A7517" w14:paraId="0B5F9795" w14:textId="77777777" w:rsidTr="004030FC">
        <w:trPr>
          <w:cantSplit/>
        </w:trPr>
        <w:tc>
          <w:tcPr>
            <w:tcW w:w="2940" w:type="dxa"/>
          </w:tcPr>
          <w:p w14:paraId="62E5EB78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1"/>
                <w:szCs w:val="21"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750" w:type="dxa"/>
          </w:tcPr>
          <w:p w14:paraId="299715AC" w14:textId="77777777" w:rsidR="002707C7" w:rsidRPr="009A7517" w:rsidRDefault="002707C7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2987528E" w14:textId="5E7780DA" w:rsidR="002707C7" w:rsidRPr="009A7517" w:rsidRDefault="002707C7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4776E402" w14:textId="77777777" w:rsidR="002707C7" w:rsidRPr="009A7517" w:rsidRDefault="002707C7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715F313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601AEB47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3C0F8A9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780" w:type="dxa"/>
            <w:vAlign w:val="bottom"/>
          </w:tcPr>
          <w:p w14:paraId="1D101428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0CE2152E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58534699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750" w:type="dxa"/>
            <w:vAlign w:val="bottom"/>
          </w:tcPr>
          <w:p w14:paraId="0DC840F7" w14:textId="77777777" w:rsidR="002707C7" w:rsidRPr="009A7517" w:rsidRDefault="002707C7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</w:p>
        </w:tc>
        <w:tc>
          <w:tcPr>
            <w:tcW w:w="750" w:type="dxa"/>
            <w:vAlign w:val="bottom"/>
          </w:tcPr>
          <w:p w14:paraId="5670EDFD" w14:textId="77777777" w:rsidR="002707C7" w:rsidRPr="009A7517" w:rsidRDefault="002707C7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4566EDD5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18BEE5F0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750" w:type="dxa"/>
            <w:vAlign w:val="bottom"/>
          </w:tcPr>
          <w:p w14:paraId="6E87EEB1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6FDCF994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</w:tr>
      <w:tr w:rsidR="002707C7" w:rsidRPr="009A7517" w14:paraId="6CA65FF2" w14:textId="77777777" w:rsidTr="004030FC">
        <w:trPr>
          <w:cantSplit/>
        </w:trPr>
        <w:tc>
          <w:tcPr>
            <w:tcW w:w="2940" w:type="dxa"/>
          </w:tcPr>
          <w:p w14:paraId="6D46E97F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  <w:cs/>
              </w:rPr>
              <w:t>บริษัท บงกช มารีน เซอร์วิส จำกัด</w:t>
            </w:r>
          </w:p>
        </w:tc>
        <w:tc>
          <w:tcPr>
            <w:tcW w:w="750" w:type="dxa"/>
          </w:tcPr>
          <w:p w14:paraId="0BE5F9AC" w14:textId="77777777" w:rsidR="002707C7" w:rsidRPr="009A7517" w:rsidRDefault="002707C7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54789A15" w14:textId="1B05440E" w:rsidR="002707C7" w:rsidRPr="009A7517" w:rsidRDefault="008F654F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30.00</w:t>
            </w:r>
          </w:p>
        </w:tc>
        <w:tc>
          <w:tcPr>
            <w:tcW w:w="870" w:type="dxa"/>
            <w:vAlign w:val="bottom"/>
          </w:tcPr>
          <w:p w14:paraId="31BBF5AA" w14:textId="2EEF85A6" w:rsidR="002707C7" w:rsidRPr="009A7517" w:rsidRDefault="002707C7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30.00</w:t>
            </w:r>
          </w:p>
        </w:tc>
        <w:tc>
          <w:tcPr>
            <w:tcW w:w="720" w:type="dxa"/>
            <w:vAlign w:val="bottom"/>
          </w:tcPr>
          <w:p w14:paraId="12CC5307" w14:textId="74830730" w:rsidR="002707C7" w:rsidRPr="009A7517" w:rsidRDefault="008F654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240</w:t>
            </w:r>
          </w:p>
        </w:tc>
        <w:tc>
          <w:tcPr>
            <w:tcW w:w="720" w:type="dxa"/>
            <w:vAlign w:val="bottom"/>
          </w:tcPr>
          <w:p w14:paraId="4399E5F8" w14:textId="2D7B97F8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240</w:t>
            </w:r>
          </w:p>
        </w:tc>
        <w:tc>
          <w:tcPr>
            <w:tcW w:w="810" w:type="dxa"/>
            <w:vAlign w:val="bottom"/>
          </w:tcPr>
          <w:p w14:paraId="02183E4E" w14:textId="61200D7F" w:rsidR="002707C7" w:rsidRPr="009A7517" w:rsidDel="00FF482C" w:rsidRDefault="008F654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72</w:t>
            </w:r>
          </w:p>
        </w:tc>
        <w:tc>
          <w:tcPr>
            <w:tcW w:w="780" w:type="dxa"/>
            <w:vAlign w:val="bottom"/>
          </w:tcPr>
          <w:p w14:paraId="771AD654" w14:textId="5E1307F0" w:rsidR="002707C7" w:rsidRPr="009A7517" w:rsidDel="00FF482C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72</w:t>
            </w:r>
          </w:p>
        </w:tc>
        <w:tc>
          <w:tcPr>
            <w:tcW w:w="900" w:type="dxa"/>
            <w:vAlign w:val="bottom"/>
          </w:tcPr>
          <w:p w14:paraId="5B9D43DC" w14:textId="54F520AF" w:rsidR="002707C7" w:rsidRPr="009A7517" w:rsidRDefault="008F654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79</w:t>
            </w:r>
          </w:p>
        </w:tc>
        <w:tc>
          <w:tcPr>
            <w:tcW w:w="900" w:type="dxa"/>
            <w:vAlign w:val="bottom"/>
          </w:tcPr>
          <w:p w14:paraId="3B413CB1" w14:textId="0EE0E771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144</w:t>
            </w:r>
          </w:p>
        </w:tc>
        <w:tc>
          <w:tcPr>
            <w:tcW w:w="750" w:type="dxa"/>
            <w:vAlign w:val="bottom"/>
          </w:tcPr>
          <w:p w14:paraId="50C2301C" w14:textId="5AF3B24A" w:rsidR="002707C7" w:rsidRPr="009A7517" w:rsidRDefault="008F654F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44BC8BE5" w14:textId="7C0108B3" w:rsidR="002707C7" w:rsidRPr="009A7517" w:rsidRDefault="002707C7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104FB559" w14:textId="229778BE" w:rsidR="002707C7" w:rsidRPr="009A7517" w:rsidRDefault="008F654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79</w:t>
            </w:r>
          </w:p>
        </w:tc>
        <w:tc>
          <w:tcPr>
            <w:tcW w:w="900" w:type="dxa"/>
            <w:vAlign w:val="bottom"/>
          </w:tcPr>
          <w:p w14:paraId="5CECD30C" w14:textId="5AD4D4DB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144</w:t>
            </w:r>
          </w:p>
        </w:tc>
        <w:tc>
          <w:tcPr>
            <w:tcW w:w="750" w:type="dxa"/>
            <w:vAlign w:val="bottom"/>
          </w:tcPr>
          <w:p w14:paraId="04696AA6" w14:textId="49F76D63" w:rsidR="002707C7" w:rsidRPr="009A7517" w:rsidRDefault="008F654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1"/>
                <w:szCs w:val="21"/>
                <w:cs/>
              </w:rPr>
            </w:pPr>
            <w:r w:rsidRPr="009A7517">
              <w:rPr>
                <w:rFonts w:hint="cs"/>
                <w:color w:val="000000" w:themeColor="text1"/>
                <w:sz w:val="21"/>
                <w:szCs w:val="21"/>
              </w:rPr>
              <w:t>14</w:t>
            </w:r>
            <w:r w:rsidR="007D066C" w:rsidRPr="009A7517">
              <w:rPr>
                <w:rFonts w:hint="cs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5B2D1C5F" w14:textId="7A870ECB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color w:val="000000" w:themeColor="text1"/>
                <w:sz w:val="21"/>
                <w:szCs w:val="21"/>
              </w:rPr>
              <w:t>24</w:t>
            </w:r>
          </w:p>
        </w:tc>
      </w:tr>
      <w:tr w:rsidR="0011356B" w:rsidRPr="009A7517" w14:paraId="25DFA330" w14:textId="77777777" w:rsidTr="00882BDE">
        <w:trPr>
          <w:cantSplit/>
        </w:trPr>
        <w:tc>
          <w:tcPr>
            <w:tcW w:w="2940" w:type="dxa"/>
          </w:tcPr>
          <w:p w14:paraId="553309C5" w14:textId="27CDDED3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750" w:type="dxa"/>
          </w:tcPr>
          <w:p w14:paraId="220AA3F5" w14:textId="77777777" w:rsidR="0011356B" w:rsidRPr="009A7517" w:rsidRDefault="0011356B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0D40BC3C" w14:textId="51D5B41D" w:rsidR="0011356B" w:rsidRPr="009A7517" w:rsidRDefault="008F654F" w:rsidP="000F756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870" w:type="dxa"/>
            <w:vAlign w:val="bottom"/>
          </w:tcPr>
          <w:p w14:paraId="0781EF31" w14:textId="00CA7533" w:rsidR="0011356B" w:rsidRPr="009A7517" w:rsidRDefault="0011356B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40.00</w:t>
            </w:r>
          </w:p>
        </w:tc>
        <w:tc>
          <w:tcPr>
            <w:tcW w:w="720" w:type="dxa"/>
            <w:vAlign w:val="bottom"/>
          </w:tcPr>
          <w:p w14:paraId="1EC1D06B" w14:textId="5409A94A" w:rsidR="0011356B" w:rsidRPr="009A7517" w:rsidRDefault="008F654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20" w:type="dxa"/>
            <w:vAlign w:val="bottom"/>
          </w:tcPr>
          <w:p w14:paraId="0C655365" w14:textId="165205FD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3</w:t>
            </w:r>
          </w:p>
        </w:tc>
        <w:tc>
          <w:tcPr>
            <w:tcW w:w="810" w:type="dxa"/>
            <w:vAlign w:val="bottom"/>
          </w:tcPr>
          <w:p w14:paraId="263CF7D9" w14:textId="38FA1C29" w:rsidR="0011356B" w:rsidRPr="009A7517" w:rsidDel="00FF482C" w:rsidRDefault="008F654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80" w:type="dxa"/>
            <w:vAlign w:val="bottom"/>
          </w:tcPr>
          <w:p w14:paraId="0BFD157B" w14:textId="12855C9D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</w:t>
            </w:r>
          </w:p>
        </w:tc>
        <w:tc>
          <w:tcPr>
            <w:tcW w:w="900" w:type="dxa"/>
            <w:vAlign w:val="bottom"/>
          </w:tcPr>
          <w:p w14:paraId="072DB467" w14:textId="6E1711C8" w:rsidR="0011356B" w:rsidRPr="009A7517" w:rsidRDefault="008F654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7F6E870A" w14:textId="61C5FE84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</w:t>
            </w:r>
          </w:p>
        </w:tc>
        <w:tc>
          <w:tcPr>
            <w:tcW w:w="750" w:type="dxa"/>
            <w:vAlign w:val="bottom"/>
          </w:tcPr>
          <w:p w14:paraId="4E3F909B" w14:textId="06120B0A" w:rsidR="0011356B" w:rsidRPr="009A7517" w:rsidRDefault="008F654F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779B5B74" w14:textId="7D3E28F7" w:rsidR="0011356B" w:rsidRPr="009A7517" w:rsidRDefault="008F654F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1E10667B" w14:textId="54B67D9F" w:rsidR="0011356B" w:rsidRPr="009A7517" w:rsidRDefault="008F654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7638418A" w14:textId="6A3FDD68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</w:t>
            </w:r>
          </w:p>
        </w:tc>
        <w:tc>
          <w:tcPr>
            <w:tcW w:w="750" w:type="dxa"/>
            <w:vAlign w:val="bottom"/>
          </w:tcPr>
          <w:p w14:paraId="67374890" w14:textId="51078208" w:rsidR="0011356B" w:rsidRPr="009A7517" w:rsidRDefault="0027357E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1"/>
                <w:szCs w:val="21"/>
                <w:cs/>
              </w:rPr>
            </w:pPr>
            <w:r w:rsidRPr="009A7517">
              <w:rPr>
                <w:rFonts w:hint="cs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</w:tcPr>
          <w:p w14:paraId="4EE798D9" w14:textId="5BBFD48D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1"/>
                <w:szCs w:val="21"/>
              </w:rPr>
            </w:pPr>
            <w:r w:rsidRPr="009A7517">
              <w:rPr>
                <w:rFonts w:hint="cs"/>
                <w:color w:val="000000" w:themeColor="text1"/>
                <w:sz w:val="21"/>
                <w:szCs w:val="21"/>
              </w:rPr>
              <w:t>-</w:t>
            </w:r>
          </w:p>
        </w:tc>
      </w:tr>
      <w:tr w:rsidR="0011356B" w:rsidRPr="009A7517" w14:paraId="6A15A918" w14:textId="77777777" w:rsidTr="00882BDE">
        <w:trPr>
          <w:cantSplit/>
        </w:trPr>
        <w:tc>
          <w:tcPr>
            <w:tcW w:w="2940" w:type="dxa"/>
          </w:tcPr>
          <w:p w14:paraId="45BBB549" w14:textId="18876A0E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bookmarkStart w:id="11" w:name="_Hlk127645979"/>
            <w:proofErr w:type="spellStart"/>
            <w:r w:rsidRPr="009A7517">
              <w:rPr>
                <w:rFonts w:hint="cs"/>
                <w:sz w:val="21"/>
                <w:szCs w:val="21"/>
              </w:rPr>
              <w:t>PetroWind</w:t>
            </w:r>
            <w:proofErr w:type="spellEnd"/>
            <w:r w:rsidRPr="009A7517">
              <w:rPr>
                <w:rFonts w:hint="cs"/>
                <w:sz w:val="21"/>
                <w:szCs w:val="21"/>
              </w:rPr>
              <w:t xml:space="preserve"> Energy Inc</w:t>
            </w:r>
            <w:r w:rsidRPr="009A7517">
              <w:rPr>
                <w:rFonts w:hint="cs"/>
                <w:sz w:val="21"/>
                <w:szCs w:val="21"/>
                <w:cs/>
              </w:rPr>
              <w:t>.</w:t>
            </w:r>
            <w:bookmarkEnd w:id="11"/>
          </w:p>
        </w:tc>
        <w:tc>
          <w:tcPr>
            <w:tcW w:w="750" w:type="dxa"/>
          </w:tcPr>
          <w:p w14:paraId="14C0CDF7" w14:textId="77777777" w:rsidR="0011356B" w:rsidRPr="009A7517" w:rsidRDefault="0011356B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4D267A6D" w14:textId="02761BD5" w:rsidR="0011356B" w:rsidRPr="009A7517" w:rsidRDefault="003E08C1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40.00</w:t>
            </w:r>
          </w:p>
        </w:tc>
        <w:tc>
          <w:tcPr>
            <w:tcW w:w="870" w:type="dxa"/>
            <w:vAlign w:val="bottom"/>
          </w:tcPr>
          <w:p w14:paraId="58337752" w14:textId="7A056EBC" w:rsidR="0011356B" w:rsidRPr="009A7517" w:rsidRDefault="0011356B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40.00</w:t>
            </w:r>
          </w:p>
        </w:tc>
        <w:tc>
          <w:tcPr>
            <w:tcW w:w="720" w:type="dxa"/>
            <w:vAlign w:val="bottom"/>
          </w:tcPr>
          <w:p w14:paraId="497568D1" w14:textId="513C2924" w:rsidR="0011356B" w:rsidRPr="009A7517" w:rsidRDefault="00BF64D2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988</w:t>
            </w:r>
          </w:p>
        </w:tc>
        <w:tc>
          <w:tcPr>
            <w:tcW w:w="720" w:type="dxa"/>
            <w:vAlign w:val="bottom"/>
          </w:tcPr>
          <w:p w14:paraId="38430693" w14:textId="39143D28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895</w:t>
            </w:r>
          </w:p>
        </w:tc>
        <w:tc>
          <w:tcPr>
            <w:tcW w:w="810" w:type="dxa"/>
            <w:vAlign w:val="bottom"/>
          </w:tcPr>
          <w:p w14:paraId="7E5FF769" w14:textId="787B634F" w:rsidR="0011356B" w:rsidRPr="009A7517" w:rsidDel="00FF482C" w:rsidRDefault="00BF64D2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1,228</w:t>
            </w:r>
          </w:p>
        </w:tc>
        <w:tc>
          <w:tcPr>
            <w:tcW w:w="780" w:type="dxa"/>
            <w:vAlign w:val="bottom"/>
          </w:tcPr>
          <w:p w14:paraId="42A37852" w14:textId="1F722070" w:rsidR="0011356B" w:rsidRPr="009A7517" w:rsidDel="00FF482C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922</w:t>
            </w:r>
          </w:p>
        </w:tc>
        <w:tc>
          <w:tcPr>
            <w:tcW w:w="900" w:type="dxa"/>
            <w:vAlign w:val="bottom"/>
          </w:tcPr>
          <w:p w14:paraId="144BC153" w14:textId="40DC972F" w:rsidR="0011356B" w:rsidRPr="009A7517" w:rsidRDefault="003E08C1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1,182</w:t>
            </w:r>
          </w:p>
        </w:tc>
        <w:tc>
          <w:tcPr>
            <w:tcW w:w="900" w:type="dxa"/>
            <w:vAlign w:val="bottom"/>
          </w:tcPr>
          <w:p w14:paraId="39445755" w14:textId="110AA2C6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1,191</w:t>
            </w:r>
          </w:p>
        </w:tc>
        <w:tc>
          <w:tcPr>
            <w:tcW w:w="750" w:type="dxa"/>
            <w:vAlign w:val="bottom"/>
          </w:tcPr>
          <w:p w14:paraId="0DD72AFA" w14:textId="1C7E0A50" w:rsidR="0011356B" w:rsidRPr="009A7517" w:rsidRDefault="00037A89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12987D28" w14:textId="787FC4CC" w:rsidR="0011356B" w:rsidRPr="009A7517" w:rsidRDefault="0011356B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7F06342E" w14:textId="6439117A" w:rsidR="0011356B" w:rsidRPr="009A7517" w:rsidRDefault="00037A89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1,</w:t>
            </w:r>
            <w:r w:rsidR="00570F2A" w:rsidRPr="009A7517">
              <w:rPr>
                <w:rFonts w:hint="cs"/>
                <w:sz w:val="21"/>
                <w:szCs w:val="21"/>
              </w:rPr>
              <w:t>182</w:t>
            </w:r>
          </w:p>
        </w:tc>
        <w:tc>
          <w:tcPr>
            <w:tcW w:w="900" w:type="dxa"/>
            <w:vAlign w:val="bottom"/>
          </w:tcPr>
          <w:p w14:paraId="2C0CC1F2" w14:textId="27A834FC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1,191</w:t>
            </w:r>
          </w:p>
        </w:tc>
        <w:tc>
          <w:tcPr>
            <w:tcW w:w="750" w:type="dxa"/>
            <w:vAlign w:val="bottom"/>
          </w:tcPr>
          <w:p w14:paraId="007936DC" w14:textId="72BC1EEC" w:rsidR="0011356B" w:rsidRPr="009A7517" w:rsidRDefault="00037A89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1"/>
                <w:szCs w:val="21"/>
                <w:cs/>
              </w:rPr>
            </w:pPr>
            <w:r w:rsidRPr="009A7517">
              <w:rPr>
                <w:rFonts w:hint="cs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50" w:type="dxa"/>
          </w:tcPr>
          <w:p w14:paraId="453A5683" w14:textId="5682FDB7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color w:val="000000" w:themeColor="text1"/>
                <w:sz w:val="21"/>
                <w:szCs w:val="21"/>
              </w:rPr>
              <w:t>-</w:t>
            </w:r>
          </w:p>
        </w:tc>
      </w:tr>
      <w:tr w:rsidR="0011356B" w:rsidRPr="009A7517" w14:paraId="01B5A7F4" w14:textId="77777777" w:rsidTr="00882BDE">
        <w:trPr>
          <w:cantSplit/>
        </w:trPr>
        <w:tc>
          <w:tcPr>
            <w:tcW w:w="2940" w:type="dxa"/>
          </w:tcPr>
          <w:p w14:paraId="4E842919" w14:textId="2EF809A1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Impact Energy Asia Development Limited</w:t>
            </w:r>
          </w:p>
        </w:tc>
        <w:tc>
          <w:tcPr>
            <w:tcW w:w="750" w:type="dxa"/>
          </w:tcPr>
          <w:p w14:paraId="3F297A66" w14:textId="77777777" w:rsidR="0011356B" w:rsidRPr="009A7517" w:rsidRDefault="0011356B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35497E7C" w14:textId="6D049A3F" w:rsidR="0011356B" w:rsidRPr="009A7517" w:rsidRDefault="00570F2A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45.00</w:t>
            </w:r>
          </w:p>
        </w:tc>
        <w:tc>
          <w:tcPr>
            <w:tcW w:w="870" w:type="dxa"/>
            <w:vAlign w:val="bottom"/>
          </w:tcPr>
          <w:p w14:paraId="5F86364F" w14:textId="623AD82C" w:rsidR="0011356B" w:rsidRPr="009A7517" w:rsidRDefault="0011356B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45.00</w:t>
            </w:r>
          </w:p>
        </w:tc>
        <w:tc>
          <w:tcPr>
            <w:tcW w:w="720" w:type="dxa"/>
            <w:vAlign w:val="bottom"/>
          </w:tcPr>
          <w:p w14:paraId="3ADE57AE" w14:textId="649E535A" w:rsidR="0011356B" w:rsidRPr="009A7517" w:rsidRDefault="00570F2A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20" w:type="dxa"/>
            <w:vAlign w:val="bottom"/>
          </w:tcPr>
          <w:p w14:paraId="7ED68606" w14:textId="587AFD79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0" w:type="dxa"/>
            <w:vAlign w:val="bottom"/>
          </w:tcPr>
          <w:p w14:paraId="06E08FE4" w14:textId="28F09643" w:rsidR="0011356B" w:rsidRPr="009A7517" w:rsidDel="00FF482C" w:rsidRDefault="00570F2A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80" w:type="dxa"/>
            <w:vAlign w:val="bottom"/>
          </w:tcPr>
          <w:p w14:paraId="6FFCCD1B" w14:textId="78533AF5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50557640" w14:textId="30C157C4" w:rsidR="0011356B" w:rsidRPr="009A7517" w:rsidRDefault="00570F2A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79A64F63" w14:textId="60132DF1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7C407682" w14:textId="0450C25D" w:rsidR="0011356B" w:rsidRPr="009A7517" w:rsidRDefault="00570F2A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500F48A5" w14:textId="28228A51" w:rsidR="0011356B" w:rsidRPr="009A7517" w:rsidRDefault="00570F2A" w:rsidP="006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7562BFAC" w14:textId="293D1A31" w:rsidR="0011356B" w:rsidRPr="009A7517" w:rsidRDefault="00570F2A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6860329A" w14:textId="1E3B4D99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4D82275E" w14:textId="01B21D5A" w:rsidR="0011356B" w:rsidRPr="009A7517" w:rsidRDefault="00570F2A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1"/>
                <w:szCs w:val="21"/>
                <w:cs/>
              </w:rPr>
            </w:pPr>
            <w:r w:rsidRPr="009A7517">
              <w:rPr>
                <w:rFonts w:hint="cs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50" w:type="dxa"/>
          </w:tcPr>
          <w:p w14:paraId="152D30CB" w14:textId="7A4C492B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1"/>
                <w:szCs w:val="21"/>
              </w:rPr>
            </w:pPr>
            <w:r w:rsidRPr="009A7517">
              <w:rPr>
                <w:rFonts w:hint="cs"/>
                <w:color w:val="000000" w:themeColor="text1"/>
                <w:sz w:val="21"/>
                <w:szCs w:val="21"/>
              </w:rPr>
              <w:t>-</w:t>
            </w:r>
          </w:p>
        </w:tc>
      </w:tr>
      <w:tr w:rsidR="0011356B" w:rsidRPr="009A7517" w14:paraId="647C8EA0" w14:textId="77777777" w:rsidTr="00882BDE">
        <w:trPr>
          <w:cantSplit/>
        </w:trPr>
        <w:tc>
          <w:tcPr>
            <w:tcW w:w="2940" w:type="dxa"/>
          </w:tcPr>
          <w:p w14:paraId="63DFCA5D" w14:textId="57ABA6DD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  <w:cs/>
              </w:rPr>
              <w:t>บริษัท วิน อินกรีเดียนส์ จำกัด</w:t>
            </w:r>
          </w:p>
        </w:tc>
        <w:tc>
          <w:tcPr>
            <w:tcW w:w="750" w:type="dxa"/>
          </w:tcPr>
          <w:p w14:paraId="75557869" w14:textId="77777777" w:rsidR="0011356B" w:rsidRPr="009A7517" w:rsidRDefault="0011356B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1B633179" w14:textId="43688725" w:rsidR="0011356B" w:rsidRPr="009A7517" w:rsidRDefault="00570F2A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51</w:t>
            </w:r>
            <w:r w:rsidR="00230FC8"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.00</w:t>
            </w:r>
          </w:p>
        </w:tc>
        <w:tc>
          <w:tcPr>
            <w:tcW w:w="870" w:type="dxa"/>
            <w:vAlign w:val="bottom"/>
          </w:tcPr>
          <w:p w14:paraId="476DA0B6" w14:textId="74F73E32" w:rsidR="0011356B" w:rsidRPr="009A7517" w:rsidRDefault="0011356B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9A7517">
              <w:rPr>
                <w:rFonts w:ascii="Angsana New" w:hAnsi="Angsana New" w:hint="cs"/>
                <w:sz w:val="21"/>
                <w:szCs w:val="21"/>
                <w:lang w:val="en-US" w:bidi="th-TH"/>
              </w:rPr>
              <w:t>51.00</w:t>
            </w:r>
          </w:p>
        </w:tc>
        <w:tc>
          <w:tcPr>
            <w:tcW w:w="720" w:type="dxa"/>
            <w:vAlign w:val="bottom"/>
          </w:tcPr>
          <w:p w14:paraId="53BB30F8" w14:textId="5094E5D9" w:rsidR="0011356B" w:rsidRPr="009A7517" w:rsidRDefault="00570F2A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81</w:t>
            </w:r>
          </w:p>
        </w:tc>
        <w:tc>
          <w:tcPr>
            <w:tcW w:w="720" w:type="dxa"/>
            <w:vAlign w:val="bottom"/>
          </w:tcPr>
          <w:p w14:paraId="4F52858A" w14:textId="60C6D391" w:rsidR="0011356B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81</w:t>
            </w:r>
          </w:p>
        </w:tc>
        <w:tc>
          <w:tcPr>
            <w:tcW w:w="810" w:type="dxa"/>
            <w:vAlign w:val="bottom"/>
          </w:tcPr>
          <w:p w14:paraId="2BD9EB1B" w14:textId="470F62CE" w:rsidR="0011356B" w:rsidRPr="009A7517" w:rsidRDefault="00570F2A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41</w:t>
            </w:r>
          </w:p>
        </w:tc>
        <w:tc>
          <w:tcPr>
            <w:tcW w:w="780" w:type="dxa"/>
            <w:vAlign w:val="bottom"/>
          </w:tcPr>
          <w:p w14:paraId="621D3AD5" w14:textId="38A4DB55" w:rsidR="0011356B" w:rsidRPr="009A7517" w:rsidRDefault="0011356B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41</w:t>
            </w:r>
          </w:p>
        </w:tc>
        <w:tc>
          <w:tcPr>
            <w:tcW w:w="900" w:type="dxa"/>
            <w:vAlign w:val="bottom"/>
          </w:tcPr>
          <w:p w14:paraId="1666D6EC" w14:textId="6EA35069" w:rsidR="0011356B" w:rsidRPr="009A7517" w:rsidRDefault="00570F2A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900" w:type="dxa"/>
            <w:vAlign w:val="bottom"/>
          </w:tcPr>
          <w:p w14:paraId="024FD189" w14:textId="33AA160F" w:rsidR="0011356B" w:rsidRPr="009A7517" w:rsidRDefault="0011356B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39</w:t>
            </w:r>
          </w:p>
        </w:tc>
        <w:tc>
          <w:tcPr>
            <w:tcW w:w="750" w:type="dxa"/>
            <w:vAlign w:val="bottom"/>
          </w:tcPr>
          <w:p w14:paraId="4B263848" w14:textId="0A50B0B4" w:rsidR="0011356B" w:rsidRPr="009A7517" w:rsidRDefault="00570F2A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1449EEE3" w14:textId="1C4D6C05" w:rsidR="0011356B" w:rsidRPr="009A7517" w:rsidRDefault="0011356B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735E44F1" w14:textId="5610D1D7" w:rsidR="0011356B" w:rsidRPr="009A7517" w:rsidRDefault="00570F2A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900" w:type="dxa"/>
            <w:vAlign w:val="bottom"/>
          </w:tcPr>
          <w:p w14:paraId="0287C086" w14:textId="6925F83E" w:rsidR="0011356B" w:rsidRPr="009A7517" w:rsidRDefault="0011356B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9A7517">
              <w:rPr>
                <w:rFonts w:hint="cs"/>
                <w:sz w:val="21"/>
                <w:szCs w:val="21"/>
              </w:rPr>
              <w:t>39</w:t>
            </w:r>
          </w:p>
        </w:tc>
        <w:tc>
          <w:tcPr>
            <w:tcW w:w="750" w:type="dxa"/>
            <w:vAlign w:val="bottom"/>
          </w:tcPr>
          <w:p w14:paraId="2CF1889B" w14:textId="5E4EFA4C" w:rsidR="0011356B" w:rsidRPr="009A7517" w:rsidRDefault="00570F2A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1"/>
                <w:szCs w:val="21"/>
                <w:cs/>
              </w:rPr>
            </w:pPr>
            <w:r w:rsidRPr="009A7517">
              <w:rPr>
                <w:rFonts w:hint="cs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50" w:type="dxa"/>
          </w:tcPr>
          <w:p w14:paraId="4912776E" w14:textId="1FA7F29D" w:rsidR="0011356B" w:rsidRPr="009A7517" w:rsidRDefault="0011356B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9A7517">
              <w:rPr>
                <w:rFonts w:hint="cs"/>
                <w:color w:val="000000" w:themeColor="text1"/>
                <w:sz w:val="21"/>
                <w:szCs w:val="21"/>
              </w:rPr>
              <w:t>-</w:t>
            </w:r>
          </w:p>
        </w:tc>
      </w:tr>
      <w:tr w:rsidR="002707C7" w:rsidRPr="009A7517" w14:paraId="0B35E954" w14:textId="77777777" w:rsidTr="004030FC">
        <w:trPr>
          <w:cantSplit/>
        </w:trPr>
        <w:tc>
          <w:tcPr>
            <w:tcW w:w="2940" w:type="dxa"/>
          </w:tcPr>
          <w:p w14:paraId="5C04EA4A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750" w:type="dxa"/>
          </w:tcPr>
          <w:p w14:paraId="79F4CE59" w14:textId="77777777" w:rsidR="002707C7" w:rsidRPr="009A7517" w:rsidRDefault="002707C7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439CFA4A" w14:textId="6AF95312" w:rsidR="002707C7" w:rsidRPr="009A7517" w:rsidRDefault="002707C7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783AC7D0" w14:textId="77777777" w:rsidR="002707C7" w:rsidRPr="009A7517" w:rsidRDefault="002707C7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2107C17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4D7525D8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2399EBF" w14:textId="01D44C09" w:rsidR="002707C7" w:rsidRPr="009A7517" w:rsidRDefault="00570F2A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1,</w:t>
            </w:r>
            <w:r w:rsidR="00BF64D2" w:rsidRPr="009A7517">
              <w:rPr>
                <w:rFonts w:hint="cs"/>
                <w:b/>
                <w:bCs/>
                <w:sz w:val="21"/>
                <w:szCs w:val="21"/>
              </w:rPr>
              <w:t>341</w:t>
            </w:r>
          </w:p>
        </w:tc>
        <w:tc>
          <w:tcPr>
            <w:tcW w:w="780" w:type="dxa"/>
            <w:vAlign w:val="bottom"/>
          </w:tcPr>
          <w:p w14:paraId="178BD69D" w14:textId="2D963F33" w:rsidR="002707C7" w:rsidRPr="009A7517" w:rsidRDefault="00F54EDE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1,036</w:t>
            </w:r>
          </w:p>
        </w:tc>
        <w:tc>
          <w:tcPr>
            <w:tcW w:w="900" w:type="dxa"/>
            <w:vAlign w:val="bottom"/>
          </w:tcPr>
          <w:p w14:paraId="6AB4F49D" w14:textId="7CD772B4" w:rsidR="002707C7" w:rsidRPr="009A7517" w:rsidRDefault="00570F2A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1,295</w:t>
            </w:r>
          </w:p>
        </w:tc>
        <w:tc>
          <w:tcPr>
            <w:tcW w:w="900" w:type="dxa"/>
            <w:vAlign w:val="bottom"/>
          </w:tcPr>
          <w:p w14:paraId="3B1911FD" w14:textId="0867D93B" w:rsidR="002707C7" w:rsidRPr="009A7517" w:rsidRDefault="0011356B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1,375</w:t>
            </w:r>
          </w:p>
        </w:tc>
        <w:tc>
          <w:tcPr>
            <w:tcW w:w="750" w:type="dxa"/>
            <w:vAlign w:val="bottom"/>
          </w:tcPr>
          <w:p w14:paraId="4BD3E06A" w14:textId="5807215E" w:rsidR="002707C7" w:rsidRPr="009A7517" w:rsidRDefault="00570F2A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1A55239E" w14:textId="631CC738" w:rsidR="002707C7" w:rsidRPr="009A7517" w:rsidRDefault="002707C7" w:rsidP="00635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4F442775" w14:textId="5188581E" w:rsidR="002707C7" w:rsidRPr="009A7517" w:rsidRDefault="00570F2A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1,295</w:t>
            </w:r>
          </w:p>
        </w:tc>
        <w:tc>
          <w:tcPr>
            <w:tcW w:w="900" w:type="dxa"/>
            <w:vAlign w:val="bottom"/>
          </w:tcPr>
          <w:p w14:paraId="04AAA327" w14:textId="464F5D87" w:rsidR="002707C7" w:rsidRPr="009A7517" w:rsidRDefault="002707C7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</w:t>
            </w:r>
            <w:r w:rsidR="0011356B" w:rsidRPr="009A7517">
              <w:rPr>
                <w:rFonts w:hint="cs"/>
                <w:b/>
                <w:bCs/>
                <w:sz w:val="21"/>
                <w:szCs w:val="21"/>
              </w:rPr>
              <w:t>,375</w:t>
            </w:r>
          </w:p>
        </w:tc>
        <w:tc>
          <w:tcPr>
            <w:tcW w:w="750" w:type="dxa"/>
            <w:vAlign w:val="bottom"/>
          </w:tcPr>
          <w:p w14:paraId="2141B502" w14:textId="22FA4C9D" w:rsidR="002707C7" w:rsidRPr="009A7517" w:rsidRDefault="00570F2A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color w:val="000000" w:themeColor="text1"/>
                <w:sz w:val="21"/>
                <w:szCs w:val="21"/>
                <w:cs/>
              </w:rPr>
            </w:pPr>
            <w:r w:rsidRPr="009A7517">
              <w:rPr>
                <w:rFonts w:hint="cs"/>
                <w:b/>
                <w:bCs/>
                <w:color w:val="000000" w:themeColor="text1"/>
                <w:sz w:val="21"/>
                <w:szCs w:val="21"/>
              </w:rPr>
              <w:t>14</w:t>
            </w:r>
            <w:r w:rsidR="007D066C" w:rsidRPr="009A7517">
              <w:rPr>
                <w:rFonts w:hint="cs"/>
                <w:b/>
                <w:bCs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750" w:type="dxa"/>
            <w:vAlign w:val="bottom"/>
          </w:tcPr>
          <w:p w14:paraId="70C9DD26" w14:textId="6BAC4EBF" w:rsidR="002707C7" w:rsidRPr="009A7517" w:rsidRDefault="002707C7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  <w:cs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24</w:t>
            </w:r>
          </w:p>
        </w:tc>
      </w:tr>
      <w:tr w:rsidR="002707C7" w:rsidRPr="009A7517" w14:paraId="557EBD7C" w14:textId="77777777" w:rsidTr="004030FC">
        <w:trPr>
          <w:cantSplit/>
        </w:trPr>
        <w:tc>
          <w:tcPr>
            <w:tcW w:w="2940" w:type="dxa"/>
            <w:vAlign w:val="bottom"/>
          </w:tcPr>
          <w:p w14:paraId="2E44EBFF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750" w:type="dxa"/>
          </w:tcPr>
          <w:p w14:paraId="0CCAC99F" w14:textId="77777777" w:rsidR="002707C7" w:rsidRPr="009A7517" w:rsidRDefault="002707C7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251E5D1F" w14:textId="3F9D336E" w:rsidR="002707C7" w:rsidRPr="009A7517" w:rsidRDefault="002707C7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18E72CAE" w14:textId="77777777" w:rsidR="002707C7" w:rsidRPr="009A7517" w:rsidRDefault="002707C7" w:rsidP="000F756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7A9CE73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4861F74E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15949F8" w14:textId="0403E927" w:rsidR="002707C7" w:rsidRPr="009A7517" w:rsidRDefault="00570F2A" w:rsidP="000F75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  <w:cs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1,</w:t>
            </w:r>
            <w:r w:rsidR="00BF64D2" w:rsidRPr="009A7517">
              <w:rPr>
                <w:rFonts w:hint="cs"/>
                <w:b/>
                <w:bCs/>
                <w:sz w:val="21"/>
                <w:szCs w:val="21"/>
              </w:rPr>
              <w:t>930</w:t>
            </w:r>
          </w:p>
        </w:tc>
        <w:tc>
          <w:tcPr>
            <w:tcW w:w="780" w:type="dxa"/>
            <w:vAlign w:val="bottom"/>
          </w:tcPr>
          <w:p w14:paraId="097798BF" w14:textId="78FC1D72" w:rsidR="002707C7" w:rsidRPr="009A7517" w:rsidRDefault="002707C7" w:rsidP="000F75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  <w:cs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11,985</w:t>
            </w:r>
          </w:p>
        </w:tc>
        <w:tc>
          <w:tcPr>
            <w:tcW w:w="900" w:type="dxa"/>
            <w:vAlign w:val="bottom"/>
          </w:tcPr>
          <w:p w14:paraId="4C2B8F5C" w14:textId="6786EBE7" w:rsidR="002707C7" w:rsidRPr="009A7517" w:rsidRDefault="00570F2A" w:rsidP="000F75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  <w:cs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1,8</w:t>
            </w:r>
            <w:r w:rsidR="003200E4" w:rsidRPr="009A7517">
              <w:rPr>
                <w:rFonts w:hint="cs"/>
                <w:b/>
                <w:bCs/>
                <w:sz w:val="21"/>
                <w:szCs w:val="21"/>
              </w:rPr>
              <w:t>52</w:t>
            </w:r>
          </w:p>
        </w:tc>
        <w:tc>
          <w:tcPr>
            <w:tcW w:w="900" w:type="dxa"/>
            <w:vAlign w:val="bottom"/>
          </w:tcPr>
          <w:p w14:paraId="3E278A33" w14:textId="78F58275" w:rsidR="002707C7" w:rsidRPr="009A7517" w:rsidRDefault="002707C7" w:rsidP="006352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13,670</w:t>
            </w:r>
          </w:p>
        </w:tc>
        <w:tc>
          <w:tcPr>
            <w:tcW w:w="750" w:type="dxa"/>
            <w:vAlign w:val="bottom"/>
          </w:tcPr>
          <w:p w14:paraId="0DED8ED6" w14:textId="2497EF16" w:rsidR="002707C7" w:rsidRPr="009A7517" w:rsidRDefault="00570F2A" w:rsidP="006352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6D8D6614" w14:textId="24C467C1" w:rsidR="002707C7" w:rsidRPr="009A7517" w:rsidRDefault="002707C7" w:rsidP="006352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64921243" w14:textId="7A42E099" w:rsidR="002707C7" w:rsidRPr="009A7517" w:rsidRDefault="00570F2A" w:rsidP="000F75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1,8</w:t>
            </w:r>
            <w:r w:rsidR="007D066C" w:rsidRPr="009A7517">
              <w:rPr>
                <w:rFonts w:hint="cs"/>
                <w:b/>
                <w:bCs/>
                <w:sz w:val="21"/>
                <w:szCs w:val="21"/>
              </w:rPr>
              <w:t>52</w:t>
            </w:r>
          </w:p>
        </w:tc>
        <w:tc>
          <w:tcPr>
            <w:tcW w:w="900" w:type="dxa"/>
            <w:vAlign w:val="bottom"/>
          </w:tcPr>
          <w:p w14:paraId="52D37E10" w14:textId="03B3A794" w:rsidR="002707C7" w:rsidRPr="009A7517" w:rsidRDefault="002707C7" w:rsidP="000F75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13,670</w:t>
            </w:r>
          </w:p>
        </w:tc>
        <w:tc>
          <w:tcPr>
            <w:tcW w:w="750" w:type="dxa"/>
            <w:vAlign w:val="bottom"/>
          </w:tcPr>
          <w:p w14:paraId="169810F8" w14:textId="4D226A47" w:rsidR="002707C7" w:rsidRPr="009A7517" w:rsidRDefault="00570F2A" w:rsidP="000F75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14</w:t>
            </w:r>
            <w:r w:rsidR="007D066C" w:rsidRPr="009A7517">
              <w:rPr>
                <w:rFonts w:hint="cs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750" w:type="dxa"/>
            <w:vAlign w:val="bottom"/>
          </w:tcPr>
          <w:p w14:paraId="62CFB5CF" w14:textId="6310612A" w:rsidR="002707C7" w:rsidRPr="009A7517" w:rsidRDefault="0011356B" w:rsidP="000F75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9A7517">
              <w:rPr>
                <w:rFonts w:hint="cs"/>
                <w:b/>
                <w:bCs/>
                <w:sz w:val="21"/>
                <w:szCs w:val="21"/>
              </w:rPr>
              <w:t>124</w:t>
            </w:r>
          </w:p>
        </w:tc>
      </w:tr>
    </w:tbl>
    <w:p w14:paraId="49BCB0BD" w14:textId="77777777" w:rsidR="0011356B" w:rsidRPr="009A7517" w:rsidRDefault="0011356B" w:rsidP="00113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16"/>
          <w:szCs w:val="16"/>
        </w:rPr>
      </w:pPr>
    </w:p>
    <w:p w14:paraId="46A0BDAC" w14:textId="23B08744" w:rsidR="00D55FF3" w:rsidRPr="009A7517" w:rsidRDefault="0095399F" w:rsidP="00113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8"/>
          <w:szCs w:val="28"/>
        </w:rPr>
      </w:pPr>
      <w:r w:rsidRPr="009A7517">
        <w:rPr>
          <w:sz w:val="28"/>
          <w:szCs w:val="28"/>
          <w:cs/>
        </w:rPr>
        <w:t xml:space="preserve">ณ วันที่ </w:t>
      </w:r>
      <w:r w:rsidRPr="009A7517">
        <w:rPr>
          <w:sz w:val="28"/>
          <w:szCs w:val="28"/>
        </w:rPr>
        <w:t>31</w:t>
      </w:r>
      <w:r w:rsidRPr="009A7517">
        <w:rPr>
          <w:sz w:val="28"/>
          <w:szCs w:val="28"/>
          <w:cs/>
        </w:rPr>
        <w:t xml:space="preserve"> </w:t>
      </w:r>
      <w:r w:rsidRPr="009A7517">
        <w:rPr>
          <w:rFonts w:hint="cs"/>
          <w:sz w:val="28"/>
          <w:szCs w:val="28"/>
          <w:cs/>
        </w:rPr>
        <w:t xml:space="preserve">ธันวาคม </w:t>
      </w:r>
      <w:r w:rsidRPr="009A7517">
        <w:rPr>
          <w:sz w:val="28"/>
          <w:szCs w:val="28"/>
        </w:rPr>
        <w:t>256</w:t>
      </w:r>
      <w:r w:rsidR="002707C7" w:rsidRPr="009A7517">
        <w:rPr>
          <w:sz w:val="28"/>
          <w:szCs w:val="28"/>
        </w:rPr>
        <w:t>5</w:t>
      </w:r>
      <w:r w:rsidRPr="009A7517">
        <w:rPr>
          <w:sz w:val="28"/>
          <w:szCs w:val="28"/>
          <w:cs/>
        </w:rPr>
        <w:t xml:space="preserve"> 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 </w:t>
      </w:r>
      <w:r w:rsidR="00C146D9" w:rsidRPr="009A7517">
        <w:rPr>
          <w:cs/>
        </w:rPr>
        <w:br w:type="page"/>
      </w:r>
    </w:p>
    <w:tbl>
      <w:tblPr>
        <w:tblW w:w="151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41"/>
        <w:gridCol w:w="1089"/>
        <w:gridCol w:w="109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936"/>
        <w:gridCol w:w="900"/>
      </w:tblGrid>
      <w:tr w:rsidR="00785632" w:rsidRPr="009A7517" w14:paraId="7EF38CE0" w14:textId="77777777" w:rsidTr="00FC69F0">
        <w:trPr>
          <w:cantSplit/>
        </w:trPr>
        <w:tc>
          <w:tcPr>
            <w:tcW w:w="3041" w:type="dxa"/>
          </w:tcPr>
          <w:p w14:paraId="7DDE6654" w14:textId="77777777" w:rsidR="00785632" w:rsidRPr="009A7517" w:rsidRDefault="00785632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179" w:type="dxa"/>
            <w:gridSpan w:val="2"/>
          </w:tcPr>
          <w:p w14:paraId="5808A0BF" w14:textId="77777777" w:rsidR="00785632" w:rsidRPr="009A7517" w:rsidRDefault="00785632" w:rsidP="000F7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0" w:type="dxa"/>
            <w:gridSpan w:val="10"/>
          </w:tcPr>
          <w:p w14:paraId="5E0B9F85" w14:textId="77777777" w:rsidR="00785632" w:rsidRPr="009A7517" w:rsidRDefault="00785632" w:rsidP="000F7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160" w:right="-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751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5632" w:rsidRPr="009A7517" w14:paraId="2DB2FD14" w14:textId="77777777" w:rsidTr="00FC69F0">
        <w:trPr>
          <w:cantSplit/>
        </w:trPr>
        <w:tc>
          <w:tcPr>
            <w:tcW w:w="3041" w:type="dxa"/>
          </w:tcPr>
          <w:p w14:paraId="60706C3A" w14:textId="77777777" w:rsidR="00785632" w:rsidRPr="009A7517" w:rsidRDefault="00785632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179" w:type="dxa"/>
            <w:gridSpan w:val="2"/>
          </w:tcPr>
          <w:p w14:paraId="53F4DAD7" w14:textId="77777777" w:rsidR="00785632" w:rsidRPr="009A7517" w:rsidRDefault="0078563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9A751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2016" w:type="dxa"/>
            <w:gridSpan w:val="2"/>
          </w:tcPr>
          <w:p w14:paraId="737C47EA" w14:textId="77777777" w:rsidR="00785632" w:rsidRPr="009A7517" w:rsidRDefault="0078563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016" w:type="dxa"/>
            <w:gridSpan w:val="2"/>
          </w:tcPr>
          <w:p w14:paraId="01DFC5BC" w14:textId="77777777" w:rsidR="00785632" w:rsidRPr="009A7517" w:rsidRDefault="0078563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16" w:type="dxa"/>
            <w:gridSpan w:val="2"/>
          </w:tcPr>
          <w:p w14:paraId="00B17C2A" w14:textId="77777777" w:rsidR="00785632" w:rsidRPr="009A7517" w:rsidRDefault="0078563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016" w:type="dxa"/>
            <w:gridSpan w:val="2"/>
          </w:tcPr>
          <w:p w14:paraId="33F519F3" w14:textId="77777777" w:rsidR="00785632" w:rsidRPr="009A7517" w:rsidRDefault="0078563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836" w:type="dxa"/>
            <w:gridSpan w:val="2"/>
          </w:tcPr>
          <w:p w14:paraId="5CF13CB6" w14:textId="4CEB4BE7" w:rsidR="00785632" w:rsidRPr="009A7517" w:rsidRDefault="00785632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เงินปันผลรับ</w:t>
            </w:r>
            <w:r w:rsidR="003B1845" w:rsidRPr="009A751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2707C7" w:rsidRPr="009A7517" w14:paraId="6A8DB6D5" w14:textId="77777777" w:rsidTr="00FC69F0">
        <w:trPr>
          <w:cantSplit/>
        </w:trPr>
        <w:tc>
          <w:tcPr>
            <w:tcW w:w="3041" w:type="dxa"/>
          </w:tcPr>
          <w:p w14:paraId="46A3BA16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89" w:type="dxa"/>
          </w:tcPr>
          <w:p w14:paraId="1226C552" w14:textId="179B77C4" w:rsidR="002707C7" w:rsidRPr="009A7517" w:rsidRDefault="002707C7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090" w:type="dxa"/>
          </w:tcPr>
          <w:p w14:paraId="746CA0C5" w14:textId="6A0D939D" w:rsidR="002707C7" w:rsidRPr="009A7517" w:rsidRDefault="002707C7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008" w:type="dxa"/>
          </w:tcPr>
          <w:p w14:paraId="0660986F" w14:textId="6D4D0CB0" w:rsidR="002707C7" w:rsidRPr="009A7517" w:rsidRDefault="002707C7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008" w:type="dxa"/>
          </w:tcPr>
          <w:p w14:paraId="42C49F55" w14:textId="765115F6" w:rsidR="002707C7" w:rsidRPr="009A7517" w:rsidRDefault="002707C7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008" w:type="dxa"/>
          </w:tcPr>
          <w:p w14:paraId="0C2164E3" w14:textId="1CBF189C" w:rsidR="002707C7" w:rsidRPr="009A7517" w:rsidRDefault="002707C7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008" w:type="dxa"/>
          </w:tcPr>
          <w:p w14:paraId="7828063E" w14:textId="62578EEC" w:rsidR="002707C7" w:rsidRPr="009A7517" w:rsidRDefault="002707C7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008" w:type="dxa"/>
          </w:tcPr>
          <w:p w14:paraId="3284780D" w14:textId="7DA88691" w:rsidR="002707C7" w:rsidRPr="009A7517" w:rsidRDefault="002707C7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008" w:type="dxa"/>
          </w:tcPr>
          <w:p w14:paraId="1EFE6A8F" w14:textId="2D84A774" w:rsidR="002707C7" w:rsidRPr="009A7517" w:rsidRDefault="002707C7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008" w:type="dxa"/>
          </w:tcPr>
          <w:p w14:paraId="214AAFA4" w14:textId="26B839F2" w:rsidR="002707C7" w:rsidRPr="009A7517" w:rsidRDefault="002707C7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008" w:type="dxa"/>
          </w:tcPr>
          <w:p w14:paraId="4940E930" w14:textId="30E1A326" w:rsidR="002707C7" w:rsidRPr="009A7517" w:rsidRDefault="002707C7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36" w:type="dxa"/>
          </w:tcPr>
          <w:p w14:paraId="5A3EC2A2" w14:textId="0C7EFA89" w:rsidR="002707C7" w:rsidRPr="009A7517" w:rsidRDefault="002707C7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34BDA5C8" w14:textId="7C6236B3" w:rsidR="002707C7" w:rsidRPr="009A7517" w:rsidRDefault="002707C7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</w:tr>
      <w:tr w:rsidR="002707C7" w:rsidRPr="009A7517" w14:paraId="5EEAD505" w14:textId="77777777" w:rsidTr="00FC69F0">
        <w:trPr>
          <w:cantSplit/>
        </w:trPr>
        <w:tc>
          <w:tcPr>
            <w:tcW w:w="3041" w:type="dxa"/>
          </w:tcPr>
          <w:p w14:paraId="59ABE6AA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179" w:type="dxa"/>
            <w:gridSpan w:val="2"/>
          </w:tcPr>
          <w:p w14:paraId="32BCE711" w14:textId="77777777" w:rsidR="002707C7" w:rsidRPr="009A7517" w:rsidRDefault="002707C7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9900" w:type="dxa"/>
            <w:gridSpan w:val="10"/>
          </w:tcPr>
          <w:p w14:paraId="13F952D1" w14:textId="77777777" w:rsidR="002707C7" w:rsidRPr="009A7517" w:rsidRDefault="002707C7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2707C7" w:rsidRPr="009A7517" w14:paraId="1BE2FE00" w14:textId="77777777" w:rsidTr="00FC69F0">
        <w:trPr>
          <w:cantSplit/>
        </w:trPr>
        <w:tc>
          <w:tcPr>
            <w:tcW w:w="3041" w:type="dxa"/>
          </w:tcPr>
          <w:p w14:paraId="71FB0A63" w14:textId="25C89EDC" w:rsidR="002707C7" w:rsidRPr="009A7517" w:rsidRDefault="0011356B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9" w:type="dxa"/>
            <w:vAlign w:val="bottom"/>
          </w:tcPr>
          <w:p w14:paraId="46CA758B" w14:textId="77777777" w:rsidR="002707C7" w:rsidRPr="009A7517" w:rsidRDefault="002707C7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600C3FD1" w14:textId="77777777" w:rsidR="002707C7" w:rsidRPr="009A7517" w:rsidRDefault="002707C7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50F92B76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2053559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CDC44E4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494BA317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5BC860A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5C6F21EC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2E7530FA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</w:tcPr>
          <w:p w14:paraId="60E4C348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324808A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A6410BC" w14:textId="77777777" w:rsidR="002707C7" w:rsidRPr="009A7517" w:rsidRDefault="002707C7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DA41CF" w:rsidRPr="009A7517" w14:paraId="0F47F6AA" w14:textId="77777777" w:rsidTr="00882BDE">
        <w:trPr>
          <w:cantSplit/>
        </w:trPr>
        <w:tc>
          <w:tcPr>
            <w:tcW w:w="3041" w:type="dxa"/>
          </w:tcPr>
          <w:p w14:paraId="712D5CE5" w14:textId="41674AA6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  <w:cs/>
              </w:rPr>
              <w:t>บริษัท ดาต้า คาเฟ่ จำกัด</w:t>
            </w:r>
          </w:p>
        </w:tc>
        <w:tc>
          <w:tcPr>
            <w:tcW w:w="1089" w:type="dxa"/>
            <w:vAlign w:val="bottom"/>
          </w:tcPr>
          <w:p w14:paraId="7451BAC5" w14:textId="1A3215B5" w:rsidR="00DA41CF" w:rsidRPr="009A7517" w:rsidRDefault="00C66DED" w:rsidP="000F75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1090" w:type="dxa"/>
            <w:vAlign w:val="bottom"/>
          </w:tcPr>
          <w:p w14:paraId="7E7701E3" w14:textId="02E31B7F" w:rsidR="00DA41CF" w:rsidRPr="009A7517" w:rsidRDefault="00DA41CF" w:rsidP="000F7568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vAlign w:val="bottom"/>
          </w:tcPr>
          <w:p w14:paraId="36905814" w14:textId="1C13DAAC" w:rsidR="00DA41CF" w:rsidRPr="009A7517" w:rsidRDefault="00C66DED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12</w:t>
            </w:r>
          </w:p>
        </w:tc>
        <w:tc>
          <w:tcPr>
            <w:tcW w:w="1008" w:type="dxa"/>
            <w:vAlign w:val="bottom"/>
          </w:tcPr>
          <w:p w14:paraId="5A8FBF6C" w14:textId="053CF6D4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57AF6900" w14:textId="50FC5B41" w:rsidR="00DA41CF" w:rsidRPr="009A7517" w:rsidRDefault="00C66DED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</w:rPr>
              <w:t>35</w:t>
            </w:r>
          </w:p>
        </w:tc>
        <w:tc>
          <w:tcPr>
            <w:tcW w:w="1008" w:type="dxa"/>
            <w:vAlign w:val="bottom"/>
          </w:tcPr>
          <w:p w14:paraId="7F5C0BDF" w14:textId="5BBDC066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09407947" w14:textId="7C45BAAE" w:rsidR="00DA41CF" w:rsidRPr="009A7517" w:rsidRDefault="00C66DED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097957A9" w14:textId="0F010271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14:paraId="0F24B116" w14:textId="1737906F" w:rsidR="00DA41CF" w:rsidRPr="009A7517" w:rsidRDefault="00C66DED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35</w:t>
            </w:r>
          </w:p>
        </w:tc>
        <w:tc>
          <w:tcPr>
            <w:tcW w:w="1008" w:type="dxa"/>
          </w:tcPr>
          <w:p w14:paraId="0DAA3F6F" w14:textId="31F7A9F9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57503FC4" w14:textId="49ACB29D" w:rsidR="00DA41CF" w:rsidRPr="009A7517" w:rsidRDefault="00C66DED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CAB361E" w14:textId="6888961C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</w:tr>
      <w:tr w:rsidR="00DA41CF" w:rsidRPr="009A7517" w14:paraId="4030EAFE" w14:textId="77777777" w:rsidTr="00882BDE">
        <w:trPr>
          <w:cantSplit/>
        </w:trPr>
        <w:tc>
          <w:tcPr>
            <w:tcW w:w="3041" w:type="dxa"/>
          </w:tcPr>
          <w:p w14:paraId="76AAC230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  <w:cs/>
              </w:rPr>
              <w:t>บริษัท มีที่ มีเงิน จำกัด</w:t>
            </w:r>
          </w:p>
          <w:p w14:paraId="5FBBD974" w14:textId="0FE8A69F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ind w:left="158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  <w:cs/>
              </w:rPr>
              <w:t>(เดิมชื่อ บริษัท บีซีวี ไบโอเบส จำกัด)</w:t>
            </w:r>
            <w:r w:rsidRPr="009A7517">
              <w:rPr>
                <w:rFonts w:hint="cs"/>
                <w:sz w:val="24"/>
                <w:szCs w:val="24"/>
              </w:rPr>
              <w:t xml:space="preserve">            </w:t>
            </w:r>
          </w:p>
        </w:tc>
        <w:tc>
          <w:tcPr>
            <w:tcW w:w="1089" w:type="dxa"/>
            <w:vAlign w:val="bottom"/>
          </w:tcPr>
          <w:p w14:paraId="449210E8" w14:textId="4B6D04AE" w:rsidR="00DA41CF" w:rsidRPr="009A7517" w:rsidRDefault="00507688" w:rsidP="000F75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1090" w:type="dxa"/>
            <w:vAlign w:val="bottom"/>
          </w:tcPr>
          <w:p w14:paraId="329F5EFC" w14:textId="5DA279AD" w:rsidR="00DA41CF" w:rsidRPr="009A7517" w:rsidRDefault="00DA41CF" w:rsidP="000F7568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vAlign w:val="bottom"/>
          </w:tcPr>
          <w:p w14:paraId="270BC70F" w14:textId="1B60B960" w:rsidR="00DA41CF" w:rsidRPr="009A7517" w:rsidRDefault="0050768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1,000</w:t>
            </w:r>
          </w:p>
        </w:tc>
        <w:tc>
          <w:tcPr>
            <w:tcW w:w="1008" w:type="dxa"/>
            <w:vAlign w:val="bottom"/>
          </w:tcPr>
          <w:p w14:paraId="09E0584E" w14:textId="0ED5D3CC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7EA8513E" w14:textId="2663604E" w:rsidR="00DA41CF" w:rsidRPr="009A7517" w:rsidRDefault="00507688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</w:rPr>
              <w:t>200</w:t>
            </w:r>
          </w:p>
        </w:tc>
        <w:tc>
          <w:tcPr>
            <w:tcW w:w="1008" w:type="dxa"/>
            <w:vAlign w:val="bottom"/>
          </w:tcPr>
          <w:p w14:paraId="1A41BE79" w14:textId="198AF926" w:rsidR="00DA41CF" w:rsidRPr="009A7517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6734E0AD" w14:textId="4D724F0D" w:rsidR="00DA41CF" w:rsidRPr="009A7517" w:rsidRDefault="00507688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729C39F1" w14:textId="34C760F3" w:rsidR="00DA41CF" w:rsidRPr="009A7517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14:paraId="6EA822B2" w14:textId="77777777" w:rsidR="00DA41CF" w:rsidRPr="009A7517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</w:p>
          <w:p w14:paraId="6E67BE5F" w14:textId="318A0D14" w:rsidR="00DA41CF" w:rsidRPr="009A7517" w:rsidRDefault="00507688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200</w:t>
            </w:r>
          </w:p>
        </w:tc>
        <w:tc>
          <w:tcPr>
            <w:tcW w:w="1008" w:type="dxa"/>
          </w:tcPr>
          <w:p w14:paraId="3A17689B" w14:textId="77777777" w:rsidR="00DA41CF" w:rsidRPr="009A7517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</w:p>
          <w:p w14:paraId="1CFF2B0A" w14:textId="05408423" w:rsidR="00DA41CF" w:rsidRPr="009A7517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0422E119" w14:textId="18248CDD" w:rsidR="00DA41CF" w:rsidRPr="009A7517" w:rsidRDefault="00507688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AF3B05F" w14:textId="77777777" w:rsidR="00DA41CF" w:rsidRPr="009A7517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</w:p>
          <w:p w14:paraId="492233FA" w14:textId="51C2248C" w:rsidR="00DA41CF" w:rsidRPr="009A7517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</w:tr>
      <w:tr w:rsidR="00DA41CF" w:rsidRPr="009A7517" w14:paraId="205C9223" w14:textId="77777777" w:rsidTr="00882BDE">
        <w:trPr>
          <w:cantSplit/>
        </w:trPr>
        <w:tc>
          <w:tcPr>
            <w:tcW w:w="3041" w:type="dxa"/>
          </w:tcPr>
          <w:p w14:paraId="31A39B2D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9" w:type="dxa"/>
            <w:vAlign w:val="bottom"/>
          </w:tcPr>
          <w:p w14:paraId="6C84D9D9" w14:textId="77777777" w:rsidR="00DA41CF" w:rsidRPr="009A7517" w:rsidRDefault="00DA41CF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3FA64521" w14:textId="77777777" w:rsidR="00DA41CF" w:rsidRPr="009A7517" w:rsidRDefault="00DA41CF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68B6E105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AE37B72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4039D35" w14:textId="2A6C3FEF" w:rsidR="00DA41CF" w:rsidRPr="009A7517" w:rsidRDefault="00507688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1008" w:type="dxa"/>
            <w:vAlign w:val="bottom"/>
          </w:tcPr>
          <w:p w14:paraId="69B2B718" w14:textId="2D0E14E7" w:rsidR="00DA41CF" w:rsidRPr="009A7517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08270072" w14:textId="15DD8FEA" w:rsidR="00DA41CF" w:rsidRPr="009A7517" w:rsidRDefault="00507688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5B48B808" w14:textId="560889D6" w:rsidR="00DA41CF" w:rsidRPr="009A7517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0FC8E19A" w14:textId="783D3613" w:rsidR="00DA41CF" w:rsidRPr="009A7517" w:rsidRDefault="00507688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1008" w:type="dxa"/>
          </w:tcPr>
          <w:p w14:paraId="28838A7E" w14:textId="1719DB8E" w:rsidR="00DA41CF" w:rsidRPr="009A7517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5964CA6E" w14:textId="5F50796E" w:rsidR="00DA41CF" w:rsidRPr="009A7517" w:rsidRDefault="00507688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AB6C2D1" w14:textId="2000E840" w:rsidR="00DA41CF" w:rsidRPr="009A7517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</w:tr>
      <w:tr w:rsidR="00DA41CF" w:rsidRPr="009A7517" w14:paraId="67CBCC14" w14:textId="77777777" w:rsidTr="00FC69F0">
        <w:trPr>
          <w:cantSplit/>
        </w:trPr>
        <w:tc>
          <w:tcPr>
            <w:tcW w:w="3041" w:type="dxa"/>
          </w:tcPr>
          <w:p w14:paraId="24BA345F" w14:textId="3ED14E3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9" w:type="dxa"/>
            <w:vAlign w:val="bottom"/>
          </w:tcPr>
          <w:p w14:paraId="1677EBE4" w14:textId="77777777" w:rsidR="00DA41CF" w:rsidRPr="009A7517" w:rsidRDefault="00DA41CF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11A15955" w14:textId="77777777" w:rsidR="00DA41CF" w:rsidRPr="009A7517" w:rsidRDefault="00DA41CF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75ECBAA3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5C0F83A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6FF8A09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345F4141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4557271D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3B846ED5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629CBF6A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</w:tcPr>
          <w:p w14:paraId="32681DC6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F4B0DB8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5A2F0C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DA41CF" w:rsidRPr="009A7517" w14:paraId="6C925CD9" w14:textId="77777777" w:rsidTr="00FC69F0">
        <w:trPr>
          <w:cantSplit/>
        </w:trPr>
        <w:tc>
          <w:tcPr>
            <w:tcW w:w="3041" w:type="dxa"/>
          </w:tcPr>
          <w:p w14:paraId="6E370995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  <w:cs/>
              </w:rPr>
              <w:t>บริษัท บงกช มารีน เซอร์วิส จำกัด</w:t>
            </w:r>
          </w:p>
        </w:tc>
        <w:tc>
          <w:tcPr>
            <w:tcW w:w="1089" w:type="dxa"/>
            <w:vAlign w:val="bottom"/>
          </w:tcPr>
          <w:p w14:paraId="50779330" w14:textId="22A70750" w:rsidR="00DA41CF" w:rsidRPr="009A7517" w:rsidRDefault="00507688" w:rsidP="000F75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="00230FC8"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.00</w:t>
            </w:r>
          </w:p>
        </w:tc>
        <w:tc>
          <w:tcPr>
            <w:tcW w:w="1090" w:type="dxa"/>
            <w:vAlign w:val="bottom"/>
          </w:tcPr>
          <w:p w14:paraId="16566E3C" w14:textId="4A8D7859" w:rsidR="00DA41CF" w:rsidRPr="009A7517" w:rsidRDefault="00DA41CF" w:rsidP="000F75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Pr="009A751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08" w:type="dxa"/>
            <w:vAlign w:val="bottom"/>
          </w:tcPr>
          <w:p w14:paraId="0CCFA674" w14:textId="4B02B727" w:rsidR="00DA41CF" w:rsidRPr="009A7517" w:rsidRDefault="0050768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</w:rPr>
              <w:t>240</w:t>
            </w:r>
          </w:p>
        </w:tc>
        <w:tc>
          <w:tcPr>
            <w:tcW w:w="1008" w:type="dxa"/>
            <w:vAlign w:val="bottom"/>
          </w:tcPr>
          <w:p w14:paraId="15315B87" w14:textId="58622D3D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</w:rPr>
              <w:t>240</w:t>
            </w:r>
          </w:p>
        </w:tc>
        <w:tc>
          <w:tcPr>
            <w:tcW w:w="1008" w:type="dxa"/>
            <w:vAlign w:val="bottom"/>
          </w:tcPr>
          <w:p w14:paraId="2191040A" w14:textId="2663B8B2" w:rsidR="00DA41CF" w:rsidRPr="009A7517" w:rsidDel="00FF482C" w:rsidRDefault="0050768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72</w:t>
            </w:r>
          </w:p>
        </w:tc>
        <w:tc>
          <w:tcPr>
            <w:tcW w:w="1008" w:type="dxa"/>
            <w:vAlign w:val="bottom"/>
          </w:tcPr>
          <w:p w14:paraId="5354BDBC" w14:textId="30406158" w:rsidR="00DA41CF" w:rsidRPr="009A7517" w:rsidDel="00FF482C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72</w:t>
            </w:r>
          </w:p>
        </w:tc>
        <w:tc>
          <w:tcPr>
            <w:tcW w:w="1008" w:type="dxa"/>
            <w:vAlign w:val="bottom"/>
          </w:tcPr>
          <w:p w14:paraId="74FFC7C9" w14:textId="5AB13A89" w:rsidR="00DA41CF" w:rsidRPr="009A7517" w:rsidRDefault="0050768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13A058D7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097CFC76" w14:textId="2D9D7048" w:rsidR="00DA41CF" w:rsidRPr="009A7517" w:rsidDel="00FF482C" w:rsidRDefault="0065398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72</w:t>
            </w:r>
          </w:p>
        </w:tc>
        <w:tc>
          <w:tcPr>
            <w:tcW w:w="1008" w:type="dxa"/>
            <w:vAlign w:val="bottom"/>
          </w:tcPr>
          <w:p w14:paraId="1AEDF1DE" w14:textId="5CE61596" w:rsidR="00DA41CF" w:rsidRPr="009A7517" w:rsidDel="00FF482C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72</w:t>
            </w:r>
          </w:p>
        </w:tc>
        <w:tc>
          <w:tcPr>
            <w:tcW w:w="936" w:type="dxa"/>
            <w:vAlign w:val="bottom"/>
          </w:tcPr>
          <w:p w14:paraId="35649190" w14:textId="7E96AF1B" w:rsidR="00DA41CF" w:rsidRPr="009A7517" w:rsidDel="00FF482C" w:rsidRDefault="003E4216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14</w:t>
            </w:r>
            <w:r w:rsidR="007D066C" w:rsidRPr="009A7517">
              <w:rPr>
                <w:rFonts w:hint="cs"/>
                <w:sz w:val="26"/>
                <w:szCs w:val="26"/>
              </w:rPr>
              <w:t>6</w:t>
            </w:r>
          </w:p>
        </w:tc>
        <w:tc>
          <w:tcPr>
            <w:tcW w:w="900" w:type="dxa"/>
            <w:vAlign w:val="bottom"/>
          </w:tcPr>
          <w:p w14:paraId="6E3118D4" w14:textId="7AAA90E4" w:rsidR="00DA41CF" w:rsidRPr="009A7517" w:rsidDel="00FF482C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24</w:t>
            </w:r>
          </w:p>
        </w:tc>
      </w:tr>
      <w:tr w:rsidR="00DA41CF" w:rsidRPr="009A7517" w14:paraId="47A83A6B" w14:textId="77777777" w:rsidTr="002707C7">
        <w:trPr>
          <w:cantSplit/>
          <w:trHeight w:val="56"/>
        </w:trPr>
        <w:tc>
          <w:tcPr>
            <w:tcW w:w="3041" w:type="dxa"/>
          </w:tcPr>
          <w:p w14:paraId="4600D6F6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1089" w:type="dxa"/>
            <w:vAlign w:val="bottom"/>
          </w:tcPr>
          <w:p w14:paraId="29436506" w14:textId="1202C3BE" w:rsidR="00DA41CF" w:rsidRPr="009A7517" w:rsidRDefault="00507688" w:rsidP="000F756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90" w:type="dxa"/>
            <w:vAlign w:val="bottom"/>
          </w:tcPr>
          <w:p w14:paraId="19875FDD" w14:textId="13BF3451" w:rsidR="00DA41CF" w:rsidRPr="009A7517" w:rsidRDefault="00DA41CF" w:rsidP="000F75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  <w:r w:rsidRPr="009A751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9A7517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08" w:type="dxa"/>
            <w:vAlign w:val="bottom"/>
          </w:tcPr>
          <w:p w14:paraId="79755C1A" w14:textId="6EB57ACA" w:rsidR="00DA41CF" w:rsidRPr="009A7517" w:rsidRDefault="0050768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265B41D7" w14:textId="6861CD58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3</w:t>
            </w:r>
          </w:p>
        </w:tc>
        <w:tc>
          <w:tcPr>
            <w:tcW w:w="1008" w:type="dxa"/>
            <w:vAlign w:val="bottom"/>
          </w:tcPr>
          <w:p w14:paraId="15F99A44" w14:textId="43348BE5" w:rsidR="00DA41CF" w:rsidRPr="009A7517" w:rsidDel="00FF482C" w:rsidRDefault="00507688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239FEF48" w14:textId="71990CD7" w:rsidR="00DA41CF" w:rsidRPr="009A7517" w:rsidDel="00FF482C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49AB690F" w14:textId="51E7BB6A" w:rsidR="00DA41CF" w:rsidRPr="009A7517" w:rsidRDefault="00507688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4FEA3E5D" w14:textId="77777777" w:rsidR="00DA41CF" w:rsidRPr="009A7517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68674E6C" w14:textId="420DA893" w:rsidR="00DA41CF" w:rsidRPr="009A7517" w:rsidDel="00FF482C" w:rsidRDefault="00507688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5E3880DD" w14:textId="7BC3D324" w:rsidR="00DA41CF" w:rsidRPr="009A7517" w:rsidDel="00FF482C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936" w:type="dxa"/>
            <w:vAlign w:val="bottom"/>
          </w:tcPr>
          <w:p w14:paraId="38B49340" w14:textId="2108EBCB" w:rsidR="00DA41CF" w:rsidRPr="009A7517" w:rsidDel="00FF482C" w:rsidRDefault="00507688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9A751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0281C67C" w14:textId="28B9690D" w:rsidR="00DA41CF" w:rsidRPr="009A7517" w:rsidDel="00FF482C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DA41CF" w:rsidRPr="009A7517" w14:paraId="7A2BF1AB" w14:textId="77777777" w:rsidTr="002707C7">
        <w:trPr>
          <w:cantSplit/>
          <w:trHeight w:val="56"/>
        </w:trPr>
        <w:tc>
          <w:tcPr>
            <w:tcW w:w="3041" w:type="dxa"/>
          </w:tcPr>
          <w:p w14:paraId="12955389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89" w:type="dxa"/>
            <w:vAlign w:val="bottom"/>
          </w:tcPr>
          <w:p w14:paraId="05B26373" w14:textId="77777777" w:rsidR="00DA41CF" w:rsidRPr="009A7517" w:rsidRDefault="00DA41CF" w:rsidP="000F75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279DDA7E" w14:textId="77777777" w:rsidR="00DA41CF" w:rsidRPr="009A7517" w:rsidRDefault="00DA41CF" w:rsidP="000F75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6DD3D196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21C6212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5EB5309" w14:textId="3AA284D6" w:rsidR="00DA41CF" w:rsidRPr="009A7517" w:rsidDel="00FF482C" w:rsidRDefault="00507688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1008" w:type="dxa"/>
            <w:vAlign w:val="bottom"/>
          </w:tcPr>
          <w:p w14:paraId="6FDD5BE7" w14:textId="2A09DA1C" w:rsidR="00DA41CF" w:rsidRPr="009A7517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008" w:type="dxa"/>
            <w:vAlign w:val="bottom"/>
          </w:tcPr>
          <w:p w14:paraId="1A1BB2BE" w14:textId="07CEE0C9" w:rsidR="00DA41CF" w:rsidRPr="009A7517" w:rsidRDefault="00507688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33A4E663" w14:textId="57012090" w:rsidR="00DA41CF" w:rsidRPr="009A7517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582722C1" w14:textId="495F6AC2" w:rsidR="00DA41CF" w:rsidRPr="009A7517" w:rsidDel="00FF482C" w:rsidRDefault="00653988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1008" w:type="dxa"/>
            <w:vAlign w:val="bottom"/>
          </w:tcPr>
          <w:p w14:paraId="706D2831" w14:textId="147804C2" w:rsidR="00DA41CF" w:rsidRPr="009A7517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36" w:type="dxa"/>
            <w:vAlign w:val="bottom"/>
          </w:tcPr>
          <w:p w14:paraId="26ABD717" w14:textId="2AABDD4E" w:rsidR="00DA41CF" w:rsidRPr="009A7517" w:rsidDel="00FF482C" w:rsidRDefault="003E4216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14</w:t>
            </w:r>
            <w:r w:rsidR="007D066C" w:rsidRPr="009A7517">
              <w:rPr>
                <w:rFonts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0" w:type="dxa"/>
            <w:vAlign w:val="bottom"/>
          </w:tcPr>
          <w:p w14:paraId="2967476D" w14:textId="48C24576" w:rsidR="00DA41CF" w:rsidRPr="009A7517" w:rsidRDefault="00DA41CF" w:rsidP="000F7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24</w:t>
            </w:r>
          </w:p>
        </w:tc>
      </w:tr>
      <w:tr w:rsidR="00DA41CF" w:rsidRPr="009A7517" w14:paraId="0FC453BF" w14:textId="77777777" w:rsidTr="00FC69F0">
        <w:trPr>
          <w:cantSplit/>
        </w:trPr>
        <w:tc>
          <w:tcPr>
            <w:tcW w:w="3041" w:type="dxa"/>
            <w:vAlign w:val="bottom"/>
          </w:tcPr>
          <w:p w14:paraId="1BD5FDA2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vAlign w:val="bottom"/>
          </w:tcPr>
          <w:p w14:paraId="7B6FE366" w14:textId="77777777" w:rsidR="00DA41CF" w:rsidRPr="009A7517" w:rsidRDefault="00DA41CF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0E73BF10" w14:textId="77777777" w:rsidR="00DA41CF" w:rsidRPr="009A7517" w:rsidRDefault="00DA41CF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097577CC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A817C50" w14:textId="77777777" w:rsidR="00DA41CF" w:rsidRPr="009A7517" w:rsidRDefault="00DA41CF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48AF389" w14:textId="2D624E66" w:rsidR="00DA41CF" w:rsidRPr="009A7517" w:rsidRDefault="00507688" w:rsidP="000F75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1008" w:type="dxa"/>
            <w:vAlign w:val="bottom"/>
          </w:tcPr>
          <w:p w14:paraId="71ADACF4" w14:textId="106BDD9E" w:rsidR="00DA41CF" w:rsidRPr="009A7517" w:rsidRDefault="00DA41CF" w:rsidP="000F75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008" w:type="dxa"/>
            <w:vAlign w:val="bottom"/>
          </w:tcPr>
          <w:p w14:paraId="2ED0F2D8" w14:textId="2F6675E6" w:rsidR="00DA41CF" w:rsidRPr="009A7517" w:rsidRDefault="00507688" w:rsidP="000F75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21011905" w14:textId="77777777" w:rsidR="00DA41CF" w:rsidRPr="009A7517" w:rsidRDefault="00DA41CF" w:rsidP="000F75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2299268" w14:textId="220208AD" w:rsidR="00DA41CF" w:rsidRPr="009A7517" w:rsidRDefault="00653988" w:rsidP="000F75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1008" w:type="dxa"/>
            <w:vAlign w:val="bottom"/>
          </w:tcPr>
          <w:p w14:paraId="4FE28575" w14:textId="2E72F7F7" w:rsidR="00DA41CF" w:rsidRPr="009A7517" w:rsidRDefault="00DA41CF" w:rsidP="000F75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36" w:type="dxa"/>
            <w:vAlign w:val="bottom"/>
          </w:tcPr>
          <w:p w14:paraId="4026C600" w14:textId="5D98F6C2" w:rsidR="00DA41CF" w:rsidRPr="009A7517" w:rsidRDefault="003E4216" w:rsidP="000F75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14</w:t>
            </w:r>
            <w:r w:rsidR="007D066C" w:rsidRPr="009A7517">
              <w:rPr>
                <w:rFonts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0" w:type="dxa"/>
            <w:vAlign w:val="bottom"/>
          </w:tcPr>
          <w:p w14:paraId="2A86C871" w14:textId="5139DD25" w:rsidR="00DA41CF" w:rsidRPr="009A7517" w:rsidRDefault="00DA41CF" w:rsidP="000F75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A7517">
              <w:rPr>
                <w:rFonts w:hint="cs"/>
                <w:b/>
                <w:bCs/>
                <w:sz w:val="26"/>
                <w:szCs w:val="26"/>
              </w:rPr>
              <w:t>24</w:t>
            </w:r>
          </w:p>
        </w:tc>
      </w:tr>
    </w:tbl>
    <w:p w14:paraId="79CD7ECE" w14:textId="77777777" w:rsidR="00D42518" w:rsidRPr="009A7517" w:rsidRDefault="00D42518" w:rsidP="00D42518">
      <w:pPr>
        <w:pStyle w:val="block"/>
        <w:spacing w:after="0" w:line="240" w:lineRule="atLeast"/>
        <w:ind w:left="0" w:right="-512"/>
        <w:rPr>
          <w:rFonts w:ascii="Angsana New" w:hAnsi="Angsana New"/>
          <w:sz w:val="28"/>
          <w:szCs w:val="28"/>
          <w:lang w:bidi="th-TH"/>
        </w:rPr>
      </w:pPr>
    </w:p>
    <w:p w14:paraId="5B869C6C" w14:textId="77B17693" w:rsidR="00870318" w:rsidRPr="009A7517" w:rsidRDefault="00D42518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8"/>
          <w:szCs w:val="28"/>
        </w:rPr>
      </w:pPr>
      <w:r w:rsidRPr="009A7517">
        <w:rPr>
          <w:rFonts w:hint="cs"/>
          <w:sz w:val="28"/>
          <w:szCs w:val="28"/>
          <w:cs/>
        </w:rPr>
        <w:t>บริษัทไม่มีเงินลงทุนใน</w:t>
      </w:r>
      <w:r w:rsidR="009C7712" w:rsidRPr="009A7517">
        <w:rPr>
          <w:rFonts w:hint="cs"/>
          <w:sz w:val="28"/>
          <w:szCs w:val="28"/>
          <w:cs/>
        </w:rPr>
        <w:t>บริษัทร่วมและ</w:t>
      </w:r>
      <w:r w:rsidRPr="009A7517">
        <w:rPr>
          <w:rFonts w:hint="cs"/>
          <w:sz w:val="28"/>
          <w:szCs w:val="28"/>
          <w:cs/>
        </w:rPr>
        <w:t>การร่วมค้า</w:t>
      </w:r>
      <w:r w:rsidRPr="009A7517">
        <w:rPr>
          <w:sz w:val="28"/>
          <w:szCs w:val="28"/>
          <w:cs/>
        </w:rPr>
        <w:t>ซึ่งจดทะเบียนในตลาดหลักทรัพย์ ดังนั้นจึงไม่มีราคาที่เปิดเผยต่อสา</w:t>
      </w:r>
      <w:r w:rsidRPr="009A7517">
        <w:rPr>
          <w:rFonts w:hint="cs"/>
          <w:sz w:val="28"/>
          <w:szCs w:val="28"/>
          <w:cs/>
        </w:rPr>
        <w:t>ธารณชน</w:t>
      </w:r>
    </w:p>
    <w:p w14:paraId="562BB12D" w14:textId="77777777" w:rsidR="00785632" w:rsidRPr="009A7517" w:rsidRDefault="00785632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</w:rPr>
        <w:sectPr w:rsidR="00785632" w:rsidRPr="009A7517" w:rsidSect="00FB5E1D">
          <w:headerReference w:type="default" r:id="rId15"/>
          <w:footerReference w:type="default" r:id="rId16"/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p w14:paraId="7EE23E3C" w14:textId="2EF623AA" w:rsidR="00A82122" w:rsidRPr="009A7517" w:rsidRDefault="00A82122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อสังหาริมทรัพย์เพื่อการลงทุน</w:t>
      </w:r>
    </w:p>
    <w:p w14:paraId="33C2EECD" w14:textId="77777777" w:rsidR="00465135" w:rsidRPr="009A7517" w:rsidRDefault="00465135" w:rsidP="00465135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4F40CA" w:rsidRPr="009A7517" w14:paraId="6B2E1221" w14:textId="77777777" w:rsidTr="005E01C7">
        <w:trPr>
          <w:tblHeader/>
        </w:trPr>
        <w:tc>
          <w:tcPr>
            <w:tcW w:w="4230" w:type="dxa"/>
            <w:shd w:val="clear" w:color="auto" w:fill="auto"/>
          </w:tcPr>
          <w:p w14:paraId="2096B532" w14:textId="77777777" w:rsidR="004F40CA" w:rsidRPr="009A7517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50B202C0" w14:textId="77777777" w:rsidR="004F40CA" w:rsidRPr="009A7517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8205372" w14:textId="77777777" w:rsidR="004F40CA" w:rsidRPr="009A7517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C50B7" w:rsidRPr="009A7517" w14:paraId="06589379" w14:textId="77777777" w:rsidTr="005E01C7">
        <w:trPr>
          <w:tblHeader/>
        </w:trPr>
        <w:tc>
          <w:tcPr>
            <w:tcW w:w="4230" w:type="dxa"/>
          </w:tcPr>
          <w:p w14:paraId="617A7465" w14:textId="77777777" w:rsidR="00AC50B7" w:rsidRPr="009A7517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31D04300" w14:textId="59288869" w:rsidR="00AC50B7" w:rsidRPr="009A7517" w:rsidRDefault="00E6625D" w:rsidP="00AC5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1DA71797" w14:textId="7E314568" w:rsidR="00AC50B7" w:rsidRPr="009A7517" w:rsidRDefault="00E6625D" w:rsidP="00AC5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37" w:type="dxa"/>
          </w:tcPr>
          <w:p w14:paraId="2E40C55D" w14:textId="45AFE50B" w:rsidR="00AC50B7" w:rsidRPr="009A7517" w:rsidRDefault="00E6625D" w:rsidP="00AC5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05E03B88" w14:textId="3A771ABE" w:rsidR="00AC50B7" w:rsidRPr="009A7517" w:rsidRDefault="00E6625D" w:rsidP="00AC5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4F40CA" w:rsidRPr="009A7517" w14:paraId="16378931" w14:textId="77777777" w:rsidTr="005E01C7">
        <w:trPr>
          <w:tblHeader/>
        </w:trPr>
        <w:tc>
          <w:tcPr>
            <w:tcW w:w="4230" w:type="dxa"/>
          </w:tcPr>
          <w:p w14:paraId="0F1E2BE0" w14:textId="77777777" w:rsidR="004F40CA" w:rsidRPr="009A7517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1385FC95" w14:textId="77777777" w:rsidR="004F40CA" w:rsidRPr="009A7517" w:rsidRDefault="004F40CA" w:rsidP="00B27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40CA" w:rsidRPr="009A7517" w14:paraId="6509AD51" w14:textId="77777777" w:rsidTr="005E01C7">
        <w:tc>
          <w:tcPr>
            <w:tcW w:w="4230" w:type="dxa"/>
          </w:tcPr>
          <w:p w14:paraId="6B96E4F4" w14:textId="77777777" w:rsidR="004F40CA" w:rsidRPr="009A7517" w:rsidRDefault="004F40CA" w:rsidP="00B27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7" w:type="dxa"/>
          </w:tcPr>
          <w:p w14:paraId="16DA61C6" w14:textId="77777777" w:rsidR="004F40CA" w:rsidRPr="009A7517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2E5A998" w14:textId="77777777" w:rsidR="004F40CA" w:rsidRPr="009A7517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4FA7FCB1" w14:textId="77777777" w:rsidR="004F40CA" w:rsidRPr="009A7517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7A95EF49" w14:textId="77777777" w:rsidR="004F40CA" w:rsidRPr="009A7517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22550" w:rsidRPr="009A7517" w14:paraId="52AE0734" w14:textId="77777777" w:rsidTr="005E01C7">
        <w:tc>
          <w:tcPr>
            <w:tcW w:w="4230" w:type="dxa"/>
          </w:tcPr>
          <w:p w14:paraId="3F4AE88C" w14:textId="37A14776" w:rsidR="00A22550" w:rsidRPr="009A7517" w:rsidRDefault="00A22550" w:rsidP="00A2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37" w:type="dxa"/>
          </w:tcPr>
          <w:p w14:paraId="37C820D2" w14:textId="5A60BEC6" w:rsidR="00A22550" w:rsidRPr="009A7517" w:rsidRDefault="00522807" w:rsidP="005050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127</w:t>
            </w:r>
          </w:p>
        </w:tc>
        <w:tc>
          <w:tcPr>
            <w:tcW w:w="1238" w:type="dxa"/>
          </w:tcPr>
          <w:p w14:paraId="139FE997" w14:textId="238F22EC" w:rsidR="00A22550" w:rsidRPr="009A7517" w:rsidRDefault="00A22550" w:rsidP="005050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127</w:t>
            </w:r>
          </w:p>
        </w:tc>
        <w:tc>
          <w:tcPr>
            <w:tcW w:w="1237" w:type="dxa"/>
          </w:tcPr>
          <w:p w14:paraId="78D0FC66" w14:textId="4C69CD04" w:rsidR="00A22550" w:rsidRPr="009A7517" w:rsidRDefault="00522807" w:rsidP="005050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683</w:t>
            </w:r>
          </w:p>
        </w:tc>
        <w:tc>
          <w:tcPr>
            <w:tcW w:w="1238" w:type="dxa"/>
          </w:tcPr>
          <w:p w14:paraId="046FDE41" w14:textId="31BCDF1E" w:rsidR="00A22550" w:rsidRPr="009A7517" w:rsidRDefault="00A22550" w:rsidP="005050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683</w:t>
            </w:r>
          </w:p>
        </w:tc>
      </w:tr>
      <w:tr w:rsidR="00A22550" w:rsidRPr="009A7517" w14:paraId="4449E339" w14:textId="77777777" w:rsidTr="005E01C7">
        <w:tc>
          <w:tcPr>
            <w:tcW w:w="4230" w:type="dxa"/>
          </w:tcPr>
          <w:p w14:paraId="737DCEF6" w14:textId="014259A5" w:rsidR="00A22550" w:rsidRPr="009A7517" w:rsidRDefault="00A22550" w:rsidP="00A2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3C79A7A8" w14:textId="2E3BA1F5" w:rsidR="00A22550" w:rsidRPr="009A7517" w:rsidRDefault="00522807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127</w:t>
            </w:r>
          </w:p>
        </w:tc>
        <w:tc>
          <w:tcPr>
            <w:tcW w:w="1238" w:type="dxa"/>
          </w:tcPr>
          <w:p w14:paraId="2221AE47" w14:textId="152AB5AB" w:rsidR="00A22550" w:rsidRPr="009A7517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127</w:t>
            </w:r>
          </w:p>
        </w:tc>
        <w:tc>
          <w:tcPr>
            <w:tcW w:w="1237" w:type="dxa"/>
          </w:tcPr>
          <w:p w14:paraId="01278FE5" w14:textId="4048BD42" w:rsidR="00A22550" w:rsidRPr="009A7517" w:rsidRDefault="00522807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683</w:t>
            </w:r>
          </w:p>
        </w:tc>
        <w:tc>
          <w:tcPr>
            <w:tcW w:w="1238" w:type="dxa"/>
          </w:tcPr>
          <w:p w14:paraId="65C7FD36" w14:textId="60AE07C4" w:rsidR="00A22550" w:rsidRPr="009A7517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683</w:t>
            </w:r>
          </w:p>
        </w:tc>
      </w:tr>
      <w:tr w:rsidR="00A22550" w:rsidRPr="009A7517" w14:paraId="18EB3C6E" w14:textId="77777777" w:rsidTr="005E01C7">
        <w:tc>
          <w:tcPr>
            <w:tcW w:w="4230" w:type="dxa"/>
          </w:tcPr>
          <w:p w14:paraId="619EE882" w14:textId="77777777" w:rsidR="00A22550" w:rsidRPr="009A7517" w:rsidRDefault="00A22550" w:rsidP="00A2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84AA529" w14:textId="77777777" w:rsidR="00A22550" w:rsidRPr="009A7517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2AED8E1" w14:textId="77777777" w:rsidR="00A22550" w:rsidRPr="009A7517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18C3186A" w14:textId="77777777" w:rsidR="00A22550" w:rsidRPr="009A7517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0F8C6AD6" w14:textId="77777777" w:rsidR="00A22550" w:rsidRPr="009A7517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22550" w:rsidRPr="009A7517" w14:paraId="29166679" w14:textId="77777777" w:rsidTr="005E01C7">
        <w:tc>
          <w:tcPr>
            <w:tcW w:w="4230" w:type="dxa"/>
          </w:tcPr>
          <w:p w14:paraId="137A13A4" w14:textId="77777777" w:rsidR="00A22550" w:rsidRPr="009A7517" w:rsidRDefault="00A22550" w:rsidP="00A2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237" w:type="dxa"/>
          </w:tcPr>
          <w:p w14:paraId="4D503F96" w14:textId="77777777" w:rsidR="00A22550" w:rsidRPr="009A7517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8" w:type="dxa"/>
          </w:tcPr>
          <w:p w14:paraId="1AA44280" w14:textId="77777777" w:rsidR="00A22550" w:rsidRPr="009A7517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7" w:type="dxa"/>
          </w:tcPr>
          <w:p w14:paraId="2A97D648" w14:textId="77777777" w:rsidR="00A22550" w:rsidRPr="009A7517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8" w:type="dxa"/>
          </w:tcPr>
          <w:p w14:paraId="1E046153" w14:textId="77777777" w:rsidR="00A22550" w:rsidRPr="009A7517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A22550" w:rsidRPr="009A7517" w14:paraId="3A09A7CC" w14:textId="77777777" w:rsidTr="005E01C7">
        <w:trPr>
          <w:trHeight w:val="58"/>
        </w:trPr>
        <w:tc>
          <w:tcPr>
            <w:tcW w:w="4230" w:type="dxa"/>
          </w:tcPr>
          <w:p w14:paraId="5B660812" w14:textId="326CD1DC" w:rsidR="00A22550" w:rsidRPr="009A7517" w:rsidRDefault="00A22550" w:rsidP="00A2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37" w:type="dxa"/>
            <w:vAlign w:val="bottom"/>
          </w:tcPr>
          <w:p w14:paraId="74508BC1" w14:textId="40C0FA10" w:rsidR="00A22550" w:rsidRPr="009A7517" w:rsidRDefault="00522807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10E568F" w14:textId="5C87A0DA" w:rsidR="00A22550" w:rsidRPr="009A7517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2E1B9812" w14:textId="41915DAD" w:rsidR="00A22550" w:rsidRPr="009A7517" w:rsidRDefault="00522807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3A5C87F" w14:textId="5A702E41" w:rsidR="00A22550" w:rsidRPr="009A7517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A22550" w:rsidRPr="009A7517" w14:paraId="206D61C9" w14:textId="77777777" w:rsidTr="005E01C7">
        <w:trPr>
          <w:trHeight w:val="58"/>
        </w:trPr>
        <w:tc>
          <w:tcPr>
            <w:tcW w:w="4230" w:type="dxa"/>
          </w:tcPr>
          <w:p w14:paraId="1F771A19" w14:textId="248F30A5" w:rsidR="00A22550" w:rsidRPr="009A7517" w:rsidRDefault="00A22550" w:rsidP="00A2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3730F485" w14:textId="46460B48" w:rsidR="00A22550" w:rsidRPr="009A7517" w:rsidRDefault="00522807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38" w:type="dxa"/>
          </w:tcPr>
          <w:p w14:paraId="6C215813" w14:textId="66538086" w:rsidR="00A22550" w:rsidRPr="009A7517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37" w:type="dxa"/>
          </w:tcPr>
          <w:p w14:paraId="563CAEDD" w14:textId="00C38161" w:rsidR="00A22550" w:rsidRPr="009A7517" w:rsidRDefault="00522807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38" w:type="dxa"/>
          </w:tcPr>
          <w:p w14:paraId="710D25BB" w14:textId="739063C2" w:rsidR="00A22550" w:rsidRPr="009A7517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-</w:t>
            </w:r>
          </w:p>
        </w:tc>
      </w:tr>
      <w:tr w:rsidR="00A22550" w:rsidRPr="009A7517" w14:paraId="1B31B475" w14:textId="77777777" w:rsidTr="005E01C7">
        <w:trPr>
          <w:trHeight w:val="58"/>
        </w:trPr>
        <w:tc>
          <w:tcPr>
            <w:tcW w:w="4230" w:type="dxa"/>
          </w:tcPr>
          <w:p w14:paraId="1F4D1066" w14:textId="77777777" w:rsidR="00A22550" w:rsidRPr="009A7517" w:rsidRDefault="00A22550" w:rsidP="00A22550">
            <w:pPr>
              <w:tabs>
                <w:tab w:val="decimal" w:pos="540"/>
              </w:tabs>
              <w:spacing w:line="240" w:lineRule="auto"/>
            </w:pPr>
          </w:p>
        </w:tc>
        <w:tc>
          <w:tcPr>
            <w:tcW w:w="1237" w:type="dxa"/>
          </w:tcPr>
          <w:p w14:paraId="6A7ACB41" w14:textId="77777777" w:rsidR="00A22550" w:rsidRPr="009A7517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03D47148" w14:textId="77777777" w:rsidR="00A22550" w:rsidRPr="009A7517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080A8384" w14:textId="77777777" w:rsidR="00A22550" w:rsidRPr="009A7517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166426D0" w14:textId="77777777" w:rsidR="00A22550" w:rsidRPr="009A7517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A22550" w:rsidRPr="009A7517" w14:paraId="277D5D97" w14:textId="77777777" w:rsidTr="005E01C7">
        <w:trPr>
          <w:trHeight w:val="58"/>
        </w:trPr>
        <w:tc>
          <w:tcPr>
            <w:tcW w:w="4230" w:type="dxa"/>
          </w:tcPr>
          <w:p w14:paraId="5CE4BD80" w14:textId="77777777" w:rsidR="00A22550" w:rsidRPr="009A7517" w:rsidRDefault="00A22550" w:rsidP="00A2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37" w:type="dxa"/>
          </w:tcPr>
          <w:p w14:paraId="4E46BEE7" w14:textId="77777777" w:rsidR="00A22550" w:rsidRPr="009A7517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0B1670DF" w14:textId="77777777" w:rsidR="00A22550" w:rsidRPr="009A7517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76F4E364" w14:textId="77777777" w:rsidR="00A22550" w:rsidRPr="009A7517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2BC45F00" w14:textId="77777777" w:rsidR="00A22550" w:rsidRPr="009A7517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22550" w:rsidRPr="009A7517" w14:paraId="7E2FBCF3" w14:textId="77777777" w:rsidTr="005E01C7">
        <w:trPr>
          <w:trHeight w:val="58"/>
        </w:trPr>
        <w:tc>
          <w:tcPr>
            <w:tcW w:w="4230" w:type="dxa"/>
          </w:tcPr>
          <w:p w14:paraId="0FFBE547" w14:textId="55D3756A" w:rsidR="00A22550" w:rsidRPr="009A7517" w:rsidRDefault="00A22550" w:rsidP="00A2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4D97A09F" w14:textId="3BA46AA1" w:rsidR="00A22550" w:rsidRPr="009A7517" w:rsidRDefault="00522807" w:rsidP="00A225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127</w:t>
            </w:r>
          </w:p>
        </w:tc>
        <w:tc>
          <w:tcPr>
            <w:tcW w:w="1238" w:type="dxa"/>
          </w:tcPr>
          <w:p w14:paraId="4CF9C6B5" w14:textId="793EC280" w:rsidR="00A22550" w:rsidRPr="009A7517" w:rsidRDefault="00A22550" w:rsidP="00A225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127</w:t>
            </w:r>
          </w:p>
        </w:tc>
        <w:tc>
          <w:tcPr>
            <w:tcW w:w="1237" w:type="dxa"/>
          </w:tcPr>
          <w:p w14:paraId="2548EA84" w14:textId="58E1A46D" w:rsidR="00A22550" w:rsidRPr="009A7517" w:rsidRDefault="00522807" w:rsidP="00A225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683</w:t>
            </w:r>
          </w:p>
        </w:tc>
        <w:tc>
          <w:tcPr>
            <w:tcW w:w="1238" w:type="dxa"/>
          </w:tcPr>
          <w:p w14:paraId="79599ED8" w14:textId="07E88EBE" w:rsidR="00A22550" w:rsidRPr="009A7517" w:rsidRDefault="00A22550" w:rsidP="00A225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683</w:t>
            </w:r>
          </w:p>
        </w:tc>
      </w:tr>
    </w:tbl>
    <w:p w14:paraId="1428D1FA" w14:textId="1D893719" w:rsidR="00AC50B7" w:rsidRPr="009A7517" w:rsidRDefault="00AC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031CB0A5" w14:textId="151367AD" w:rsidR="0095287A" w:rsidRPr="009A7517" w:rsidRDefault="00F4749E" w:rsidP="0095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>สัญญาเช่าอสังหาริมทรัพย์เพื่อการลงทุน</w:t>
      </w:r>
      <w:r w:rsidR="0095287A" w:rsidRPr="009A7517">
        <w:rPr>
          <w:rFonts w:hint="cs"/>
          <w:cs/>
        </w:rPr>
        <w:t>เป็นสัญญาเช่า</w:t>
      </w:r>
      <w:r w:rsidRPr="009A7517">
        <w:rPr>
          <w:rFonts w:hint="cs"/>
          <w:cs/>
        </w:rPr>
        <w:t>ที่ดินที่ให้เช่าแก่</w:t>
      </w:r>
      <w:r w:rsidR="0095287A" w:rsidRPr="009A7517">
        <w:rPr>
          <w:rFonts w:hint="cs"/>
          <w:cs/>
        </w:rPr>
        <w:t xml:space="preserve">บริษัท บีซีพีจี จำกัด (มหาชน) ซึ่งเป็นบริษัทย่อยของกลุ่มบริษัท </w:t>
      </w:r>
      <w:r w:rsidR="0095287A" w:rsidRPr="009A7517">
        <w:rPr>
          <w:rFonts w:hint="cs"/>
          <w:i/>
          <w:iCs/>
        </w:rPr>
        <w:t>(</w:t>
      </w:r>
      <w:r w:rsidR="0095287A" w:rsidRPr="009A7517">
        <w:rPr>
          <w:rFonts w:hint="cs"/>
          <w:i/>
          <w:iCs/>
          <w:cs/>
        </w:rPr>
        <w:t xml:space="preserve">ดูหมายเหตุ </w:t>
      </w:r>
      <w:r w:rsidR="00F443D8" w:rsidRPr="009A7517">
        <w:rPr>
          <w:i/>
          <w:iCs/>
        </w:rPr>
        <w:t>5</w:t>
      </w:r>
      <w:r w:rsidR="0095287A" w:rsidRPr="009A7517">
        <w:rPr>
          <w:rFonts w:hint="cs"/>
          <w:i/>
          <w:iCs/>
        </w:rPr>
        <w:t>)</w:t>
      </w:r>
      <w:r w:rsidR="0095287A" w:rsidRPr="009A7517">
        <w:rPr>
          <w:rFonts w:hint="cs"/>
        </w:rPr>
        <w:t xml:space="preserve"> </w:t>
      </w:r>
      <w:r w:rsidR="0095287A" w:rsidRPr="009A7517">
        <w:rPr>
          <w:rFonts w:hint="cs"/>
          <w:cs/>
        </w:rPr>
        <w:t>และสัญญาเช่าที่ดินที่ให้เช่าแก่</w:t>
      </w:r>
      <w:r w:rsidRPr="009A7517">
        <w:rPr>
          <w:rFonts w:hint="cs"/>
          <w:cs/>
        </w:rPr>
        <w:t>บุคคลที่สามตามสัญญาเช่าดำเนินงาน</w:t>
      </w:r>
      <w:r w:rsidRPr="009A7517">
        <w:rPr>
          <w:rFonts w:hint="cs"/>
          <w:b/>
          <w:bCs/>
          <w:cs/>
        </w:rPr>
        <w:t xml:space="preserve"> </w:t>
      </w:r>
      <w:r w:rsidRPr="009A7517">
        <w:rPr>
          <w:rFonts w:hint="cs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Pr="009A7517">
        <w:rPr>
          <w:rFonts w:hint="cs"/>
        </w:rPr>
        <w:t>2</w:t>
      </w:r>
      <w:r w:rsidRPr="009A7517">
        <w:rPr>
          <w:rFonts w:hint="cs"/>
          <w:cs/>
        </w:rPr>
        <w:t xml:space="preserve"> - </w:t>
      </w:r>
      <w:r w:rsidRPr="009A7517">
        <w:rPr>
          <w:rFonts w:hint="cs"/>
        </w:rPr>
        <w:t>3</w:t>
      </w:r>
      <w:r w:rsidRPr="009A7517">
        <w:rPr>
          <w:rFonts w:hint="cs"/>
          <w:cs/>
        </w:rPr>
        <w:t xml:space="preserve"> ปี โดยการต่ออายุสัญญาเช่าในภายหลังจะมีการตกลงกับผู้เช่า สัญญาเช่าอสังหาริมทรัพย์เพื่อการลงทุนกำหนดรายได้ค่าเช่าตามอัตราที่ระบุในสัญญา ซึ่งมีจำนวนคงที่และผันแปรตามยอดขาย และสัญญาเช่าบางฉบับที่กำหนดให้ผู้เช่าชำระคืนค่าประกันภัยที่ออกโดยกลุ่มบริษัท ซึ่งในกรณีนี้ จำนวนค่าประกันภัยจะถูกกำหนดเป็นรายปี</w:t>
      </w:r>
    </w:p>
    <w:p w14:paraId="0D0C6537" w14:textId="77777777" w:rsidR="005050E7" w:rsidRPr="009A7517" w:rsidRDefault="005050E7" w:rsidP="0095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432FFE18" w14:textId="4DCC89AF" w:rsidR="0095287A" w:rsidRPr="009A7517" w:rsidRDefault="0095287A" w:rsidP="0095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  <w:r w:rsidRPr="009A7517">
        <w:rPr>
          <w:rFonts w:hint="cs"/>
          <w:cs/>
        </w:rPr>
        <w:t xml:space="preserve">มูลค่ายุติธรรมเป็นราคาประเมินโดยผู้ประเมินราคาอิสระ โดยพิจารณาเปรียบเทียบราคาตลาด ณ วันที่ </w:t>
      </w:r>
      <w:r w:rsidRPr="009A7517">
        <w:rPr>
          <w:rFonts w:hint="cs"/>
        </w:rPr>
        <w:t xml:space="preserve">31 </w:t>
      </w:r>
      <w:r w:rsidRPr="009A7517">
        <w:rPr>
          <w:rFonts w:hint="cs"/>
          <w:cs/>
        </w:rPr>
        <w:t xml:space="preserve">ธันวาคม </w:t>
      </w:r>
      <w:r w:rsidRPr="009A7517">
        <w:rPr>
          <w:rFonts w:hint="cs"/>
        </w:rPr>
        <w:t>256</w:t>
      </w:r>
      <w:r w:rsidR="00E6625D" w:rsidRPr="009A7517">
        <w:rPr>
          <w:rFonts w:hint="cs"/>
        </w:rPr>
        <w:t>5</w:t>
      </w:r>
      <w:r w:rsidR="00A45B5D" w:rsidRPr="009A7517">
        <w:rPr>
          <w:rFonts w:hint="cs"/>
        </w:rPr>
        <w:t xml:space="preserve"> </w:t>
      </w:r>
      <w:r w:rsidRPr="009A7517">
        <w:rPr>
          <w:rFonts w:hint="cs"/>
          <w:cs/>
        </w:rPr>
        <w:t xml:space="preserve">อสังหาริมทรัพย์เพื่อการลงทุนมีมูลค่ายุติธรรมสำหรับงบการเงินรวมและงบการเงินเฉพาะกิจการ </w:t>
      </w:r>
      <w:r w:rsidR="005A2709" w:rsidRPr="009A7517">
        <w:t>346</w:t>
      </w:r>
      <w:r w:rsidR="00522807" w:rsidRPr="009A7517">
        <w:rPr>
          <w:rFonts w:hint="cs"/>
        </w:rPr>
        <w:t xml:space="preserve"> 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 xml:space="preserve">ล้านบาทและ </w:t>
      </w:r>
      <w:r w:rsidR="00522807" w:rsidRPr="009A7517">
        <w:rPr>
          <w:rFonts w:hint="cs"/>
        </w:rPr>
        <w:t xml:space="preserve">1,180 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 xml:space="preserve">ล้านบาท ตามลำดับ </w:t>
      </w:r>
      <w:r w:rsidRPr="009A7517">
        <w:rPr>
          <w:rFonts w:hint="cs"/>
          <w:i/>
          <w:iCs/>
        </w:rPr>
        <w:t>(256</w:t>
      </w:r>
      <w:r w:rsidR="00E6625D" w:rsidRPr="009A7517">
        <w:rPr>
          <w:rFonts w:hint="cs"/>
          <w:i/>
          <w:iCs/>
        </w:rPr>
        <w:t>4</w:t>
      </w:r>
      <w:r w:rsidRPr="009A7517">
        <w:rPr>
          <w:rFonts w:hint="cs"/>
          <w:i/>
          <w:iCs/>
        </w:rPr>
        <w:t xml:space="preserve">: 346 </w:t>
      </w:r>
      <w:r w:rsidRPr="009A7517">
        <w:rPr>
          <w:rFonts w:hint="cs"/>
          <w:i/>
          <w:iCs/>
          <w:cs/>
        </w:rPr>
        <w:t xml:space="preserve">ล้านบาทและ </w:t>
      </w:r>
      <w:bookmarkStart w:id="12" w:name="_Hlk126226053"/>
      <w:r w:rsidR="00AC50B7" w:rsidRPr="009A7517">
        <w:rPr>
          <w:rFonts w:hint="cs"/>
          <w:i/>
          <w:iCs/>
        </w:rPr>
        <w:t>1,180</w:t>
      </w:r>
      <w:r w:rsidRPr="009A7517">
        <w:rPr>
          <w:rFonts w:hint="cs"/>
          <w:i/>
          <w:iCs/>
        </w:rPr>
        <w:t xml:space="preserve"> </w:t>
      </w:r>
      <w:bookmarkEnd w:id="12"/>
      <w:r w:rsidRPr="009A7517">
        <w:rPr>
          <w:rFonts w:hint="cs"/>
          <w:i/>
          <w:iCs/>
          <w:cs/>
        </w:rPr>
        <w:t>ล้านบาท ตามลำดับ)</w:t>
      </w:r>
    </w:p>
    <w:p w14:paraId="62C7A238" w14:textId="77777777" w:rsidR="005214F1" w:rsidRPr="009A7517" w:rsidRDefault="005214F1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1FA73243" w14:textId="77777777" w:rsidR="009E45D4" w:rsidRPr="009A7517" w:rsidRDefault="009E45D4" w:rsidP="007A64D6">
      <w:pPr>
        <w:pStyle w:val="index"/>
        <w:framePr w:w="10455" w:wrap="auto" w:hAnchor="text" w:x="990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  <w:lang w:val="en-US" w:bidi="th-TH"/>
        </w:rPr>
        <w:sectPr w:rsidR="009E45D4" w:rsidRPr="009A7517" w:rsidSect="00FB5E1D">
          <w:head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p w14:paraId="6C3FE7BD" w14:textId="77777777" w:rsidR="009E45D4" w:rsidRPr="009A7517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9A7517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tbl>
      <w:tblPr>
        <w:tblW w:w="15750" w:type="dxa"/>
        <w:jc w:val="center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990"/>
        <w:gridCol w:w="1260"/>
        <w:gridCol w:w="1170"/>
        <w:gridCol w:w="1170"/>
        <w:gridCol w:w="1170"/>
        <w:gridCol w:w="1170"/>
        <w:gridCol w:w="1170"/>
        <w:gridCol w:w="1172"/>
        <w:gridCol w:w="1197"/>
        <w:gridCol w:w="1051"/>
      </w:tblGrid>
      <w:tr w:rsidR="006227E2" w:rsidRPr="009A7517" w14:paraId="190B39DA" w14:textId="77777777" w:rsidTr="00CF7038">
        <w:trPr>
          <w:trHeight w:val="209"/>
          <w:tblHeader/>
          <w:jc w:val="center"/>
        </w:trPr>
        <w:tc>
          <w:tcPr>
            <w:tcW w:w="3150" w:type="dxa"/>
          </w:tcPr>
          <w:p w14:paraId="1DCF7328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00" w:type="dxa"/>
            <w:gridSpan w:val="11"/>
          </w:tcPr>
          <w:p w14:paraId="3A819A5A" w14:textId="77777777" w:rsidR="006227E2" w:rsidRPr="009A7517" w:rsidRDefault="006227E2" w:rsidP="00CF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num" w:pos="1134"/>
              </w:tabs>
              <w:spacing w:line="240" w:lineRule="auto"/>
              <w:ind w:right="-45"/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27E2" w:rsidRPr="009A7517" w14:paraId="0E723187" w14:textId="77777777" w:rsidTr="00CF7038">
        <w:trPr>
          <w:tblHeader/>
          <w:jc w:val="center"/>
        </w:trPr>
        <w:tc>
          <w:tcPr>
            <w:tcW w:w="3150" w:type="dxa"/>
          </w:tcPr>
          <w:p w14:paraId="5EB71ACA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18B92DF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528E4688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3734C139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เครื่องจักร</w:t>
            </w:r>
            <w:r w:rsidRPr="009A7517">
              <w:rPr>
                <w:rFonts w:eastAsia="Calibri" w:hint="cs"/>
                <w:sz w:val="26"/>
                <w:szCs w:val="26"/>
              </w:rPr>
              <w:br/>
            </w:r>
            <w:r w:rsidRPr="009A7517">
              <w:rPr>
                <w:rFonts w:eastAsia="Calibri" w:hint="cs"/>
                <w:sz w:val="26"/>
                <w:szCs w:val="26"/>
                <w:cs/>
              </w:rPr>
              <w:t>อุปกรณ์หอกลั่นและคลังน้ำมัน</w:t>
            </w:r>
          </w:p>
        </w:tc>
        <w:tc>
          <w:tcPr>
            <w:tcW w:w="1170" w:type="dxa"/>
            <w:vAlign w:val="bottom"/>
          </w:tcPr>
          <w:p w14:paraId="7DE57E2C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อุปกรณ์</w:t>
            </w:r>
          </w:p>
          <w:p w14:paraId="68264F59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170" w:type="dxa"/>
            <w:vAlign w:val="bottom"/>
          </w:tcPr>
          <w:p w14:paraId="20BF02CB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สินทรัพย์เพื่อ</w:t>
            </w:r>
            <w:r w:rsidRPr="009A7517">
              <w:rPr>
                <w:rFonts w:eastAsia="Calibri" w:hint="cs"/>
                <w:sz w:val="26"/>
                <w:szCs w:val="26"/>
                <w:cs/>
              </w:rPr>
              <w:br/>
              <w:t>การสำรวจและผลิตปิโตรเลียม</w:t>
            </w:r>
          </w:p>
        </w:tc>
        <w:tc>
          <w:tcPr>
            <w:tcW w:w="1170" w:type="dxa"/>
            <w:vAlign w:val="bottom"/>
          </w:tcPr>
          <w:p w14:paraId="5ADAEA14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170" w:type="dxa"/>
            <w:vAlign w:val="bottom"/>
          </w:tcPr>
          <w:p w14:paraId="1B52F448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แพลตินั่ม</w:t>
            </w:r>
          </w:p>
          <w:p w14:paraId="58724107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แคตตาลีส</w:t>
            </w:r>
          </w:p>
        </w:tc>
        <w:tc>
          <w:tcPr>
            <w:tcW w:w="1170" w:type="dxa"/>
            <w:vAlign w:val="bottom"/>
          </w:tcPr>
          <w:p w14:paraId="32357F56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72" w:type="dxa"/>
            <w:vAlign w:val="bottom"/>
          </w:tcPr>
          <w:p w14:paraId="4962DF42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สินทรัพย์</w:t>
            </w:r>
          </w:p>
          <w:p w14:paraId="711BB8B8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197" w:type="dxa"/>
            <w:vAlign w:val="bottom"/>
          </w:tcPr>
          <w:p w14:paraId="4F8A7190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051" w:type="dxa"/>
            <w:vAlign w:val="bottom"/>
          </w:tcPr>
          <w:p w14:paraId="0D3391EF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รวม</w:t>
            </w:r>
          </w:p>
        </w:tc>
      </w:tr>
      <w:tr w:rsidR="006227E2" w:rsidRPr="009A7517" w14:paraId="1D484AB7" w14:textId="77777777" w:rsidTr="00CF7038">
        <w:trPr>
          <w:tblHeader/>
          <w:jc w:val="center"/>
        </w:trPr>
        <w:tc>
          <w:tcPr>
            <w:tcW w:w="3150" w:type="dxa"/>
          </w:tcPr>
          <w:p w14:paraId="4DE2C842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2600" w:type="dxa"/>
            <w:gridSpan w:val="11"/>
            <w:vAlign w:val="bottom"/>
          </w:tcPr>
          <w:p w14:paraId="10295902" w14:textId="77777777" w:rsidR="006227E2" w:rsidRPr="009A7517" w:rsidRDefault="006227E2" w:rsidP="00CF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227E2" w:rsidRPr="009A7517" w14:paraId="6F38D45C" w14:textId="77777777" w:rsidTr="00CF7038">
        <w:trPr>
          <w:jc w:val="center"/>
        </w:trPr>
        <w:tc>
          <w:tcPr>
            <w:tcW w:w="3150" w:type="dxa"/>
          </w:tcPr>
          <w:p w14:paraId="79670FAA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</w:tcPr>
          <w:p w14:paraId="01D0EE03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747A94E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2336E25E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B96F024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8874D33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9A9793E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59CFF97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30602F1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78ABD581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732A9CA9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51" w:type="dxa"/>
          </w:tcPr>
          <w:p w14:paraId="44C907B0" w14:textId="77777777" w:rsidR="006227E2" w:rsidRPr="009A7517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</w:tr>
      <w:tr w:rsidR="00E6625D" w:rsidRPr="009A7517" w14:paraId="434C36D4" w14:textId="77777777" w:rsidTr="00CF7038">
        <w:trPr>
          <w:jc w:val="center"/>
        </w:trPr>
        <w:tc>
          <w:tcPr>
            <w:tcW w:w="3150" w:type="dxa"/>
          </w:tcPr>
          <w:p w14:paraId="7237BD10" w14:textId="436F7802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sz w:val="26"/>
                <w:szCs w:val="26"/>
              </w:rPr>
              <w:t>1</w:t>
            </w:r>
            <w:r w:rsidRPr="009A7517">
              <w:rPr>
                <w:rFonts w:eastAsia="Calibri" w:hint="cs"/>
                <w:sz w:val="26"/>
                <w:szCs w:val="26"/>
                <w:cs/>
              </w:rPr>
              <w:t xml:space="preserve"> มกราคม </w:t>
            </w:r>
            <w:r w:rsidRPr="009A7517">
              <w:rPr>
                <w:rFonts w:eastAsia="Calibri" w:hint="cs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5F5D0187" w14:textId="5E7611E9" w:rsidR="00E6625D" w:rsidRPr="009A7517" w:rsidRDefault="00E6625D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4,095</w:t>
            </w:r>
          </w:p>
        </w:tc>
        <w:tc>
          <w:tcPr>
            <w:tcW w:w="990" w:type="dxa"/>
          </w:tcPr>
          <w:p w14:paraId="0E10757B" w14:textId="1778AC38" w:rsidR="00E6625D" w:rsidRPr="009A7517" w:rsidRDefault="00E6625D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3,976</w:t>
            </w:r>
          </w:p>
        </w:tc>
        <w:tc>
          <w:tcPr>
            <w:tcW w:w="1260" w:type="dxa"/>
          </w:tcPr>
          <w:p w14:paraId="2877B691" w14:textId="6C717570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51,40</w:t>
            </w:r>
            <w:r w:rsidR="00513EC9" w:rsidRPr="009A7517">
              <w:rPr>
                <w:rFonts w:eastAsia="Calibri" w:hint="cs"/>
                <w:sz w:val="26"/>
                <w:szCs w:val="26"/>
              </w:rPr>
              <w:t>5</w:t>
            </w:r>
          </w:p>
        </w:tc>
        <w:tc>
          <w:tcPr>
            <w:tcW w:w="1170" w:type="dxa"/>
          </w:tcPr>
          <w:p w14:paraId="13A3AC13" w14:textId="08AABD74" w:rsidR="00E6625D" w:rsidRPr="009A7517" w:rsidRDefault="00E6625D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12,301</w:t>
            </w:r>
          </w:p>
        </w:tc>
        <w:tc>
          <w:tcPr>
            <w:tcW w:w="1170" w:type="dxa"/>
          </w:tcPr>
          <w:p w14:paraId="090D0EC0" w14:textId="4BE9D802" w:rsidR="00E6625D" w:rsidRPr="009A7517" w:rsidRDefault="00E6625D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54FB97EB" w14:textId="4A6C092A" w:rsidR="00E6625D" w:rsidRPr="009A7517" w:rsidRDefault="00E6625D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9,097</w:t>
            </w:r>
          </w:p>
        </w:tc>
        <w:tc>
          <w:tcPr>
            <w:tcW w:w="1170" w:type="dxa"/>
          </w:tcPr>
          <w:p w14:paraId="52FFE6BD" w14:textId="330EDAD4" w:rsidR="00E6625D" w:rsidRPr="009A7517" w:rsidRDefault="00E6625D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239</w:t>
            </w:r>
          </w:p>
        </w:tc>
        <w:tc>
          <w:tcPr>
            <w:tcW w:w="1170" w:type="dxa"/>
          </w:tcPr>
          <w:p w14:paraId="3E43CEBB" w14:textId="4E1BCB9A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371</w:t>
            </w:r>
          </w:p>
        </w:tc>
        <w:tc>
          <w:tcPr>
            <w:tcW w:w="1172" w:type="dxa"/>
          </w:tcPr>
          <w:p w14:paraId="4A5EAF41" w14:textId="1814E3D8" w:rsidR="00E6625D" w:rsidRPr="009A7517" w:rsidRDefault="00E6625D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28</w:t>
            </w:r>
          </w:p>
        </w:tc>
        <w:tc>
          <w:tcPr>
            <w:tcW w:w="1197" w:type="dxa"/>
          </w:tcPr>
          <w:p w14:paraId="2D7629DB" w14:textId="5D528F3B" w:rsidR="00E6625D" w:rsidRPr="009A7517" w:rsidRDefault="00E6625D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14,954</w:t>
            </w:r>
          </w:p>
        </w:tc>
        <w:tc>
          <w:tcPr>
            <w:tcW w:w="1051" w:type="dxa"/>
          </w:tcPr>
          <w:p w14:paraId="293076D9" w14:textId="15059EB5" w:rsidR="00E6625D" w:rsidRPr="009A7517" w:rsidRDefault="00E6625D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96,466</w:t>
            </w:r>
          </w:p>
        </w:tc>
      </w:tr>
      <w:tr w:rsidR="00E6625D" w:rsidRPr="009A7517" w14:paraId="519FB4A1" w14:textId="77777777" w:rsidTr="00CF7038">
        <w:trPr>
          <w:jc w:val="center"/>
        </w:trPr>
        <w:tc>
          <w:tcPr>
            <w:tcW w:w="3150" w:type="dxa"/>
          </w:tcPr>
          <w:p w14:paraId="6BD93A48" w14:textId="1EE0EB21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DCF53" w14:textId="13A6461F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75DAC" w14:textId="6CDCC7DC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16402" w14:textId="6CEC3064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65001" w14:textId="3C0954B4" w:rsidR="00E6625D" w:rsidRPr="009A7517" w:rsidRDefault="00E6625D" w:rsidP="00A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10</w:t>
            </w:r>
          </w:p>
        </w:tc>
        <w:tc>
          <w:tcPr>
            <w:tcW w:w="1170" w:type="dxa"/>
          </w:tcPr>
          <w:p w14:paraId="375827CE" w14:textId="4D03584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2,793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BE3F9" w14:textId="145E824C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45</w:t>
            </w:r>
          </w:p>
        </w:tc>
        <w:tc>
          <w:tcPr>
            <w:tcW w:w="1170" w:type="dxa"/>
          </w:tcPr>
          <w:p w14:paraId="1965B501" w14:textId="08B963AC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DB044" w14:textId="4B316A9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52</w:t>
            </w:r>
          </w:p>
        </w:tc>
        <w:tc>
          <w:tcPr>
            <w:tcW w:w="1172" w:type="dxa"/>
          </w:tcPr>
          <w:p w14:paraId="6CC016CA" w14:textId="41D30A08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7276A" w14:textId="5834B351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7,727</w:t>
            </w:r>
          </w:p>
        </w:tc>
        <w:tc>
          <w:tcPr>
            <w:tcW w:w="1051" w:type="dxa"/>
          </w:tcPr>
          <w:p w14:paraId="7EEFD3DD" w14:textId="78CFFF2B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10,728</w:t>
            </w:r>
          </w:p>
        </w:tc>
      </w:tr>
      <w:tr w:rsidR="00E6625D" w:rsidRPr="009A7517" w14:paraId="59890B74" w14:textId="77777777" w:rsidTr="00CF7038">
        <w:trPr>
          <w:jc w:val="center"/>
        </w:trPr>
        <w:tc>
          <w:tcPr>
            <w:tcW w:w="3150" w:type="dxa"/>
          </w:tcPr>
          <w:p w14:paraId="5DE02E3E" w14:textId="30744D72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ได้มาจากกา</w:t>
            </w:r>
            <w:r w:rsidR="005D03F7" w:rsidRPr="009A7517">
              <w:rPr>
                <w:rFonts w:eastAsia="Calibri" w:hint="cs"/>
                <w:sz w:val="26"/>
                <w:szCs w:val="26"/>
                <w:cs/>
              </w:rPr>
              <w:t>รรวมธุรกิจ</w:t>
            </w:r>
            <w:r w:rsidRPr="009A7517">
              <w:rPr>
                <w:rFonts w:eastAsia="Calibr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AE872" w14:textId="5E7CFF2B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45B25" w14:textId="7C55F9D9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301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6C7D" w14:textId="095EE2E3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3CD48" w14:textId="1832C50E" w:rsidR="00E6625D" w:rsidRPr="009A7517" w:rsidRDefault="00E6625D" w:rsidP="00A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126FCC7" w14:textId="6EBE72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2,283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2BEB" w14:textId="1B3A2AE8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47</w:t>
            </w:r>
          </w:p>
        </w:tc>
        <w:tc>
          <w:tcPr>
            <w:tcW w:w="1170" w:type="dxa"/>
          </w:tcPr>
          <w:p w14:paraId="20EDC29B" w14:textId="218CBA82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F89A7" w14:textId="2EDBD7DB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7260A13C" w14:textId="42F4C31A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66546" w14:textId="42ED8E6B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8,406</w:t>
            </w:r>
          </w:p>
        </w:tc>
        <w:tc>
          <w:tcPr>
            <w:tcW w:w="1051" w:type="dxa"/>
          </w:tcPr>
          <w:p w14:paraId="7637E640" w14:textId="2E7D6DC6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11,037</w:t>
            </w:r>
          </w:p>
        </w:tc>
      </w:tr>
      <w:tr w:rsidR="00E6625D" w:rsidRPr="009A7517" w14:paraId="1D54D02E" w14:textId="77777777" w:rsidTr="00CF7038">
        <w:trPr>
          <w:jc w:val="center"/>
        </w:trPr>
        <w:tc>
          <w:tcPr>
            <w:tcW w:w="3150" w:type="dxa"/>
          </w:tcPr>
          <w:p w14:paraId="5C976780" w14:textId="2FCC9E86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A8147" w14:textId="1CE902AC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E4A3A" w14:textId="32184DBD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1,173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246D8" w14:textId="696B098C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11,922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4BA04" w14:textId="4A5A4169" w:rsidR="00E6625D" w:rsidRPr="009A7517" w:rsidRDefault="00E6625D" w:rsidP="00A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1,927</w:t>
            </w:r>
          </w:p>
        </w:tc>
        <w:tc>
          <w:tcPr>
            <w:tcW w:w="1170" w:type="dxa"/>
          </w:tcPr>
          <w:p w14:paraId="41E0F45C" w14:textId="038C3529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9,034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B3D25" w14:textId="34E01B78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240</w:t>
            </w:r>
          </w:p>
        </w:tc>
        <w:tc>
          <w:tcPr>
            <w:tcW w:w="1170" w:type="dxa"/>
          </w:tcPr>
          <w:p w14:paraId="40359879" w14:textId="148A9F91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72050" w14:textId="2518306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</w:t>
            </w:r>
          </w:p>
        </w:tc>
        <w:tc>
          <w:tcPr>
            <w:tcW w:w="1172" w:type="dxa"/>
          </w:tcPr>
          <w:p w14:paraId="6F0F8C67" w14:textId="2C05B822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4879" w14:textId="7275CC96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(24,461)</w:t>
            </w:r>
          </w:p>
        </w:tc>
        <w:tc>
          <w:tcPr>
            <w:tcW w:w="1051" w:type="dxa"/>
          </w:tcPr>
          <w:p w14:paraId="4E0B29F1" w14:textId="2C368756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(148)</w:t>
            </w:r>
          </w:p>
        </w:tc>
      </w:tr>
      <w:tr w:rsidR="00E6625D" w:rsidRPr="009A7517" w14:paraId="6BCA9E1D" w14:textId="77777777" w:rsidTr="00CF7038">
        <w:trPr>
          <w:trHeight w:val="227"/>
          <w:jc w:val="center"/>
        </w:trPr>
        <w:tc>
          <w:tcPr>
            <w:tcW w:w="3150" w:type="dxa"/>
          </w:tcPr>
          <w:p w14:paraId="79893F79" w14:textId="11265445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54F919" w14:textId="42F2B6FF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4FC89" w14:textId="74633CC9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(443)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9066A" w14:textId="1E1FD74B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(1,728)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7C089" w14:textId="46931DDB" w:rsidR="00E6625D" w:rsidRPr="009A7517" w:rsidRDefault="00E6625D" w:rsidP="00A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(98)</w:t>
            </w:r>
          </w:p>
        </w:tc>
        <w:tc>
          <w:tcPr>
            <w:tcW w:w="1170" w:type="dxa"/>
          </w:tcPr>
          <w:p w14:paraId="78E2322A" w14:textId="14ED2A96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AB72C4" w14:textId="69876FAA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(104)</w:t>
            </w:r>
          </w:p>
        </w:tc>
        <w:tc>
          <w:tcPr>
            <w:tcW w:w="1170" w:type="dxa"/>
          </w:tcPr>
          <w:p w14:paraId="045E8646" w14:textId="0BD3CF49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1E054" w14:textId="57C3E70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(7)</w:t>
            </w:r>
          </w:p>
        </w:tc>
        <w:tc>
          <w:tcPr>
            <w:tcW w:w="1172" w:type="dxa"/>
          </w:tcPr>
          <w:p w14:paraId="1517D980" w14:textId="1182EAA3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FB4F4" w14:textId="667022B0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051" w:type="dxa"/>
          </w:tcPr>
          <w:p w14:paraId="42CDC9FC" w14:textId="76EFB1F8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(2,380)</w:t>
            </w:r>
          </w:p>
        </w:tc>
      </w:tr>
      <w:tr w:rsidR="00E6625D" w:rsidRPr="009A7517" w14:paraId="2BA7F320" w14:textId="77777777" w:rsidTr="00CF7038">
        <w:trPr>
          <w:trHeight w:val="227"/>
          <w:jc w:val="center"/>
        </w:trPr>
        <w:tc>
          <w:tcPr>
            <w:tcW w:w="3150" w:type="dxa"/>
          </w:tcPr>
          <w:p w14:paraId="454F4219" w14:textId="09B671F4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ผลกระทบ</w:t>
            </w:r>
            <w:r w:rsidRPr="009A7517">
              <w:rPr>
                <w:rFonts w:hint="cs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78EE1" w14:textId="648B76D8" w:rsidR="00E6625D" w:rsidRPr="009A7517" w:rsidRDefault="00E6625D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210065" w14:textId="555B3122" w:rsidR="00E6625D" w:rsidRPr="009A7517" w:rsidRDefault="00E6625D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8CE12" w14:textId="2678B813" w:rsidR="00E6625D" w:rsidRPr="009A7517" w:rsidRDefault="00E6625D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68F42" w14:textId="003A78C3" w:rsidR="00E6625D" w:rsidRPr="009A7517" w:rsidRDefault="00E6625D" w:rsidP="00A61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(10)</w:t>
            </w:r>
          </w:p>
        </w:tc>
        <w:tc>
          <w:tcPr>
            <w:tcW w:w="1170" w:type="dxa"/>
          </w:tcPr>
          <w:p w14:paraId="6ED2C797" w14:textId="5E378BBB" w:rsidR="00E6625D" w:rsidRPr="009A7517" w:rsidRDefault="00E6625D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3FEC5C" w14:textId="13F87C4D" w:rsidR="00E6625D" w:rsidRPr="009A7517" w:rsidRDefault="00E6625D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14:paraId="5A5B4CAD" w14:textId="3EC53F09" w:rsidR="00E6625D" w:rsidRPr="009A7517" w:rsidRDefault="00E6625D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997F15" w14:textId="3010046D" w:rsidR="00E6625D" w:rsidRPr="009A7517" w:rsidRDefault="00E6625D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4AAD3A98" w14:textId="7186A05D" w:rsidR="00E6625D" w:rsidRPr="009A7517" w:rsidRDefault="00E6625D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ADBDB2" w14:textId="54C2F6A9" w:rsidR="00E6625D" w:rsidRPr="009A7517" w:rsidRDefault="00E6625D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224</w:t>
            </w:r>
          </w:p>
        </w:tc>
        <w:tc>
          <w:tcPr>
            <w:tcW w:w="1051" w:type="dxa"/>
          </w:tcPr>
          <w:p w14:paraId="0E5345C3" w14:textId="567D9A5E" w:rsidR="00E6625D" w:rsidRPr="009A7517" w:rsidRDefault="00E6625D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231</w:t>
            </w:r>
          </w:p>
        </w:tc>
      </w:tr>
      <w:tr w:rsidR="00E6625D" w:rsidRPr="009A7517" w14:paraId="3F2299C2" w14:textId="77777777" w:rsidTr="00CF7038">
        <w:trPr>
          <w:trHeight w:val="227"/>
          <w:jc w:val="center"/>
        </w:trPr>
        <w:tc>
          <w:tcPr>
            <w:tcW w:w="3150" w:type="dxa"/>
          </w:tcPr>
          <w:p w14:paraId="6526EFAF" w14:textId="20FC7458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31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2564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และ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br/>
              <w:t xml:space="preserve">   วันที่ 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1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95CFEB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4394DA9B" w14:textId="1336D4FE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4,128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D2238B4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DA369B7" w14:textId="43563453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5,035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7655AC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7101696" w14:textId="12B69222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61,66</w:t>
            </w:r>
            <w:r w:rsidR="00513EC9" w:rsidRPr="009A7517">
              <w:rPr>
                <w:rFonts w:eastAsia="Calibri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C555AD5" w14:textId="77777777" w:rsidR="00E6625D" w:rsidRPr="009A7517" w:rsidRDefault="00E6625D" w:rsidP="00A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749E677" w14:textId="03C15E90" w:rsidR="00E6625D" w:rsidRPr="009A7517" w:rsidRDefault="00E6625D" w:rsidP="00A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14,130</w:t>
            </w:r>
          </w:p>
        </w:tc>
        <w:tc>
          <w:tcPr>
            <w:tcW w:w="1170" w:type="dxa"/>
            <w:shd w:val="clear" w:color="auto" w:fill="auto"/>
          </w:tcPr>
          <w:p w14:paraId="17153C24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5FF80747" w14:textId="618A70C6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14,118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8A5E42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2068D1E9" w14:textId="24B0ED3F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9,327</w:t>
            </w:r>
          </w:p>
        </w:tc>
        <w:tc>
          <w:tcPr>
            <w:tcW w:w="1170" w:type="dxa"/>
            <w:shd w:val="clear" w:color="auto" w:fill="auto"/>
          </w:tcPr>
          <w:p w14:paraId="47CEF9E5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554D5DAD" w14:textId="014ED1B0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1D23113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35895348" w14:textId="6A559F6E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417</w:t>
            </w:r>
          </w:p>
        </w:tc>
        <w:tc>
          <w:tcPr>
            <w:tcW w:w="1172" w:type="dxa"/>
            <w:shd w:val="clear" w:color="auto" w:fill="auto"/>
          </w:tcPr>
          <w:p w14:paraId="632A638E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4ABE8535" w14:textId="27B1983F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0D127067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1C760026" w14:textId="6C3A210A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6,850</w:t>
            </w:r>
          </w:p>
        </w:tc>
        <w:tc>
          <w:tcPr>
            <w:tcW w:w="1051" w:type="dxa"/>
          </w:tcPr>
          <w:p w14:paraId="0F86C4EC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255B6AF2" w14:textId="176EC4F6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115,934</w:t>
            </w:r>
          </w:p>
        </w:tc>
      </w:tr>
      <w:tr w:rsidR="00E6625D" w:rsidRPr="009A7517" w14:paraId="23B50D8C" w14:textId="77777777" w:rsidTr="00CF7038">
        <w:trPr>
          <w:trHeight w:val="362"/>
          <w:jc w:val="center"/>
        </w:trPr>
        <w:tc>
          <w:tcPr>
            <w:tcW w:w="3150" w:type="dxa"/>
          </w:tcPr>
          <w:p w14:paraId="19A34E5C" w14:textId="6B71357E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i/>
                <w:iCs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901E1CF" w14:textId="27C7EC88" w:rsidR="00E6625D" w:rsidRPr="009A7517" w:rsidRDefault="00402626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9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840997E" w14:textId="59746BA7" w:rsidR="00E6625D" w:rsidRPr="009A7517" w:rsidRDefault="00413EB8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4D41B3" w14:textId="43802564" w:rsidR="00E6625D" w:rsidRPr="009A7517" w:rsidRDefault="00507245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2</w:t>
            </w:r>
            <w:r w:rsidR="00402626" w:rsidRPr="009A7517">
              <w:rPr>
                <w:rFonts w:eastAsia="Calibri" w:hint="cs"/>
                <w:sz w:val="26"/>
                <w:szCs w:val="26"/>
              </w:rPr>
              <w:t>60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BDE6272" w14:textId="4A38A16F" w:rsidR="00E6625D" w:rsidRPr="009A7517" w:rsidRDefault="00402626" w:rsidP="00A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5D7370FA" w14:textId="279FC77C" w:rsidR="00E6625D" w:rsidRPr="009A7517" w:rsidRDefault="00124D88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4,161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0C1FE30" w14:textId="3C550EE5" w:rsidR="00E6625D" w:rsidRPr="009A7517" w:rsidRDefault="00413EB8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14</w:t>
            </w:r>
            <w:r w:rsidR="00A43B96" w:rsidRPr="009A7517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1D414956" w14:textId="6068BB17" w:rsidR="00E6625D" w:rsidRPr="009A7517" w:rsidRDefault="00A314DA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CA7302C" w14:textId="6BE014B4" w:rsidR="00E6625D" w:rsidRPr="009A7517" w:rsidRDefault="00CE2911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107</w:t>
            </w:r>
          </w:p>
        </w:tc>
        <w:tc>
          <w:tcPr>
            <w:tcW w:w="1172" w:type="dxa"/>
            <w:shd w:val="clear" w:color="auto" w:fill="auto"/>
          </w:tcPr>
          <w:p w14:paraId="64EFF035" w14:textId="71F6ACCB" w:rsidR="00E6625D" w:rsidRPr="009A7517" w:rsidRDefault="00B110D6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63DF1491" w14:textId="0D156939" w:rsidR="00E6625D" w:rsidRPr="009A7517" w:rsidRDefault="002334BB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3,01</w:t>
            </w:r>
            <w:r w:rsidR="00402626" w:rsidRPr="009A7517">
              <w:rPr>
                <w:rFonts w:eastAsia="Calibri" w:hint="cs"/>
                <w:sz w:val="26"/>
                <w:szCs w:val="26"/>
              </w:rPr>
              <w:t>3</w:t>
            </w:r>
          </w:p>
        </w:tc>
        <w:tc>
          <w:tcPr>
            <w:tcW w:w="1051" w:type="dxa"/>
          </w:tcPr>
          <w:p w14:paraId="0024ED6D" w14:textId="4486A161" w:rsidR="00E6625D" w:rsidRPr="009A7517" w:rsidRDefault="00413EB8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7,70</w:t>
            </w:r>
            <w:r w:rsidR="00A43B96" w:rsidRPr="009A7517">
              <w:rPr>
                <w:rFonts w:eastAsia="Calibri"/>
                <w:sz w:val="26"/>
                <w:szCs w:val="26"/>
              </w:rPr>
              <w:t>5</w:t>
            </w:r>
          </w:p>
        </w:tc>
      </w:tr>
      <w:tr w:rsidR="00E6625D" w:rsidRPr="009A7517" w14:paraId="0F9EBDA2" w14:textId="77777777" w:rsidTr="00CF7038">
        <w:trPr>
          <w:trHeight w:val="216"/>
          <w:jc w:val="center"/>
        </w:trPr>
        <w:tc>
          <w:tcPr>
            <w:tcW w:w="3150" w:type="dxa"/>
          </w:tcPr>
          <w:p w14:paraId="2D718B22" w14:textId="5ADA7A28" w:rsidR="00E6625D" w:rsidRPr="009A7517" w:rsidRDefault="005D03F7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 xml:space="preserve">ได้มาจากการซื้อธุรกิจ </w:t>
            </w:r>
            <w:r w:rsidR="00E6625D" w:rsidRPr="009A7517">
              <w:rPr>
                <w:rFonts w:eastAsia="Calibri" w:hint="cs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="007E4494" w:rsidRPr="009A7517">
              <w:rPr>
                <w:rFonts w:eastAsia="Calibri"/>
                <w:i/>
                <w:iCs/>
                <w:sz w:val="26"/>
                <w:szCs w:val="26"/>
              </w:rPr>
              <w:t>4</w:t>
            </w:r>
            <w:r w:rsidR="00E6625D" w:rsidRPr="009A7517">
              <w:rPr>
                <w:rFonts w:eastAsia="Calibri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F36127" w14:textId="38137DE6" w:rsidR="00E6625D" w:rsidRPr="009A7517" w:rsidRDefault="003C7563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E31226" w14:textId="18A8F610" w:rsidR="00E6625D" w:rsidRPr="009A7517" w:rsidRDefault="00413EB8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C14BE" w14:textId="6CC94972" w:rsidR="00E6625D" w:rsidRPr="009A7517" w:rsidRDefault="00507245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F4AE2B" w14:textId="39C5C2EB" w:rsidR="00E6625D" w:rsidRPr="009A7517" w:rsidRDefault="00507245" w:rsidP="00A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CCA65E3" w14:textId="12362308" w:rsidR="00E6625D" w:rsidRPr="009A7517" w:rsidRDefault="00A61829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7,013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B38D22" w14:textId="45550677" w:rsidR="00E6625D" w:rsidRPr="009A7517" w:rsidRDefault="00413EB8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23A18C3" w14:textId="2CDE4C5B" w:rsidR="00E6625D" w:rsidRPr="009A7517" w:rsidRDefault="00A314DA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D4A84A" w14:textId="0E3589E0" w:rsidR="00E6625D" w:rsidRPr="009A7517" w:rsidRDefault="00402626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3E48E23F" w14:textId="1F4FDC0A" w:rsidR="00E6625D" w:rsidRPr="009A7517" w:rsidRDefault="00B110D6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1C60AC" w14:textId="0C1344C5" w:rsidR="00E6625D" w:rsidRPr="009A7517" w:rsidRDefault="002334BB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051" w:type="dxa"/>
          </w:tcPr>
          <w:p w14:paraId="14B57037" w14:textId="358AABA4" w:rsidR="00E6625D" w:rsidRPr="009A7517" w:rsidRDefault="00A61829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7,013</w:t>
            </w:r>
          </w:p>
        </w:tc>
      </w:tr>
      <w:tr w:rsidR="00E6625D" w:rsidRPr="009A7517" w14:paraId="00CFCC04" w14:textId="77777777" w:rsidTr="00CF7038">
        <w:trPr>
          <w:trHeight w:val="272"/>
          <w:jc w:val="center"/>
        </w:trPr>
        <w:tc>
          <w:tcPr>
            <w:tcW w:w="3150" w:type="dxa"/>
          </w:tcPr>
          <w:p w14:paraId="57DDA68C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4B39A0" w14:textId="006EBBE0" w:rsidR="00E6625D" w:rsidRPr="009A7517" w:rsidRDefault="003C7563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156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EE971F" w14:textId="609E7060" w:rsidR="00E6625D" w:rsidRPr="009A7517" w:rsidRDefault="00413EB8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1,52</w:t>
            </w:r>
            <w:r w:rsidR="00A43B96" w:rsidRPr="009A7517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2884F6" w14:textId="4EE52ACA" w:rsidR="00E6625D" w:rsidRPr="009A7517" w:rsidRDefault="00507245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1,57</w:t>
            </w:r>
            <w:r w:rsidR="00A343F1" w:rsidRPr="009A7517">
              <w:rPr>
                <w:rFonts w:eastAsia="Calibri" w:hint="cs"/>
                <w:sz w:val="26"/>
                <w:szCs w:val="26"/>
                <w:cs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819F38" w14:textId="04819CE5" w:rsidR="00E6625D" w:rsidRPr="009A7517" w:rsidRDefault="00A314DA" w:rsidP="00A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3,577</w:t>
            </w:r>
          </w:p>
        </w:tc>
        <w:tc>
          <w:tcPr>
            <w:tcW w:w="1170" w:type="dxa"/>
          </w:tcPr>
          <w:p w14:paraId="79C5F69D" w14:textId="3DD8D4D5" w:rsidR="00E6625D" w:rsidRPr="009A7517" w:rsidRDefault="00124D88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92EBFB" w14:textId="1432A9CD" w:rsidR="00E6625D" w:rsidRPr="009A7517" w:rsidRDefault="00413EB8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28</w:t>
            </w:r>
            <w:r w:rsidR="00A43B96" w:rsidRPr="009A7517">
              <w:rPr>
                <w:rFonts w:eastAsia="Calibri"/>
                <w:sz w:val="26"/>
                <w:szCs w:val="26"/>
              </w:rPr>
              <w:t>7</w:t>
            </w:r>
          </w:p>
        </w:tc>
        <w:tc>
          <w:tcPr>
            <w:tcW w:w="1170" w:type="dxa"/>
          </w:tcPr>
          <w:p w14:paraId="3173DB45" w14:textId="67240138" w:rsidR="00E6625D" w:rsidRPr="009A7517" w:rsidRDefault="00A314DA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AFACCC" w14:textId="30651A3A" w:rsidR="00E6625D" w:rsidRPr="009A7517" w:rsidRDefault="00402626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13</w:t>
            </w:r>
          </w:p>
        </w:tc>
        <w:tc>
          <w:tcPr>
            <w:tcW w:w="1172" w:type="dxa"/>
          </w:tcPr>
          <w:p w14:paraId="2284F9EF" w14:textId="55B93297" w:rsidR="00E6625D" w:rsidRPr="009A7517" w:rsidRDefault="00B110D6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7507E9" w14:textId="5E9BFEEA" w:rsidR="00E6625D" w:rsidRPr="009A7517" w:rsidRDefault="002334BB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(6,79</w:t>
            </w:r>
            <w:r w:rsidR="00402626" w:rsidRPr="009A7517">
              <w:rPr>
                <w:rFonts w:eastAsia="Calibri" w:hint="cs"/>
                <w:sz w:val="26"/>
                <w:szCs w:val="26"/>
              </w:rPr>
              <w:t>4</w:t>
            </w:r>
            <w:r w:rsidRPr="009A7517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051" w:type="dxa"/>
          </w:tcPr>
          <w:p w14:paraId="3EBD576D" w14:textId="1594C9A6" w:rsidR="00E6625D" w:rsidRPr="009A7517" w:rsidRDefault="00402626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35</w:t>
            </w:r>
            <w:r w:rsidR="00A343F1" w:rsidRPr="009A7517">
              <w:rPr>
                <w:rFonts w:eastAsia="Calibri" w:hint="cs"/>
                <w:sz w:val="26"/>
                <w:szCs w:val="26"/>
                <w:cs/>
              </w:rPr>
              <w:t>1</w:t>
            </w:r>
          </w:p>
        </w:tc>
      </w:tr>
      <w:tr w:rsidR="00507245" w:rsidRPr="009A7517" w14:paraId="785C5726" w14:textId="77777777" w:rsidTr="00CF7038">
        <w:trPr>
          <w:trHeight w:val="227"/>
          <w:jc w:val="center"/>
        </w:trPr>
        <w:tc>
          <w:tcPr>
            <w:tcW w:w="3150" w:type="dxa"/>
          </w:tcPr>
          <w:p w14:paraId="4324B3DB" w14:textId="489F0522" w:rsidR="00507245" w:rsidRPr="009A7517" w:rsidRDefault="00507245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4AD73" w14:textId="6A0338DA" w:rsidR="00507245" w:rsidRPr="009A7517" w:rsidRDefault="00413EB8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4F0D44" w14:textId="72DB817B" w:rsidR="00507245" w:rsidRPr="009A7517" w:rsidRDefault="00413EB8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BCA02D" w14:textId="1BDC95F2" w:rsidR="00507245" w:rsidRPr="009A7517" w:rsidRDefault="00A314DA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9BA36" w14:textId="629E56AC" w:rsidR="00507245" w:rsidRPr="009A7517" w:rsidRDefault="00A314DA" w:rsidP="00A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(22)</w:t>
            </w:r>
          </w:p>
        </w:tc>
        <w:tc>
          <w:tcPr>
            <w:tcW w:w="1170" w:type="dxa"/>
          </w:tcPr>
          <w:p w14:paraId="7149779D" w14:textId="4269BE34" w:rsidR="00507245" w:rsidRPr="009A7517" w:rsidRDefault="00124D88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7EC59C" w14:textId="7F30F7B1" w:rsidR="00507245" w:rsidRPr="009A7517" w:rsidRDefault="00413EB8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22</w:t>
            </w:r>
          </w:p>
        </w:tc>
        <w:tc>
          <w:tcPr>
            <w:tcW w:w="1170" w:type="dxa"/>
          </w:tcPr>
          <w:p w14:paraId="5C6FCA03" w14:textId="6B4FAA17" w:rsidR="00507245" w:rsidRPr="009A7517" w:rsidRDefault="00A314DA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A5B4D9" w14:textId="309DB9BB" w:rsidR="00507245" w:rsidRPr="009A7517" w:rsidRDefault="00CE2911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3B17C7EB" w14:textId="3CD6A538" w:rsidR="00507245" w:rsidRPr="009A7517" w:rsidRDefault="00B110D6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5D491B" w14:textId="7750D41B" w:rsidR="00507245" w:rsidRPr="009A7517" w:rsidRDefault="00402626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(30)</w:t>
            </w:r>
          </w:p>
        </w:tc>
        <w:tc>
          <w:tcPr>
            <w:tcW w:w="1051" w:type="dxa"/>
          </w:tcPr>
          <w:p w14:paraId="07CA5645" w14:textId="02741F2E" w:rsidR="00507245" w:rsidRPr="009A7517" w:rsidRDefault="00402626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(30)</w:t>
            </w:r>
          </w:p>
        </w:tc>
      </w:tr>
      <w:tr w:rsidR="00E6625D" w:rsidRPr="009A7517" w14:paraId="2043A7A0" w14:textId="77777777" w:rsidTr="00CF7038">
        <w:trPr>
          <w:trHeight w:val="227"/>
          <w:jc w:val="center"/>
        </w:trPr>
        <w:tc>
          <w:tcPr>
            <w:tcW w:w="3150" w:type="dxa"/>
          </w:tcPr>
          <w:p w14:paraId="3ED259A5" w14:textId="067B9A29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C5DE85" w14:textId="332A34E7" w:rsidR="00E6625D" w:rsidRPr="009A7517" w:rsidRDefault="003C7563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F64F83" w14:textId="5BC36A8D" w:rsidR="00E6625D" w:rsidRPr="009A7517" w:rsidRDefault="00413EB8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51B18" w14:textId="5BC7604A" w:rsidR="00E6625D" w:rsidRPr="009A7517" w:rsidRDefault="00507245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(167)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FD6500" w14:textId="61E30CEE" w:rsidR="00E6625D" w:rsidRPr="009A7517" w:rsidRDefault="00A314DA" w:rsidP="00A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</w:t>
            </w:r>
            <w:r w:rsidR="00A343F1" w:rsidRPr="009A7517">
              <w:rPr>
                <w:rFonts w:eastAsia="Calibri" w:hint="cs"/>
                <w:sz w:val="26"/>
                <w:szCs w:val="26"/>
                <w:cs/>
              </w:rPr>
              <w:t>2</w:t>
            </w:r>
            <w:r w:rsidRPr="009A7517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12187F74" w14:textId="6DB2AE06" w:rsidR="00E6625D" w:rsidRPr="009A7517" w:rsidRDefault="00124D88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E3F6F" w14:textId="30A8F77B" w:rsidR="00E6625D" w:rsidRPr="009A7517" w:rsidRDefault="00413EB8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(67)</w:t>
            </w:r>
          </w:p>
        </w:tc>
        <w:tc>
          <w:tcPr>
            <w:tcW w:w="1170" w:type="dxa"/>
          </w:tcPr>
          <w:p w14:paraId="79346B4C" w14:textId="6A3D3202" w:rsidR="00E6625D" w:rsidRPr="009A7517" w:rsidRDefault="00A314DA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54AFA" w14:textId="7569815D" w:rsidR="00E6625D" w:rsidRPr="009A7517" w:rsidRDefault="00CE2911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</w:t>
            </w:r>
            <w:r w:rsidR="00681FA5" w:rsidRPr="009A7517">
              <w:rPr>
                <w:rFonts w:eastAsia="Calibri" w:hint="cs"/>
                <w:sz w:val="26"/>
                <w:szCs w:val="26"/>
              </w:rPr>
              <w:t>3</w:t>
            </w:r>
            <w:r w:rsidRPr="009A7517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172" w:type="dxa"/>
          </w:tcPr>
          <w:p w14:paraId="451A4923" w14:textId="118D316F" w:rsidR="00E6625D" w:rsidRPr="009A7517" w:rsidRDefault="00B110D6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4A859" w14:textId="23AADA9E" w:rsidR="00E6625D" w:rsidRPr="009A7517" w:rsidRDefault="002334BB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</w:t>
            </w:r>
            <w:r w:rsidR="00402626" w:rsidRPr="009A7517">
              <w:rPr>
                <w:rFonts w:eastAsia="Calibri" w:hint="cs"/>
                <w:sz w:val="26"/>
                <w:szCs w:val="26"/>
              </w:rPr>
              <w:t>1)</w:t>
            </w:r>
          </w:p>
        </w:tc>
        <w:tc>
          <w:tcPr>
            <w:tcW w:w="1051" w:type="dxa"/>
          </w:tcPr>
          <w:p w14:paraId="426B0FA3" w14:textId="72EF5DD0" w:rsidR="00E6625D" w:rsidRPr="009A7517" w:rsidRDefault="00681FA5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(2</w:t>
            </w:r>
            <w:r w:rsidR="00A343F1" w:rsidRPr="009A7517">
              <w:rPr>
                <w:rFonts w:eastAsia="Calibri" w:hint="cs"/>
                <w:sz w:val="26"/>
                <w:szCs w:val="26"/>
                <w:cs/>
              </w:rPr>
              <w:t>40</w:t>
            </w:r>
            <w:r w:rsidRPr="009A7517">
              <w:rPr>
                <w:rFonts w:eastAsia="Calibri" w:hint="cs"/>
                <w:sz w:val="26"/>
                <w:szCs w:val="26"/>
              </w:rPr>
              <w:t>)</w:t>
            </w:r>
          </w:p>
        </w:tc>
      </w:tr>
      <w:tr w:rsidR="00E6625D" w:rsidRPr="009A7517" w14:paraId="3F616C22" w14:textId="77777777" w:rsidTr="00CF7038">
        <w:trPr>
          <w:trHeight w:val="227"/>
          <w:jc w:val="center"/>
        </w:trPr>
        <w:tc>
          <w:tcPr>
            <w:tcW w:w="3150" w:type="dxa"/>
          </w:tcPr>
          <w:p w14:paraId="5E825C92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ผลกระทบ</w:t>
            </w:r>
            <w:r w:rsidRPr="009A7517">
              <w:rPr>
                <w:rFonts w:hint="cs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A2636C3" w14:textId="34EDEEDD" w:rsidR="00E6625D" w:rsidRPr="009A7517" w:rsidRDefault="003C7563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(42)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70FBBFE" w14:textId="4F21B902" w:rsidR="00E6625D" w:rsidRPr="009A7517" w:rsidRDefault="00413EB8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(95)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ABE15A" w14:textId="0AC5D812" w:rsidR="00E6625D" w:rsidRPr="009A7517" w:rsidRDefault="00507245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9F130FB" w14:textId="48900F7A" w:rsidR="00E6625D" w:rsidRPr="009A7517" w:rsidRDefault="00A314DA" w:rsidP="00A61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(438)</w:t>
            </w:r>
          </w:p>
        </w:tc>
        <w:tc>
          <w:tcPr>
            <w:tcW w:w="1170" w:type="dxa"/>
            <w:shd w:val="clear" w:color="auto" w:fill="auto"/>
          </w:tcPr>
          <w:p w14:paraId="64F0ED9D" w14:textId="01432EDC" w:rsidR="00E6625D" w:rsidRPr="009A7517" w:rsidRDefault="00124D88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</w:t>
            </w:r>
            <w:r w:rsidR="00A61829" w:rsidRPr="009A7517">
              <w:rPr>
                <w:rFonts w:eastAsia="Calibri" w:hint="cs"/>
                <w:sz w:val="26"/>
                <w:szCs w:val="26"/>
              </w:rPr>
              <w:t>,915</w:t>
            </w:r>
            <w:r w:rsidRPr="009A7517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9D89779" w14:textId="47AC51B2" w:rsidR="00E6625D" w:rsidRPr="009A7517" w:rsidRDefault="00413EB8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</w:t>
            </w:r>
            <w:r w:rsidR="00A43B96" w:rsidRPr="009A7517">
              <w:rPr>
                <w:rFonts w:eastAsia="Calibri"/>
                <w:sz w:val="26"/>
                <w:szCs w:val="26"/>
              </w:rPr>
              <w:t>8</w:t>
            </w:r>
            <w:r w:rsidRPr="009A7517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537C4F6" w14:textId="48B46818" w:rsidR="00E6625D" w:rsidRPr="009A7517" w:rsidRDefault="00A314DA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78C008F" w14:textId="2F741FEE" w:rsidR="00E6625D" w:rsidRPr="009A7517" w:rsidRDefault="00CE2911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30FE5D12" w14:textId="70AE2BDD" w:rsidR="00E6625D" w:rsidRPr="009A7517" w:rsidRDefault="00B110D6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29453D54" w14:textId="05E584F7" w:rsidR="00E6625D" w:rsidRPr="009A7517" w:rsidRDefault="002334BB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(270)</w:t>
            </w:r>
          </w:p>
        </w:tc>
        <w:tc>
          <w:tcPr>
            <w:tcW w:w="1051" w:type="dxa"/>
          </w:tcPr>
          <w:p w14:paraId="604E856C" w14:textId="55A5382E" w:rsidR="00E6625D" w:rsidRPr="009A7517" w:rsidRDefault="00681FA5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</w:t>
            </w:r>
            <w:r w:rsidR="00A343F1" w:rsidRPr="009A7517">
              <w:rPr>
                <w:rFonts w:eastAsia="Calibri" w:hint="cs"/>
                <w:sz w:val="26"/>
                <w:szCs w:val="26"/>
                <w:cs/>
              </w:rPr>
              <w:t>2</w:t>
            </w:r>
            <w:r w:rsidRPr="009A7517">
              <w:rPr>
                <w:rFonts w:eastAsia="Calibri" w:hint="cs"/>
                <w:sz w:val="26"/>
                <w:szCs w:val="26"/>
              </w:rPr>
              <w:t>,</w:t>
            </w:r>
            <w:r w:rsidR="00A343F1" w:rsidRPr="009A7517">
              <w:rPr>
                <w:rFonts w:eastAsia="Calibri" w:hint="cs"/>
                <w:sz w:val="26"/>
                <w:szCs w:val="26"/>
                <w:cs/>
              </w:rPr>
              <w:t>76</w:t>
            </w:r>
            <w:r w:rsidR="00A43B96" w:rsidRPr="009A7517">
              <w:rPr>
                <w:rFonts w:eastAsia="Calibri"/>
                <w:sz w:val="26"/>
                <w:szCs w:val="26"/>
              </w:rPr>
              <w:t>8</w:t>
            </w:r>
            <w:r w:rsidRPr="009A7517">
              <w:rPr>
                <w:rFonts w:eastAsia="Calibri" w:hint="cs"/>
                <w:sz w:val="26"/>
                <w:szCs w:val="26"/>
              </w:rPr>
              <w:t>)</w:t>
            </w:r>
          </w:p>
        </w:tc>
      </w:tr>
      <w:tr w:rsidR="00E6625D" w:rsidRPr="009A7517" w14:paraId="40E8E2CA" w14:textId="77777777" w:rsidTr="00CF7038">
        <w:trPr>
          <w:jc w:val="center"/>
        </w:trPr>
        <w:tc>
          <w:tcPr>
            <w:tcW w:w="3150" w:type="dxa"/>
          </w:tcPr>
          <w:p w14:paraId="177E1D69" w14:textId="1F62EE78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31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5C3AFC71" w14:textId="15677AD7" w:rsidR="00E6625D" w:rsidRPr="009A7517" w:rsidRDefault="003C7563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4,25</w:t>
            </w:r>
            <w:r w:rsidR="00681FA5" w:rsidRPr="009A7517">
              <w:rPr>
                <w:rFonts w:eastAsia="Calibri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5DF356D6" w14:textId="6741152A" w:rsidR="00E6625D" w:rsidRPr="009A7517" w:rsidRDefault="00413EB8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6,47</w:t>
            </w:r>
            <w:r w:rsidR="00A43B96" w:rsidRPr="009A7517">
              <w:rPr>
                <w:rFonts w:eastAsia="Calibr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5B573D23" w14:textId="59CC1087" w:rsidR="00E6625D" w:rsidRPr="009A7517" w:rsidRDefault="00507245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63,3</w:t>
            </w:r>
            <w:r w:rsidR="00413EB8" w:rsidRPr="009A7517">
              <w:rPr>
                <w:rFonts w:eastAsia="Calibri" w:hint="cs"/>
                <w:b/>
                <w:bCs/>
                <w:sz w:val="26"/>
                <w:szCs w:val="26"/>
              </w:rPr>
              <w:t>3</w:t>
            </w:r>
            <w:r w:rsidR="0023787A"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</w:tcPr>
          <w:p w14:paraId="3CD1490C" w14:textId="26585ECD" w:rsidR="00E6625D" w:rsidRPr="009A7517" w:rsidRDefault="00A314DA" w:rsidP="00A61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17,2</w:t>
            </w:r>
            <w:r w:rsidR="0023787A"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>49</w:t>
            </w:r>
          </w:p>
        </w:tc>
        <w:tc>
          <w:tcPr>
            <w:tcW w:w="1170" w:type="dxa"/>
          </w:tcPr>
          <w:p w14:paraId="43EC2953" w14:textId="34D75D75" w:rsidR="00E6625D" w:rsidRPr="009A7517" w:rsidRDefault="00124D88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23,388</w:t>
            </w:r>
          </w:p>
        </w:tc>
        <w:tc>
          <w:tcPr>
            <w:tcW w:w="1170" w:type="dxa"/>
          </w:tcPr>
          <w:p w14:paraId="55FA386E" w14:textId="13A46D2B" w:rsidR="00E6625D" w:rsidRPr="009A7517" w:rsidRDefault="00413EB8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9,70</w:t>
            </w:r>
            <w:r w:rsidR="00A43B96" w:rsidRPr="009A7517">
              <w:rPr>
                <w:rFonts w:eastAsia="Calibr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7B53C7A6" w14:textId="5FC17619" w:rsidR="00E6625D" w:rsidRPr="009A7517" w:rsidRDefault="00A314DA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70" w:type="dxa"/>
          </w:tcPr>
          <w:p w14:paraId="581F1687" w14:textId="00DA38B9" w:rsidR="00E6625D" w:rsidRPr="009A7517" w:rsidRDefault="00B110D6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53</w:t>
            </w:r>
            <w:r w:rsidR="0023787A"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1172" w:type="dxa"/>
          </w:tcPr>
          <w:p w14:paraId="3BB0102F" w14:textId="36EB68C0" w:rsidR="00E6625D" w:rsidRPr="009A7517" w:rsidRDefault="00B110D6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97" w:type="dxa"/>
          </w:tcPr>
          <w:p w14:paraId="6C69BE6D" w14:textId="56BB66F8" w:rsidR="00E6625D" w:rsidRPr="009A7517" w:rsidRDefault="002334BB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2,7</w:t>
            </w:r>
            <w:r w:rsidR="00681FA5" w:rsidRPr="009A7517">
              <w:rPr>
                <w:rFonts w:eastAsia="Calibri" w:hint="cs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1051" w:type="dxa"/>
          </w:tcPr>
          <w:p w14:paraId="2FBB5642" w14:textId="304C5F72" w:rsidR="00E6625D" w:rsidRPr="009A7517" w:rsidRDefault="00681FA5" w:rsidP="00E66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127,965</w:t>
            </w:r>
          </w:p>
        </w:tc>
      </w:tr>
      <w:tr w:rsidR="00E6625D" w:rsidRPr="009A7517" w14:paraId="4173F775" w14:textId="77777777" w:rsidTr="00CF7038">
        <w:trPr>
          <w:jc w:val="center"/>
        </w:trPr>
        <w:tc>
          <w:tcPr>
            <w:tcW w:w="3150" w:type="dxa"/>
          </w:tcPr>
          <w:p w14:paraId="41513DCB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BC697D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27CAF6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A1FE15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9D46BE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AFBC12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5CEB83D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7EAA64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5B9AF1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953D681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50591397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045163F2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E6625D" w:rsidRPr="009A7517" w14:paraId="0A222BA9" w14:textId="77777777" w:rsidTr="00CF7038">
        <w:trPr>
          <w:jc w:val="center"/>
        </w:trPr>
        <w:tc>
          <w:tcPr>
            <w:tcW w:w="3150" w:type="dxa"/>
          </w:tcPr>
          <w:p w14:paraId="69111F65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EE4B71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D12183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FF9B45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F4897F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4BA867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883408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411515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D2C256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97632E4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68AF98C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C94237C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E6625D" w:rsidRPr="009A7517" w14:paraId="5FD9A511" w14:textId="77777777" w:rsidTr="00CF7038">
        <w:trPr>
          <w:jc w:val="center"/>
        </w:trPr>
        <w:tc>
          <w:tcPr>
            <w:tcW w:w="4230" w:type="dxa"/>
            <w:gridSpan w:val="2"/>
          </w:tcPr>
          <w:p w14:paraId="349DC4DC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2395EBEA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882821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7855B4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7C9A75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D3E3997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3453CF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801314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568A8CE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B20A5B4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4E81AD14" w14:textId="77777777" w:rsidR="00E6625D" w:rsidRPr="009A7517" w:rsidRDefault="00E6625D" w:rsidP="00E6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7E17B4" w:rsidRPr="009A7517" w14:paraId="4A49B0A1" w14:textId="77777777" w:rsidTr="00CF7038">
        <w:trPr>
          <w:jc w:val="center"/>
        </w:trPr>
        <w:tc>
          <w:tcPr>
            <w:tcW w:w="3150" w:type="dxa"/>
          </w:tcPr>
          <w:p w14:paraId="3B9E5DFC" w14:textId="001DF750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sz w:val="26"/>
                <w:szCs w:val="26"/>
              </w:rPr>
              <w:t>1</w:t>
            </w:r>
            <w:r w:rsidRPr="009A7517">
              <w:rPr>
                <w:rFonts w:eastAsia="Calibri" w:hint="cs"/>
                <w:sz w:val="26"/>
                <w:szCs w:val="26"/>
                <w:cs/>
              </w:rPr>
              <w:t xml:space="preserve"> มกราคม </w:t>
            </w:r>
            <w:r w:rsidRPr="009A7517">
              <w:rPr>
                <w:rFonts w:eastAsia="Calibri" w:hint="cs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45885A19" w14:textId="2C99DEA8" w:rsidR="007E17B4" w:rsidRPr="009A7517" w:rsidRDefault="007E17B4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(</w:t>
            </w:r>
            <w:r w:rsidRPr="009A7517">
              <w:rPr>
                <w:rFonts w:eastAsia="Calibri" w:hint="cs"/>
                <w:sz w:val="26"/>
                <w:szCs w:val="26"/>
              </w:rPr>
              <w:t>6</w:t>
            </w:r>
            <w:r w:rsidRPr="009A7517">
              <w:rPr>
                <w:rFonts w:eastAsia="Calibri" w:hint="cs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1AF54AD9" w14:textId="5BEB4071" w:rsidR="007E17B4" w:rsidRPr="009A7517" w:rsidRDefault="007E17B4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(</w:t>
            </w:r>
            <w:r w:rsidRPr="009A7517">
              <w:rPr>
                <w:rFonts w:eastAsia="Calibri" w:hint="cs"/>
                <w:sz w:val="26"/>
                <w:szCs w:val="26"/>
              </w:rPr>
              <w:t>1,446</w:t>
            </w:r>
            <w:r w:rsidRPr="009A7517">
              <w:rPr>
                <w:rFonts w:eastAsia="Calibri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4F453189" w14:textId="7D2407C9" w:rsidR="007E17B4" w:rsidRPr="009A7517" w:rsidRDefault="007E17B4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(</w:t>
            </w:r>
            <w:r w:rsidRPr="009A7517">
              <w:rPr>
                <w:rFonts w:eastAsia="Calibri" w:hint="cs"/>
                <w:sz w:val="26"/>
                <w:szCs w:val="26"/>
              </w:rPr>
              <w:t>31,735</w:t>
            </w:r>
            <w:r w:rsidRPr="009A7517">
              <w:rPr>
                <w:rFonts w:eastAsia="Calibr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2C8A3248" w14:textId="749D1524" w:rsidR="007E17B4" w:rsidRPr="009A7517" w:rsidRDefault="007E17B4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(</w:t>
            </w:r>
            <w:r w:rsidRPr="009A7517">
              <w:rPr>
                <w:rFonts w:eastAsia="Calibri" w:hint="cs"/>
                <w:sz w:val="26"/>
                <w:szCs w:val="26"/>
              </w:rPr>
              <w:t>3,079</w:t>
            </w:r>
            <w:r w:rsidRPr="009A7517">
              <w:rPr>
                <w:rFonts w:eastAsia="Calibr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4CB7C202" w14:textId="5B5C0F5A" w:rsidR="007E17B4" w:rsidRPr="009A7517" w:rsidRDefault="007E17B4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409A9600" w14:textId="4218E430" w:rsidR="007E17B4" w:rsidRPr="009A7517" w:rsidRDefault="007E17B4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(</w:t>
            </w:r>
            <w:r w:rsidRPr="009A7517">
              <w:rPr>
                <w:rFonts w:eastAsia="Calibri" w:hint="cs"/>
                <w:sz w:val="26"/>
                <w:szCs w:val="26"/>
              </w:rPr>
              <w:t>5,374</w:t>
            </w:r>
            <w:r w:rsidRPr="009A7517">
              <w:rPr>
                <w:rFonts w:eastAsia="Calibr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05795E96" w14:textId="4DEEAC4F" w:rsidR="007E17B4" w:rsidRPr="009A7517" w:rsidRDefault="007E17B4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1C2E5924" w14:textId="55F9830C" w:rsidR="007E17B4" w:rsidRPr="009A7517" w:rsidRDefault="007E17B4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(</w:t>
            </w:r>
            <w:r w:rsidRPr="009A7517">
              <w:rPr>
                <w:rFonts w:eastAsia="Calibri" w:hint="cs"/>
                <w:sz w:val="26"/>
                <w:szCs w:val="26"/>
              </w:rPr>
              <w:t>252</w:t>
            </w:r>
            <w:r w:rsidRPr="009A7517">
              <w:rPr>
                <w:rFonts w:eastAsia="Calibri" w:hint="cs"/>
                <w:sz w:val="26"/>
                <w:szCs w:val="26"/>
                <w:cs/>
              </w:rPr>
              <w:t>)</w:t>
            </w:r>
          </w:p>
        </w:tc>
        <w:tc>
          <w:tcPr>
            <w:tcW w:w="1172" w:type="dxa"/>
          </w:tcPr>
          <w:p w14:paraId="391E79D8" w14:textId="0FAF5EF2" w:rsidR="007E17B4" w:rsidRPr="009A7517" w:rsidRDefault="007E17B4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(</w:t>
            </w:r>
            <w:r w:rsidRPr="009A7517">
              <w:rPr>
                <w:rFonts w:eastAsia="Calibri" w:hint="cs"/>
                <w:sz w:val="26"/>
                <w:szCs w:val="26"/>
              </w:rPr>
              <w:t>7</w:t>
            </w:r>
            <w:r w:rsidRPr="009A7517">
              <w:rPr>
                <w:rFonts w:eastAsia="Calibri" w:hint="cs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61351D0C" w14:textId="2A58E601" w:rsidR="007E17B4" w:rsidRPr="009A7517" w:rsidRDefault="007E17B4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</w:tcPr>
          <w:p w14:paraId="4DA83D6F" w14:textId="553D9708" w:rsidR="007E17B4" w:rsidRPr="009A7517" w:rsidRDefault="007E17B4" w:rsidP="0050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(</w:t>
            </w:r>
            <w:r w:rsidRPr="009A7517">
              <w:rPr>
                <w:rFonts w:eastAsia="Calibri" w:hint="cs"/>
                <w:sz w:val="26"/>
                <w:szCs w:val="26"/>
              </w:rPr>
              <w:t>41,899</w:t>
            </w:r>
            <w:r w:rsidRPr="009A7517">
              <w:rPr>
                <w:rFonts w:eastAsia="Calibri" w:hint="cs"/>
                <w:sz w:val="26"/>
                <w:szCs w:val="26"/>
                <w:cs/>
              </w:rPr>
              <w:t>)</w:t>
            </w:r>
          </w:p>
        </w:tc>
      </w:tr>
      <w:tr w:rsidR="007E17B4" w:rsidRPr="009A7517" w14:paraId="2A00AE2B" w14:textId="77777777" w:rsidTr="00CF7038">
        <w:trPr>
          <w:jc w:val="center"/>
        </w:trPr>
        <w:tc>
          <w:tcPr>
            <w:tcW w:w="3150" w:type="dxa"/>
          </w:tcPr>
          <w:p w14:paraId="7C2F52D2" w14:textId="4D90F728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3E893CF2" w14:textId="36D7F289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F3F717" w14:textId="15804970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(209)</w:t>
            </w:r>
          </w:p>
        </w:tc>
        <w:tc>
          <w:tcPr>
            <w:tcW w:w="1260" w:type="dxa"/>
          </w:tcPr>
          <w:p w14:paraId="775B0BC3" w14:textId="758E151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(3,052)</w:t>
            </w:r>
          </w:p>
        </w:tc>
        <w:tc>
          <w:tcPr>
            <w:tcW w:w="1170" w:type="dxa"/>
          </w:tcPr>
          <w:p w14:paraId="7ADF32F2" w14:textId="66CC178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(616)</w:t>
            </w:r>
          </w:p>
        </w:tc>
        <w:tc>
          <w:tcPr>
            <w:tcW w:w="1170" w:type="dxa"/>
          </w:tcPr>
          <w:p w14:paraId="5FB25889" w14:textId="3EAF7FC4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(1,117)</w:t>
            </w:r>
          </w:p>
        </w:tc>
        <w:tc>
          <w:tcPr>
            <w:tcW w:w="1170" w:type="dxa"/>
          </w:tcPr>
          <w:p w14:paraId="57FB6BE4" w14:textId="6DC5675B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(581)</w:t>
            </w:r>
          </w:p>
        </w:tc>
        <w:tc>
          <w:tcPr>
            <w:tcW w:w="1170" w:type="dxa"/>
          </w:tcPr>
          <w:p w14:paraId="6366E7C9" w14:textId="491AF024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DD701AD" w14:textId="297B6614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(39)</w:t>
            </w:r>
          </w:p>
        </w:tc>
        <w:tc>
          <w:tcPr>
            <w:tcW w:w="1172" w:type="dxa"/>
          </w:tcPr>
          <w:p w14:paraId="3C684D1F" w14:textId="7E07CE4D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(2)</w:t>
            </w:r>
          </w:p>
        </w:tc>
        <w:tc>
          <w:tcPr>
            <w:tcW w:w="1197" w:type="dxa"/>
          </w:tcPr>
          <w:p w14:paraId="08638119" w14:textId="0C82534A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051" w:type="dxa"/>
          </w:tcPr>
          <w:p w14:paraId="6C5C3F98" w14:textId="7EC20656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(5,616)</w:t>
            </w:r>
          </w:p>
        </w:tc>
      </w:tr>
      <w:tr w:rsidR="007E17B4" w:rsidRPr="009A7517" w14:paraId="0A5957A8" w14:textId="77777777" w:rsidTr="00801037">
        <w:trPr>
          <w:jc w:val="center"/>
        </w:trPr>
        <w:tc>
          <w:tcPr>
            <w:tcW w:w="3150" w:type="dxa"/>
          </w:tcPr>
          <w:p w14:paraId="0809DA26" w14:textId="4D66A42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7D02861E" w14:textId="747A03E1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(1)</w:t>
            </w:r>
          </w:p>
        </w:tc>
        <w:tc>
          <w:tcPr>
            <w:tcW w:w="990" w:type="dxa"/>
            <w:vAlign w:val="bottom"/>
          </w:tcPr>
          <w:p w14:paraId="64E03471" w14:textId="07F3CBA6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848C386" w14:textId="2ED84AFD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(121)</w:t>
            </w:r>
          </w:p>
        </w:tc>
        <w:tc>
          <w:tcPr>
            <w:tcW w:w="1170" w:type="dxa"/>
            <w:vAlign w:val="bottom"/>
          </w:tcPr>
          <w:p w14:paraId="6A819171" w14:textId="3AC1A1C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(49)</w:t>
            </w:r>
          </w:p>
        </w:tc>
        <w:tc>
          <w:tcPr>
            <w:tcW w:w="1170" w:type="dxa"/>
            <w:vAlign w:val="bottom"/>
          </w:tcPr>
          <w:p w14:paraId="07B58AE0" w14:textId="31682F4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(840)</w:t>
            </w:r>
          </w:p>
        </w:tc>
        <w:tc>
          <w:tcPr>
            <w:tcW w:w="1170" w:type="dxa"/>
            <w:vAlign w:val="bottom"/>
          </w:tcPr>
          <w:p w14:paraId="5A9D594A" w14:textId="04EA846C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1774246" w14:textId="33E6DD9B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73661D4" w14:textId="3AD049E4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14:paraId="3C53D928" w14:textId="63AF8DB6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(1)</w:t>
            </w:r>
          </w:p>
        </w:tc>
        <w:tc>
          <w:tcPr>
            <w:tcW w:w="1197" w:type="dxa"/>
            <w:vAlign w:val="bottom"/>
          </w:tcPr>
          <w:p w14:paraId="77BEB6E2" w14:textId="60DC6FCF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051" w:type="dxa"/>
            <w:vAlign w:val="bottom"/>
          </w:tcPr>
          <w:p w14:paraId="6A7AF6C2" w14:textId="03BA393C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(1,012)</w:t>
            </w:r>
          </w:p>
        </w:tc>
      </w:tr>
      <w:tr w:rsidR="007E17B4" w:rsidRPr="009A7517" w14:paraId="1B336EBE" w14:textId="77777777" w:rsidTr="00801037">
        <w:trPr>
          <w:trHeight w:val="60"/>
          <w:jc w:val="center"/>
        </w:trPr>
        <w:tc>
          <w:tcPr>
            <w:tcW w:w="3150" w:type="dxa"/>
          </w:tcPr>
          <w:p w14:paraId="20848014" w14:textId="75B45836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5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16325403" w14:textId="1A326EE4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3CDBB47" w14:textId="1BD4EE3B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(91)</w:t>
            </w:r>
          </w:p>
        </w:tc>
        <w:tc>
          <w:tcPr>
            <w:tcW w:w="1260" w:type="dxa"/>
          </w:tcPr>
          <w:p w14:paraId="26965183" w14:textId="52C41943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39</w:t>
            </w:r>
          </w:p>
        </w:tc>
        <w:tc>
          <w:tcPr>
            <w:tcW w:w="1170" w:type="dxa"/>
          </w:tcPr>
          <w:p w14:paraId="6FC1C356" w14:textId="4809F249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52</w:t>
            </w:r>
          </w:p>
        </w:tc>
        <w:tc>
          <w:tcPr>
            <w:tcW w:w="1170" w:type="dxa"/>
          </w:tcPr>
          <w:p w14:paraId="776FB5A5" w14:textId="40A0B748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3988171" w14:textId="70A41A0C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CAA8153" w14:textId="628836D8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4302C9D" w14:textId="1EACD94F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172C4640" w14:textId="68196132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14:paraId="188FB61B" w14:textId="30B2AF8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051" w:type="dxa"/>
          </w:tcPr>
          <w:p w14:paraId="5C49EDC4" w14:textId="5204AB41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</w:tr>
      <w:tr w:rsidR="007E17B4" w:rsidRPr="009A7517" w14:paraId="5A7B2E49" w14:textId="77777777" w:rsidTr="00CF7038">
        <w:trPr>
          <w:jc w:val="center"/>
        </w:trPr>
        <w:tc>
          <w:tcPr>
            <w:tcW w:w="3150" w:type="dxa"/>
          </w:tcPr>
          <w:p w14:paraId="1F2C3023" w14:textId="4ED5C81F" w:rsidR="007E17B4" w:rsidRPr="009A7517" w:rsidRDefault="005F5982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</w:tcPr>
          <w:p w14:paraId="7D3F82A2" w14:textId="182AB4F5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836B7A" w14:textId="396CD466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131</w:t>
            </w:r>
          </w:p>
        </w:tc>
        <w:tc>
          <w:tcPr>
            <w:tcW w:w="1260" w:type="dxa"/>
          </w:tcPr>
          <w:p w14:paraId="34BEED14" w14:textId="1F1D2C24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1,700</w:t>
            </w:r>
          </w:p>
        </w:tc>
        <w:tc>
          <w:tcPr>
            <w:tcW w:w="1170" w:type="dxa"/>
          </w:tcPr>
          <w:p w14:paraId="1B99F63A" w14:textId="3D3327D0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29</w:t>
            </w:r>
          </w:p>
        </w:tc>
        <w:tc>
          <w:tcPr>
            <w:tcW w:w="1170" w:type="dxa"/>
          </w:tcPr>
          <w:p w14:paraId="7C87E05D" w14:textId="6E8B1C05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3B75310" w14:textId="69BED444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92</w:t>
            </w:r>
          </w:p>
        </w:tc>
        <w:tc>
          <w:tcPr>
            <w:tcW w:w="1170" w:type="dxa"/>
          </w:tcPr>
          <w:p w14:paraId="2AFA4948" w14:textId="58E216A2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EDA1909" w14:textId="748B2E33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7</w:t>
            </w:r>
          </w:p>
        </w:tc>
        <w:tc>
          <w:tcPr>
            <w:tcW w:w="1172" w:type="dxa"/>
          </w:tcPr>
          <w:p w14:paraId="6FFF4BDA" w14:textId="1A784334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14:paraId="300DE561" w14:textId="12B6F24B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051" w:type="dxa"/>
          </w:tcPr>
          <w:p w14:paraId="20258565" w14:textId="0F79D6E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1,959</w:t>
            </w:r>
          </w:p>
        </w:tc>
      </w:tr>
      <w:tr w:rsidR="007E17B4" w:rsidRPr="009A7517" w14:paraId="35186BA7" w14:textId="77777777" w:rsidTr="00CF7038">
        <w:trPr>
          <w:jc w:val="center"/>
        </w:trPr>
        <w:tc>
          <w:tcPr>
            <w:tcW w:w="3150" w:type="dxa"/>
          </w:tcPr>
          <w:p w14:paraId="7A6B4BC2" w14:textId="18F83B98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080" w:type="dxa"/>
          </w:tcPr>
          <w:p w14:paraId="01463A9B" w14:textId="50362379" w:rsidR="007E17B4" w:rsidRPr="009A7517" w:rsidRDefault="007E17B4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E42F9C9" w14:textId="47FBC4B4" w:rsidR="007E17B4" w:rsidRPr="009A7517" w:rsidRDefault="007E17B4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(6)</w:t>
            </w:r>
          </w:p>
        </w:tc>
        <w:tc>
          <w:tcPr>
            <w:tcW w:w="1260" w:type="dxa"/>
          </w:tcPr>
          <w:p w14:paraId="6A759E09" w14:textId="20B60EE0" w:rsidR="007E17B4" w:rsidRPr="009A7517" w:rsidRDefault="007E17B4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D3CBAFA" w14:textId="036566EB" w:rsidR="007E17B4" w:rsidRPr="009A7517" w:rsidRDefault="007E17B4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DDDDE63" w14:textId="6429FA0B" w:rsidR="007E17B4" w:rsidRPr="009A7517" w:rsidRDefault="007E17B4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(12</w:t>
            </w:r>
            <w:r w:rsidRPr="009A7517">
              <w:rPr>
                <w:rFonts w:eastAsia="Calibri" w:hint="cs"/>
                <w:sz w:val="26"/>
                <w:szCs w:val="26"/>
                <w:cs/>
              </w:rPr>
              <w:t>6</w:t>
            </w:r>
            <w:r w:rsidRPr="009A7517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23A96671" w14:textId="396A6C6F" w:rsidR="007E17B4" w:rsidRPr="009A7517" w:rsidRDefault="007E17B4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(1)</w:t>
            </w:r>
          </w:p>
        </w:tc>
        <w:tc>
          <w:tcPr>
            <w:tcW w:w="1170" w:type="dxa"/>
          </w:tcPr>
          <w:p w14:paraId="34CBB4CC" w14:textId="42CEC281" w:rsidR="007E17B4" w:rsidRPr="009A7517" w:rsidRDefault="007E17B4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5E3D559" w14:textId="1108A316" w:rsidR="007E17B4" w:rsidRPr="009A7517" w:rsidRDefault="007E17B4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107C65A4" w14:textId="13653CC4" w:rsidR="007E17B4" w:rsidRPr="009A7517" w:rsidRDefault="007E17B4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14:paraId="0F5401CC" w14:textId="2DD8E067" w:rsidR="007E17B4" w:rsidRPr="009A7517" w:rsidRDefault="007E17B4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051" w:type="dxa"/>
          </w:tcPr>
          <w:p w14:paraId="24D5B1F3" w14:textId="7425A7E8" w:rsidR="007E17B4" w:rsidRPr="009A7517" w:rsidRDefault="007E17B4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(13</w:t>
            </w:r>
            <w:r w:rsidRPr="009A7517">
              <w:rPr>
                <w:rFonts w:eastAsia="Calibri" w:hint="cs"/>
                <w:sz w:val="26"/>
                <w:szCs w:val="26"/>
                <w:cs/>
              </w:rPr>
              <w:t>3</w:t>
            </w:r>
            <w:r w:rsidRPr="009A7517">
              <w:rPr>
                <w:rFonts w:eastAsia="Calibri" w:hint="cs"/>
                <w:sz w:val="26"/>
                <w:szCs w:val="26"/>
              </w:rPr>
              <w:t>)</w:t>
            </w:r>
          </w:p>
        </w:tc>
      </w:tr>
      <w:tr w:rsidR="007E17B4" w:rsidRPr="009A7517" w14:paraId="35FCAB8F" w14:textId="77777777" w:rsidTr="00CF7038">
        <w:trPr>
          <w:jc w:val="center"/>
        </w:trPr>
        <w:tc>
          <w:tcPr>
            <w:tcW w:w="3150" w:type="dxa"/>
          </w:tcPr>
          <w:p w14:paraId="04E6BE3D" w14:textId="0594E30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31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2564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และ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br/>
              <w:t xml:space="preserve">   วันที่ 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1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3A03C0FB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23B4DBCE" w14:textId="7D01681B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990" w:type="dxa"/>
          </w:tcPr>
          <w:p w14:paraId="09BF09E0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855A88E" w14:textId="3D0F29B0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(1,621)</w:t>
            </w:r>
          </w:p>
        </w:tc>
        <w:tc>
          <w:tcPr>
            <w:tcW w:w="1260" w:type="dxa"/>
          </w:tcPr>
          <w:p w14:paraId="41583AA0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C24590F" w14:textId="00EA8E0D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(33,169)</w:t>
            </w:r>
          </w:p>
        </w:tc>
        <w:tc>
          <w:tcPr>
            <w:tcW w:w="1170" w:type="dxa"/>
          </w:tcPr>
          <w:p w14:paraId="25D3D3AE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F5E4306" w14:textId="70CDE4EA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(3,663)</w:t>
            </w:r>
          </w:p>
        </w:tc>
        <w:tc>
          <w:tcPr>
            <w:tcW w:w="1170" w:type="dxa"/>
          </w:tcPr>
          <w:p w14:paraId="3E5C77BA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0A3D9F2" w14:textId="4A6C78A0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(2,083)</w:t>
            </w:r>
          </w:p>
        </w:tc>
        <w:tc>
          <w:tcPr>
            <w:tcW w:w="1170" w:type="dxa"/>
          </w:tcPr>
          <w:p w14:paraId="09929DA5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1DB21DCA" w14:textId="7C6A0018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(5,864)</w:t>
            </w:r>
          </w:p>
        </w:tc>
        <w:tc>
          <w:tcPr>
            <w:tcW w:w="1170" w:type="dxa"/>
          </w:tcPr>
          <w:p w14:paraId="6C42A905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5204A6AD" w14:textId="58B67F68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837BC19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BCC27F4" w14:textId="545B28C4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(284)</w:t>
            </w:r>
          </w:p>
        </w:tc>
        <w:tc>
          <w:tcPr>
            <w:tcW w:w="1172" w:type="dxa"/>
          </w:tcPr>
          <w:p w14:paraId="032DF0BB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4D08BAC3" w14:textId="1D37DD35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1197" w:type="dxa"/>
          </w:tcPr>
          <w:p w14:paraId="7DECCF53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EAE71B2" w14:textId="1478EB6F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51" w:type="dxa"/>
          </w:tcPr>
          <w:p w14:paraId="5CEDC07F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584A5070" w14:textId="00DA975F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(46,701)</w:t>
            </w:r>
          </w:p>
        </w:tc>
      </w:tr>
      <w:tr w:rsidR="007E17B4" w:rsidRPr="009A7517" w14:paraId="002E67F5" w14:textId="77777777" w:rsidTr="00CF7038">
        <w:trPr>
          <w:jc w:val="center"/>
        </w:trPr>
        <w:tc>
          <w:tcPr>
            <w:tcW w:w="3150" w:type="dxa"/>
          </w:tcPr>
          <w:p w14:paraId="394E62BE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EEC0B" w14:textId="10933011" w:rsidR="007E17B4" w:rsidRPr="009A7517" w:rsidRDefault="00665C1B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20D62" w14:textId="0F3A10A0" w:rsidR="007E17B4" w:rsidRPr="009A7517" w:rsidRDefault="00665C1B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(29</w:t>
            </w:r>
            <w:r w:rsidR="00DE5DA8" w:rsidRPr="009A7517">
              <w:rPr>
                <w:rFonts w:eastAsia="Calibri" w:hint="cs"/>
                <w:sz w:val="26"/>
                <w:szCs w:val="26"/>
              </w:rPr>
              <w:t>8</w:t>
            </w:r>
            <w:r w:rsidRPr="009A7517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82299" w14:textId="70B00262" w:rsidR="007E17B4" w:rsidRPr="009A7517" w:rsidRDefault="00FC67BA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(3,261)</w:t>
            </w:r>
          </w:p>
        </w:tc>
        <w:tc>
          <w:tcPr>
            <w:tcW w:w="1170" w:type="dxa"/>
          </w:tcPr>
          <w:p w14:paraId="3D0411B0" w14:textId="456AFE70" w:rsidR="007E17B4" w:rsidRPr="009A7517" w:rsidRDefault="00FC67BA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(774)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5910" w14:textId="23E1512A" w:rsidR="007E17B4" w:rsidRPr="009A7517" w:rsidRDefault="00294C3F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(2,250)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0A9A1" w14:textId="37397E50" w:rsidR="007E17B4" w:rsidRPr="009A7517" w:rsidRDefault="00294C3F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(555)</w:t>
            </w:r>
          </w:p>
        </w:tc>
        <w:tc>
          <w:tcPr>
            <w:tcW w:w="1170" w:type="dxa"/>
          </w:tcPr>
          <w:p w14:paraId="28C87821" w14:textId="298B4BF1" w:rsidR="007E17B4" w:rsidRPr="009A7517" w:rsidRDefault="00CC3608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56062" w14:textId="146FB5FD" w:rsidR="007E17B4" w:rsidRPr="009A7517" w:rsidRDefault="00CC3608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(5</w:t>
            </w:r>
            <w:r w:rsidR="00A43B96" w:rsidRPr="009A7517">
              <w:rPr>
                <w:rFonts w:eastAsia="Calibri"/>
                <w:sz w:val="26"/>
                <w:szCs w:val="26"/>
              </w:rPr>
              <w:t>2</w:t>
            </w:r>
            <w:r w:rsidRPr="009A7517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F53A3" w14:textId="28BD32A4" w:rsidR="007E17B4" w:rsidRPr="009A7517" w:rsidRDefault="00CC3608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(1)</w:t>
            </w:r>
          </w:p>
        </w:tc>
        <w:tc>
          <w:tcPr>
            <w:tcW w:w="1197" w:type="dxa"/>
          </w:tcPr>
          <w:p w14:paraId="72786B5B" w14:textId="702F4B52" w:rsidR="007E17B4" w:rsidRPr="009A7517" w:rsidRDefault="00AA407D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051" w:type="dxa"/>
          </w:tcPr>
          <w:p w14:paraId="10BB656B" w14:textId="74A9F960" w:rsidR="007E17B4" w:rsidRPr="009A7517" w:rsidRDefault="00AA407D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(7,19</w:t>
            </w:r>
            <w:r w:rsidR="00A43B96" w:rsidRPr="009A7517">
              <w:rPr>
                <w:rFonts w:eastAsia="Calibri"/>
                <w:sz w:val="26"/>
                <w:szCs w:val="26"/>
              </w:rPr>
              <w:t>1</w:t>
            </w:r>
            <w:r w:rsidRPr="009A7517">
              <w:rPr>
                <w:rFonts w:eastAsia="Calibri" w:hint="cs"/>
                <w:sz w:val="26"/>
                <w:szCs w:val="26"/>
              </w:rPr>
              <w:t>)</w:t>
            </w:r>
          </w:p>
        </w:tc>
      </w:tr>
      <w:tr w:rsidR="007E17B4" w:rsidRPr="009A7517" w14:paraId="63C0B32C" w14:textId="77777777" w:rsidTr="00CF7038">
        <w:trPr>
          <w:jc w:val="center"/>
        </w:trPr>
        <w:tc>
          <w:tcPr>
            <w:tcW w:w="3150" w:type="dxa"/>
          </w:tcPr>
          <w:p w14:paraId="0F56CA52" w14:textId="3A977C11" w:rsidR="007E17B4" w:rsidRPr="009A7517" w:rsidRDefault="005D03F7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5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กลับรายการ (</w:t>
            </w:r>
            <w:r w:rsidR="007E17B4" w:rsidRPr="009A7517">
              <w:rPr>
                <w:rFonts w:eastAsia="Calibri" w:hint="cs"/>
                <w:sz w:val="26"/>
                <w:szCs w:val="26"/>
                <w:cs/>
              </w:rPr>
              <w:t>ขาดทุนจากการด้อยค่า</w:t>
            </w:r>
            <w:r w:rsidRPr="009A7517">
              <w:rPr>
                <w:rFonts w:eastAsia="Calibri" w:hint="cs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C54A1" w14:textId="79A7AC6D" w:rsidR="007E17B4" w:rsidRPr="009A7517" w:rsidRDefault="00665C1B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7661A" w14:textId="2E0177B2" w:rsidR="007E17B4" w:rsidRPr="009A7517" w:rsidRDefault="00665C1B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FFFE" w14:textId="76B819FF" w:rsidR="007E17B4" w:rsidRPr="009A7517" w:rsidRDefault="00FC67BA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39</w:t>
            </w:r>
          </w:p>
        </w:tc>
        <w:tc>
          <w:tcPr>
            <w:tcW w:w="1170" w:type="dxa"/>
            <w:vAlign w:val="bottom"/>
          </w:tcPr>
          <w:p w14:paraId="489D8BC3" w14:textId="34AFF4E4" w:rsidR="007E17B4" w:rsidRPr="009A7517" w:rsidRDefault="00FC67BA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7A589" w14:textId="3899B1F5" w:rsidR="007E17B4" w:rsidRPr="009A7517" w:rsidRDefault="00294C3F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(2,30</w:t>
            </w:r>
            <w:r w:rsidR="008773FF" w:rsidRPr="009A7517">
              <w:rPr>
                <w:rFonts w:eastAsia="Calibri" w:hint="cs"/>
                <w:sz w:val="26"/>
                <w:szCs w:val="26"/>
              </w:rPr>
              <w:t>4</w:t>
            </w:r>
            <w:r w:rsidRPr="009A7517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64F9D" w14:textId="46554EB6" w:rsidR="007E17B4" w:rsidRPr="009A7517" w:rsidRDefault="00294C3F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(13)</w:t>
            </w:r>
          </w:p>
        </w:tc>
        <w:tc>
          <w:tcPr>
            <w:tcW w:w="1170" w:type="dxa"/>
            <w:vAlign w:val="bottom"/>
          </w:tcPr>
          <w:p w14:paraId="47090184" w14:textId="5FED3723" w:rsidR="007E17B4" w:rsidRPr="009A7517" w:rsidRDefault="00CC3608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C09BB" w14:textId="72B3F42F" w:rsidR="007E17B4" w:rsidRPr="009A7517" w:rsidRDefault="00CC3608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E3088" w14:textId="7D4C89ED" w:rsidR="007E17B4" w:rsidRPr="009A7517" w:rsidRDefault="00CC3608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0A78DD4D" w14:textId="7484279C" w:rsidR="007E17B4" w:rsidRPr="009A7517" w:rsidRDefault="00AA407D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(48)</w:t>
            </w:r>
          </w:p>
        </w:tc>
        <w:tc>
          <w:tcPr>
            <w:tcW w:w="1051" w:type="dxa"/>
            <w:vAlign w:val="bottom"/>
          </w:tcPr>
          <w:p w14:paraId="59CE8B3E" w14:textId="79498B6C" w:rsidR="007E17B4" w:rsidRPr="009A7517" w:rsidRDefault="00AA407D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(2,32</w:t>
            </w:r>
            <w:r w:rsidR="00230FC8" w:rsidRPr="009A7517">
              <w:rPr>
                <w:rFonts w:eastAsia="Calibri" w:hint="cs"/>
                <w:sz w:val="26"/>
                <w:szCs w:val="26"/>
              </w:rPr>
              <w:t>6</w:t>
            </w:r>
            <w:r w:rsidRPr="009A7517">
              <w:rPr>
                <w:rFonts w:eastAsia="Calibri" w:hint="cs"/>
                <w:sz w:val="26"/>
                <w:szCs w:val="26"/>
              </w:rPr>
              <w:t>)</w:t>
            </w:r>
          </w:p>
        </w:tc>
      </w:tr>
      <w:tr w:rsidR="007E17B4" w:rsidRPr="009A7517" w14:paraId="7DFFF3AC" w14:textId="77777777" w:rsidTr="00CF7038">
        <w:trPr>
          <w:jc w:val="center"/>
        </w:trPr>
        <w:tc>
          <w:tcPr>
            <w:tcW w:w="3150" w:type="dxa"/>
          </w:tcPr>
          <w:p w14:paraId="72A67D2B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CC0D2" w14:textId="308ED0E7" w:rsidR="007E17B4" w:rsidRPr="009A7517" w:rsidRDefault="00665C1B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E2F34" w14:textId="0959A09D" w:rsidR="007E17B4" w:rsidRPr="009A7517" w:rsidRDefault="00665C1B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59B8E" w14:textId="03C4D228" w:rsidR="007E17B4" w:rsidRPr="009A7517" w:rsidRDefault="00FC67BA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(5</w:t>
            </w:r>
            <w:r w:rsidR="00AA407D" w:rsidRPr="009A7517">
              <w:rPr>
                <w:rFonts w:eastAsia="Calibri" w:hint="cs"/>
                <w:sz w:val="26"/>
                <w:szCs w:val="26"/>
              </w:rPr>
              <w:t>4</w:t>
            </w:r>
            <w:r w:rsidRPr="009A7517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012D833D" w14:textId="5D529F60" w:rsidR="007E17B4" w:rsidRPr="009A7517" w:rsidRDefault="00FC67BA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6DD0" w14:textId="65EBD9E1" w:rsidR="007E17B4" w:rsidRPr="009A7517" w:rsidRDefault="00294C3F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1964F" w14:textId="51B98876" w:rsidR="007E17B4" w:rsidRPr="009A7517" w:rsidRDefault="00294C3F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C004086" w14:textId="2A692AB5" w:rsidR="007E17B4" w:rsidRPr="009A7517" w:rsidRDefault="00CC3608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16D7" w14:textId="6178CF42" w:rsidR="007E17B4" w:rsidRPr="009A7517" w:rsidRDefault="00CC3608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(2)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11EDB" w14:textId="7C544CD1" w:rsidR="007E17B4" w:rsidRPr="009A7517" w:rsidRDefault="00CC3608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14:paraId="60198ED9" w14:textId="1B55409B" w:rsidR="007E17B4" w:rsidRPr="009A7517" w:rsidRDefault="00CC3608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051" w:type="dxa"/>
          </w:tcPr>
          <w:p w14:paraId="4F8A0C1F" w14:textId="2C4C2E14" w:rsidR="007E17B4" w:rsidRPr="009A7517" w:rsidRDefault="00AA407D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(56)</w:t>
            </w:r>
          </w:p>
        </w:tc>
      </w:tr>
      <w:tr w:rsidR="007E17B4" w:rsidRPr="009A7517" w14:paraId="6B148A0B" w14:textId="77777777" w:rsidTr="00CF7038">
        <w:trPr>
          <w:jc w:val="center"/>
        </w:trPr>
        <w:tc>
          <w:tcPr>
            <w:tcW w:w="3150" w:type="dxa"/>
          </w:tcPr>
          <w:p w14:paraId="5F341BB2" w14:textId="7A6B340F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77293" w14:textId="71F0F8C5" w:rsidR="007E17B4" w:rsidRPr="009A7517" w:rsidRDefault="00665C1B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3555C" w14:textId="4E735C4F" w:rsidR="007E17B4" w:rsidRPr="009A7517" w:rsidRDefault="00665C1B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E69E3" w14:textId="6D7CC172" w:rsidR="007E17B4" w:rsidRPr="009A7517" w:rsidRDefault="00FC67BA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156</w:t>
            </w:r>
          </w:p>
        </w:tc>
        <w:tc>
          <w:tcPr>
            <w:tcW w:w="1170" w:type="dxa"/>
          </w:tcPr>
          <w:p w14:paraId="3770FD89" w14:textId="45B909D4" w:rsidR="007E17B4" w:rsidRPr="009A7517" w:rsidRDefault="00FC67BA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B42F8" w14:textId="24127C75" w:rsidR="007E17B4" w:rsidRPr="009A7517" w:rsidRDefault="00294C3F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4E18A" w14:textId="1D43363C" w:rsidR="007E17B4" w:rsidRPr="009A7517" w:rsidRDefault="00294C3F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65</w:t>
            </w:r>
          </w:p>
        </w:tc>
        <w:tc>
          <w:tcPr>
            <w:tcW w:w="1170" w:type="dxa"/>
          </w:tcPr>
          <w:p w14:paraId="194D1C83" w14:textId="1F98384C" w:rsidR="007E17B4" w:rsidRPr="009A7517" w:rsidRDefault="00CC3608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B9BF7" w14:textId="18CD6EFA" w:rsidR="007E17B4" w:rsidRPr="009A7517" w:rsidRDefault="00294C3F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B2C6B" w14:textId="4913FAB7" w:rsidR="007E17B4" w:rsidRPr="009A7517" w:rsidRDefault="00CC3608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14:paraId="42D3EEF8" w14:textId="309C4AEF" w:rsidR="007E17B4" w:rsidRPr="009A7517" w:rsidRDefault="00CC3608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051" w:type="dxa"/>
          </w:tcPr>
          <w:p w14:paraId="578381B9" w14:textId="1A593846" w:rsidR="007E17B4" w:rsidRPr="009A7517" w:rsidRDefault="00AA407D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225</w:t>
            </w:r>
          </w:p>
        </w:tc>
      </w:tr>
      <w:tr w:rsidR="007E17B4" w:rsidRPr="009A7517" w14:paraId="487E273E" w14:textId="77777777" w:rsidTr="00CF7038">
        <w:trPr>
          <w:jc w:val="center"/>
        </w:trPr>
        <w:tc>
          <w:tcPr>
            <w:tcW w:w="3150" w:type="dxa"/>
          </w:tcPr>
          <w:p w14:paraId="0E00C129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A7517">
              <w:rPr>
                <w:rFonts w:hint="cs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FEEA6E" w14:textId="45931D11" w:rsidR="007E17B4" w:rsidRPr="009A7517" w:rsidRDefault="00AA407D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746211" w14:textId="6E433DAA" w:rsidR="007E17B4" w:rsidRPr="009A7517" w:rsidRDefault="00A43B96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E2F36D" w14:textId="66162893" w:rsidR="007E17B4" w:rsidRPr="009A7517" w:rsidRDefault="00FC67BA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BA180DA" w14:textId="7DB56BE3" w:rsidR="007E17B4" w:rsidRPr="009A7517" w:rsidRDefault="00FC67BA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4</w:t>
            </w:r>
            <w:r w:rsidR="00A43B96" w:rsidRPr="009A7517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90662" w14:textId="6E9619BD" w:rsidR="007E17B4" w:rsidRPr="009A7517" w:rsidRDefault="00294C3F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1,04</w:t>
            </w:r>
            <w:r w:rsidR="00A43B96" w:rsidRPr="009A7517">
              <w:rPr>
                <w:rFonts w:eastAsia="Calibri"/>
                <w:sz w:val="26"/>
                <w:szCs w:val="2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D6B99C" w14:textId="53F1A800" w:rsidR="007E17B4" w:rsidRPr="009A7517" w:rsidRDefault="00AA407D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6D9B97F8" w14:textId="2DB48D95" w:rsidR="007E17B4" w:rsidRPr="009A7517" w:rsidRDefault="00CC3608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22006E" w14:textId="61368B20" w:rsidR="007E17B4" w:rsidRPr="009A7517" w:rsidRDefault="00CC3608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772ED7" w14:textId="1E862403" w:rsidR="007E17B4" w:rsidRPr="009A7517" w:rsidRDefault="00CC3608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14:paraId="6B4CAE64" w14:textId="76F37761" w:rsidR="007E17B4" w:rsidRPr="009A7517" w:rsidRDefault="00CC3608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4</w:t>
            </w:r>
          </w:p>
        </w:tc>
        <w:tc>
          <w:tcPr>
            <w:tcW w:w="1051" w:type="dxa"/>
          </w:tcPr>
          <w:p w14:paraId="77CB2CAF" w14:textId="5FE4C11F" w:rsidR="007E17B4" w:rsidRPr="009A7517" w:rsidRDefault="00AA407D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9A7517">
              <w:rPr>
                <w:rFonts w:eastAsia="Calibri" w:hint="cs"/>
                <w:sz w:val="26"/>
                <w:szCs w:val="26"/>
              </w:rPr>
              <w:t>1,10</w:t>
            </w:r>
            <w:r w:rsidR="00A43B96" w:rsidRPr="009A7517">
              <w:rPr>
                <w:rFonts w:eastAsia="Calibri"/>
                <w:sz w:val="26"/>
                <w:szCs w:val="26"/>
              </w:rPr>
              <w:t>2</w:t>
            </w:r>
          </w:p>
        </w:tc>
      </w:tr>
      <w:tr w:rsidR="007E17B4" w:rsidRPr="009A7517" w14:paraId="523E98F4" w14:textId="77777777" w:rsidTr="00CF7038">
        <w:trPr>
          <w:jc w:val="center"/>
        </w:trPr>
        <w:tc>
          <w:tcPr>
            <w:tcW w:w="3150" w:type="dxa"/>
          </w:tcPr>
          <w:p w14:paraId="2AB43E21" w14:textId="2237E171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31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FC05233" w14:textId="16F18C4E" w:rsidR="007E17B4" w:rsidRPr="009A7517" w:rsidRDefault="00AA407D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01E630A" w14:textId="63104180" w:rsidR="007E17B4" w:rsidRPr="009A7517" w:rsidRDefault="00DE5DA8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(1,91</w:t>
            </w:r>
            <w:r w:rsidR="00A43B96" w:rsidRPr="009A7517">
              <w:rPr>
                <w:rFonts w:eastAsia="Calibri"/>
                <w:b/>
                <w:bCs/>
                <w:sz w:val="26"/>
                <w:szCs w:val="26"/>
              </w:rPr>
              <w:t>5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CA61C7" w14:textId="3B4542E5" w:rsidR="007E17B4" w:rsidRPr="009A7517" w:rsidRDefault="00FC67BA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(36,28</w:t>
            </w:r>
            <w:r w:rsidR="00AA407D" w:rsidRPr="009A7517">
              <w:rPr>
                <w:rFonts w:eastAsia="Calibri" w:hint="cs"/>
                <w:b/>
                <w:bCs/>
                <w:sz w:val="26"/>
                <w:szCs w:val="26"/>
              </w:rPr>
              <w:t>9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71605E7" w14:textId="6C5775FC" w:rsidR="007E17B4" w:rsidRPr="009A7517" w:rsidRDefault="00CC3608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(4,3</w:t>
            </w:r>
            <w:r w:rsidR="00DE5DA8" w:rsidRPr="009A7517">
              <w:rPr>
                <w:rFonts w:eastAsia="Calibri" w:hint="cs"/>
                <w:b/>
                <w:bCs/>
                <w:sz w:val="26"/>
                <w:szCs w:val="26"/>
              </w:rPr>
              <w:t>9</w:t>
            </w:r>
            <w:r w:rsidR="00A43B96" w:rsidRPr="009A7517">
              <w:rPr>
                <w:rFonts w:eastAsia="Calibri"/>
                <w:b/>
                <w:bCs/>
                <w:sz w:val="26"/>
                <w:szCs w:val="26"/>
              </w:rPr>
              <w:t>5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2ED5D5D" w14:textId="64F66EB0" w:rsidR="007E17B4" w:rsidRPr="009A7517" w:rsidRDefault="00294C3F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(5,58</w:t>
            </w:r>
            <w:r w:rsidR="00A43B96" w:rsidRPr="009A7517">
              <w:rPr>
                <w:rFonts w:eastAsia="Calibri"/>
                <w:b/>
                <w:bCs/>
                <w:sz w:val="26"/>
                <w:szCs w:val="26"/>
              </w:rPr>
              <w:t>8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7238895" w14:textId="619F98C1" w:rsidR="007E17B4" w:rsidRPr="009A7517" w:rsidRDefault="00294C3F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(6,36</w:t>
            </w:r>
            <w:r w:rsidR="00AA407D" w:rsidRPr="009A7517">
              <w:rPr>
                <w:rFonts w:eastAsia="Calibri" w:hint="cs"/>
                <w:b/>
                <w:bCs/>
                <w:sz w:val="26"/>
                <w:szCs w:val="26"/>
              </w:rPr>
              <w:t>3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93BA721" w14:textId="02A85C08" w:rsidR="007E17B4" w:rsidRPr="009A7517" w:rsidRDefault="00CC3608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0875F26" w14:textId="128F8632" w:rsidR="00CC3608" w:rsidRPr="009A7517" w:rsidRDefault="00AA407D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</w:t>
            </w:r>
            <w:r w:rsidR="00CC3608" w:rsidRPr="009A7517">
              <w:rPr>
                <w:rFonts w:eastAsia="Calibri" w:hint="cs"/>
                <w:b/>
                <w:bCs/>
                <w:sz w:val="26"/>
                <w:szCs w:val="26"/>
              </w:rPr>
              <w:t>33</w:t>
            </w:r>
            <w:r w:rsidR="00A43B96" w:rsidRPr="009A7517">
              <w:rPr>
                <w:rFonts w:eastAsia="Calibri"/>
                <w:b/>
                <w:bCs/>
                <w:sz w:val="26"/>
                <w:szCs w:val="26"/>
              </w:rPr>
              <w:t>5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</w:tcPr>
          <w:p w14:paraId="145A1D8F" w14:textId="15ED2080" w:rsidR="007E17B4" w:rsidRPr="009A7517" w:rsidRDefault="00CC3608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1197" w:type="dxa"/>
          </w:tcPr>
          <w:p w14:paraId="602CA807" w14:textId="1723526C" w:rsidR="007E17B4" w:rsidRPr="009A7517" w:rsidRDefault="00CC3608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(44)</w:t>
            </w:r>
          </w:p>
        </w:tc>
        <w:tc>
          <w:tcPr>
            <w:tcW w:w="1051" w:type="dxa"/>
          </w:tcPr>
          <w:p w14:paraId="2C36ED69" w14:textId="0C436783" w:rsidR="007E17B4" w:rsidRPr="009A7517" w:rsidRDefault="00AA407D" w:rsidP="007E1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(54,9</w:t>
            </w:r>
            <w:r w:rsidR="00A45B5D" w:rsidRPr="009A7517">
              <w:rPr>
                <w:rFonts w:eastAsia="Calibri" w:hint="cs"/>
                <w:b/>
                <w:bCs/>
                <w:sz w:val="26"/>
                <w:szCs w:val="26"/>
              </w:rPr>
              <w:t>4</w:t>
            </w:r>
            <w:r w:rsidR="00230FC8" w:rsidRPr="009A7517">
              <w:rPr>
                <w:rFonts w:eastAsia="Calibri" w:hint="cs"/>
                <w:b/>
                <w:bCs/>
                <w:sz w:val="26"/>
                <w:szCs w:val="26"/>
              </w:rPr>
              <w:t>7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)</w:t>
            </w:r>
          </w:p>
        </w:tc>
      </w:tr>
      <w:tr w:rsidR="007E17B4" w:rsidRPr="009A7517" w14:paraId="7EFB16E0" w14:textId="77777777" w:rsidTr="00CF7038">
        <w:trPr>
          <w:jc w:val="center"/>
        </w:trPr>
        <w:tc>
          <w:tcPr>
            <w:tcW w:w="3150" w:type="dxa"/>
          </w:tcPr>
          <w:p w14:paraId="7D2855F3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6383A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7C0BE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A114A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C61CAD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6D5B0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0ADA8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92F574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F1A84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8F659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57DF773E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32EE673B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7E17B4" w:rsidRPr="009A7517" w14:paraId="68172AF4" w14:textId="77777777" w:rsidTr="00CF7038">
        <w:trPr>
          <w:jc w:val="center"/>
        </w:trPr>
        <w:tc>
          <w:tcPr>
            <w:tcW w:w="3150" w:type="dxa"/>
          </w:tcPr>
          <w:p w14:paraId="4893144D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EA916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9860A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7E754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42561D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E4CC9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481FA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FB2E2F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79D28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510CD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7C225951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4CC97841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7E17B4" w:rsidRPr="009A7517" w14:paraId="72474B32" w14:textId="77777777" w:rsidTr="00CF7038">
        <w:trPr>
          <w:jc w:val="center"/>
        </w:trPr>
        <w:tc>
          <w:tcPr>
            <w:tcW w:w="3150" w:type="dxa"/>
          </w:tcPr>
          <w:p w14:paraId="5B461788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1B318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06EC4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6473E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48010C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CF603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6A3F6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CEA28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FFFEA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95F64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762D5FAF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45BCAD0B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7E17B4" w:rsidRPr="009A7517" w14:paraId="507B5FC1" w14:textId="77777777" w:rsidTr="00CF7038">
        <w:trPr>
          <w:jc w:val="center"/>
        </w:trPr>
        <w:tc>
          <w:tcPr>
            <w:tcW w:w="3150" w:type="dxa"/>
          </w:tcPr>
          <w:p w14:paraId="6874D076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E3973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ED0E8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15635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1507E5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CB176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0CA77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B425D4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BED64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ED1B9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2770691F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1E7D859B" w14:textId="77777777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7E17B4" w:rsidRPr="009A7517" w14:paraId="435DABA0" w14:textId="77777777" w:rsidTr="00CF7038">
        <w:trPr>
          <w:jc w:val="center"/>
        </w:trPr>
        <w:tc>
          <w:tcPr>
            <w:tcW w:w="3150" w:type="dxa"/>
          </w:tcPr>
          <w:p w14:paraId="28153DCA" w14:textId="70A6D949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31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03D95" w14:textId="78C79DFA" w:rsidR="007E17B4" w:rsidRPr="009A7517" w:rsidRDefault="007E17B4" w:rsidP="006504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4,121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756BF" w14:textId="50937938" w:rsidR="007E17B4" w:rsidRPr="009A7517" w:rsidRDefault="007E17B4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3,414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79A27" w14:textId="0585B396" w:rsidR="007E17B4" w:rsidRPr="009A7517" w:rsidRDefault="007E17B4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28,493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F1AFED" w14:textId="45411CDD" w:rsidR="007E17B4" w:rsidRPr="009A7517" w:rsidRDefault="007E17B4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10,467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6BDD7" w14:textId="244B66B2" w:rsidR="007E17B4" w:rsidRPr="009A7517" w:rsidRDefault="007E17B4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12,03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D9110" w14:textId="1529A0DB" w:rsidR="007E17B4" w:rsidRPr="009A7517" w:rsidRDefault="007E17B4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3,46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12CFE2" w14:textId="75C514B2" w:rsidR="007E17B4" w:rsidRPr="009A7517" w:rsidRDefault="007E17B4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DD180" w14:textId="3F7DC7F3" w:rsidR="007E17B4" w:rsidRPr="009A7517" w:rsidRDefault="007E17B4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133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B0D21" w14:textId="779F0764" w:rsidR="007E17B4" w:rsidRPr="009A7517" w:rsidRDefault="007E17B4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197" w:type="dxa"/>
            <w:vAlign w:val="bottom"/>
          </w:tcPr>
          <w:p w14:paraId="0CD38342" w14:textId="2742AF06" w:rsidR="007E17B4" w:rsidRPr="009A7517" w:rsidRDefault="007E17B4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6,850</w:t>
            </w:r>
          </w:p>
        </w:tc>
        <w:tc>
          <w:tcPr>
            <w:tcW w:w="1051" w:type="dxa"/>
            <w:vAlign w:val="bottom"/>
          </w:tcPr>
          <w:p w14:paraId="295F2D68" w14:textId="13B416B2" w:rsidR="007E17B4" w:rsidRPr="009A7517" w:rsidRDefault="007E17B4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69,233</w:t>
            </w:r>
          </w:p>
        </w:tc>
      </w:tr>
      <w:tr w:rsidR="007E17B4" w:rsidRPr="009A7517" w14:paraId="4AD5EDFE" w14:textId="77777777" w:rsidTr="00CF7038">
        <w:trPr>
          <w:jc w:val="center"/>
        </w:trPr>
        <w:tc>
          <w:tcPr>
            <w:tcW w:w="3150" w:type="dxa"/>
          </w:tcPr>
          <w:p w14:paraId="65E0EE12" w14:textId="096253F0" w:rsidR="007E17B4" w:rsidRPr="009A7517" w:rsidRDefault="007E17B4" w:rsidP="007E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31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A199C" w14:textId="6F4E8B6C" w:rsidR="007E17B4" w:rsidRPr="009A7517" w:rsidRDefault="00DE5DA8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4,244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52CD1" w14:textId="0F58BD59" w:rsidR="007E17B4" w:rsidRPr="009A7517" w:rsidRDefault="00DE5DA8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4,55</w:t>
            </w:r>
            <w:r w:rsidR="00AA407D" w:rsidRPr="009A7517">
              <w:rPr>
                <w:rFonts w:eastAsia="Calibri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54225" w14:textId="547B7060" w:rsidR="007E17B4" w:rsidRPr="009A7517" w:rsidRDefault="00DE5DA8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27,04</w:t>
            </w:r>
            <w:r w:rsidR="0023787A" w:rsidRPr="009A7517">
              <w:rPr>
                <w:rFonts w:eastAsia="Calibri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E739D1" w14:textId="663E2D52" w:rsidR="007E17B4" w:rsidRPr="009A7517" w:rsidRDefault="00DE5DA8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12,85</w:t>
            </w:r>
            <w:r w:rsidR="00034A4C" w:rsidRPr="009A7517">
              <w:rPr>
                <w:rFonts w:eastAsia="Calibr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1DF7E" w14:textId="30E5A512" w:rsidR="007E17B4" w:rsidRPr="009A7517" w:rsidRDefault="00294C3F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17,</w:t>
            </w:r>
            <w:r w:rsidR="00034A4C" w:rsidRPr="009A7517">
              <w:rPr>
                <w:rFonts w:eastAsia="Calibri"/>
                <w:b/>
                <w:bCs/>
                <w:sz w:val="26"/>
                <w:szCs w:val="26"/>
              </w:rPr>
              <w:t>800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7B313" w14:textId="46168187" w:rsidR="007E17B4" w:rsidRPr="009A7517" w:rsidRDefault="00294C3F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3,34</w:t>
            </w:r>
            <w:r w:rsidR="00034A4C" w:rsidRPr="009A7517">
              <w:rPr>
                <w:rFonts w:eastAsia="Calibr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6DB29F" w14:textId="34AFFD15" w:rsidR="007E17B4" w:rsidRPr="009A7517" w:rsidRDefault="00294C3F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A6BFC" w14:textId="1C0DF8E2" w:rsidR="007E17B4" w:rsidRPr="009A7517" w:rsidRDefault="00034A4C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/>
                <w:b/>
                <w:bCs/>
                <w:sz w:val="26"/>
                <w:szCs w:val="26"/>
              </w:rPr>
              <w:t>199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D5D83" w14:textId="7269FD91" w:rsidR="007E17B4" w:rsidRPr="009A7517" w:rsidRDefault="00AA407D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1197" w:type="dxa"/>
            <w:vAlign w:val="bottom"/>
          </w:tcPr>
          <w:p w14:paraId="20B968EC" w14:textId="04F0E476" w:rsidR="007E17B4" w:rsidRPr="009A7517" w:rsidRDefault="00AA407D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2,724</w:t>
            </w:r>
          </w:p>
        </w:tc>
        <w:tc>
          <w:tcPr>
            <w:tcW w:w="1051" w:type="dxa"/>
            <w:vAlign w:val="bottom"/>
          </w:tcPr>
          <w:p w14:paraId="03FAE2A8" w14:textId="16CDC376" w:rsidR="007E17B4" w:rsidRPr="009A7517" w:rsidRDefault="008773FF" w:rsidP="007E1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A7517">
              <w:rPr>
                <w:rFonts w:eastAsia="Calibri" w:hint="cs"/>
                <w:b/>
                <w:bCs/>
                <w:sz w:val="26"/>
                <w:szCs w:val="26"/>
              </w:rPr>
              <w:t>73,018</w:t>
            </w:r>
          </w:p>
        </w:tc>
      </w:tr>
    </w:tbl>
    <w:p w14:paraId="4C577F91" w14:textId="5E39D92C" w:rsidR="005D03F7" w:rsidRPr="009A7517" w:rsidRDefault="005D03F7" w:rsidP="005D0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sz w:val="20"/>
          <w:szCs w:val="20"/>
        </w:rPr>
      </w:pPr>
    </w:p>
    <w:p w14:paraId="6C4D5FB2" w14:textId="78E72E17" w:rsidR="005A3F40" w:rsidRPr="009A7517" w:rsidRDefault="005A3F40" w:rsidP="005D0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cs/>
        </w:rPr>
      </w:pPr>
      <w:r w:rsidRPr="009A7517">
        <w:rPr>
          <w:rFonts w:hint="cs"/>
          <w:cs/>
        </w:rPr>
        <w:t xml:space="preserve">ในระหว่างปีสิ้นสุดวันที่ </w:t>
      </w:r>
      <w:r w:rsidRPr="009A7517">
        <w:rPr>
          <w:rFonts w:hint="cs"/>
        </w:rPr>
        <w:t xml:space="preserve">31 </w:t>
      </w:r>
      <w:r w:rsidRPr="009A7517">
        <w:rPr>
          <w:rFonts w:hint="cs"/>
          <w:cs/>
        </w:rPr>
        <w:t xml:space="preserve">ธันวาคม </w:t>
      </w:r>
      <w:r w:rsidRPr="009A7517">
        <w:rPr>
          <w:rFonts w:hint="cs"/>
        </w:rPr>
        <w:t>2565</w:t>
      </w:r>
      <w:r w:rsidRPr="009A7517">
        <w:t xml:space="preserve"> </w:t>
      </w:r>
      <w:r w:rsidRPr="009A7517">
        <w:rPr>
          <w:rFonts w:hint="cs"/>
          <w:cs/>
        </w:rPr>
        <w:t xml:space="preserve"> กลุ่มบริษัทได้บันทึกรายการขาดทุนจากการด้อยค่าของสินทรัพย์โครงการไฟฟ้าพลังงานแสงอาทิตย์แห่งหนึ่งในประเทศญี่ปุ่นซึ่งได้แก่ งานระหว่างก่อสร้างจำนวน </w:t>
      </w:r>
      <w:r w:rsidRPr="009A7517">
        <w:t xml:space="preserve">169 </w:t>
      </w:r>
      <w:r w:rsidRPr="009A7517">
        <w:rPr>
          <w:rFonts w:hint="cs"/>
          <w:cs/>
        </w:rPr>
        <w:t xml:space="preserve">ล้านเยน (ประมาณ </w:t>
      </w:r>
      <w:r w:rsidRPr="009A7517">
        <w:t>4</w:t>
      </w:r>
      <w:r w:rsidR="0096258B" w:rsidRPr="009A7517">
        <w:t>8</w:t>
      </w:r>
      <w:r w:rsidRPr="009A7517">
        <w:t xml:space="preserve"> </w:t>
      </w:r>
      <w:r w:rsidRPr="009A7517">
        <w:rPr>
          <w:rFonts w:hint="cs"/>
          <w:cs/>
        </w:rPr>
        <w:t xml:space="preserve">ล้านบาท) สินทรัพย์ไม่มีตัวตนจำนวน </w:t>
      </w:r>
      <w:r w:rsidRPr="009A7517">
        <w:t xml:space="preserve">705 </w:t>
      </w:r>
      <w:r w:rsidRPr="009A7517">
        <w:rPr>
          <w:rFonts w:hint="cs"/>
          <w:cs/>
        </w:rPr>
        <w:t xml:space="preserve">ล้านเยน (ประมาณ </w:t>
      </w:r>
      <w:r w:rsidRPr="009A7517">
        <w:t xml:space="preserve">201 </w:t>
      </w:r>
      <w:r w:rsidRPr="009A7517">
        <w:rPr>
          <w:rFonts w:hint="cs"/>
          <w:cs/>
        </w:rPr>
        <w:t>ล้านบาท)</w:t>
      </w:r>
      <w:r w:rsidRPr="009A7517">
        <w:t xml:space="preserve"> </w:t>
      </w:r>
      <w:r w:rsidRPr="009A7517">
        <w:rPr>
          <w:rFonts w:hint="cs"/>
          <w:cs/>
        </w:rPr>
        <w:t xml:space="preserve">สินทรัพย์ไม่หมุนเวียนอื่นจำนวน </w:t>
      </w:r>
      <w:r w:rsidRPr="009A7517">
        <w:t xml:space="preserve">65 </w:t>
      </w:r>
      <w:r w:rsidRPr="009A7517">
        <w:rPr>
          <w:rFonts w:hint="cs"/>
          <w:cs/>
        </w:rPr>
        <w:t xml:space="preserve">ล้านเยน (ประมาณ </w:t>
      </w:r>
      <w:r w:rsidRPr="009A7517">
        <w:t xml:space="preserve">18 </w:t>
      </w:r>
      <w:r w:rsidRPr="009A7517">
        <w:rPr>
          <w:rFonts w:hint="cs"/>
          <w:cs/>
        </w:rPr>
        <w:t xml:space="preserve">ล้านบาท) และรายจ่ายภาระผูกพันในอนาคตซึ่งไม่สามารถหลีกเลี่ยงได้หากมีการยกเลิกโครงการเป็นจำนวน </w:t>
      </w:r>
      <w:r w:rsidR="00F66359" w:rsidRPr="009A7517">
        <w:t>0.</w:t>
      </w:r>
      <w:r w:rsidR="00227555" w:rsidRPr="009A7517">
        <w:t>30</w:t>
      </w:r>
      <w:r w:rsidRPr="009A7517">
        <w:t xml:space="preserve"> </w:t>
      </w:r>
      <w:r w:rsidRPr="009A7517">
        <w:rPr>
          <w:rFonts w:hint="cs"/>
          <w:cs/>
        </w:rPr>
        <w:t xml:space="preserve">ล้านเยน (ประมาณ </w:t>
      </w:r>
      <w:r w:rsidR="00F66359" w:rsidRPr="009A7517">
        <w:t>0.08</w:t>
      </w:r>
      <w:r w:rsidRPr="009A7517">
        <w:t xml:space="preserve"> </w:t>
      </w:r>
      <w:r w:rsidRPr="009A7517">
        <w:rPr>
          <w:rFonts w:hint="cs"/>
          <w:cs/>
        </w:rPr>
        <w:t xml:space="preserve">ล้านบาท) รวมเป็นจำนวนทั้งสิ้น </w:t>
      </w:r>
      <w:r w:rsidRPr="009A7517">
        <w:t xml:space="preserve">939 </w:t>
      </w:r>
      <w:r w:rsidRPr="009A7517">
        <w:rPr>
          <w:rFonts w:hint="cs"/>
          <w:cs/>
        </w:rPr>
        <w:t xml:space="preserve">ล้านเยน (ประมาณ </w:t>
      </w:r>
      <w:r w:rsidRPr="009A7517">
        <w:t xml:space="preserve">267 </w:t>
      </w:r>
      <w:r w:rsidRPr="009A7517">
        <w:rPr>
          <w:rFonts w:hint="cs"/>
          <w:cs/>
        </w:rPr>
        <w:t>ล้านบาท) เพื่อปรับมูลค่าตามบัญชีให้ใกล้เคียงกับมูลค่าที่คาดว่าจะได้รับคืนเนื่องจากประเมินว่าโครงการอาจไม่สามารถได้รับใบอนุญาตทันตามกำหนดเวลา</w:t>
      </w:r>
    </w:p>
    <w:p w14:paraId="13513BDA" w14:textId="77777777" w:rsidR="005A3F40" w:rsidRPr="009A7517" w:rsidRDefault="005A3F40" w:rsidP="005D0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</w:p>
    <w:p w14:paraId="3D31EFED" w14:textId="3B821882" w:rsidR="005D03F7" w:rsidRPr="009A7517" w:rsidRDefault="005D03F7" w:rsidP="005D0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  <w:r w:rsidRPr="009A7517">
        <w:rPr>
          <w:rFonts w:hint="cs"/>
          <w:cs/>
        </w:rPr>
        <w:t xml:space="preserve">ในระหว่างปีสิ้นสุดวันที่ </w:t>
      </w:r>
      <w:r w:rsidRPr="009A7517">
        <w:rPr>
          <w:rFonts w:hint="cs"/>
        </w:rPr>
        <w:t xml:space="preserve">31 </w:t>
      </w:r>
      <w:r w:rsidRPr="009A7517">
        <w:rPr>
          <w:rFonts w:hint="cs"/>
          <w:cs/>
        </w:rPr>
        <w:t xml:space="preserve">ธันวาคม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กลุ่มบริษัทได้บันทึกรายการขาดทุนจากการด้อยค่าของสินทรัพย์เพื่อการสำรวจและผลิตปิโตรเลียมจำนวน </w:t>
      </w:r>
      <w:r w:rsidR="006A3D09" w:rsidRPr="009A7517">
        <w:rPr>
          <w:rFonts w:hint="cs"/>
        </w:rPr>
        <w:t>642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 xml:space="preserve">ล้านโครนนอร์เวย์ (หรือเทียบเท่า </w:t>
      </w:r>
      <w:r w:rsidR="006A3D09" w:rsidRPr="009A7517">
        <w:rPr>
          <w:rFonts w:hint="cs"/>
        </w:rPr>
        <w:t>2</w:t>
      </w:r>
      <w:r w:rsidRPr="009A7517">
        <w:rPr>
          <w:rFonts w:hint="cs"/>
        </w:rPr>
        <w:t>,</w:t>
      </w:r>
      <w:r w:rsidR="006A3D09" w:rsidRPr="009A7517">
        <w:rPr>
          <w:rFonts w:hint="cs"/>
        </w:rPr>
        <w:t>30</w:t>
      </w:r>
      <w:r w:rsidR="005050E7" w:rsidRPr="009A7517">
        <w:rPr>
          <w:rFonts w:hint="cs"/>
        </w:rPr>
        <w:t>4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>ล้านบาท) เพื่อปรับมูลค่าตามบัญชีให้ใกล้เคียงกับมูลค่าที่คาดว่าจะได้รับคืน</w:t>
      </w:r>
    </w:p>
    <w:p w14:paraId="73B06969" w14:textId="24C7BE41" w:rsidR="0065048E" w:rsidRPr="009A7517" w:rsidRDefault="00650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048D31A" w14:textId="635CAAE9" w:rsidR="00815AE1" w:rsidRPr="009A7517" w:rsidRDefault="00815AE1" w:rsidP="003F0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i/>
          <w:iCs/>
        </w:rPr>
      </w:pPr>
      <w:r w:rsidRPr="009A7517">
        <w:rPr>
          <w:rFonts w:hint="cs"/>
          <w:cs/>
        </w:rPr>
        <w:t xml:space="preserve">ณ วันที่ </w:t>
      </w:r>
      <w:r w:rsidR="00DE3F43" w:rsidRPr="009A7517">
        <w:rPr>
          <w:rFonts w:hint="cs"/>
        </w:rPr>
        <w:t>3</w:t>
      </w:r>
      <w:r w:rsidR="00D52C0E" w:rsidRPr="009A7517">
        <w:rPr>
          <w:rFonts w:hint="cs"/>
        </w:rPr>
        <w:t>1</w:t>
      </w:r>
      <w:r w:rsidRPr="009A7517">
        <w:rPr>
          <w:rFonts w:hint="cs"/>
          <w:cs/>
        </w:rPr>
        <w:t xml:space="preserve"> ธันวาคม </w:t>
      </w:r>
      <w:r w:rsidR="00DE3F43" w:rsidRPr="009A7517">
        <w:rPr>
          <w:rFonts w:hint="cs"/>
        </w:rPr>
        <w:t>256</w:t>
      </w:r>
      <w:r w:rsidR="007E17B4" w:rsidRPr="009A7517">
        <w:rPr>
          <w:rFonts w:hint="cs"/>
        </w:rPr>
        <w:t>5</w:t>
      </w:r>
      <w:r w:rsidRPr="009A7517">
        <w:rPr>
          <w:rFonts w:hint="cs"/>
          <w:cs/>
        </w:rPr>
        <w:t xml:space="preserve"> บริษัทย่อย</w:t>
      </w:r>
      <w:r w:rsidR="00034A4C" w:rsidRPr="009A7517">
        <w:rPr>
          <w:rFonts w:hint="cs"/>
          <w:cs/>
        </w:rPr>
        <w:t>และบริษัทย่อยทางอ้อม</w:t>
      </w:r>
      <w:r w:rsidRPr="009A7517">
        <w:rPr>
          <w:rFonts w:hint="cs"/>
          <w:cs/>
        </w:rPr>
        <w:t xml:space="preserve">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ล่านั้น มูลค่าตามบัญชีเป็นจำนวน </w:t>
      </w:r>
      <w:r w:rsidR="00C23DD8" w:rsidRPr="009A7517">
        <w:rPr>
          <w:rFonts w:hint="cs"/>
        </w:rPr>
        <w:t>35,02</w:t>
      </w:r>
      <w:r w:rsidR="00F66359" w:rsidRPr="009A7517">
        <w:t>1</w:t>
      </w:r>
      <w:r w:rsidRPr="009A7517">
        <w:rPr>
          <w:rFonts w:hint="cs"/>
          <w:cs/>
        </w:rPr>
        <w:t xml:space="preserve"> ล้านบาท </w:t>
      </w:r>
      <w:r w:rsidRPr="009A7517">
        <w:rPr>
          <w:rFonts w:hint="cs"/>
          <w:i/>
          <w:iCs/>
          <w:cs/>
        </w:rPr>
        <w:t>(</w:t>
      </w:r>
      <w:r w:rsidR="00DE3F43" w:rsidRPr="009A7517">
        <w:rPr>
          <w:rFonts w:hint="cs"/>
          <w:i/>
          <w:iCs/>
        </w:rPr>
        <w:t>256</w:t>
      </w:r>
      <w:r w:rsidR="007E17B4" w:rsidRPr="009A7517">
        <w:rPr>
          <w:rFonts w:hint="cs"/>
          <w:i/>
          <w:iCs/>
        </w:rPr>
        <w:t>4</w:t>
      </w:r>
      <w:r w:rsidRPr="009A7517">
        <w:rPr>
          <w:rFonts w:hint="cs"/>
          <w:i/>
          <w:iCs/>
          <w:cs/>
        </w:rPr>
        <w:t xml:space="preserve">: </w:t>
      </w:r>
      <w:r w:rsidR="007E17B4" w:rsidRPr="009A7517">
        <w:rPr>
          <w:rFonts w:hint="cs"/>
          <w:i/>
          <w:iCs/>
        </w:rPr>
        <w:t>30,306</w:t>
      </w:r>
      <w:r w:rsidRPr="009A7517">
        <w:rPr>
          <w:rFonts w:hint="cs"/>
          <w:i/>
          <w:iCs/>
          <w:cs/>
        </w:rPr>
        <w:t xml:space="preserve"> ล้านบาท)</w:t>
      </w:r>
    </w:p>
    <w:p w14:paraId="486FF9C3" w14:textId="41BA3B52" w:rsidR="00815AE1" w:rsidRPr="009A7517" w:rsidRDefault="006C1DEE" w:rsidP="003F0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i/>
          <w:iCs/>
        </w:rPr>
      </w:pPr>
      <w:r w:rsidRPr="009A7517">
        <w:rPr>
          <w:cs/>
        </w:rPr>
        <w:lastRenderedPageBreak/>
        <w:t xml:space="preserve">ณ วันที่ </w:t>
      </w:r>
      <w:r w:rsidR="00DE3F43" w:rsidRPr="009A7517">
        <w:t>3</w:t>
      </w:r>
      <w:r w:rsidR="00D52C0E" w:rsidRPr="009A7517">
        <w:t>1</w:t>
      </w:r>
      <w:r w:rsidRPr="009A7517">
        <w:rPr>
          <w:cs/>
        </w:rPr>
        <w:t xml:space="preserve"> ธันวาคม </w:t>
      </w:r>
      <w:r w:rsidR="00DE3F43" w:rsidRPr="009A7517">
        <w:t>256</w:t>
      </w:r>
      <w:r w:rsidR="007E17B4" w:rsidRPr="009A7517">
        <w:t>5</w:t>
      </w:r>
      <w:r w:rsidR="00815AE1" w:rsidRPr="009A7517">
        <w:rPr>
          <w:cs/>
        </w:rPr>
        <w:t xml:space="preserve"> กลุ่มบริษัทมีต้นทุนการกู้ยืมที่เกี่ยวข้องกับการก่อสร้างโรงงานใหม่ได้บันทึกเป็นส่ว</w:t>
      </w:r>
      <w:r w:rsidRPr="009A7517">
        <w:rPr>
          <w:cs/>
        </w:rPr>
        <w:t xml:space="preserve">นหนึ่งของต้นทุนสินทรัพย์จํานวน </w:t>
      </w:r>
      <w:r w:rsidR="00181489" w:rsidRPr="009A7517">
        <w:t>14</w:t>
      </w:r>
      <w:r w:rsidR="00F66359" w:rsidRPr="009A7517">
        <w:t>6</w:t>
      </w:r>
      <w:r w:rsidR="00815AE1" w:rsidRPr="009A7517">
        <w:rPr>
          <w:cs/>
        </w:rPr>
        <w:t xml:space="preserve"> ล้านบาท </w:t>
      </w:r>
      <w:r w:rsidRPr="009A7517">
        <w:rPr>
          <w:i/>
          <w:iCs/>
          <w:cs/>
        </w:rPr>
        <w:t>(</w:t>
      </w:r>
      <w:r w:rsidR="00DE3F43" w:rsidRPr="009A7517">
        <w:rPr>
          <w:i/>
          <w:iCs/>
        </w:rPr>
        <w:t>256</w:t>
      </w:r>
      <w:r w:rsidR="007E17B4" w:rsidRPr="009A7517">
        <w:rPr>
          <w:i/>
          <w:iCs/>
        </w:rPr>
        <w:t>4</w:t>
      </w:r>
      <w:r w:rsidR="00815AE1" w:rsidRPr="009A7517">
        <w:rPr>
          <w:i/>
          <w:iCs/>
          <w:cs/>
        </w:rPr>
        <w:t xml:space="preserve">: </w:t>
      </w:r>
      <w:r w:rsidR="007E17B4" w:rsidRPr="009A7517">
        <w:rPr>
          <w:i/>
          <w:iCs/>
        </w:rPr>
        <w:t>339</w:t>
      </w:r>
      <w:r w:rsidR="00815AE1" w:rsidRPr="009A7517">
        <w:rPr>
          <w:i/>
          <w:iCs/>
          <w:cs/>
        </w:rPr>
        <w:t xml:space="preserve"> ล้านบาท)</w:t>
      </w:r>
      <w:r w:rsidR="00815AE1" w:rsidRPr="009A7517">
        <w:rPr>
          <w:cs/>
        </w:rPr>
        <w:t xml:space="preserve"> มีอัตราดอกเบี้ยที่รับรู้ ร้อยละ </w:t>
      </w:r>
      <w:r w:rsidR="007D066C" w:rsidRPr="009A7517">
        <w:t>2.25</w:t>
      </w:r>
      <w:r w:rsidR="00B429C5" w:rsidRPr="009A7517">
        <w:rPr>
          <w:cs/>
        </w:rPr>
        <w:t xml:space="preserve"> </w:t>
      </w:r>
      <w:r w:rsidR="007D066C" w:rsidRPr="009A7517">
        <w:t>-</w:t>
      </w:r>
      <w:r w:rsidR="00B429C5" w:rsidRPr="009A7517">
        <w:rPr>
          <w:cs/>
        </w:rPr>
        <w:t xml:space="preserve"> </w:t>
      </w:r>
      <w:r w:rsidR="007D066C" w:rsidRPr="009A7517">
        <w:t>3.83</w:t>
      </w:r>
      <w:r w:rsidR="00815AE1" w:rsidRPr="009A7517">
        <w:rPr>
          <w:cs/>
        </w:rPr>
        <w:t xml:space="preserve"> </w:t>
      </w:r>
      <w:r w:rsidR="00ED0338" w:rsidRPr="009A7517">
        <w:rPr>
          <w:rFonts w:hint="cs"/>
          <w:cs/>
        </w:rPr>
        <w:t xml:space="preserve">ต่อปี </w:t>
      </w:r>
      <w:r w:rsidRPr="009A7517">
        <w:rPr>
          <w:i/>
          <w:iCs/>
          <w:cs/>
        </w:rPr>
        <w:t>(</w:t>
      </w:r>
      <w:r w:rsidR="00DE3F43" w:rsidRPr="009A7517">
        <w:rPr>
          <w:i/>
          <w:iCs/>
        </w:rPr>
        <w:t>256</w:t>
      </w:r>
      <w:r w:rsidR="007E17B4" w:rsidRPr="009A7517">
        <w:rPr>
          <w:i/>
          <w:iCs/>
        </w:rPr>
        <w:t>4</w:t>
      </w:r>
      <w:r w:rsidRPr="009A7517">
        <w:rPr>
          <w:i/>
          <w:iCs/>
          <w:cs/>
        </w:rPr>
        <w:t xml:space="preserve">: ร้อยละ </w:t>
      </w:r>
      <w:r w:rsidR="00302339" w:rsidRPr="009A7517">
        <w:rPr>
          <w:i/>
          <w:iCs/>
        </w:rPr>
        <w:t>0.9</w:t>
      </w:r>
      <w:r w:rsidR="003F0199" w:rsidRPr="009A7517">
        <w:rPr>
          <w:i/>
          <w:iCs/>
        </w:rPr>
        <w:t>0</w:t>
      </w:r>
      <w:r w:rsidR="00302339" w:rsidRPr="009A7517">
        <w:rPr>
          <w:i/>
          <w:iCs/>
        </w:rPr>
        <w:t xml:space="preserve"> </w:t>
      </w:r>
      <w:r w:rsidR="006A3D09" w:rsidRPr="009A7517">
        <w:rPr>
          <w:i/>
          <w:iCs/>
        </w:rPr>
        <w:t>-</w:t>
      </w:r>
      <w:r w:rsidR="00302339" w:rsidRPr="009A7517">
        <w:rPr>
          <w:i/>
          <w:iCs/>
        </w:rPr>
        <w:t xml:space="preserve"> </w:t>
      </w:r>
      <w:r w:rsidR="00796E7B" w:rsidRPr="009A7517">
        <w:rPr>
          <w:rFonts w:hint="cs"/>
          <w:i/>
          <w:iCs/>
          <w:cs/>
        </w:rPr>
        <w:t>3.83</w:t>
      </w:r>
      <w:r w:rsidR="00302339" w:rsidRPr="009A7517">
        <w:rPr>
          <w:i/>
          <w:iCs/>
        </w:rPr>
        <w:t xml:space="preserve"> </w:t>
      </w:r>
      <w:r w:rsidR="00ED0338" w:rsidRPr="009A7517">
        <w:rPr>
          <w:rFonts w:hint="cs"/>
          <w:i/>
          <w:iCs/>
          <w:cs/>
        </w:rPr>
        <w:t>ต่อปี</w:t>
      </w:r>
      <w:r w:rsidR="00815AE1" w:rsidRPr="009A7517">
        <w:rPr>
          <w:i/>
          <w:iCs/>
          <w:cs/>
        </w:rPr>
        <w:t>)</w:t>
      </w:r>
      <w:r w:rsidR="00815AE1" w:rsidRPr="009A7517">
        <w:rPr>
          <w:cs/>
        </w:rPr>
        <w:t xml:space="preserve"> </w:t>
      </w:r>
      <w:r w:rsidRPr="009A7517">
        <w:rPr>
          <w:i/>
          <w:iCs/>
          <w:cs/>
        </w:rPr>
        <w:t xml:space="preserve">(ดูหมายเหตุ </w:t>
      </w:r>
      <w:r w:rsidR="00434ECB" w:rsidRPr="009A7517">
        <w:rPr>
          <w:i/>
          <w:iCs/>
        </w:rPr>
        <w:t>2</w:t>
      </w:r>
      <w:r w:rsidR="00F443D8" w:rsidRPr="009A7517">
        <w:rPr>
          <w:i/>
          <w:iCs/>
        </w:rPr>
        <w:t>6</w:t>
      </w:r>
      <w:r w:rsidR="00815AE1" w:rsidRPr="009A7517">
        <w:rPr>
          <w:i/>
          <w:iCs/>
          <w:cs/>
        </w:rPr>
        <w:t>)</w:t>
      </w:r>
    </w:p>
    <w:p w14:paraId="515B7B40" w14:textId="3D94354B" w:rsidR="005D03F7" w:rsidRPr="009A7517" w:rsidRDefault="005D03F7" w:rsidP="003F0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i/>
          <w:iCs/>
          <w:sz w:val="28"/>
          <w:szCs w:val="28"/>
        </w:rPr>
      </w:pPr>
    </w:p>
    <w:tbl>
      <w:tblPr>
        <w:tblW w:w="14730" w:type="dxa"/>
        <w:jc w:val="center"/>
        <w:tblLayout w:type="fixed"/>
        <w:tblLook w:val="01E0" w:firstRow="1" w:lastRow="1" w:firstColumn="1" w:lastColumn="1" w:noHBand="0" w:noVBand="0"/>
      </w:tblPr>
      <w:tblGrid>
        <w:gridCol w:w="2382"/>
        <w:gridCol w:w="1234"/>
        <w:gridCol w:w="1235"/>
        <w:gridCol w:w="1235"/>
        <w:gridCol w:w="1235"/>
        <w:gridCol w:w="1235"/>
        <w:gridCol w:w="1234"/>
        <w:gridCol w:w="1235"/>
        <w:gridCol w:w="1235"/>
        <w:gridCol w:w="1235"/>
        <w:gridCol w:w="1235"/>
      </w:tblGrid>
      <w:tr w:rsidR="006B0222" w:rsidRPr="009A7517" w14:paraId="6CF83336" w14:textId="77777777" w:rsidTr="003B456A">
        <w:trPr>
          <w:tblHeader/>
          <w:jc w:val="center"/>
        </w:trPr>
        <w:tc>
          <w:tcPr>
            <w:tcW w:w="2382" w:type="dxa"/>
          </w:tcPr>
          <w:p w14:paraId="45EBB98B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48" w:type="dxa"/>
            <w:gridSpan w:val="10"/>
            <w:vAlign w:val="bottom"/>
          </w:tcPr>
          <w:p w14:paraId="7F39F1A5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222" w:rsidRPr="009A7517" w14:paraId="5142DD6B" w14:textId="77777777" w:rsidTr="003B456A">
        <w:trPr>
          <w:tblHeader/>
          <w:jc w:val="center"/>
        </w:trPr>
        <w:tc>
          <w:tcPr>
            <w:tcW w:w="2382" w:type="dxa"/>
          </w:tcPr>
          <w:p w14:paraId="08D18A98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4" w:type="dxa"/>
            <w:vAlign w:val="bottom"/>
          </w:tcPr>
          <w:p w14:paraId="69BE92F4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235" w:type="dxa"/>
            <w:vAlign w:val="bottom"/>
          </w:tcPr>
          <w:p w14:paraId="4F187B26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235" w:type="dxa"/>
            <w:vAlign w:val="bottom"/>
          </w:tcPr>
          <w:p w14:paraId="5B1E511A" w14:textId="77777777" w:rsidR="00ED0338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เครื่องจักร</w:t>
            </w:r>
            <w:r w:rsidRPr="009A7517">
              <w:rPr>
                <w:rFonts w:eastAsia="Calibri" w:hint="cs"/>
                <w:sz w:val="28"/>
                <w:szCs w:val="28"/>
                <w:cs/>
              </w:rPr>
              <w:br/>
              <w:t>อุปกรณ์</w:t>
            </w:r>
          </w:p>
          <w:p w14:paraId="793938D8" w14:textId="3CA9DA09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หอกลั่นและคลังน้ำมัน</w:t>
            </w:r>
          </w:p>
        </w:tc>
        <w:tc>
          <w:tcPr>
            <w:tcW w:w="1235" w:type="dxa"/>
            <w:vAlign w:val="bottom"/>
          </w:tcPr>
          <w:p w14:paraId="2346A0B8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อุปกรณ์</w:t>
            </w:r>
            <w:r w:rsidRPr="009A7517">
              <w:rPr>
                <w:rFonts w:eastAsia="Calibri" w:hint="cs"/>
                <w:sz w:val="28"/>
                <w:szCs w:val="28"/>
                <w:cs/>
              </w:rPr>
              <w:br/>
              <w:t>ผลิตไฟฟ้า</w:t>
            </w:r>
          </w:p>
        </w:tc>
        <w:tc>
          <w:tcPr>
            <w:tcW w:w="1235" w:type="dxa"/>
            <w:vAlign w:val="bottom"/>
          </w:tcPr>
          <w:p w14:paraId="67907C32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อุปกรณ์จำหน่าย</w:t>
            </w:r>
            <w:r w:rsidRPr="009A7517">
              <w:rPr>
                <w:rFonts w:eastAsia="Calibri" w:hint="cs"/>
                <w:sz w:val="28"/>
                <w:szCs w:val="28"/>
                <w:cs/>
              </w:rPr>
              <w:br/>
              <w:t>และอุปกรณ์สำนักงาน</w:t>
            </w:r>
          </w:p>
        </w:tc>
        <w:tc>
          <w:tcPr>
            <w:tcW w:w="1234" w:type="dxa"/>
            <w:vAlign w:val="bottom"/>
          </w:tcPr>
          <w:p w14:paraId="2CF983B3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แพลตินั่ม</w:t>
            </w:r>
          </w:p>
          <w:p w14:paraId="7B3E3554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แคตตาลีส</w:t>
            </w:r>
          </w:p>
        </w:tc>
        <w:tc>
          <w:tcPr>
            <w:tcW w:w="1235" w:type="dxa"/>
            <w:vAlign w:val="bottom"/>
          </w:tcPr>
          <w:p w14:paraId="1C90C669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35" w:type="dxa"/>
            <w:vAlign w:val="bottom"/>
          </w:tcPr>
          <w:p w14:paraId="79187D63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สินทรัพย์</w:t>
            </w:r>
            <w:r w:rsidRPr="009A7517">
              <w:rPr>
                <w:rFonts w:eastAsia="Calibri" w:hint="cs"/>
                <w:sz w:val="28"/>
                <w:szCs w:val="28"/>
                <w:cs/>
              </w:rPr>
              <w:br/>
              <w:t>อื่น ๆ</w:t>
            </w:r>
          </w:p>
        </w:tc>
        <w:tc>
          <w:tcPr>
            <w:tcW w:w="1235" w:type="dxa"/>
            <w:vAlign w:val="bottom"/>
          </w:tcPr>
          <w:p w14:paraId="3B8F379A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35" w:type="dxa"/>
            <w:vAlign w:val="bottom"/>
          </w:tcPr>
          <w:p w14:paraId="0054D382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รวม</w:t>
            </w:r>
          </w:p>
        </w:tc>
      </w:tr>
      <w:tr w:rsidR="006B0222" w:rsidRPr="009A7517" w14:paraId="0CA8342C" w14:textId="77777777" w:rsidTr="003B456A">
        <w:trPr>
          <w:tblHeader/>
          <w:jc w:val="center"/>
        </w:trPr>
        <w:tc>
          <w:tcPr>
            <w:tcW w:w="2382" w:type="dxa"/>
          </w:tcPr>
          <w:p w14:paraId="0D353EBF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48" w:type="dxa"/>
            <w:gridSpan w:val="10"/>
            <w:vAlign w:val="bottom"/>
          </w:tcPr>
          <w:p w14:paraId="4EB4E453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B0222" w:rsidRPr="009A7517" w14:paraId="374C9610" w14:textId="77777777" w:rsidTr="003B456A">
        <w:trPr>
          <w:jc w:val="center"/>
        </w:trPr>
        <w:tc>
          <w:tcPr>
            <w:tcW w:w="2382" w:type="dxa"/>
          </w:tcPr>
          <w:p w14:paraId="2BE644AB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4" w:type="dxa"/>
          </w:tcPr>
          <w:p w14:paraId="3BE50EF1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5D7AFD94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525F0249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21E79D76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4D9083C5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4" w:type="dxa"/>
          </w:tcPr>
          <w:p w14:paraId="3C1BF67B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17CBA554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7A92366B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563E9BD5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3AED290C" w14:textId="77777777" w:rsidR="006B0222" w:rsidRPr="009A7517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</w:tr>
      <w:tr w:rsidR="007B72AB" w:rsidRPr="009A7517" w14:paraId="6C4B5D4F" w14:textId="77777777" w:rsidTr="00801037">
        <w:trPr>
          <w:jc w:val="center"/>
        </w:trPr>
        <w:tc>
          <w:tcPr>
            <w:tcW w:w="2382" w:type="dxa"/>
          </w:tcPr>
          <w:p w14:paraId="1025C273" w14:textId="48D21F4E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sz w:val="28"/>
                <w:szCs w:val="28"/>
              </w:rPr>
              <w:t>1</w:t>
            </w:r>
            <w:r w:rsidRPr="009A7517">
              <w:rPr>
                <w:rFonts w:eastAsia="Calibri" w:hint="cs"/>
                <w:sz w:val="28"/>
                <w:szCs w:val="28"/>
                <w:cs/>
              </w:rPr>
              <w:t xml:space="preserve"> มกราคม </w:t>
            </w:r>
            <w:r w:rsidRPr="009A7517">
              <w:rPr>
                <w:rFonts w:eastAsia="Calibri" w:hint="cs"/>
                <w:sz w:val="28"/>
                <w:szCs w:val="28"/>
              </w:rPr>
              <w:t>2564</w:t>
            </w:r>
          </w:p>
        </w:tc>
        <w:tc>
          <w:tcPr>
            <w:tcW w:w="1234" w:type="dxa"/>
          </w:tcPr>
          <w:p w14:paraId="13A17911" w14:textId="47BD193B" w:rsidR="007B72AB" w:rsidRPr="009A7517" w:rsidRDefault="007B72AB" w:rsidP="004A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2,369</w:t>
            </w:r>
          </w:p>
        </w:tc>
        <w:tc>
          <w:tcPr>
            <w:tcW w:w="1235" w:type="dxa"/>
          </w:tcPr>
          <w:p w14:paraId="34AE3900" w14:textId="0E088D17" w:rsidR="007B72AB" w:rsidRPr="009A7517" w:rsidRDefault="007B72AB" w:rsidP="004A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683</w:t>
            </w:r>
          </w:p>
        </w:tc>
        <w:tc>
          <w:tcPr>
            <w:tcW w:w="1235" w:type="dxa"/>
          </w:tcPr>
          <w:p w14:paraId="1ACD74D7" w14:textId="59EA5696" w:rsidR="007B72AB" w:rsidRPr="009A7517" w:rsidRDefault="007B72AB" w:rsidP="004A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46,339</w:t>
            </w:r>
          </w:p>
        </w:tc>
        <w:tc>
          <w:tcPr>
            <w:tcW w:w="1235" w:type="dxa"/>
          </w:tcPr>
          <w:p w14:paraId="57082CA7" w14:textId="4AEBFA33" w:rsidR="007B72AB" w:rsidRPr="009A7517" w:rsidRDefault="007B72AB" w:rsidP="004A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72</w:t>
            </w:r>
          </w:p>
        </w:tc>
        <w:tc>
          <w:tcPr>
            <w:tcW w:w="1235" w:type="dxa"/>
          </w:tcPr>
          <w:p w14:paraId="6FA5E69F" w14:textId="13CA1749" w:rsidR="007B72AB" w:rsidRPr="009A7517" w:rsidRDefault="007B72AB" w:rsidP="004A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8,461</w:t>
            </w:r>
          </w:p>
        </w:tc>
        <w:tc>
          <w:tcPr>
            <w:tcW w:w="1234" w:type="dxa"/>
          </w:tcPr>
          <w:p w14:paraId="4A8D4770" w14:textId="5DC23E44" w:rsidR="007B72AB" w:rsidRPr="009A7517" w:rsidRDefault="007B72AB" w:rsidP="004A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239</w:t>
            </w:r>
          </w:p>
        </w:tc>
        <w:tc>
          <w:tcPr>
            <w:tcW w:w="1235" w:type="dxa"/>
          </w:tcPr>
          <w:p w14:paraId="28FA8043" w14:textId="255BF523" w:rsidR="007B72AB" w:rsidRPr="009A7517" w:rsidRDefault="007B72AB" w:rsidP="004A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301</w:t>
            </w:r>
          </w:p>
        </w:tc>
        <w:tc>
          <w:tcPr>
            <w:tcW w:w="1235" w:type="dxa"/>
          </w:tcPr>
          <w:p w14:paraId="2D174563" w14:textId="1F5CE7AE" w:rsidR="007B72AB" w:rsidRPr="009A7517" w:rsidRDefault="007B72AB" w:rsidP="004A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28</w:t>
            </w:r>
          </w:p>
        </w:tc>
        <w:tc>
          <w:tcPr>
            <w:tcW w:w="1235" w:type="dxa"/>
          </w:tcPr>
          <w:p w14:paraId="70CD9F88" w14:textId="4D0B9158" w:rsidR="007B72AB" w:rsidRPr="009A7517" w:rsidRDefault="007B72AB" w:rsidP="004A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10,483</w:t>
            </w:r>
          </w:p>
        </w:tc>
        <w:tc>
          <w:tcPr>
            <w:tcW w:w="1235" w:type="dxa"/>
          </w:tcPr>
          <w:p w14:paraId="1B6E29EE" w14:textId="0A57DB02" w:rsidR="007B72AB" w:rsidRPr="009A7517" w:rsidRDefault="007B72AB" w:rsidP="004A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68,975</w:t>
            </w:r>
          </w:p>
        </w:tc>
      </w:tr>
      <w:tr w:rsidR="007B72AB" w:rsidRPr="009A7517" w14:paraId="2BB04D04" w14:textId="77777777" w:rsidTr="00302339">
        <w:trPr>
          <w:jc w:val="center"/>
        </w:trPr>
        <w:tc>
          <w:tcPr>
            <w:tcW w:w="2382" w:type="dxa"/>
          </w:tcPr>
          <w:p w14:paraId="22479557" w14:textId="77777777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4" w:type="dxa"/>
            <w:vAlign w:val="bottom"/>
          </w:tcPr>
          <w:p w14:paraId="2F38E4FA" w14:textId="39D9D89F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6</w:t>
            </w:r>
          </w:p>
        </w:tc>
        <w:tc>
          <w:tcPr>
            <w:tcW w:w="1235" w:type="dxa"/>
          </w:tcPr>
          <w:p w14:paraId="34B51167" w14:textId="755815DD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21697A4E" w14:textId="4F4BB1C6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35</w:t>
            </w:r>
          </w:p>
        </w:tc>
        <w:tc>
          <w:tcPr>
            <w:tcW w:w="1235" w:type="dxa"/>
            <w:vAlign w:val="bottom"/>
          </w:tcPr>
          <w:p w14:paraId="6685CCAA" w14:textId="25EFE7C0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360976CA" w14:textId="7F9A7D06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4" w:type="dxa"/>
            <w:vAlign w:val="bottom"/>
          </w:tcPr>
          <w:p w14:paraId="241F05D7" w14:textId="64BB4BEF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552FD681" w14:textId="005CFA4D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4</w:t>
            </w:r>
          </w:p>
        </w:tc>
        <w:tc>
          <w:tcPr>
            <w:tcW w:w="1235" w:type="dxa"/>
            <w:vAlign w:val="bottom"/>
          </w:tcPr>
          <w:p w14:paraId="2745050E" w14:textId="09FB13B9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1DDFBD09" w14:textId="00305915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3,018</w:t>
            </w:r>
          </w:p>
        </w:tc>
        <w:tc>
          <w:tcPr>
            <w:tcW w:w="1235" w:type="dxa"/>
          </w:tcPr>
          <w:p w14:paraId="2B63B8AB" w14:textId="59D6374F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3,063</w:t>
            </w:r>
          </w:p>
        </w:tc>
      </w:tr>
      <w:tr w:rsidR="007B72AB" w:rsidRPr="009A7517" w14:paraId="5352E383" w14:textId="77777777" w:rsidTr="00302339">
        <w:trPr>
          <w:jc w:val="center"/>
        </w:trPr>
        <w:tc>
          <w:tcPr>
            <w:tcW w:w="2382" w:type="dxa"/>
          </w:tcPr>
          <w:p w14:paraId="25876494" w14:textId="77777777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234" w:type="dxa"/>
            <w:vAlign w:val="bottom"/>
          </w:tcPr>
          <w:p w14:paraId="562A383D" w14:textId="0A14C798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2CBC5806" w14:textId="5A39D0C8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8</w:t>
            </w:r>
          </w:p>
        </w:tc>
        <w:tc>
          <w:tcPr>
            <w:tcW w:w="1235" w:type="dxa"/>
          </w:tcPr>
          <w:p w14:paraId="5089AC2E" w14:textId="770B7C31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11,695</w:t>
            </w:r>
          </w:p>
        </w:tc>
        <w:tc>
          <w:tcPr>
            <w:tcW w:w="1235" w:type="dxa"/>
            <w:vAlign w:val="bottom"/>
          </w:tcPr>
          <w:p w14:paraId="4C9F3DEC" w14:textId="0EA86774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14175F14" w14:textId="6D958629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251</w:t>
            </w:r>
          </w:p>
        </w:tc>
        <w:tc>
          <w:tcPr>
            <w:tcW w:w="1234" w:type="dxa"/>
            <w:vAlign w:val="bottom"/>
          </w:tcPr>
          <w:p w14:paraId="5FA73BA9" w14:textId="1C48B581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2DA8A17B" w14:textId="2C67CAD7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vAlign w:val="bottom"/>
          </w:tcPr>
          <w:p w14:paraId="3947B26B" w14:textId="24DD5DB1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0E947855" w14:textId="5B6022FF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(11,954)</w:t>
            </w:r>
          </w:p>
        </w:tc>
        <w:tc>
          <w:tcPr>
            <w:tcW w:w="1235" w:type="dxa"/>
          </w:tcPr>
          <w:p w14:paraId="70D916F7" w14:textId="122B665C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</w:tr>
      <w:tr w:rsidR="007B72AB" w:rsidRPr="009A7517" w14:paraId="55FA44A2" w14:textId="77777777" w:rsidTr="00302339">
        <w:trPr>
          <w:jc w:val="center"/>
        </w:trPr>
        <w:tc>
          <w:tcPr>
            <w:tcW w:w="2382" w:type="dxa"/>
          </w:tcPr>
          <w:p w14:paraId="2DEEF414" w14:textId="7DB92BBE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4" w:type="dxa"/>
            <w:vAlign w:val="bottom"/>
          </w:tcPr>
          <w:p w14:paraId="431674CA" w14:textId="2602831B" w:rsidR="007B72AB" w:rsidRPr="009A7517" w:rsidRDefault="007B72AB" w:rsidP="007B72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4F8B34D6" w14:textId="496C78AD" w:rsidR="007B72AB" w:rsidRPr="009A7517" w:rsidRDefault="007B72AB" w:rsidP="007B72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(6)</w:t>
            </w:r>
          </w:p>
        </w:tc>
        <w:tc>
          <w:tcPr>
            <w:tcW w:w="1235" w:type="dxa"/>
          </w:tcPr>
          <w:p w14:paraId="2A76CC36" w14:textId="615E64D4" w:rsidR="007B72AB" w:rsidRPr="009A7517" w:rsidRDefault="007B72AB" w:rsidP="007B72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(1,706)</w:t>
            </w:r>
          </w:p>
        </w:tc>
        <w:tc>
          <w:tcPr>
            <w:tcW w:w="1235" w:type="dxa"/>
            <w:vAlign w:val="bottom"/>
          </w:tcPr>
          <w:p w14:paraId="2A84FE9F" w14:textId="7D4F0D00" w:rsidR="007B72AB" w:rsidRPr="009A7517" w:rsidRDefault="007B72AB" w:rsidP="007B72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4B28ECC8" w14:textId="5CB2C018" w:rsidR="007B72AB" w:rsidRPr="009A7517" w:rsidRDefault="007B72AB" w:rsidP="007B72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(69)</w:t>
            </w:r>
          </w:p>
        </w:tc>
        <w:tc>
          <w:tcPr>
            <w:tcW w:w="1234" w:type="dxa"/>
            <w:vAlign w:val="bottom"/>
          </w:tcPr>
          <w:p w14:paraId="7C109862" w14:textId="508045BD" w:rsidR="007B72AB" w:rsidRPr="009A7517" w:rsidRDefault="007B72AB" w:rsidP="007B72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23B2DEBD" w14:textId="64004883" w:rsidR="007B72AB" w:rsidRPr="009A7517" w:rsidRDefault="007B72AB" w:rsidP="007B72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(7)</w:t>
            </w:r>
          </w:p>
        </w:tc>
        <w:tc>
          <w:tcPr>
            <w:tcW w:w="1235" w:type="dxa"/>
            <w:vAlign w:val="bottom"/>
          </w:tcPr>
          <w:p w14:paraId="2017CB4F" w14:textId="79EAB628" w:rsidR="007B72AB" w:rsidRPr="009A7517" w:rsidRDefault="007B72AB" w:rsidP="007B72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4BDF5696" w14:textId="3C5B244D" w:rsidR="007B72AB" w:rsidRPr="009A7517" w:rsidRDefault="007B72AB" w:rsidP="007B72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(1)</w:t>
            </w:r>
          </w:p>
        </w:tc>
        <w:tc>
          <w:tcPr>
            <w:tcW w:w="1235" w:type="dxa"/>
          </w:tcPr>
          <w:p w14:paraId="52099DDF" w14:textId="0F8C7CE9" w:rsidR="007B72AB" w:rsidRPr="009A7517" w:rsidRDefault="007B72AB" w:rsidP="007B72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(1,789)</w:t>
            </w:r>
          </w:p>
        </w:tc>
      </w:tr>
      <w:tr w:rsidR="007B72AB" w:rsidRPr="009A7517" w14:paraId="12EE0E59" w14:textId="77777777" w:rsidTr="00302339">
        <w:trPr>
          <w:jc w:val="center"/>
        </w:trPr>
        <w:tc>
          <w:tcPr>
            <w:tcW w:w="2382" w:type="dxa"/>
          </w:tcPr>
          <w:p w14:paraId="7D27E5C5" w14:textId="07B18783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31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2564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br/>
            </w:r>
            <w:r w:rsidRPr="009A7517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  และวันที่ 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4" w:type="dxa"/>
          </w:tcPr>
          <w:p w14:paraId="1734BF5B" w14:textId="77777777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7EA6BE7C" w14:textId="2CAD80D9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2,375</w:t>
            </w:r>
          </w:p>
        </w:tc>
        <w:tc>
          <w:tcPr>
            <w:tcW w:w="1235" w:type="dxa"/>
          </w:tcPr>
          <w:p w14:paraId="523FBB8C" w14:textId="77777777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5DE68811" w14:textId="15F42518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685</w:t>
            </w:r>
          </w:p>
        </w:tc>
        <w:tc>
          <w:tcPr>
            <w:tcW w:w="1235" w:type="dxa"/>
          </w:tcPr>
          <w:p w14:paraId="40C3BFC3" w14:textId="77777777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6FFED91A" w14:textId="5C8A4D49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56,363</w:t>
            </w:r>
          </w:p>
        </w:tc>
        <w:tc>
          <w:tcPr>
            <w:tcW w:w="1235" w:type="dxa"/>
          </w:tcPr>
          <w:p w14:paraId="1734015C" w14:textId="77777777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1EDBADFD" w14:textId="30A0784D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235" w:type="dxa"/>
          </w:tcPr>
          <w:p w14:paraId="3F186F19" w14:textId="77777777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6CAE79FB" w14:textId="4124E2AA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8,643</w:t>
            </w:r>
          </w:p>
        </w:tc>
        <w:tc>
          <w:tcPr>
            <w:tcW w:w="1234" w:type="dxa"/>
          </w:tcPr>
          <w:p w14:paraId="4893D4D1" w14:textId="77777777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7C8A7F6D" w14:textId="276AD5AB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235" w:type="dxa"/>
          </w:tcPr>
          <w:p w14:paraId="538F2AFD" w14:textId="77777777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68477281" w14:textId="6A582BA4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1235" w:type="dxa"/>
          </w:tcPr>
          <w:p w14:paraId="285E0F47" w14:textId="77777777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1800AD16" w14:textId="367101C7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235" w:type="dxa"/>
          </w:tcPr>
          <w:p w14:paraId="4153BD9B" w14:textId="77777777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6CFCDFE2" w14:textId="3B7CE46B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1,546</w:t>
            </w:r>
          </w:p>
        </w:tc>
        <w:tc>
          <w:tcPr>
            <w:tcW w:w="1235" w:type="dxa"/>
          </w:tcPr>
          <w:p w14:paraId="6F8B6DB6" w14:textId="77777777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3C25D877" w14:textId="449DA9E4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70,249</w:t>
            </w:r>
          </w:p>
        </w:tc>
      </w:tr>
      <w:tr w:rsidR="007B72AB" w:rsidRPr="009A7517" w14:paraId="721C184A" w14:textId="77777777" w:rsidTr="00227E42">
        <w:trPr>
          <w:jc w:val="center"/>
        </w:trPr>
        <w:tc>
          <w:tcPr>
            <w:tcW w:w="2382" w:type="dxa"/>
          </w:tcPr>
          <w:p w14:paraId="51A919E3" w14:textId="77777777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30416" w14:textId="42631C89" w:rsidR="007B72AB" w:rsidRPr="009A7517" w:rsidRDefault="00A87720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AC0B" w14:textId="09E297F2" w:rsidR="007B72AB" w:rsidRPr="009A7517" w:rsidRDefault="00A87720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4D29F" w14:textId="2B060FC6" w:rsidR="007B72AB" w:rsidRPr="009A7517" w:rsidRDefault="00A87720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256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1198C" w14:textId="594CEA5E" w:rsidR="007B72AB" w:rsidRPr="009A7517" w:rsidRDefault="00EC7466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006DC609" w14:textId="76F9CAC3" w:rsidR="007B72AB" w:rsidRPr="009A7517" w:rsidRDefault="00EC7466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4" w:type="dxa"/>
            <w:vAlign w:val="bottom"/>
          </w:tcPr>
          <w:p w14:paraId="0E530743" w14:textId="4AFCAE23" w:rsidR="007B72AB" w:rsidRPr="009A7517" w:rsidRDefault="00EC7466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A4D77" w14:textId="3E43B76D" w:rsidR="007B72AB" w:rsidRPr="009A7517" w:rsidRDefault="00EC7466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37</w:t>
            </w:r>
          </w:p>
        </w:tc>
        <w:tc>
          <w:tcPr>
            <w:tcW w:w="1235" w:type="dxa"/>
            <w:vAlign w:val="bottom"/>
          </w:tcPr>
          <w:p w14:paraId="178A8F15" w14:textId="6EDED63E" w:rsidR="007B72AB" w:rsidRPr="009A7517" w:rsidRDefault="00EC7466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FE757" w14:textId="3ADAF759" w:rsidR="007B72AB" w:rsidRPr="009A7517" w:rsidRDefault="002430B5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1,02</w:t>
            </w:r>
            <w:r w:rsidR="00034A4C" w:rsidRPr="009A7517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1235" w:type="dxa"/>
          </w:tcPr>
          <w:p w14:paraId="467ADA78" w14:textId="28405C0D" w:rsidR="007B72AB" w:rsidRPr="009A7517" w:rsidRDefault="002430B5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1,3</w:t>
            </w:r>
            <w:r w:rsidR="00034A4C" w:rsidRPr="009A7517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7B72AB" w:rsidRPr="009A7517" w14:paraId="7063B79A" w14:textId="77777777" w:rsidTr="00227E42">
        <w:trPr>
          <w:trHeight w:val="227"/>
          <w:jc w:val="center"/>
        </w:trPr>
        <w:tc>
          <w:tcPr>
            <w:tcW w:w="2382" w:type="dxa"/>
          </w:tcPr>
          <w:p w14:paraId="3ADCC1E6" w14:textId="77777777" w:rsidR="007B72AB" w:rsidRPr="009A7517" w:rsidRDefault="007B72AB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76780" w14:textId="6F4A7DF2" w:rsidR="007B72AB" w:rsidRPr="009A7517" w:rsidRDefault="00A87720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A7643" w14:textId="76B3AF55" w:rsidR="007B72AB" w:rsidRPr="009A7517" w:rsidRDefault="00A87720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34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7BD3B" w14:textId="3583AE07" w:rsidR="007B72AB" w:rsidRPr="009A7517" w:rsidRDefault="00A87720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1,066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378EA" w14:textId="76C805FE" w:rsidR="007B72AB" w:rsidRPr="009A7517" w:rsidRDefault="00EC7466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1B22AC36" w14:textId="4A724518" w:rsidR="007B72AB" w:rsidRPr="009A7517" w:rsidRDefault="00EC7466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204</w:t>
            </w:r>
          </w:p>
        </w:tc>
        <w:tc>
          <w:tcPr>
            <w:tcW w:w="1234" w:type="dxa"/>
            <w:vAlign w:val="bottom"/>
          </w:tcPr>
          <w:p w14:paraId="1C354932" w14:textId="5AB1518D" w:rsidR="007B72AB" w:rsidRPr="009A7517" w:rsidRDefault="00EC7466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45B1C5" w14:textId="22AC92E7" w:rsidR="007B72AB" w:rsidRPr="009A7517" w:rsidRDefault="00EC7466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vAlign w:val="bottom"/>
          </w:tcPr>
          <w:p w14:paraId="63C1ABA7" w14:textId="75CE056D" w:rsidR="007B72AB" w:rsidRPr="009A7517" w:rsidRDefault="00EC7466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E324C0" w14:textId="640260B3" w:rsidR="007B72AB" w:rsidRPr="009A7517" w:rsidRDefault="002430B5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(1,33</w:t>
            </w:r>
            <w:r w:rsidR="00034A4C" w:rsidRPr="009A7517">
              <w:rPr>
                <w:rFonts w:eastAsia="Calibri"/>
                <w:sz w:val="28"/>
                <w:szCs w:val="28"/>
              </w:rPr>
              <w:t>5</w:t>
            </w:r>
            <w:r w:rsidRPr="009A7517">
              <w:rPr>
                <w:rFonts w:eastAsia="Calibri" w:hint="cs"/>
                <w:sz w:val="28"/>
                <w:szCs w:val="28"/>
              </w:rPr>
              <w:t>)</w:t>
            </w:r>
          </w:p>
        </w:tc>
        <w:tc>
          <w:tcPr>
            <w:tcW w:w="1235" w:type="dxa"/>
          </w:tcPr>
          <w:p w14:paraId="00058FA1" w14:textId="44444228" w:rsidR="007B72AB" w:rsidRPr="009A7517" w:rsidRDefault="002430B5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(3</w:t>
            </w:r>
            <w:r w:rsidR="00034A4C" w:rsidRPr="009A7517">
              <w:rPr>
                <w:rFonts w:eastAsia="Calibri"/>
                <w:sz w:val="28"/>
                <w:szCs w:val="28"/>
              </w:rPr>
              <w:t>1</w:t>
            </w:r>
            <w:r w:rsidRPr="009A7517">
              <w:rPr>
                <w:rFonts w:eastAsia="Calibri" w:hint="cs"/>
                <w:sz w:val="28"/>
                <w:szCs w:val="28"/>
              </w:rPr>
              <w:t>)</w:t>
            </w:r>
          </w:p>
        </w:tc>
      </w:tr>
      <w:tr w:rsidR="008D1798" w:rsidRPr="009A7517" w14:paraId="57511AB6" w14:textId="77777777" w:rsidTr="00227E42">
        <w:trPr>
          <w:trHeight w:val="227"/>
          <w:jc w:val="center"/>
        </w:trPr>
        <w:tc>
          <w:tcPr>
            <w:tcW w:w="2382" w:type="dxa"/>
          </w:tcPr>
          <w:p w14:paraId="33083D4A" w14:textId="43D00173" w:rsidR="008D1798" w:rsidRPr="009A7517" w:rsidRDefault="008D1798" w:rsidP="007B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4014B" w14:textId="17CEA660" w:rsidR="008D1798" w:rsidRPr="009A7517" w:rsidRDefault="00A87720" w:rsidP="00034A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528A0A" w14:textId="665A4810" w:rsidR="008D1798" w:rsidRPr="009A7517" w:rsidRDefault="00A87720" w:rsidP="00034A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867BC5" w14:textId="289B0CD1" w:rsidR="008D1798" w:rsidRPr="009A7517" w:rsidRDefault="005F5982" w:rsidP="00034A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(162)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7221D" w14:textId="729AC60D" w:rsidR="008D1798" w:rsidRPr="009A7517" w:rsidRDefault="00EC7466" w:rsidP="00034A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7CF47B70" w14:textId="6A30679B" w:rsidR="008D1798" w:rsidRPr="009A7517" w:rsidRDefault="005F5982" w:rsidP="00034A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(46)</w:t>
            </w:r>
          </w:p>
        </w:tc>
        <w:tc>
          <w:tcPr>
            <w:tcW w:w="1234" w:type="dxa"/>
            <w:vAlign w:val="bottom"/>
          </w:tcPr>
          <w:p w14:paraId="4A306DC6" w14:textId="5F926A15" w:rsidR="008D1798" w:rsidRPr="009A7517" w:rsidRDefault="00EC7466" w:rsidP="00034A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028F6" w14:textId="521B8BDC" w:rsidR="008D1798" w:rsidRPr="009A7517" w:rsidRDefault="005F5982" w:rsidP="00034A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(3)</w:t>
            </w:r>
          </w:p>
        </w:tc>
        <w:tc>
          <w:tcPr>
            <w:tcW w:w="1235" w:type="dxa"/>
            <w:vAlign w:val="bottom"/>
          </w:tcPr>
          <w:p w14:paraId="1E602BA7" w14:textId="7BB31F01" w:rsidR="008D1798" w:rsidRPr="009A7517" w:rsidRDefault="00EC7466" w:rsidP="00034A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767AD" w14:textId="03B66E1B" w:rsidR="008D1798" w:rsidRPr="009A7517" w:rsidRDefault="002430B5" w:rsidP="00034A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01D15907" w14:textId="3E52489B" w:rsidR="008D1798" w:rsidRPr="009A7517" w:rsidRDefault="005F5982" w:rsidP="00034A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(211)</w:t>
            </w:r>
          </w:p>
        </w:tc>
      </w:tr>
      <w:tr w:rsidR="00A87720" w:rsidRPr="009A7517" w14:paraId="6ADAE996" w14:textId="77777777" w:rsidTr="00F2573F">
        <w:trPr>
          <w:trHeight w:val="227"/>
          <w:jc w:val="center"/>
        </w:trPr>
        <w:tc>
          <w:tcPr>
            <w:tcW w:w="2382" w:type="dxa"/>
          </w:tcPr>
          <w:p w14:paraId="4CDE2872" w14:textId="775729B3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31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01C27FCD" w14:textId="65E7B7B4" w:rsidR="00A87720" w:rsidRPr="009A7517" w:rsidRDefault="00A87720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2,375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1DAD7B8B" w14:textId="057F6204" w:rsidR="00A87720" w:rsidRPr="009A7517" w:rsidRDefault="00A87720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719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23695373" w14:textId="52D53B33" w:rsidR="00A87720" w:rsidRPr="009A7517" w:rsidRDefault="00EC7466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57,523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1AB325FE" w14:textId="555D4A57" w:rsidR="00A87720" w:rsidRPr="009A7517" w:rsidRDefault="00EC7466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235" w:type="dxa"/>
          </w:tcPr>
          <w:p w14:paraId="65C53220" w14:textId="01286185" w:rsidR="00A87720" w:rsidRPr="009A7517" w:rsidRDefault="00EC7466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8,801</w:t>
            </w:r>
          </w:p>
        </w:tc>
        <w:tc>
          <w:tcPr>
            <w:tcW w:w="1234" w:type="dxa"/>
            <w:shd w:val="clear" w:color="auto" w:fill="auto"/>
          </w:tcPr>
          <w:p w14:paraId="5920DFF2" w14:textId="49FB1A71" w:rsidR="00A87720" w:rsidRPr="009A7517" w:rsidRDefault="00EC7466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5D3C3D73" w14:textId="7BEA8435" w:rsidR="00A87720" w:rsidRPr="009A7517" w:rsidRDefault="00EC7466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332</w:t>
            </w:r>
          </w:p>
        </w:tc>
        <w:tc>
          <w:tcPr>
            <w:tcW w:w="1235" w:type="dxa"/>
            <w:shd w:val="clear" w:color="auto" w:fill="auto"/>
          </w:tcPr>
          <w:p w14:paraId="6B0E4C40" w14:textId="22F26C7B" w:rsidR="00A87720" w:rsidRPr="009A7517" w:rsidRDefault="00EC7466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1E902D89" w14:textId="461DF1D0" w:rsidR="00A87720" w:rsidRPr="009A7517" w:rsidRDefault="002430B5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1,238</w:t>
            </w:r>
          </w:p>
        </w:tc>
        <w:tc>
          <w:tcPr>
            <w:tcW w:w="1235" w:type="dxa"/>
          </w:tcPr>
          <w:p w14:paraId="1C2FA508" w14:textId="381E8100" w:rsidR="00A87720" w:rsidRPr="009A7517" w:rsidRDefault="002430B5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71,327</w:t>
            </w:r>
          </w:p>
        </w:tc>
      </w:tr>
      <w:tr w:rsidR="005F5982" w:rsidRPr="009A7517" w14:paraId="45F1B274" w14:textId="77777777" w:rsidTr="00F2573F">
        <w:trPr>
          <w:trHeight w:val="227"/>
          <w:jc w:val="center"/>
        </w:trPr>
        <w:tc>
          <w:tcPr>
            <w:tcW w:w="2382" w:type="dxa"/>
          </w:tcPr>
          <w:p w14:paraId="4B791774" w14:textId="77777777" w:rsidR="005F5982" w:rsidRPr="009A7517" w:rsidRDefault="005F5982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7F8592EE" w14:textId="77777777" w:rsidR="005F5982" w:rsidRPr="009A7517" w:rsidRDefault="005F5982" w:rsidP="005F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4262B3D7" w14:textId="77777777" w:rsidR="005F5982" w:rsidRPr="009A7517" w:rsidRDefault="005F5982" w:rsidP="005F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5F9A10DA" w14:textId="77777777" w:rsidR="005F5982" w:rsidRPr="009A7517" w:rsidRDefault="005F5982" w:rsidP="005F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34855B8E" w14:textId="77777777" w:rsidR="005F5982" w:rsidRPr="009A7517" w:rsidRDefault="005F5982" w:rsidP="005F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</w:tcPr>
          <w:p w14:paraId="7B1620B0" w14:textId="77777777" w:rsidR="005F5982" w:rsidRPr="009A7517" w:rsidRDefault="005F5982" w:rsidP="005F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1AF0F26E" w14:textId="77777777" w:rsidR="005F5982" w:rsidRPr="009A7517" w:rsidRDefault="005F5982" w:rsidP="005F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28912E6B" w14:textId="77777777" w:rsidR="005F5982" w:rsidRPr="009A7517" w:rsidRDefault="005F5982" w:rsidP="005F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14:paraId="64AE8B25" w14:textId="77777777" w:rsidR="005F5982" w:rsidRPr="009A7517" w:rsidRDefault="005F5982" w:rsidP="005F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171D0733" w14:textId="77777777" w:rsidR="005F5982" w:rsidRPr="009A7517" w:rsidRDefault="005F5982" w:rsidP="005F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</w:tcPr>
          <w:p w14:paraId="4FA9F390" w14:textId="77777777" w:rsidR="005F5982" w:rsidRPr="009A7517" w:rsidRDefault="005F5982" w:rsidP="005F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A87720" w:rsidRPr="009A7517" w14:paraId="65DF1DEE" w14:textId="77777777" w:rsidTr="00EC3233">
        <w:trPr>
          <w:trHeight w:val="227"/>
          <w:jc w:val="center"/>
        </w:trPr>
        <w:tc>
          <w:tcPr>
            <w:tcW w:w="3616" w:type="dxa"/>
            <w:gridSpan w:val="2"/>
          </w:tcPr>
          <w:p w14:paraId="149973D9" w14:textId="3769FD26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E08AC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F9B34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2093D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59F919A3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459700F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CD43B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70D69AAC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89E02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23D2B7BA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A87720" w:rsidRPr="009A7517" w14:paraId="393FCA77" w14:textId="77777777" w:rsidTr="00801037">
        <w:trPr>
          <w:trHeight w:val="227"/>
          <w:jc w:val="center"/>
        </w:trPr>
        <w:tc>
          <w:tcPr>
            <w:tcW w:w="2382" w:type="dxa"/>
          </w:tcPr>
          <w:p w14:paraId="3B8C189D" w14:textId="405D2E32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sz w:val="28"/>
                <w:szCs w:val="28"/>
              </w:rPr>
              <w:t>1</w:t>
            </w:r>
            <w:r w:rsidRPr="009A7517">
              <w:rPr>
                <w:rFonts w:eastAsia="Calibri" w:hint="cs"/>
                <w:sz w:val="28"/>
                <w:szCs w:val="28"/>
                <w:cs/>
              </w:rPr>
              <w:t xml:space="preserve"> มกราคม </w:t>
            </w:r>
            <w:r w:rsidRPr="009A7517">
              <w:rPr>
                <w:rFonts w:eastAsia="Calibri" w:hint="cs"/>
                <w:sz w:val="28"/>
                <w:szCs w:val="28"/>
              </w:rPr>
              <w:t>2564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0899211F" w14:textId="14A6F4BD" w:rsidR="00A87720" w:rsidRPr="009A7517" w:rsidRDefault="00A87720" w:rsidP="00C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9A7517">
              <w:rPr>
                <w:rFonts w:eastAsia="Calibri" w:hint="cs"/>
                <w:sz w:val="28"/>
                <w:szCs w:val="28"/>
              </w:rPr>
              <w:t>6</w:t>
            </w:r>
            <w:r w:rsidRPr="009A7517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75984CD1" w14:textId="6407B500" w:rsidR="00A87720" w:rsidRPr="009A7517" w:rsidRDefault="00A87720" w:rsidP="00C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9A7517">
              <w:rPr>
                <w:rFonts w:eastAsia="Calibri" w:hint="cs"/>
                <w:sz w:val="28"/>
                <w:szCs w:val="28"/>
              </w:rPr>
              <w:t>497</w:t>
            </w:r>
            <w:r w:rsidRPr="009A7517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6EC7F4B8" w14:textId="16B79FA3" w:rsidR="00A87720" w:rsidRPr="009A7517" w:rsidRDefault="00A87720" w:rsidP="00C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9A7517">
              <w:rPr>
                <w:rFonts w:eastAsia="Calibri" w:hint="cs"/>
                <w:sz w:val="28"/>
                <w:szCs w:val="28"/>
              </w:rPr>
              <w:t>29,828</w:t>
            </w:r>
            <w:r w:rsidRPr="009A7517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08042E5C" w14:textId="1D73F381" w:rsidR="00A87720" w:rsidRPr="009A7517" w:rsidRDefault="00A87720" w:rsidP="004A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9A7517">
              <w:rPr>
                <w:rFonts w:eastAsia="Calibri" w:hint="cs"/>
                <w:sz w:val="28"/>
                <w:szCs w:val="28"/>
              </w:rPr>
              <w:t>15</w:t>
            </w:r>
            <w:r w:rsidRPr="009A7517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2373281C" w14:textId="045153B0" w:rsidR="00A87720" w:rsidRPr="009A7517" w:rsidRDefault="00A87720" w:rsidP="004A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9A7517">
              <w:rPr>
                <w:rFonts w:eastAsia="Calibri" w:hint="cs"/>
                <w:sz w:val="28"/>
                <w:szCs w:val="28"/>
              </w:rPr>
              <w:t>4,934</w:t>
            </w:r>
            <w:r w:rsidRPr="009A7517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13D685DA" w14:textId="753278BD" w:rsidR="00A87720" w:rsidRPr="009A7517" w:rsidRDefault="00A87720" w:rsidP="004A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27D9C135" w14:textId="3F0446C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9A7517">
              <w:rPr>
                <w:rFonts w:eastAsia="Calibri" w:hint="cs"/>
                <w:sz w:val="28"/>
                <w:szCs w:val="28"/>
              </w:rPr>
              <w:t>208</w:t>
            </w:r>
            <w:r w:rsidRPr="009A7517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shd w:val="clear" w:color="auto" w:fill="auto"/>
          </w:tcPr>
          <w:p w14:paraId="67D5CCE4" w14:textId="221C10D8" w:rsidR="00A87720" w:rsidRPr="009A7517" w:rsidRDefault="00A87720" w:rsidP="00C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9A7517">
              <w:rPr>
                <w:rFonts w:eastAsia="Calibri" w:hint="cs"/>
                <w:sz w:val="28"/>
                <w:szCs w:val="28"/>
              </w:rPr>
              <w:t>8</w:t>
            </w:r>
            <w:r w:rsidRPr="009A7517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10224157" w14:textId="682E673B" w:rsidR="00A87720" w:rsidRPr="009A7517" w:rsidRDefault="00A87720" w:rsidP="00C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0D315969" w14:textId="29BEEC10" w:rsidR="00A87720" w:rsidRPr="009A7517" w:rsidRDefault="00A87720" w:rsidP="00C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9A7517">
              <w:rPr>
                <w:rFonts w:eastAsia="Calibri" w:hint="cs"/>
                <w:sz w:val="28"/>
                <w:szCs w:val="28"/>
              </w:rPr>
              <w:t>35,496</w:t>
            </w:r>
            <w:r w:rsidRPr="009A7517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A87720" w:rsidRPr="009A7517" w14:paraId="59D12164" w14:textId="77777777" w:rsidTr="00302339">
        <w:trPr>
          <w:jc w:val="center"/>
        </w:trPr>
        <w:tc>
          <w:tcPr>
            <w:tcW w:w="2382" w:type="dxa"/>
          </w:tcPr>
          <w:p w14:paraId="5F470F58" w14:textId="45F20CF2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4" w:type="dxa"/>
            <w:vAlign w:val="bottom"/>
          </w:tcPr>
          <w:p w14:paraId="4424942F" w14:textId="72AEC2B4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4A55BA85" w14:textId="35706668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(22)</w:t>
            </w:r>
          </w:p>
        </w:tc>
        <w:tc>
          <w:tcPr>
            <w:tcW w:w="1235" w:type="dxa"/>
          </w:tcPr>
          <w:p w14:paraId="55E16C49" w14:textId="341576BA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(2,756)</w:t>
            </w:r>
          </w:p>
        </w:tc>
        <w:tc>
          <w:tcPr>
            <w:tcW w:w="1235" w:type="dxa"/>
          </w:tcPr>
          <w:p w14:paraId="440422E8" w14:textId="36789A55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(6)</w:t>
            </w:r>
          </w:p>
        </w:tc>
        <w:tc>
          <w:tcPr>
            <w:tcW w:w="1235" w:type="dxa"/>
          </w:tcPr>
          <w:p w14:paraId="6DBBF7D1" w14:textId="4BC583C6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(508)</w:t>
            </w:r>
          </w:p>
        </w:tc>
        <w:tc>
          <w:tcPr>
            <w:tcW w:w="1234" w:type="dxa"/>
          </w:tcPr>
          <w:p w14:paraId="5F1F0F73" w14:textId="735D150C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45A098CD" w14:textId="54FD708F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(29)</w:t>
            </w:r>
          </w:p>
        </w:tc>
        <w:tc>
          <w:tcPr>
            <w:tcW w:w="1235" w:type="dxa"/>
          </w:tcPr>
          <w:p w14:paraId="3D12CB23" w14:textId="19D3F9E4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(1)</w:t>
            </w:r>
          </w:p>
        </w:tc>
        <w:tc>
          <w:tcPr>
            <w:tcW w:w="1235" w:type="dxa"/>
          </w:tcPr>
          <w:p w14:paraId="1507CF51" w14:textId="74264E6E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67A9027B" w14:textId="7C9BD169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(3,322)</w:t>
            </w:r>
          </w:p>
        </w:tc>
      </w:tr>
      <w:tr w:rsidR="00A87720" w:rsidRPr="009A7517" w14:paraId="6032EDC6" w14:textId="77777777" w:rsidTr="00302339">
        <w:trPr>
          <w:jc w:val="center"/>
        </w:trPr>
        <w:tc>
          <w:tcPr>
            <w:tcW w:w="2382" w:type="dxa"/>
          </w:tcPr>
          <w:p w14:paraId="46FAEB12" w14:textId="5A5E99F4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34" w:type="dxa"/>
            <w:vAlign w:val="bottom"/>
          </w:tcPr>
          <w:p w14:paraId="2318E10A" w14:textId="00BDA84D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0C7E0BC3" w14:textId="06EE4EE5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5A95E41F" w14:textId="7F554E2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(121)</w:t>
            </w:r>
          </w:p>
        </w:tc>
        <w:tc>
          <w:tcPr>
            <w:tcW w:w="1235" w:type="dxa"/>
            <w:vAlign w:val="bottom"/>
          </w:tcPr>
          <w:p w14:paraId="435D6083" w14:textId="06A424E5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704C66F7" w14:textId="622824A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4" w:type="dxa"/>
            <w:vAlign w:val="bottom"/>
          </w:tcPr>
          <w:p w14:paraId="3E1708B8" w14:textId="3913151A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14B63F68" w14:textId="2C1D58A5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vAlign w:val="bottom"/>
          </w:tcPr>
          <w:p w14:paraId="2EAB33FA" w14:textId="7CDE6F61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(1)</w:t>
            </w:r>
          </w:p>
        </w:tc>
        <w:tc>
          <w:tcPr>
            <w:tcW w:w="1235" w:type="dxa"/>
            <w:vAlign w:val="bottom"/>
          </w:tcPr>
          <w:p w14:paraId="78F5C453" w14:textId="7C63DA5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0779A170" w14:textId="1DBC306C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(122)</w:t>
            </w:r>
          </w:p>
        </w:tc>
      </w:tr>
      <w:tr w:rsidR="00A87720" w:rsidRPr="009A7517" w14:paraId="1A62BCB3" w14:textId="77777777" w:rsidTr="00302339">
        <w:trPr>
          <w:jc w:val="center"/>
        </w:trPr>
        <w:tc>
          <w:tcPr>
            <w:tcW w:w="2382" w:type="dxa"/>
          </w:tcPr>
          <w:p w14:paraId="1CD8A597" w14:textId="391FB9C4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4" w:type="dxa"/>
            <w:vAlign w:val="bottom"/>
          </w:tcPr>
          <w:p w14:paraId="3E555178" w14:textId="579A599A" w:rsidR="00A87720" w:rsidRPr="009A7517" w:rsidRDefault="00A87720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6A234A99" w14:textId="576C55E4" w:rsidR="00A87720" w:rsidRPr="009A7517" w:rsidRDefault="00A87720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5</w:t>
            </w:r>
          </w:p>
        </w:tc>
        <w:tc>
          <w:tcPr>
            <w:tcW w:w="1235" w:type="dxa"/>
          </w:tcPr>
          <w:p w14:paraId="66F1BFE6" w14:textId="7227E9B6" w:rsidR="00A87720" w:rsidRPr="009A7517" w:rsidRDefault="00A87720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1,684</w:t>
            </w:r>
          </w:p>
        </w:tc>
        <w:tc>
          <w:tcPr>
            <w:tcW w:w="1235" w:type="dxa"/>
            <w:vAlign w:val="bottom"/>
          </w:tcPr>
          <w:p w14:paraId="635BBF1B" w14:textId="003DDBD0" w:rsidR="00A87720" w:rsidRPr="009A7517" w:rsidRDefault="00A87720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51BF65DE" w14:textId="6026753B" w:rsidR="00A87720" w:rsidRPr="009A7517" w:rsidRDefault="00A87720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57</w:t>
            </w:r>
          </w:p>
        </w:tc>
        <w:tc>
          <w:tcPr>
            <w:tcW w:w="1234" w:type="dxa"/>
            <w:vAlign w:val="bottom"/>
          </w:tcPr>
          <w:p w14:paraId="36B3E78A" w14:textId="3E6C3AE4" w:rsidR="00A87720" w:rsidRPr="009A7517" w:rsidRDefault="00A87720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2EC67692" w14:textId="591C189D" w:rsidR="00A87720" w:rsidRPr="009A7517" w:rsidRDefault="00A87720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2</w:t>
            </w:r>
          </w:p>
        </w:tc>
        <w:tc>
          <w:tcPr>
            <w:tcW w:w="1235" w:type="dxa"/>
            <w:vAlign w:val="bottom"/>
          </w:tcPr>
          <w:p w14:paraId="0EBF85ED" w14:textId="25E92C6F" w:rsidR="00A87720" w:rsidRPr="009A7517" w:rsidRDefault="00A87720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vAlign w:val="bottom"/>
          </w:tcPr>
          <w:p w14:paraId="64818221" w14:textId="7D5A594A" w:rsidR="00A87720" w:rsidRPr="009A7517" w:rsidRDefault="00A87720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576A0C32" w14:textId="0E206A37" w:rsidR="00A87720" w:rsidRPr="009A7517" w:rsidRDefault="00A87720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1,748</w:t>
            </w:r>
          </w:p>
        </w:tc>
      </w:tr>
      <w:tr w:rsidR="00A87720" w:rsidRPr="009A7517" w14:paraId="61FED324" w14:textId="77777777" w:rsidTr="00302339">
        <w:trPr>
          <w:jc w:val="center"/>
        </w:trPr>
        <w:tc>
          <w:tcPr>
            <w:tcW w:w="2382" w:type="dxa"/>
          </w:tcPr>
          <w:p w14:paraId="58EDCD08" w14:textId="6E772601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31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2564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br/>
            </w:r>
            <w:r w:rsidRPr="009A7517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  และวันที่ 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4" w:type="dxa"/>
          </w:tcPr>
          <w:p w14:paraId="7E33751E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35DF99FA" w14:textId="1C72E121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1235" w:type="dxa"/>
          </w:tcPr>
          <w:p w14:paraId="6824B628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5E22DF24" w14:textId="172100B4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(514)</w:t>
            </w:r>
          </w:p>
        </w:tc>
        <w:tc>
          <w:tcPr>
            <w:tcW w:w="1235" w:type="dxa"/>
          </w:tcPr>
          <w:p w14:paraId="67FD779E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7AD74151" w14:textId="636D0248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(31,021)</w:t>
            </w:r>
          </w:p>
        </w:tc>
        <w:tc>
          <w:tcPr>
            <w:tcW w:w="1235" w:type="dxa"/>
          </w:tcPr>
          <w:p w14:paraId="787B13B1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2EF1A714" w14:textId="01E2E515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(21)</w:t>
            </w:r>
          </w:p>
        </w:tc>
        <w:tc>
          <w:tcPr>
            <w:tcW w:w="1235" w:type="dxa"/>
          </w:tcPr>
          <w:p w14:paraId="793F7427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07A37E6A" w14:textId="24AF6EEE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(5,385)</w:t>
            </w:r>
          </w:p>
        </w:tc>
        <w:tc>
          <w:tcPr>
            <w:tcW w:w="1234" w:type="dxa"/>
          </w:tcPr>
          <w:p w14:paraId="53DB814C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  <w:p w14:paraId="26355B50" w14:textId="1257F841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2FF7264E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67FCC561" w14:textId="26FC167B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(235)</w:t>
            </w:r>
          </w:p>
        </w:tc>
        <w:tc>
          <w:tcPr>
            <w:tcW w:w="1235" w:type="dxa"/>
          </w:tcPr>
          <w:p w14:paraId="0FBFFD1A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672D18B7" w14:textId="37854BF6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(10)</w:t>
            </w:r>
          </w:p>
        </w:tc>
        <w:tc>
          <w:tcPr>
            <w:tcW w:w="1235" w:type="dxa"/>
          </w:tcPr>
          <w:p w14:paraId="482B0B6E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481A15B2" w14:textId="535D950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730908EA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2BBF391D" w14:textId="3662454A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(37,192)</w:t>
            </w:r>
          </w:p>
        </w:tc>
      </w:tr>
      <w:tr w:rsidR="00A87720" w:rsidRPr="009A7517" w14:paraId="4507319C" w14:textId="77777777" w:rsidTr="00227E42">
        <w:trPr>
          <w:jc w:val="center"/>
        </w:trPr>
        <w:tc>
          <w:tcPr>
            <w:tcW w:w="2382" w:type="dxa"/>
          </w:tcPr>
          <w:p w14:paraId="07F70278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668C5" w14:textId="5692E406" w:rsidR="00A87720" w:rsidRPr="009A7517" w:rsidRDefault="00454FE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E29BB" w14:textId="0F3A2109" w:rsidR="00A87720" w:rsidRPr="009A7517" w:rsidRDefault="00454FE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(2</w:t>
            </w:r>
            <w:r w:rsidR="00C0414C" w:rsidRPr="009A7517">
              <w:rPr>
                <w:rFonts w:eastAsia="Calibri" w:hint="cs"/>
                <w:sz w:val="28"/>
                <w:szCs w:val="28"/>
              </w:rPr>
              <w:t>3</w:t>
            </w:r>
            <w:r w:rsidRPr="009A7517">
              <w:rPr>
                <w:rFonts w:eastAsia="Calibri" w:hint="cs"/>
                <w:sz w:val="28"/>
                <w:szCs w:val="28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3AE72" w14:textId="213D0196" w:rsidR="00A87720" w:rsidRPr="009A7517" w:rsidRDefault="00007C3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(2,956)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81825" w14:textId="561DAF82" w:rsidR="00A87720" w:rsidRPr="009A7517" w:rsidRDefault="00007C3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</w:t>
            </w:r>
            <w:r w:rsidR="00613B9B" w:rsidRPr="009A7517">
              <w:rPr>
                <w:rFonts w:eastAsia="Calibri" w:hint="cs"/>
                <w:sz w:val="28"/>
                <w:szCs w:val="28"/>
              </w:rPr>
              <w:t>6</w:t>
            </w:r>
            <w:r w:rsidRPr="009A7517">
              <w:rPr>
                <w:rFonts w:eastAsia="Calibri" w:hint="cs"/>
                <w:sz w:val="28"/>
                <w:szCs w:val="28"/>
              </w:rPr>
              <w:t>)</w:t>
            </w:r>
          </w:p>
        </w:tc>
        <w:tc>
          <w:tcPr>
            <w:tcW w:w="1235" w:type="dxa"/>
          </w:tcPr>
          <w:p w14:paraId="3EB2F6EB" w14:textId="110FE6D2" w:rsidR="00A87720" w:rsidRPr="009A7517" w:rsidRDefault="00007C3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(47</w:t>
            </w:r>
            <w:r w:rsidR="00034A4C" w:rsidRPr="009A7517">
              <w:rPr>
                <w:rFonts w:eastAsia="Calibri"/>
                <w:sz w:val="28"/>
                <w:szCs w:val="28"/>
              </w:rPr>
              <w:t>2</w:t>
            </w:r>
            <w:r w:rsidRPr="009A7517">
              <w:rPr>
                <w:rFonts w:eastAsia="Calibri" w:hint="cs"/>
                <w:sz w:val="28"/>
                <w:szCs w:val="28"/>
              </w:rPr>
              <w:t>)</w:t>
            </w:r>
          </w:p>
        </w:tc>
        <w:tc>
          <w:tcPr>
            <w:tcW w:w="1234" w:type="dxa"/>
          </w:tcPr>
          <w:p w14:paraId="72B7670A" w14:textId="63EEF345" w:rsidR="00A87720" w:rsidRPr="009A7517" w:rsidRDefault="00007C3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EA64" w14:textId="48AC8AB9" w:rsidR="00A87720" w:rsidRPr="009A7517" w:rsidRDefault="00007C3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(24)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4A643" w14:textId="0D0FDFC2" w:rsidR="00A87720" w:rsidRPr="009A7517" w:rsidRDefault="00007C3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(2)</w:t>
            </w:r>
          </w:p>
        </w:tc>
        <w:tc>
          <w:tcPr>
            <w:tcW w:w="1235" w:type="dxa"/>
          </w:tcPr>
          <w:p w14:paraId="2CAB516D" w14:textId="003ED8DA" w:rsidR="00A87720" w:rsidRPr="009A7517" w:rsidRDefault="00007C3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435F95EB" w14:textId="1419B40D" w:rsidR="00A87720" w:rsidRPr="009A7517" w:rsidRDefault="00613B9B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(3,48</w:t>
            </w:r>
            <w:r w:rsidR="00034A4C" w:rsidRPr="009A7517">
              <w:rPr>
                <w:rFonts w:eastAsia="Calibri"/>
                <w:sz w:val="28"/>
                <w:szCs w:val="28"/>
              </w:rPr>
              <w:t>3</w:t>
            </w:r>
            <w:r w:rsidRPr="009A7517">
              <w:rPr>
                <w:rFonts w:eastAsia="Calibri" w:hint="cs"/>
                <w:sz w:val="28"/>
                <w:szCs w:val="28"/>
              </w:rPr>
              <w:t>)</w:t>
            </w:r>
          </w:p>
        </w:tc>
      </w:tr>
      <w:tr w:rsidR="00A87720" w:rsidRPr="009A7517" w14:paraId="48AB8389" w14:textId="77777777" w:rsidTr="00346CB3">
        <w:trPr>
          <w:jc w:val="center"/>
        </w:trPr>
        <w:tc>
          <w:tcPr>
            <w:tcW w:w="2382" w:type="dxa"/>
          </w:tcPr>
          <w:p w14:paraId="40071453" w14:textId="2B8BAA86" w:rsidR="00A87720" w:rsidRPr="009A7517" w:rsidRDefault="00336E86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กลับรายการ</w:t>
            </w:r>
            <w:r w:rsidR="004A7989" w:rsidRPr="009A7517">
              <w:rPr>
                <w:rFonts w:eastAsia="Calibri"/>
                <w:sz w:val="28"/>
                <w:szCs w:val="28"/>
              </w:rPr>
              <w:t xml:space="preserve"> </w:t>
            </w:r>
            <w:r w:rsidR="004A7989" w:rsidRPr="009A7517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9A7517">
              <w:rPr>
                <w:rFonts w:eastAsia="Calibri" w:hint="cs"/>
                <w:sz w:val="28"/>
                <w:szCs w:val="28"/>
                <w:cs/>
              </w:rPr>
              <w:t>ขาดทุนจากการด้อยค่า</w:t>
            </w:r>
            <w:r w:rsidR="004A7989" w:rsidRPr="009A7517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8825" w14:textId="5C42A9D2" w:rsidR="00A87720" w:rsidRPr="009A7517" w:rsidRDefault="00454FE9" w:rsidP="0034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AE509" w14:textId="02540177" w:rsidR="00A87720" w:rsidRPr="009A7517" w:rsidRDefault="00454FE9" w:rsidP="0034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14BD6" w14:textId="13132935" w:rsidR="00A87720" w:rsidRPr="009A7517" w:rsidRDefault="00007C39" w:rsidP="0034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39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701BF" w14:textId="05AAEFFE" w:rsidR="00A87720" w:rsidRPr="009A7517" w:rsidRDefault="00007C39" w:rsidP="0034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vAlign w:val="bottom"/>
          </w:tcPr>
          <w:p w14:paraId="07BACE49" w14:textId="31625AFF" w:rsidR="00A87720" w:rsidRPr="009A7517" w:rsidRDefault="00007C39" w:rsidP="0034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(13)</w:t>
            </w:r>
          </w:p>
        </w:tc>
        <w:tc>
          <w:tcPr>
            <w:tcW w:w="1234" w:type="dxa"/>
            <w:vAlign w:val="bottom"/>
          </w:tcPr>
          <w:p w14:paraId="24888E74" w14:textId="60F77E1F" w:rsidR="00A87720" w:rsidRPr="009A7517" w:rsidRDefault="00007C39" w:rsidP="0034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DBA01" w14:textId="1E52AC0F" w:rsidR="00A87720" w:rsidRPr="009A7517" w:rsidRDefault="00007C39" w:rsidP="0034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5853D" w14:textId="01783807" w:rsidR="00A87720" w:rsidRPr="009A7517" w:rsidRDefault="00007C39" w:rsidP="0034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vAlign w:val="bottom"/>
          </w:tcPr>
          <w:p w14:paraId="31B55CF0" w14:textId="0611C37E" w:rsidR="00A87720" w:rsidRPr="009A7517" w:rsidRDefault="00007C39" w:rsidP="0034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vAlign w:val="bottom"/>
          </w:tcPr>
          <w:p w14:paraId="15BB2C9F" w14:textId="1AE5732D" w:rsidR="00A87720" w:rsidRPr="009A7517" w:rsidRDefault="00613B9B" w:rsidP="0034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26</w:t>
            </w:r>
          </w:p>
        </w:tc>
      </w:tr>
      <w:tr w:rsidR="00A87720" w:rsidRPr="009A7517" w14:paraId="6401ACD0" w14:textId="77777777" w:rsidTr="00227E42">
        <w:trPr>
          <w:jc w:val="center"/>
        </w:trPr>
        <w:tc>
          <w:tcPr>
            <w:tcW w:w="2382" w:type="dxa"/>
          </w:tcPr>
          <w:p w14:paraId="76E20C50" w14:textId="1DD46222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9A7517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F4854" w14:textId="0479CFDC" w:rsidR="00A87720" w:rsidRPr="009A7517" w:rsidRDefault="00454FE9" w:rsidP="004A7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86B4AD" w14:textId="6BC8ECAC" w:rsidR="00A87720" w:rsidRPr="009A7517" w:rsidRDefault="00454FE9" w:rsidP="004A7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CE3BD8" w14:textId="68A77305" w:rsidR="00A87720" w:rsidRPr="009A7517" w:rsidRDefault="00007C39" w:rsidP="004A7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154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AB5FE" w14:textId="09C59481" w:rsidR="00A87720" w:rsidRPr="009A7517" w:rsidRDefault="00007C39" w:rsidP="004A7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5984BA06" w14:textId="475F96D2" w:rsidR="00A87720" w:rsidRPr="009A7517" w:rsidRDefault="00346CB3" w:rsidP="004A7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4</w:t>
            </w:r>
            <w:r w:rsidR="00034A4C" w:rsidRPr="009A7517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1234" w:type="dxa"/>
            <w:vAlign w:val="bottom"/>
          </w:tcPr>
          <w:p w14:paraId="53E14F78" w14:textId="11AE6639" w:rsidR="00A87720" w:rsidRPr="009A7517" w:rsidRDefault="00007C39" w:rsidP="004A7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B29FE4" w14:textId="649F6E8C" w:rsidR="00A87720" w:rsidRPr="009A7517" w:rsidRDefault="00007C39" w:rsidP="004A7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AC9385" w14:textId="7C0A0402" w:rsidR="00A87720" w:rsidRPr="009A7517" w:rsidRDefault="00007C39" w:rsidP="004A7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  <w:vAlign w:val="bottom"/>
          </w:tcPr>
          <w:p w14:paraId="67A416CD" w14:textId="72857743" w:rsidR="00A87720" w:rsidRPr="009A7517" w:rsidRDefault="00007C39" w:rsidP="004A7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1D0BAD3D" w14:textId="2BE623A3" w:rsidR="00A87720" w:rsidRPr="009A7517" w:rsidRDefault="00346CB3" w:rsidP="004A7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9A7517">
              <w:rPr>
                <w:rFonts w:eastAsia="Calibri" w:hint="cs"/>
                <w:sz w:val="28"/>
                <w:szCs w:val="28"/>
              </w:rPr>
              <w:t>20</w:t>
            </w:r>
            <w:r w:rsidR="00034A4C" w:rsidRPr="009A7517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A87720" w:rsidRPr="009A7517" w14:paraId="06AFB4A4" w14:textId="77777777" w:rsidTr="008D0A68">
        <w:trPr>
          <w:jc w:val="center"/>
        </w:trPr>
        <w:tc>
          <w:tcPr>
            <w:tcW w:w="2382" w:type="dxa"/>
          </w:tcPr>
          <w:p w14:paraId="2F4F957C" w14:textId="6DE63EE8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31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1B267B6F" w14:textId="4031FA28" w:rsidR="00A87720" w:rsidRPr="009A7517" w:rsidRDefault="00454FE9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2E5A0C72" w14:textId="045D06EE" w:rsidR="00A87720" w:rsidRPr="009A7517" w:rsidRDefault="00454FE9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(53</w:t>
            </w:r>
            <w:r w:rsidR="00C0414C" w:rsidRPr="009A7517">
              <w:rPr>
                <w:rFonts w:eastAsia="Calibri" w:hint="cs"/>
                <w:b/>
                <w:bCs/>
                <w:sz w:val="28"/>
                <w:szCs w:val="28"/>
              </w:rPr>
              <w:t>7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4F9C30F4" w14:textId="2E49CA3E" w:rsidR="00A87720" w:rsidRPr="009A7517" w:rsidRDefault="00007C39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(33,784)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360EDBAE" w14:textId="5E93DBD1" w:rsidR="00A87720" w:rsidRPr="009A7517" w:rsidRDefault="00007C39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(2</w:t>
            </w:r>
            <w:r w:rsidR="00613B9B" w:rsidRPr="009A7517">
              <w:rPr>
                <w:rFonts w:eastAsia="Calibri" w:hint="cs"/>
                <w:b/>
                <w:bCs/>
                <w:sz w:val="28"/>
                <w:szCs w:val="28"/>
              </w:rPr>
              <w:t>7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35" w:type="dxa"/>
          </w:tcPr>
          <w:p w14:paraId="730E7049" w14:textId="5378FF82" w:rsidR="00A87720" w:rsidRPr="009A7517" w:rsidRDefault="00007C39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(5,825)</w:t>
            </w:r>
          </w:p>
        </w:tc>
        <w:tc>
          <w:tcPr>
            <w:tcW w:w="1234" w:type="dxa"/>
            <w:shd w:val="clear" w:color="auto" w:fill="auto"/>
          </w:tcPr>
          <w:p w14:paraId="0BF684B4" w14:textId="6A944EF4" w:rsidR="00A87720" w:rsidRPr="009A7517" w:rsidRDefault="00007C39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0B4D9B53" w14:textId="428263E2" w:rsidR="00A87720" w:rsidRPr="009A7517" w:rsidRDefault="00007C39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(256)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3B4C7FE4" w14:textId="056D590F" w:rsidR="00A87720" w:rsidRPr="009A7517" w:rsidRDefault="00007C39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(12)</w:t>
            </w:r>
          </w:p>
        </w:tc>
        <w:tc>
          <w:tcPr>
            <w:tcW w:w="1235" w:type="dxa"/>
          </w:tcPr>
          <w:p w14:paraId="00D32546" w14:textId="053D4049" w:rsidR="00A87720" w:rsidRPr="009A7517" w:rsidRDefault="00007C39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3F49A0EF" w14:textId="12571D21" w:rsidR="00A87720" w:rsidRPr="009A7517" w:rsidRDefault="00613B9B" w:rsidP="00A87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(40,44</w:t>
            </w:r>
            <w:r w:rsidR="00346CB3" w:rsidRPr="009A7517">
              <w:rPr>
                <w:rFonts w:eastAsia="Calibri" w:hint="cs"/>
                <w:b/>
                <w:bCs/>
                <w:sz w:val="28"/>
                <w:szCs w:val="28"/>
              </w:rPr>
              <w:t>7</w:t>
            </w:r>
            <w:r w:rsidRPr="009A7517">
              <w:rPr>
                <w:rFonts w:eastAsia="Calibri" w:hint="cs"/>
                <w:b/>
                <w:bCs/>
                <w:sz w:val="28"/>
                <w:szCs w:val="28"/>
              </w:rPr>
              <w:t>)</w:t>
            </w:r>
          </w:p>
        </w:tc>
      </w:tr>
      <w:tr w:rsidR="00A87720" w:rsidRPr="009A7517" w14:paraId="5563BAE5" w14:textId="77777777" w:rsidTr="003B456A">
        <w:trPr>
          <w:jc w:val="center"/>
        </w:trPr>
        <w:tc>
          <w:tcPr>
            <w:tcW w:w="2382" w:type="dxa"/>
          </w:tcPr>
          <w:p w14:paraId="6B34BBE3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8EE45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9C22F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B34E2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8713C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8ACC7F0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77F246B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4FBBA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A0D20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8B65685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6221A9D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A87720" w:rsidRPr="009A7517" w14:paraId="5D5F0D48" w14:textId="77777777" w:rsidTr="003B456A">
        <w:trPr>
          <w:jc w:val="center"/>
        </w:trPr>
        <w:tc>
          <w:tcPr>
            <w:tcW w:w="2382" w:type="dxa"/>
          </w:tcPr>
          <w:p w14:paraId="252E23DC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274C1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5F50B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6743F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67925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DF2356B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FF80D76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91533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F1B3F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256511EF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16DD3B1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A7989" w:rsidRPr="009A7517" w14:paraId="616461F1" w14:textId="77777777" w:rsidTr="003B456A">
        <w:trPr>
          <w:jc w:val="center"/>
        </w:trPr>
        <w:tc>
          <w:tcPr>
            <w:tcW w:w="2382" w:type="dxa"/>
          </w:tcPr>
          <w:p w14:paraId="62CB9E4F" w14:textId="77777777" w:rsidR="004A7989" w:rsidRPr="009A7517" w:rsidRDefault="004A798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5351C" w14:textId="77777777" w:rsidR="004A7989" w:rsidRPr="009A7517" w:rsidRDefault="004A798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3490A" w14:textId="77777777" w:rsidR="004A7989" w:rsidRPr="009A7517" w:rsidRDefault="004A798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5E49E" w14:textId="77777777" w:rsidR="004A7989" w:rsidRPr="009A7517" w:rsidRDefault="004A798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04F06" w14:textId="77777777" w:rsidR="004A7989" w:rsidRPr="009A7517" w:rsidRDefault="004A798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7A479E9" w14:textId="77777777" w:rsidR="004A7989" w:rsidRPr="009A7517" w:rsidRDefault="004A798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BE5CC98" w14:textId="77777777" w:rsidR="004A7989" w:rsidRPr="009A7517" w:rsidRDefault="004A798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69ABE" w14:textId="77777777" w:rsidR="004A7989" w:rsidRPr="009A7517" w:rsidRDefault="004A798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B355B" w14:textId="77777777" w:rsidR="004A7989" w:rsidRPr="009A7517" w:rsidRDefault="004A798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24CA9EBB" w14:textId="77777777" w:rsidR="004A7989" w:rsidRPr="009A7517" w:rsidRDefault="004A798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0C382808" w14:textId="77777777" w:rsidR="004A7989" w:rsidRPr="009A7517" w:rsidRDefault="004A7989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7720" w:rsidRPr="009A7517" w14:paraId="624B4E4A" w14:textId="77777777" w:rsidTr="003B456A">
        <w:trPr>
          <w:jc w:val="center"/>
        </w:trPr>
        <w:tc>
          <w:tcPr>
            <w:tcW w:w="2382" w:type="dxa"/>
          </w:tcPr>
          <w:p w14:paraId="0844DD02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F4CB9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F3B7D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9DB90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90325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91A887F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9F332C0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EB595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8FA0E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C5DDEB3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8355D5B" w14:textId="77777777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A87720" w:rsidRPr="009A7517" w14:paraId="3E953EAD" w14:textId="77777777" w:rsidTr="00302339">
        <w:trPr>
          <w:jc w:val="center"/>
        </w:trPr>
        <w:tc>
          <w:tcPr>
            <w:tcW w:w="2382" w:type="dxa"/>
          </w:tcPr>
          <w:p w14:paraId="0712718F" w14:textId="1FE84C6F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699B322B" w14:textId="0AF0FB3C" w:rsidR="00A87720" w:rsidRPr="009A7517" w:rsidRDefault="00A87720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2,369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01E096CF" w14:textId="70160B59" w:rsidR="00A87720" w:rsidRPr="009A7517" w:rsidRDefault="00A87720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200627FE" w14:textId="582962FF" w:rsidR="00A87720" w:rsidRPr="009A7517" w:rsidRDefault="00A87720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25,342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2738F5DF" w14:textId="76CF65E0" w:rsidR="00A87720" w:rsidRPr="009A7517" w:rsidRDefault="00A87720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1235" w:type="dxa"/>
          </w:tcPr>
          <w:p w14:paraId="4F3D3823" w14:textId="23CA72A8" w:rsidR="00A87720" w:rsidRPr="009A7517" w:rsidRDefault="00A87720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3,258</w:t>
            </w:r>
          </w:p>
        </w:tc>
        <w:tc>
          <w:tcPr>
            <w:tcW w:w="1234" w:type="dxa"/>
            <w:shd w:val="clear" w:color="auto" w:fill="auto"/>
          </w:tcPr>
          <w:p w14:paraId="7A9F8588" w14:textId="3AA110F4" w:rsidR="00A87720" w:rsidRPr="009A7517" w:rsidRDefault="00A87720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54D2A50C" w14:textId="30655144" w:rsidR="00A87720" w:rsidRPr="009A7517" w:rsidRDefault="00A87720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301293E7" w14:textId="1764978B" w:rsidR="00A87720" w:rsidRPr="009A7517" w:rsidRDefault="00A87720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235" w:type="dxa"/>
          </w:tcPr>
          <w:p w14:paraId="53C0D6E3" w14:textId="3E29F63D" w:rsidR="00A87720" w:rsidRPr="009A7517" w:rsidRDefault="00A87720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1,546</w:t>
            </w:r>
          </w:p>
        </w:tc>
        <w:tc>
          <w:tcPr>
            <w:tcW w:w="1235" w:type="dxa"/>
          </w:tcPr>
          <w:p w14:paraId="2800B7BB" w14:textId="06827DE1" w:rsidR="00A87720" w:rsidRPr="009A7517" w:rsidRDefault="00A87720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33,057</w:t>
            </w:r>
          </w:p>
        </w:tc>
      </w:tr>
      <w:tr w:rsidR="00A87720" w:rsidRPr="009A7517" w14:paraId="6418A3DB" w14:textId="77777777" w:rsidTr="008D0A68">
        <w:trPr>
          <w:trHeight w:val="125"/>
          <w:jc w:val="center"/>
        </w:trPr>
        <w:tc>
          <w:tcPr>
            <w:tcW w:w="2382" w:type="dxa"/>
          </w:tcPr>
          <w:p w14:paraId="7E924018" w14:textId="12F0C021" w:rsidR="00A87720" w:rsidRPr="009A7517" w:rsidRDefault="00A8772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4BB1E356" w14:textId="536E3488" w:rsidR="00A87720" w:rsidRPr="009A7517" w:rsidRDefault="00C0414C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2,369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026B3595" w14:textId="7BDC8AE0" w:rsidR="00A87720" w:rsidRPr="009A7517" w:rsidRDefault="00C0414C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65F358B6" w14:textId="7BCAD8D4" w:rsidR="00A87720" w:rsidRPr="009A7517" w:rsidRDefault="00C0414C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23,739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439F382E" w14:textId="6ED1F94C" w:rsidR="00A87720" w:rsidRPr="009A7517" w:rsidRDefault="00346CB3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235" w:type="dxa"/>
          </w:tcPr>
          <w:p w14:paraId="4E3B0311" w14:textId="24BFB035" w:rsidR="00A87720" w:rsidRPr="009A7517" w:rsidRDefault="00346CB3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2,976</w:t>
            </w:r>
          </w:p>
        </w:tc>
        <w:tc>
          <w:tcPr>
            <w:tcW w:w="1234" w:type="dxa"/>
            <w:shd w:val="clear" w:color="auto" w:fill="auto"/>
          </w:tcPr>
          <w:p w14:paraId="48F19285" w14:textId="7365603F" w:rsidR="00A87720" w:rsidRPr="009A7517" w:rsidRDefault="00346CB3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768ECF01" w14:textId="56EEEE46" w:rsidR="00A87720" w:rsidRPr="009A7517" w:rsidRDefault="00346CB3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5FA85FA2" w14:textId="25CA1F36" w:rsidR="00A87720" w:rsidRPr="009A7517" w:rsidRDefault="00346CB3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235" w:type="dxa"/>
          </w:tcPr>
          <w:p w14:paraId="5969B6DF" w14:textId="568B8D39" w:rsidR="00A87720" w:rsidRPr="009A7517" w:rsidRDefault="00346CB3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1,238</w:t>
            </w:r>
          </w:p>
        </w:tc>
        <w:tc>
          <w:tcPr>
            <w:tcW w:w="1235" w:type="dxa"/>
          </w:tcPr>
          <w:p w14:paraId="47996DDD" w14:textId="604370A5" w:rsidR="00A87720" w:rsidRPr="009A7517" w:rsidRDefault="00346CB3" w:rsidP="00A877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30,880</w:t>
            </w:r>
          </w:p>
        </w:tc>
      </w:tr>
    </w:tbl>
    <w:p w14:paraId="53EB820D" w14:textId="77777777" w:rsidR="003C6156" w:rsidRPr="009A7517" w:rsidRDefault="003C6156" w:rsidP="00926B6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</w:p>
    <w:p w14:paraId="5B6E6B73" w14:textId="68FEB6A9" w:rsidR="003F0199" w:rsidRPr="009A7517" w:rsidRDefault="00926B6F" w:rsidP="003F0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 w:hanging="540"/>
        <w:jc w:val="thaiDistribute"/>
      </w:pPr>
      <w:bookmarkStart w:id="13" w:name="_Hlk63068406"/>
      <w:r w:rsidRPr="009A7517">
        <w:rPr>
          <w:cs/>
        </w:rPr>
        <w:t xml:space="preserve">ต้นทุนการกู้ยืมที่เกี่ยวข้องกับการก่อสร้างโรงงานใหม่ได้บันทึกเป็นส่วนหนึ่งของต้นทุนสินทรัพย์จํานวน </w:t>
      </w:r>
      <w:r w:rsidR="00181489" w:rsidRPr="009A7517">
        <w:t>29</w:t>
      </w:r>
      <w:r w:rsidRPr="009A7517">
        <w:rPr>
          <w:cs/>
        </w:rPr>
        <w:t xml:space="preserve"> ล้านบาท </w:t>
      </w:r>
      <w:bookmarkEnd w:id="13"/>
      <w:r w:rsidRPr="009A7517">
        <w:rPr>
          <w:i/>
          <w:iCs/>
          <w:cs/>
        </w:rPr>
        <w:t>(</w:t>
      </w:r>
      <w:r w:rsidR="00DE3F43" w:rsidRPr="009A7517">
        <w:rPr>
          <w:i/>
          <w:iCs/>
        </w:rPr>
        <w:t>256</w:t>
      </w:r>
      <w:r w:rsidR="00D06EDC" w:rsidRPr="009A7517">
        <w:rPr>
          <w:i/>
          <w:iCs/>
        </w:rPr>
        <w:t>4</w:t>
      </w:r>
      <w:r w:rsidRPr="009A7517">
        <w:rPr>
          <w:i/>
          <w:iCs/>
          <w:cs/>
        </w:rPr>
        <w:t xml:space="preserve">: </w:t>
      </w:r>
      <w:r w:rsidR="00D06EDC" w:rsidRPr="009A7517">
        <w:rPr>
          <w:i/>
          <w:iCs/>
        </w:rPr>
        <w:t xml:space="preserve">139 </w:t>
      </w:r>
      <w:r w:rsidRPr="009A7517">
        <w:rPr>
          <w:i/>
          <w:iCs/>
          <w:cs/>
        </w:rPr>
        <w:t>ล้านบาท)</w:t>
      </w:r>
      <w:r w:rsidRPr="009A7517">
        <w:rPr>
          <w:cs/>
        </w:rPr>
        <w:t xml:space="preserve"> </w:t>
      </w:r>
      <w:bookmarkStart w:id="14" w:name="_Hlk63068422"/>
      <w:r w:rsidRPr="009A7517">
        <w:rPr>
          <w:cs/>
        </w:rPr>
        <w:t xml:space="preserve">มีอัตราดอกเบี้ยที่รับรู้ร้อยละ </w:t>
      </w:r>
      <w:r w:rsidR="004F19AB" w:rsidRPr="009A7517">
        <w:t>3.14</w:t>
      </w:r>
      <w:r w:rsidR="00C3196C" w:rsidRPr="009A7517">
        <w:rPr>
          <w:cs/>
        </w:rPr>
        <w:t xml:space="preserve"> </w:t>
      </w:r>
      <w:r w:rsidR="004F19AB" w:rsidRPr="009A7517">
        <w:t>-</w:t>
      </w:r>
      <w:r w:rsidR="0058309E" w:rsidRPr="009A7517">
        <w:t xml:space="preserve"> </w:t>
      </w:r>
      <w:r w:rsidR="004F19AB" w:rsidRPr="009A7517">
        <w:t>3.93</w:t>
      </w:r>
      <w:r w:rsidR="00ED0338" w:rsidRPr="009A7517">
        <w:rPr>
          <w:rFonts w:hint="cs"/>
          <w:cs/>
        </w:rPr>
        <w:t xml:space="preserve"> ต่อปี</w:t>
      </w:r>
      <w:r w:rsidRPr="009A7517">
        <w:rPr>
          <w:cs/>
        </w:rPr>
        <w:t xml:space="preserve"> </w:t>
      </w:r>
      <w:bookmarkEnd w:id="14"/>
    </w:p>
    <w:p w14:paraId="27E687AB" w14:textId="19C7E54A" w:rsidR="00BD51DE" w:rsidRPr="009A7517" w:rsidRDefault="00926B6F" w:rsidP="003F0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 w:hanging="540"/>
        <w:jc w:val="thaiDistribute"/>
        <w:rPr>
          <w:i/>
          <w:iCs/>
        </w:rPr>
      </w:pPr>
      <w:r w:rsidRPr="009A7517">
        <w:rPr>
          <w:i/>
          <w:iCs/>
          <w:cs/>
        </w:rPr>
        <w:t>(</w:t>
      </w:r>
      <w:r w:rsidR="00DE3F43" w:rsidRPr="009A7517">
        <w:rPr>
          <w:i/>
          <w:iCs/>
        </w:rPr>
        <w:t>256</w:t>
      </w:r>
      <w:r w:rsidR="00D06EDC" w:rsidRPr="009A7517">
        <w:rPr>
          <w:i/>
          <w:iCs/>
        </w:rPr>
        <w:t>4</w:t>
      </w:r>
      <w:r w:rsidRPr="009A7517">
        <w:rPr>
          <w:i/>
          <w:iCs/>
          <w:cs/>
        </w:rPr>
        <w:t xml:space="preserve">: ร้อยละ </w:t>
      </w:r>
      <w:r w:rsidR="00D06EDC" w:rsidRPr="009A7517">
        <w:rPr>
          <w:i/>
          <w:iCs/>
        </w:rPr>
        <w:t>3.14</w:t>
      </w:r>
      <w:r w:rsidR="00E11A4F" w:rsidRPr="009A7517">
        <w:rPr>
          <w:i/>
          <w:iCs/>
        </w:rPr>
        <w:t xml:space="preserve"> </w:t>
      </w:r>
      <w:r w:rsidR="00D06EDC" w:rsidRPr="009A7517">
        <w:rPr>
          <w:i/>
          <w:iCs/>
        </w:rPr>
        <w:t>-</w:t>
      </w:r>
      <w:r w:rsidR="00E11A4F" w:rsidRPr="009A7517">
        <w:rPr>
          <w:i/>
          <w:iCs/>
        </w:rPr>
        <w:t xml:space="preserve"> </w:t>
      </w:r>
      <w:r w:rsidR="00D06EDC" w:rsidRPr="009A7517">
        <w:rPr>
          <w:i/>
          <w:iCs/>
        </w:rPr>
        <w:t>3.83</w:t>
      </w:r>
      <w:r w:rsidR="00E11A4F" w:rsidRPr="009A7517">
        <w:rPr>
          <w:i/>
          <w:iCs/>
        </w:rPr>
        <w:t xml:space="preserve"> </w:t>
      </w:r>
      <w:r w:rsidR="00ED0338" w:rsidRPr="009A7517">
        <w:rPr>
          <w:rFonts w:hint="cs"/>
          <w:i/>
          <w:iCs/>
          <w:cs/>
        </w:rPr>
        <w:t>ต่อปี</w:t>
      </w:r>
      <w:r w:rsidRPr="009A7517">
        <w:rPr>
          <w:i/>
          <w:iCs/>
          <w:cs/>
        </w:rPr>
        <w:t>)</w:t>
      </w:r>
      <w:r w:rsidRPr="009A7517">
        <w:rPr>
          <w:cs/>
        </w:rPr>
        <w:t xml:space="preserve"> </w:t>
      </w:r>
      <w:r w:rsidRPr="009A7517">
        <w:rPr>
          <w:rFonts w:hint="cs"/>
          <w:i/>
          <w:iCs/>
          <w:cs/>
        </w:rPr>
        <w:t xml:space="preserve">(ดูหมายเหตุ </w:t>
      </w:r>
      <w:r w:rsidR="00434ECB" w:rsidRPr="009A7517">
        <w:rPr>
          <w:i/>
          <w:iCs/>
        </w:rPr>
        <w:t>2</w:t>
      </w:r>
      <w:r w:rsidR="00F443D8" w:rsidRPr="009A7517">
        <w:rPr>
          <w:i/>
          <w:iCs/>
        </w:rPr>
        <w:t>6</w:t>
      </w:r>
      <w:r w:rsidRPr="009A7517">
        <w:rPr>
          <w:rFonts w:hint="cs"/>
          <w:i/>
          <w:iCs/>
          <w:cs/>
        </w:rPr>
        <w:t>)</w:t>
      </w:r>
    </w:p>
    <w:p w14:paraId="6E01C48E" w14:textId="77777777" w:rsidR="007316D0" w:rsidRPr="009A7517" w:rsidRDefault="007316D0" w:rsidP="00926B6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28"/>
          <w:szCs w:val="28"/>
          <w:lang w:bidi="th-TH"/>
        </w:rPr>
      </w:pPr>
    </w:p>
    <w:p w14:paraId="2820A72D" w14:textId="3A3E3F9D" w:rsidR="00972620" w:rsidRPr="009A7517" w:rsidRDefault="00972620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  <w:rPr>
          <w:i/>
          <w:iCs/>
          <w:sz w:val="28"/>
          <w:szCs w:val="28"/>
        </w:rPr>
      </w:pPr>
    </w:p>
    <w:p w14:paraId="011B380A" w14:textId="0C418E7C" w:rsidR="00972620" w:rsidRPr="009A7517" w:rsidRDefault="00972620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  <w:rPr>
          <w:i/>
          <w:iCs/>
          <w:sz w:val="28"/>
          <w:szCs w:val="28"/>
        </w:rPr>
      </w:pPr>
    </w:p>
    <w:p w14:paraId="4A03DD06" w14:textId="77777777" w:rsidR="00972620" w:rsidRPr="009A7517" w:rsidRDefault="00972620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  <w:rPr>
          <w:i/>
          <w:iCs/>
          <w:sz w:val="28"/>
          <w:szCs w:val="28"/>
        </w:rPr>
      </w:pPr>
    </w:p>
    <w:p w14:paraId="031A4C62" w14:textId="77777777" w:rsidR="00D315BF" w:rsidRPr="009A7517" w:rsidRDefault="00D315BF" w:rsidP="00926B6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28"/>
          <w:szCs w:val="28"/>
          <w:lang w:bidi="th-TH"/>
        </w:rPr>
      </w:pPr>
    </w:p>
    <w:p w14:paraId="39FAFD4F" w14:textId="77777777" w:rsidR="00B53558" w:rsidRPr="009A7517" w:rsidRDefault="00B53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  <w:r w:rsidRPr="009A7517">
        <w:rPr>
          <w:b/>
          <w:bCs/>
          <w:sz w:val="28"/>
          <w:szCs w:val="28"/>
          <w:cs/>
        </w:rPr>
        <w:br w:type="page"/>
      </w:r>
    </w:p>
    <w:p w14:paraId="56BC6477" w14:textId="5D7A5AD1" w:rsidR="00072DB0" w:rsidRPr="009A7517" w:rsidRDefault="00072DB0" w:rsidP="00072DB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สินทรัพย์สิทธิการใช้</w:t>
      </w:r>
    </w:p>
    <w:tbl>
      <w:tblPr>
        <w:tblW w:w="136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11"/>
        <w:gridCol w:w="708"/>
        <w:gridCol w:w="1441"/>
        <w:gridCol w:w="1441"/>
        <w:gridCol w:w="1441"/>
        <w:gridCol w:w="1441"/>
        <w:gridCol w:w="1441"/>
        <w:gridCol w:w="1441"/>
        <w:gridCol w:w="1442"/>
      </w:tblGrid>
      <w:tr w:rsidR="00337954" w:rsidRPr="009A7517" w14:paraId="1C78CDF7" w14:textId="77777777" w:rsidTr="00337954">
        <w:trPr>
          <w:tblHeader/>
        </w:trPr>
        <w:tc>
          <w:tcPr>
            <w:tcW w:w="2811" w:type="dxa"/>
          </w:tcPr>
          <w:p w14:paraId="4F2549AE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708" w:type="dxa"/>
          </w:tcPr>
          <w:p w14:paraId="64887FD6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10088" w:type="dxa"/>
            <w:gridSpan w:val="7"/>
          </w:tcPr>
          <w:p w14:paraId="639D1699" w14:textId="48519EDE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>งบการเงินรวม</w:t>
            </w:r>
          </w:p>
        </w:tc>
      </w:tr>
      <w:tr w:rsidR="00337954" w:rsidRPr="009A7517" w14:paraId="3EB38B8E" w14:textId="77777777" w:rsidTr="00337954">
        <w:trPr>
          <w:trHeight w:val="137"/>
          <w:tblHeader/>
        </w:trPr>
        <w:tc>
          <w:tcPr>
            <w:tcW w:w="2811" w:type="dxa"/>
          </w:tcPr>
          <w:p w14:paraId="7EC52DD2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708" w:type="dxa"/>
          </w:tcPr>
          <w:p w14:paraId="0462815A" w14:textId="0F4D00EF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441" w:type="dxa"/>
            <w:vAlign w:val="bottom"/>
          </w:tcPr>
          <w:p w14:paraId="57A69DD0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อาคารและที่ดิน</w:t>
            </w:r>
          </w:p>
          <w:p w14:paraId="64C1102D" w14:textId="2E010C74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พร้อมสิ่งปลูกสร้าง</w:t>
            </w:r>
          </w:p>
        </w:tc>
        <w:tc>
          <w:tcPr>
            <w:tcW w:w="1441" w:type="dxa"/>
            <w:vAlign w:val="bottom"/>
          </w:tcPr>
          <w:p w14:paraId="5D96851C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พื้นที่เช่า</w:t>
            </w:r>
          </w:p>
        </w:tc>
        <w:tc>
          <w:tcPr>
            <w:tcW w:w="1441" w:type="dxa"/>
          </w:tcPr>
          <w:p w14:paraId="25E6D124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31ED15B3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423B2E1" w14:textId="01F1BD05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441" w:type="dxa"/>
            <w:vAlign w:val="bottom"/>
          </w:tcPr>
          <w:p w14:paraId="28924A31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เครื่องจักร</w:t>
            </w:r>
            <w:r w:rsidRPr="009A7517">
              <w:rPr>
                <w:rFonts w:eastAsia="Calibri" w:hint="cs"/>
              </w:rPr>
              <w:br/>
            </w:r>
            <w:r w:rsidRPr="009A7517">
              <w:rPr>
                <w:rFonts w:eastAsia="Calibri" w:hint="cs"/>
                <w:cs/>
              </w:rPr>
              <w:t>อุปกรณ์หอกลั่น</w:t>
            </w:r>
          </w:p>
        </w:tc>
        <w:tc>
          <w:tcPr>
            <w:tcW w:w="1441" w:type="dxa"/>
          </w:tcPr>
          <w:p w14:paraId="4C6E826E" w14:textId="26857078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441" w:type="dxa"/>
            <w:vAlign w:val="bottom"/>
          </w:tcPr>
          <w:p w14:paraId="0F34F539" w14:textId="41E6C05D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ยานพาหนะและ</w:t>
            </w:r>
          </w:p>
          <w:p w14:paraId="352906AC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เรือและท่อ</w:t>
            </w:r>
          </w:p>
          <w:p w14:paraId="7DB040C1" w14:textId="03E2F6F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ขนส่งน้ำมัน</w:t>
            </w:r>
          </w:p>
        </w:tc>
        <w:tc>
          <w:tcPr>
            <w:tcW w:w="1442" w:type="dxa"/>
            <w:vAlign w:val="bottom"/>
          </w:tcPr>
          <w:p w14:paraId="6DB11D07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รวม</w:t>
            </w:r>
          </w:p>
        </w:tc>
      </w:tr>
      <w:tr w:rsidR="00337954" w:rsidRPr="009A7517" w14:paraId="0F6B4EA7" w14:textId="77777777" w:rsidTr="00F2573F">
        <w:trPr>
          <w:tblHeader/>
        </w:trPr>
        <w:tc>
          <w:tcPr>
            <w:tcW w:w="2811" w:type="dxa"/>
          </w:tcPr>
          <w:p w14:paraId="08FDA3BA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708" w:type="dxa"/>
          </w:tcPr>
          <w:p w14:paraId="057EC195" w14:textId="77777777" w:rsidR="00337954" w:rsidRPr="009A7517" w:rsidRDefault="00337954" w:rsidP="00E8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8" w:type="dxa"/>
            <w:gridSpan w:val="7"/>
          </w:tcPr>
          <w:p w14:paraId="6AD52EA5" w14:textId="468E9D36" w:rsidR="00337954" w:rsidRPr="009A7517" w:rsidRDefault="00337954" w:rsidP="00E8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7954" w:rsidRPr="009A7517" w14:paraId="26C5941D" w14:textId="77777777" w:rsidTr="00337954">
        <w:tc>
          <w:tcPr>
            <w:tcW w:w="2811" w:type="dxa"/>
          </w:tcPr>
          <w:p w14:paraId="06E381D9" w14:textId="35A7DB0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9A7517">
              <w:rPr>
                <w:rFonts w:eastAsia="Calibri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708" w:type="dxa"/>
          </w:tcPr>
          <w:p w14:paraId="60F90978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jc w:val="center"/>
              <w:rPr>
                <w:i/>
                <w:iCs/>
              </w:rPr>
            </w:pPr>
          </w:p>
        </w:tc>
        <w:tc>
          <w:tcPr>
            <w:tcW w:w="1441" w:type="dxa"/>
            <w:vAlign w:val="bottom"/>
          </w:tcPr>
          <w:p w14:paraId="4CED1DCE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</w:p>
        </w:tc>
        <w:tc>
          <w:tcPr>
            <w:tcW w:w="1441" w:type="dxa"/>
            <w:vAlign w:val="bottom"/>
          </w:tcPr>
          <w:p w14:paraId="3F9D402D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</w:p>
        </w:tc>
        <w:tc>
          <w:tcPr>
            <w:tcW w:w="1441" w:type="dxa"/>
          </w:tcPr>
          <w:p w14:paraId="0EB3DE1C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</w:p>
        </w:tc>
        <w:tc>
          <w:tcPr>
            <w:tcW w:w="1441" w:type="dxa"/>
            <w:vAlign w:val="bottom"/>
          </w:tcPr>
          <w:p w14:paraId="255C90E5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</w:p>
        </w:tc>
        <w:tc>
          <w:tcPr>
            <w:tcW w:w="1441" w:type="dxa"/>
          </w:tcPr>
          <w:p w14:paraId="07A146E7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</w:p>
        </w:tc>
        <w:tc>
          <w:tcPr>
            <w:tcW w:w="1441" w:type="dxa"/>
            <w:vAlign w:val="bottom"/>
          </w:tcPr>
          <w:p w14:paraId="6B2F67EC" w14:textId="621CD842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</w:p>
        </w:tc>
        <w:tc>
          <w:tcPr>
            <w:tcW w:w="1442" w:type="dxa"/>
            <w:vAlign w:val="bottom"/>
          </w:tcPr>
          <w:p w14:paraId="14B2B48F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</w:p>
        </w:tc>
      </w:tr>
      <w:tr w:rsidR="00337954" w:rsidRPr="009A7517" w14:paraId="11035671" w14:textId="77777777" w:rsidTr="00337954">
        <w:tc>
          <w:tcPr>
            <w:tcW w:w="2811" w:type="dxa"/>
          </w:tcPr>
          <w:p w14:paraId="22B526ED" w14:textId="312B8185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 </w:t>
            </w:r>
            <w:r w:rsidRPr="009A7517">
              <w:rPr>
                <w:rFonts w:hint="cs"/>
              </w:rPr>
              <w:t>2564</w:t>
            </w:r>
          </w:p>
        </w:tc>
        <w:tc>
          <w:tcPr>
            <w:tcW w:w="708" w:type="dxa"/>
          </w:tcPr>
          <w:p w14:paraId="1AA305CD" w14:textId="368413F1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jc w:val="center"/>
              <w:rPr>
                <w:i/>
                <w:iCs/>
              </w:rPr>
            </w:pPr>
          </w:p>
        </w:tc>
        <w:tc>
          <w:tcPr>
            <w:tcW w:w="1441" w:type="dxa"/>
            <w:vAlign w:val="bottom"/>
          </w:tcPr>
          <w:p w14:paraId="7B2249AF" w14:textId="7AADED5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9A7517">
              <w:rPr>
                <w:rFonts w:hint="cs"/>
              </w:rPr>
              <w:t>11,025</w:t>
            </w:r>
          </w:p>
        </w:tc>
        <w:tc>
          <w:tcPr>
            <w:tcW w:w="1441" w:type="dxa"/>
            <w:vAlign w:val="bottom"/>
          </w:tcPr>
          <w:p w14:paraId="6D71B1F6" w14:textId="7D7718C4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11</w:t>
            </w:r>
          </w:p>
        </w:tc>
        <w:tc>
          <w:tcPr>
            <w:tcW w:w="1441" w:type="dxa"/>
          </w:tcPr>
          <w:p w14:paraId="3DC52014" w14:textId="17AA2700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9A7517">
              <w:rPr>
                <w:rFonts w:hint="cs"/>
              </w:rPr>
              <w:t>2,017</w:t>
            </w:r>
          </w:p>
        </w:tc>
        <w:tc>
          <w:tcPr>
            <w:tcW w:w="1441" w:type="dxa"/>
            <w:vAlign w:val="bottom"/>
          </w:tcPr>
          <w:p w14:paraId="4E6C86E4" w14:textId="75A6F03B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  <w:cs/>
              </w:rPr>
              <w:t>2</w:t>
            </w:r>
            <w:r w:rsidRPr="009A7517">
              <w:rPr>
                <w:rFonts w:hint="cs"/>
              </w:rPr>
              <w:t>3</w:t>
            </w:r>
          </w:p>
        </w:tc>
        <w:tc>
          <w:tcPr>
            <w:tcW w:w="1441" w:type="dxa"/>
          </w:tcPr>
          <w:p w14:paraId="4AC86A0B" w14:textId="1BA25FF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347FBAAF" w14:textId="5129C71C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1,390</w:t>
            </w:r>
          </w:p>
        </w:tc>
        <w:tc>
          <w:tcPr>
            <w:tcW w:w="1442" w:type="dxa"/>
            <w:vAlign w:val="bottom"/>
          </w:tcPr>
          <w:p w14:paraId="2329ADF5" w14:textId="5E4F54D3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  <w:cs/>
              </w:rPr>
              <w:t>1</w:t>
            </w:r>
            <w:r w:rsidRPr="009A7517">
              <w:rPr>
                <w:rFonts w:hint="cs"/>
              </w:rPr>
              <w:t>4,466</w:t>
            </w:r>
          </w:p>
        </w:tc>
      </w:tr>
      <w:tr w:rsidR="00337954" w:rsidRPr="009A7517" w14:paraId="42896403" w14:textId="77777777" w:rsidTr="00337954">
        <w:tc>
          <w:tcPr>
            <w:tcW w:w="2811" w:type="dxa"/>
          </w:tcPr>
          <w:p w14:paraId="4817D6A3" w14:textId="027324B4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ได้มาจากการรวมธุรกิจ</w:t>
            </w:r>
            <w:r w:rsidRPr="009A7517">
              <w:rPr>
                <w:rFonts w:hint="cs"/>
              </w:rPr>
              <w:t xml:space="preserve"> </w:t>
            </w:r>
          </w:p>
        </w:tc>
        <w:tc>
          <w:tcPr>
            <w:tcW w:w="708" w:type="dxa"/>
          </w:tcPr>
          <w:p w14:paraId="5591FDC9" w14:textId="03FDE3A4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jc w:val="center"/>
              <w:rPr>
                <w:i/>
                <w:iCs/>
              </w:rPr>
            </w:pPr>
          </w:p>
        </w:tc>
        <w:tc>
          <w:tcPr>
            <w:tcW w:w="1441" w:type="dxa"/>
            <w:vAlign w:val="bottom"/>
          </w:tcPr>
          <w:p w14:paraId="5CC1E84D" w14:textId="247603E9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15F9BB79" w14:textId="5E80D2A4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626</w:t>
            </w:r>
          </w:p>
        </w:tc>
        <w:tc>
          <w:tcPr>
            <w:tcW w:w="1441" w:type="dxa"/>
          </w:tcPr>
          <w:p w14:paraId="2899E135" w14:textId="0F1DC4FC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32617656" w14:textId="041A9E24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</w:tcPr>
          <w:p w14:paraId="59782575" w14:textId="0DBD9823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6005910A" w14:textId="0598FEEB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2" w:type="dxa"/>
            <w:vAlign w:val="bottom"/>
          </w:tcPr>
          <w:p w14:paraId="509A17A1" w14:textId="5F331D64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626</w:t>
            </w:r>
          </w:p>
        </w:tc>
      </w:tr>
      <w:tr w:rsidR="00337954" w:rsidRPr="009A7517" w14:paraId="0E540C48" w14:textId="77777777" w:rsidTr="00337954">
        <w:tc>
          <w:tcPr>
            <w:tcW w:w="2811" w:type="dxa"/>
          </w:tcPr>
          <w:p w14:paraId="2BCEAFD7" w14:textId="4AC7529D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เพิ่มขึ้น</w:t>
            </w:r>
          </w:p>
        </w:tc>
        <w:tc>
          <w:tcPr>
            <w:tcW w:w="708" w:type="dxa"/>
          </w:tcPr>
          <w:p w14:paraId="333CA266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EEDFC" w14:textId="46FB5FD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9A7517">
              <w:rPr>
                <w:rFonts w:hint="cs"/>
              </w:rPr>
              <w:t>1,083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CA899" w14:textId="3498A521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301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128CDD70" w14:textId="5F03BDA6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9A7517">
              <w:rPr>
                <w:rFonts w:hint="cs"/>
              </w:rPr>
              <w:t>168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7BBDF" w14:textId="2D8F8144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065B3CE0" w14:textId="37A6D45B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F3DF7" w14:textId="7141DA29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2,191</w:t>
            </w:r>
          </w:p>
        </w:tc>
        <w:tc>
          <w:tcPr>
            <w:tcW w:w="1442" w:type="dxa"/>
            <w:vAlign w:val="bottom"/>
          </w:tcPr>
          <w:p w14:paraId="0049126A" w14:textId="53C8FDF8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3,743</w:t>
            </w:r>
          </w:p>
        </w:tc>
      </w:tr>
      <w:tr w:rsidR="00337954" w:rsidRPr="009A7517" w14:paraId="39F777CF" w14:textId="77777777" w:rsidTr="00337954">
        <w:trPr>
          <w:trHeight w:val="272"/>
        </w:trPr>
        <w:tc>
          <w:tcPr>
            <w:tcW w:w="2811" w:type="dxa"/>
          </w:tcPr>
          <w:p w14:paraId="4967DA3C" w14:textId="5BB92088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9A7517">
              <w:rPr>
                <w:rFonts w:hint="cs"/>
                <w:cs/>
              </w:rPr>
              <w:t>โอน</w:t>
            </w:r>
          </w:p>
        </w:tc>
        <w:tc>
          <w:tcPr>
            <w:tcW w:w="708" w:type="dxa"/>
          </w:tcPr>
          <w:p w14:paraId="302BFADC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3856B" w14:textId="60C404E8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215E4" w14:textId="5AFD351C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34EE9243" w14:textId="3EEB648A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DE44A" w14:textId="677CD52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773E7EA3" w14:textId="2B3BF9F9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BBD73" w14:textId="753B191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2" w:type="dxa"/>
            <w:vAlign w:val="bottom"/>
          </w:tcPr>
          <w:p w14:paraId="09FFEB6D" w14:textId="0E037455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2</w:t>
            </w:r>
          </w:p>
        </w:tc>
      </w:tr>
      <w:tr w:rsidR="00337954" w:rsidRPr="009A7517" w14:paraId="057CD03F" w14:textId="77777777" w:rsidTr="00337954">
        <w:trPr>
          <w:trHeight w:val="272"/>
        </w:trPr>
        <w:tc>
          <w:tcPr>
            <w:tcW w:w="2811" w:type="dxa"/>
          </w:tcPr>
          <w:p w14:paraId="0EE5A7AF" w14:textId="6821F6E4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จำหน่าย</w:t>
            </w:r>
          </w:p>
        </w:tc>
        <w:tc>
          <w:tcPr>
            <w:tcW w:w="708" w:type="dxa"/>
          </w:tcPr>
          <w:p w14:paraId="1B5E9C2C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A1549" w14:textId="35928D03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9A7517">
              <w:rPr>
                <w:rFonts w:hint="cs"/>
              </w:rPr>
              <w:t>(8)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F4812" w14:textId="5238856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69EC9701" w14:textId="5D62AE09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9F19B" w14:textId="2DBB8582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4BF7563D" w14:textId="068A4456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6A4E4" w14:textId="338D3A03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2" w:type="dxa"/>
            <w:vAlign w:val="bottom"/>
          </w:tcPr>
          <w:p w14:paraId="7FD0BA02" w14:textId="54B6846B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(8)</w:t>
            </w:r>
          </w:p>
        </w:tc>
      </w:tr>
      <w:tr w:rsidR="00337954" w:rsidRPr="009A7517" w14:paraId="651443B6" w14:textId="77777777" w:rsidTr="00337954">
        <w:trPr>
          <w:trHeight w:val="272"/>
        </w:trPr>
        <w:tc>
          <w:tcPr>
            <w:tcW w:w="2811" w:type="dxa"/>
          </w:tcPr>
          <w:p w14:paraId="1EAFF68D" w14:textId="7A0981D6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708" w:type="dxa"/>
          </w:tcPr>
          <w:p w14:paraId="5F924C66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9C258" w14:textId="7902E5FE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162EA" w14:textId="7F3E3B67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046C86A6" w14:textId="1179E19F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64766" w14:textId="0BD14657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1DCDD06D" w14:textId="6BB97D96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DFDA2" w14:textId="6AB43122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2" w:type="dxa"/>
            <w:vAlign w:val="bottom"/>
          </w:tcPr>
          <w:p w14:paraId="2E17E0B5" w14:textId="46BABEB5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7</w:t>
            </w:r>
          </w:p>
        </w:tc>
      </w:tr>
      <w:tr w:rsidR="00337954" w:rsidRPr="009A7517" w14:paraId="2CF5BD9A" w14:textId="77777777" w:rsidTr="00337954">
        <w:tc>
          <w:tcPr>
            <w:tcW w:w="2811" w:type="dxa"/>
          </w:tcPr>
          <w:p w14:paraId="283CF18D" w14:textId="38542756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</w:rPr>
              <w:t>31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</w:rPr>
              <w:t>2564</w:t>
            </w:r>
            <w:r w:rsidRPr="009A7517">
              <w:rPr>
                <w:rFonts w:eastAsia="Calibri" w:hint="cs"/>
                <w:b/>
                <w:bCs/>
              </w:rPr>
              <w:br/>
            </w:r>
            <w:r w:rsidRPr="009A7517">
              <w:rPr>
                <w:rFonts w:eastAsia="Calibri" w:hint="cs"/>
                <w:b/>
                <w:bCs/>
                <w:cs/>
              </w:rPr>
              <w:t xml:space="preserve">   และวันที่ </w:t>
            </w:r>
            <w:r w:rsidRPr="009A7517">
              <w:rPr>
                <w:rFonts w:eastAsia="Calibri" w:hint="cs"/>
                <w:b/>
                <w:bCs/>
              </w:rPr>
              <w:t>1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 มกราคม </w:t>
            </w:r>
            <w:r w:rsidRPr="009A7517">
              <w:rPr>
                <w:rFonts w:eastAsia="Calibri" w:hint="cs"/>
                <w:b/>
                <w:bCs/>
              </w:rPr>
              <w:t>2565</w:t>
            </w:r>
          </w:p>
        </w:tc>
        <w:tc>
          <w:tcPr>
            <w:tcW w:w="708" w:type="dxa"/>
          </w:tcPr>
          <w:p w14:paraId="450B75D1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63B3AEF9" w14:textId="0532FE8C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12,103</w:t>
            </w:r>
          </w:p>
        </w:tc>
        <w:tc>
          <w:tcPr>
            <w:tcW w:w="1441" w:type="dxa"/>
            <w:vAlign w:val="bottom"/>
          </w:tcPr>
          <w:p w14:paraId="7F4C7918" w14:textId="105BFDB4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944</w:t>
            </w:r>
          </w:p>
        </w:tc>
        <w:tc>
          <w:tcPr>
            <w:tcW w:w="1441" w:type="dxa"/>
          </w:tcPr>
          <w:p w14:paraId="0D239808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b/>
                <w:bCs/>
              </w:rPr>
            </w:pPr>
          </w:p>
          <w:p w14:paraId="33CE8A7A" w14:textId="4C4EFBED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2,185</w:t>
            </w:r>
          </w:p>
        </w:tc>
        <w:tc>
          <w:tcPr>
            <w:tcW w:w="1441" w:type="dxa"/>
            <w:vAlign w:val="bottom"/>
          </w:tcPr>
          <w:p w14:paraId="15A32E6F" w14:textId="63F696BA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23</w:t>
            </w:r>
          </w:p>
        </w:tc>
        <w:tc>
          <w:tcPr>
            <w:tcW w:w="1441" w:type="dxa"/>
          </w:tcPr>
          <w:p w14:paraId="5A190543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</w:rPr>
            </w:pPr>
          </w:p>
          <w:p w14:paraId="5058FA33" w14:textId="4613C99F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1441" w:type="dxa"/>
            <w:vAlign w:val="bottom"/>
          </w:tcPr>
          <w:p w14:paraId="30391012" w14:textId="7BC1AEB9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3,581</w:t>
            </w:r>
          </w:p>
        </w:tc>
        <w:tc>
          <w:tcPr>
            <w:tcW w:w="1442" w:type="dxa"/>
            <w:vAlign w:val="bottom"/>
          </w:tcPr>
          <w:p w14:paraId="182A61C7" w14:textId="7CFE8C08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18,836</w:t>
            </w:r>
          </w:p>
        </w:tc>
      </w:tr>
      <w:tr w:rsidR="002D5765" w:rsidRPr="009A7517" w14:paraId="209854B2" w14:textId="77777777" w:rsidTr="009D14C1">
        <w:tc>
          <w:tcPr>
            <w:tcW w:w="3519" w:type="dxa"/>
            <w:gridSpan w:val="2"/>
          </w:tcPr>
          <w:p w14:paraId="73919E49" w14:textId="4AD01526" w:rsidR="002D5765" w:rsidRPr="009A7517" w:rsidRDefault="002D5765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cs/>
              </w:rPr>
              <w:t>ได้มาจาก</w:t>
            </w:r>
            <w:r w:rsidR="00D2727E" w:rsidRPr="009A7517">
              <w:rPr>
                <w:rFonts w:hint="cs"/>
                <w:cs/>
              </w:rPr>
              <w:t>ซื้อ</w:t>
            </w:r>
            <w:r w:rsidRPr="009A7517">
              <w:rPr>
                <w:rFonts w:hint="cs"/>
                <w:cs/>
              </w:rPr>
              <w:t>ธุรกิจ</w:t>
            </w:r>
            <w:r w:rsidRPr="009A7517">
              <w:rPr>
                <w:rFonts w:hint="cs"/>
              </w:rPr>
              <w:t xml:space="preserve"> </w:t>
            </w:r>
            <w:r w:rsidRPr="009A7517">
              <w:rPr>
                <w:rFonts w:hint="cs"/>
                <w:i/>
                <w:iCs/>
              </w:rPr>
              <w:t>(</w:t>
            </w:r>
            <w:r w:rsidRPr="009A7517">
              <w:rPr>
                <w:rFonts w:hint="cs"/>
                <w:i/>
                <w:iCs/>
                <w:cs/>
              </w:rPr>
              <w:t xml:space="preserve">หมายเหตุ </w:t>
            </w:r>
            <w:r w:rsidR="007E4494" w:rsidRPr="009A7517">
              <w:rPr>
                <w:i/>
                <w:iCs/>
              </w:rPr>
              <w:t>4</w:t>
            </w:r>
            <w:r w:rsidRPr="009A7517">
              <w:rPr>
                <w:rFonts w:hint="cs"/>
                <w:i/>
                <w:iCs/>
              </w:rPr>
              <w:t>)</w:t>
            </w:r>
          </w:p>
        </w:tc>
        <w:tc>
          <w:tcPr>
            <w:tcW w:w="1441" w:type="dxa"/>
            <w:vAlign w:val="bottom"/>
          </w:tcPr>
          <w:p w14:paraId="3472590C" w14:textId="77457DEB" w:rsidR="002D5765" w:rsidRPr="009A7517" w:rsidRDefault="002D5765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21CEF069" w14:textId="6B4BF37F" w:rsidR="002D5765" w:rsidRPr="009A7517" w:rsidRDefault="002D5765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62</w:t>
            </w:r>
          </w:p>
        </w:tc>
        <w:tc>
          <w:tcPr>
            <w:tcW w:w="1441" w:type="dxa"/>
          </w:tcPr>
          <w:p w14:paraId="1AE9B7D3" w14:textId="3FFC9A21" w:rsidR="002D5765" w:rsidRPr="009A7517" w:rsidRDefault="002D5765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133DDEAA" w14:textId="58B1C445" w:rsidR="002D5765" w:rsidRPr="009A7517" w:rsidRDefault="002D5765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</w:tcPr>
          <w:p w14:paraId="485E7B71" w14:textId="002AA26C" w:rsidR="002D5765" w:rsidRPr="009A7517" w:rsidRDefault="002D5765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4793DE66" w14:textId="36C37491" w:rsidR="002D5765" w:rsidRPr="009A7517" w:rsidRDefault="002D5765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2" w:type="dxa"/>
            <w:vAlign w:val="bottom"/>
          </w:tcPr>
          <w:p w14:paraId="0EC7C334" w14:textId="7A76AA36" w:rsidR="002D5765" w:rsidRPr="009A7517" w:rsidRDefault="002D5765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62</w:t>
            </w:r>
          </w:p>
        </w:tc>
      </w:tr>
      <w:tr w:rsidR="00337954" w:rsidRPr="009A7517" w14:paraId="35DBE77C" w14:textId="77777777" w:rsidTr="00337954">
        <w:tc>
          <w:tcPr>
            <w:tcW w:w="2811" w:type="dxa"/>
          </w:tcPr>
          <w:p w14:paraId="7E281931" w14:textId="1C45596C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cs/>
              </w:rPr>
              <w:t>เพิ่มขึ้น</w:t>
            </w:r>
          </w:p>
        </w:tc>
        <w:tc>
          <w:tcPr>
            <w:tcW w:w="708" w:type="dxa"/>
          </w:tcPr>
          <w:p w14:paraId="635B59AB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jc w:val="center"/>
              <w:rPr>
                <w:i/>
                <w:iCs/>
              </w:rPr>
            </w:pPr>
          </w:p>
        </w:tc>
        <w:tc>
          <w:tcPr>
            <w:tcW w:w="1441" w:type="dxa"/>
            <w:vAlign w:val="bottom"/>
          </w:tcPr>
          <w:p w14:paraId="428BF27A" w14:textId="77C2B4C1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9A7517">
              <w:rPr>
                <w:rFonts w:hint="cs"/>
              </w:rPr>
              <w:t>3,108</w:t>
            </w:r>
          </w:p>
        </w:tc>
        <w:tc>
          <w:tcPr>
            <w:tcW w:w="1441" w:type="dxa"/>
            <w:vAlign w:val="bottom"/>
          </w:tcPr>
          <w:p w14:paraId="0DE207BE" w14:textId="52776B10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43</w:t>
            </w:r>
          </w:p>
        </w:tc>
        <w:tc>
          <w:tcPr>
            <w:tcW w:w="1441" w:type="dxa"/>
          </w:tcPr>
          <w:p w14:paraId="334FBA33" w14:textId="0DAEFE82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9A7517">
              <w:rPr>
                <w:rFonts w:hint="cs"/>
              </w:rPr>
              <w:t>2,458</w:t>
            </w:r>
          </w:p>
        </w:tc>
        <w:tc>
          <w:tcPr>
            <w:tcW w:w="1441" w:type="dxa"/>
            <w:vAlign w:val="bottom"/>
          </w:tcPr>
          <w:p w14:paraId="14A6F685" w14:textId="5E65E965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</w:tcPr>
          <w:p w14:paraId="38A88339" w14:textId="7EA5AB8C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4</w:t>
            </w:r>
          </w:p>
        </w:tc>
        <w:tc>
          <w:tcPr>
            <w:tcW w:w="1441" w:type="dxa"/>
            <w:vAlign w:val="bottom"/>
          </w:tcPr>
          <w:p w14:paraId="644C0470" w14:textId="0709DA52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16</w:t>
            </w:r>
            <w:r w:rsidR="00E60864" w:rsidRPr="009A7517">
              <w:rPr>
                <w:rFonts w:hint="cs"/>
              </w:rPr>
              <w:t>8</w:t>
            </w:r>
          </w:p>
        </w:tc>
        <w:tc>
          <w:tcPr>
            <w:tcW w:w="1442" w:type="dxa"/>
            <w:vAlign w:val="bottom"/>
          </w:tcPr>
          <w:p w14:paraId="53531866" w14:textId="1A89BF56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5,7</w:t>
            </w:r>
            <w:r w:rsidR="007D066C" w:rsidRPr="009A7517">
              <w:rPr>
                <w:rFonts w:hint="cs"/>
              </w:rPr>
              <w:t>8</w:t>
            </w:r>
            <w:r w:rsidR="00E60864" w:rsidRPr="009A7517">
              <w:rPr>
                <w:rFonts w:hint="cs"/>
              </w:rPr>
              <w:t>1</w:t>
            </w:r>
          </w:p>
        </w:tc>
      </w:tr>
      <w:tr w:rsidR="00337954" w:rsidRPr="009A7517" w14:paraId="025825AD" w14:textId="77777777" w:rsidTr="00337954">
        <w:tc>
          <w:tcPr>
            <w:tcW w:w="2811" w:type="dxa"/>
          </w:tcPr>
          <w:p w14:paraId="23E635BB" w14:textId="2B843324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cs/>
              </w:rPr>
              <w:t>โอน</w:t>
            </w:r>
          </w:p>
        </w:tc>
        <w:tc>
          <w:tcPr>
            <w:tcW w:w="708" w:type="dxa"/>
          </w:tcPr>
          <w:p w14:paraId="51A81DB3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jc w:val="center"/>
              <w:rPr>
                <w:i/>
                <w:iCs/>
              </w:rPr>
            </w:pPr>
          </w:p>
        </w:tc>
        <w:tc>
          <w:tcPr>
            <w:tcW w:w="1441" w:type="dxa"/>
            <w:vAlign w:val="bottom"/>
          </w:tcPr>
          <w:p w14:paraId="398842E8" w14:textId="4646D94B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9A7517">
              <w:rPr>
                <w:rFonts w:hint="cs"/>
              </w:rPr>
              <w:t>(340)</w:t>
            </w:r>
          </w:p>
        </w:tc>
        <w:tc>
          <w:tcPr>
            <w:tcW w:w="1441" w:type="dxa"/>
            <w:vAlign w:val="bottom"/>
          </w:tcPr>
          <w:p w14:paraId="3B7B80D1" w14:textId="4A531F53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</w:tcPr>
          <w:p w14:paraId="0C09B728" w14:textId="0D666F16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6BC43C37" w14:textId="2D6F536E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(23)</w:t>
            </w:r>
          </w:p>
        </w:tc>
        <w:tc>
          <w:tcPr>
            <w:tcW w:w="1441" w:type="dxa"/>
          </w:tcPr>
          <w:p w14:paraId="40BF3BCA" w14:textId="34B32168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6246FD25" w14:textId="33BEFB66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(2)</w:t>
            </w:r>
          </w:p>
        </w:tc>
        <w:tc>
          <w:tcPr>
            <w:tcW w:w="1442" w:type="dxa"/>
            <w:vAlign w:val="bottom"/>
          </w:tcPr>
          <w:p w14:paraId="586A5553" w14:textId="570BA495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(365)</w:t>
            </w:r>
          </w:p>
        </w:tc>
      </w:tr>
      <w:tr w:rsidR="00337954" w:rsidRPr="009A7517" w14:paraId="05343C26" w14:textId="77777777" w:rsidTr="00337954">
        <w:tc>
          <w:tcPr>
            <w:tcW w:w="2811" w:type="dxa"/>
          </w:tcPr>
          <w:p w14:paraId="2F7FEB41" w14:textId="09AABAAE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cs/>
              </w:rPr>
              <w:t>จำหน่าย</w:t>
            </w:r>
          </w:p>
        </w:tc>
        <w:tc>
          <w:tcPr>
            <w:tcW w:w="708" w:type="dxa"/>
          </w:tcPr>
          <w:p w14:paraId="5970F94C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jc w:val="center"/>
              <w:rPr>
                <w:i/>
                <w:iCs/>
              </w:rPr>
            </w:pPr>
          </w:p>
        </w:tc>
        <w:tc>
          <w:tcPr>
            <w:tcW w:w="1441" w:type="dxa"/>
            <w:vAlign w:val="bottom"/>
          </w:tcPr>
          <w:p w14:paraId="5E18CCE6" w14:textId="4A602851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9A7517">
              <w:rPr>
                <w:rFonts w:hint="cs"/>
              </w:rPr>
              <w:t>(6</w:t>
            </w:r>
            <w:r w:rsidR="00E60864" w:rsidRPr="009A7517">
              <w:rPr>
                <w:rFonts w:hint="cs"/>
              </w:rPr>
              <w:t>8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441" w:type="dxa"/>
            <w:vAlign w:val="bottom"/>
          </w:tcPr>
          <w:p w14:paraId="787969CB" w14:textId="4160E76C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(1)</w:t>
            </w:r>
          </w:p>
        </w:tc>
        <w:tc>
          <w:tcPr>
            <w:tcW w:w="1441" w:type="dxa"/>
          </w:tcPr>
          <w:p w14:paraId="64DC9392" w14:textId="12AB16F4" w:rsidR="00337954" w:rsidRPr="009A7517" w:rsidRDefault="00C55B7D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9A7517">
              <w:rPr>
                <w:rFonts w:hint="cs"/>
              </w:rPr>
              <w:t>(1,126)</w:t>
            </w:r>
          </w:p>
        </w:tc>
        <w:tc>
          <w:tcPr>
            <w:tcW w:w="1441" w:type="dxa"/>
            <w:vAlign w:val="bottom"/>
          </w:tcPr>
          <w:p w14:paraId="7D162792" w14:textId="22E0642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</w:tcPr>
          <w:p w14:paraId="6B38E4ED" w14:textId="57156B45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55F8FC95" w14:textId="4D42EB40" w:rsidR="00337954" w:rsidRPr="009A7517" w:rsidRDefault="00C55B7D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(558)</w:t>
            </w:r>
          </w:p>
        </w:tc>
        <w:tc>
          <w:tcPr>
            <w:tcW w:w="1442" w:type="dxa"/>
            <w:vAlign w:val="bottom"/>
          </w:tcPr>
          <w:p w14:paraId="4BFEB360" w14:textId="551F5254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(</w:t>
            </w:r>
            <w:r w:rsidR="00C55B7D" w:rsidRPr="009A7517">
              <w:rPr>
                <w:rFonts w:hint="cs"/>
              </w:rPr>
              <w:t>1,753</w:t>
            </w:r>
            <w:r w:rsidRPr="009A7517">
              <w:rPr>
                <w:rFonts w:hint="cs"/>
              </w:rPr>
              <w:t>)</w:t>
            </w:r>
          </w:p>
        </w:tc>
      </w:tr>
      <w:tr w:rsidR="00337954" w:rsidRPr="009A7517" w14:paraId="67BD4D61" w14:textId="77777777" w:rsidTr="00337954">
        <w:tc>
          <w:tcPr>
            <w:tcW w:w="2811" w:type="dxa"/>
          </w:tcPr>
          <w:p w14:paraId="0C3D612B" w14:textId="75C86D70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708" w:type="dxa"/>
          </w:tcPr>
          <w:p w14:paraId="29C56805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jc w:val="center"/>
              <w:rPr>
                <w:i/>
                <w:iCs/>
              </w:rPr>
            </w:pPr>
          </w:p>
        </w:tc>
        <w:tc>
          <w:tcPr>
            <w:tcW w:w="1441" w:type="dxa"/>
            <w:vAlign w:val="bottom"/>
          </w:tcPr>
          <w:p w14:paraId="1534408A" w14:textId="4028B506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9A7517">
              <w:rPr>
                <w:rFonts w:hint="cs"/>
              </w:rPr>
              <w:t>(55)</w:t>
            </w:r>
          </w:p>
        </w:tc>
        <w:tc>
          <w:tcPr>
            <w:tcW w:w="1441" w:type="dxa"/>
            <w:vAlign w:val="bottom"/>
          </w:tcPr>
          <w:p w14:paraId="109CB4DE" w14:textId="4B92D819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(80)</w:t>
            </w:r>
          </w:p>
        </w:tc>
        <w:tc>
          <w:tcPr>
            <w:tcW w:w="1441" w:type="dxa"/>
          </w:tcPr>
          <w:p w14:paraId="66D36E1B" w14:textId="555E3FE6" w:rsidR="00337954" w:rsidRPr="009A7517" w:rsidRDefault="00C55B7D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5833EA42" w14:textId="156EE0B2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</w:tcPr>
          <w:p w14:paraId="7A411FDF" w14:textId="6BC123C2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5AAEC7C2" w14:textId="00DE22DB" w:rsidR="00337954" w:rsidRPr="009A7517" w:rsidRDefault="00C55B7D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2" w:type="dxa"/>
            <w:vAlign w:val="bottom"/>
          </w:tcPr>
          <w:p w14:paraId="7E3238E3" w14:textId="53137D67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9A7517">
              <w:rPr>
                <w:rFonts w:hint="cs"/>
              </w:rPr>
              <w:t>(1</w:t>
            </w:r>
            <w:r w:rsidR="00C55B7D" w:rsidRPr="009A7517">
              <w:rPr>
                <w:rFonts w:hint="cs"/>
              </w:rPr>
              <w:t>35</w:t>
            </w:r>
            <w:r w:rsidRPr="009A7517">
              <w:rPr>
                <w:rFonts w:hint="cs"/>
              </w:rPr>
              <w:t>)</w:t>
            </w:r>
          </w:p>
        </w:tc>
      </w:tr>
      <w:tr w:rsidR="00337954" w:rsidRPr="009A7517" w14:paraId="7787D03B" w14:textId="77777777" w:rsidTr="00337954">
        <w:tc>
          <w:tcPr>
            <w:tcW w:w="2811" w:type="dxa"/>
          </w:tcPr>
          <w:p w14:paraId="4113CEF7" w14:textId="3766D58C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b/>
                <w:bCs/>
                <w:i/>
                <w:iCs/>
                <w: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</w:rPr>
              <w:t>31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</w:rPr>
              <w:t>2565</w:t>
            </w:r>
          </w:p>
        </w:tc>
        <w:tc>
          <w:tcPr>
            <w:tcW w:w="708" w:type="dxa"/>
          </w:tcPr>
          <w:p w14:paraId="2FF7C34E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jc w:val="center"/>
              <w:rPr>
                <w:i/>
                <w:iCs/>
              </w:rPr>
            </w:pPr>
          </w:p>
        </w:tc>
        <w:tc>
          <w:tcPr>
            <w:tcW w:w="1441" w:type="dxa"/>
            <w:vAlign w:val="bottom"/>
          </w:tcPr>
          <w:p w14:paraId="4F0C5E8D" w14:textId="429006E8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14,74</w:t>
            </w:r>
            <w:r w:rsidR="00E60864" w:rsidRPr="009A7517">
              <w:rPr>
                <w:rFonts w:hint="cs"/>
                <w:b/>
                <w:bCs/>
              </w:rPr>
              <w:t>8</w:t>
            </w:r>
          </w:p>
        </w:tc>
        <w:tc>
          <w:tcPr>
            <w:tcW w:w="1441" w:type="dxa"/>
            <w:vAlign w:val="bottom"/>
          </w:tcPr>
          <w:p w14:paraId="2894318C" w14:textId="41302EA7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968</w:t>
            </w:r>
          </w:p>
        </w:tc>
        <w:tc>
          <w:tcPr>
            <w:tcW w:w="1441" w:type="dxa"/>
          </w:tcPr>
          <w:p w14:paraId="583D9808" w14:textId="0F4B4AC8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3,517</w:t>
            </w:r>
          </w:p>
        </w:tc>
        <w:tc>
          <w:tcPr>
            <w:tcW w:w="1441" w:type="dxa"/>
            <w:vAlign w:val="bottom"/>
          </w:tcPr>
          <w:p w14:paraId="4DFE5262" w14:textId="59AECCCD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1441" w:type="dxa"/>
          </w:tcPr>
          <w:p w14:paraId="12621F7A" w14:textId="6B85C6AE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</w:t>
            </w:r>
          </w:p>
        </w:tc>
        <w:tc>
          <w:tcPr>
            <w:tcW w:w="1441" w:type="dxa"/>
            <w:vAlign w:val="bottom"/>
          </w:tcPr>
          <w:p w14:paraId="30AB4D86" w14:textId="586C45FF" w:rsidR="00337954" w:rsidRPr="009A7517" w:rsidRDefault="00337954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3,18</w:t>
            </w:r>
            <w:r w:rsidR="002B68E6" w:rsidRPr="009A7517">
              <w:rPr>
                <w:b/>
                <w:bCs/>
              </w:rPr>
              <w:t>9</w:t>
            </w:r>
          </w:p>
        </w:tc>
        <w:tc>
          <w:tcPr>
            <w:tcW w:w="1442" w:type="dxa"/>
            <w:vAlign w:val="bottom"/>
          </w:tcPr>
          <w:p w14:paraId="36C9D1F1" w14:textId="1C7D2825" w:rsidR="00337954" w:rsidRPr="009A7517" w:rsidRDefault="00C74370" w:rsidP="00E813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22,42</w:t>
            </w:r>
            <w:r w:rsidR="00E60864" w:rsidRPr="009A7517">
              <w:rPr>
                <w:rFonts w:hint="cs"/>
                <w:b/>
                <w:bCs/>
              </w:rPr>
              <w:t>6</w:t>
            </w:r>
          </w:p>
        </w:tc>
      </w:tr>
      <w:tr w:rsidR="00337954" w:rsidRPr="009A7517" w14:paraId="1F55E150" w14:textId="77777777" w:rsidTr="00337954">
        <w:tc>
          <w:tcPr>
            <w:tcW w:w="2811" w:type="dxa"/>
          </w:tcPr>
          <w:p w14:paraId="049A018B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708" w:type="dxa"/>
          </w:tcPr>
          <w:p w14:paraId="2339E490" w14:textId="77777777" w:rsidR="00337954" w:rsidRPr="009A7517" w:rsidRDefault="00337954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jc w:val="center"/>
              <w:rPr>
                <w:i/>
                <w:iCs/>
              </w:rPr>
            </w:pPr>
          </w:p>
        </w:tc>
        <w:tc>
          <w:tcPr>
            <w:tcW w:w="1441" w:type="dxa"/>
            <w:vAlign w:val="bottom"/>
          </w:tcPr>
          <w:p w14:paraId="7F0226D6" w14:textId="77777777" w:rsidR="00337954" w:rsidRPr="009A7517" w:rsidRDefault="00337954" w:rsidP="0058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1441" w:type="dxa"/>
            <w:vAlign w:val="bottom"/>
          </w:tcPr>
          <w:p w14:paraId="1098E2FB" w14:textId="77777777" w:rsidR="00337954" w:rsidRPr="009A7517" w:rsidRDefault="00337954" w:rsidP="0058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1441" w:type="dxa"/>
          </w:tcPr>
          <w:p w14:paraId="54488362" w14:textId="77777777" w:rsidR="00337954" w:rsidRPr="009A7517" w:rsidRDefault="00337954" w:rsidP="0058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7CE53C63" w14:textId="77777777" w:rsidR="00337954" w:rsidRPr="009A7517" w:rsidRDefault="00337954" w:rsidP="0058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441" w:type="dxa"/>
          </w:tcPr>
          <w:p w14:paraId="1103399E" w14:textId="77777777" w:rsidR="00337954" w:rsidRPr="009A7517" w:rsidRDefault="00337954" w:rsidP="0058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014A907D" w14:textId="595E4829" w:rsidR="00337954" w:rsidRPr="009A7517" w:rsidRDefault="00337954" w:rsidP="0058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442" w:type="dxa"/>
            <w:vAlign w:val="bottom"/>
          </w:tcPr>
          <w:p w14:paraId="2495BBE4" w14:textId="77777777" w:rsidR="00337954" w:rsidRPr="009A7517" w:rsidRDefault="00337954" w:rsidP="0058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  <w:cs/>
              </w:rPr>
            </w:pPr>
          </w:p>
        </w:tc>
      </w:tr>
      <w:tr w:rsidR="00C55B7D" w:rsidRPr="009A7517" w14:paraId="7F917C2C" w14:textId="77777777" w:rsidTr="003D46F4">
        <w:tc>
          <w:tcPr>
            <w:tcW w:w="3519" w:type="dxa"/>
            <w:gridSpan w:val="2"/>
          </w:tcPr>
          <w:p w14:paraId="3FDB5854" w14:textId="4097942B" w:rsidR="00C55B7D" w:rsidRPr="009A7517" w:rsidRDefault="00C55B7D" w:rsidP="00C5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i/>
                <w:iCs/>
              </w:rPr>
            </w:pPr>
            <w:r w:rsidRPr="009A7517">
              <w:rPr>
                <w:rFonts w:eastAsia="Calibri" w:hint="cs"/>
                <w:b/>
                <w:bCs/>
                <w:i/>
                <w:iCs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441" w:type="dxa"/>
            <w:vAlign w:val="bottom"/>
          </w:tcPr>
          <w:p w14:paraId="5CD861D6" w14:textId="77777777" w:rsidR="00C55B7D" w:rsidRPr="009A7517" w:rsidRDefault="00C55B7D" w:rsidP="006F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441" w:type="dxa"/>
            <w:vAlign w:val="bottom"/>
          </w:tcPr>
          <w:p w14:paraId="742E27FB" w14:textId="77777777" w:rsidR="00C55B7D" w:rsidRPr="009A7517" w:rsidRDefault="00C55B7D" w:rsidP="006F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441" w:type="dxa"/>
          </w:tcPr>
          <w:p w14:paraId="29C0AED6" w14:textId="77777777" w:rsidR="00C55B7D" w:rsidRPr="009A7517" w:rsidRDefault="00C55B7D" w:rsidP="006F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441" w:type="dxa"/>
            <w:vAlign w:val="bottom"/>
          </w:tcPr>
          <w:p w14:paraId="60001BE3" w14:textId="77777777" w:rsidR="00C55B7D" w:rsidRPr="009A7517" w:rsidRDefault="00C55B7D" w:rsidP="006F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441" w:type="dxa"/>
          </w:tcPr>
          <w:p w14:paraId="7CB3B786" w14:textId="77777777" w:rsidR="00C55B7D" w:rsidRPr="009A7517" w:rsidRDefault="00C55B7D" w:rsidP="006F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441" w:type="dxa"/>
            <w:vAlign w:val="bottom"/>
          </w:tcPr>
          <w:p w14:paraId="7F3AACA0" w14:textId="422ABD7A" w:rsidR="00C55B7D" w:rsidRPr="009A7517" w:rsidRDefault="00C55B7D" w:rsidP="006F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442" w:type="dxa"/>
            <w:vAlign w:val="bottom"/>
          </w:tcPr>
          <w:p w14:paraId="08FD7C2D" w14:textId="77777777" w:rsidR="00C55B7D" w:rsidRPr="009A7517" w:rsidRDefault="00C55B7D" w:rsidP="006F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</w:tr>
      <w:tr w:rsidR="00337954" w:rsidRPr="009A7517" w14:paraId="18180022" w14:textId="77777777" w:rsidTr="00337954">
        <w:tc>
          <w:tcPr>
            <w:tcW w:w="2811" w:type="dxa"/>
          </w:tcPr>
          <w:p w14:paraId="0B559C2C" w14:textId="40A29BB3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 </w:t>
            </w:r>
            <w:r w:rsidRPr="009A7517">
              <w:rPr>
                <w:rFonts w:hint="cs"/>
              </w:rPr>
              <w:t>2564</w:t>
            </w:r>
          </w:p>
        </w:tc>
        <w:tc>
          <w:tcPr>
            <w:tcW w:w="708" w:type="dxa"/>
          </w:tcPr>
          <w:p w14:paraId="6E5504F2" w14:textId="4A9FB2F9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441" w:type="dxa"/>
            <w:vAlign w:val="bottom"/>
          </w:tcPr>
          <w:p w14:paraId="4EABA443" w14:textId="6A13B789" w:rsidR="00337954" w:rsidRPr="009A7517" w:rsidRDefault="00337954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2,255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1441" w:type="dxa"/>
            <w:vAlign w:val="bottom"/>
          </w:tcPr>
          <w:p w14:paraId="29C96AFE" w14:textId="1174E9E0" w:rsidR="00337954" w:rsidRPr="009A7517" w:rsidRDefault="00337954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2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1441" w:type="dxa"/>
          </w:tcPr>
          <w:p w14:paraId="2F1A6525" w14:textId="34882602" w:rsidR="00337954" w:rsidRPr="009A7517" w:rsidRDefault="00337954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643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1441" w:type="dxa"/>
            <w:vAlign w:val="bottom"/>
          </w:tcPr>
          <w:p w14:paraId="22A7123D" w14:textId="6626DE89" w:rsidR="00337954" w:rsidRPr="009A7517" w:rsidRDefault="00337954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5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1441" w:type="dxa"/>
          </w:tcPr>
          <w:p w14:paraId="0082F5B7" w14:textId="7C223049" w:rsidR="00337954" w:rsidRPr="009A7517" w:rsidRDefault="00C74370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7E7360CF" w14:textId="15949774" w:rsidR="00337954" w:rsidRPr="009A7517" w:rsidRDefault="00337954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474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1442" w:type="dxa"/>
            <w:vAlign w:val="bottom"/>
          </w:tcPr>
          <w:p w14:paraId="2B55DD50" w14:textId="754B03DD" w:rsidR="00337954" w:rsidRPr="009A7517" w:rsidRDefault="00337954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3,379</w:t>
            </w:r>
            <w:r w:rsidRPr="009A7517">
              <w:rPr>
                <w:rFonts w:hint="cs"/>
                <w:cs/>
              </w:rPr>
              <w:t>)</w:t>
            </w:r>
          </w:p>
        </w:tc>
      </w:tr>
      <w:tr w:rsidR="00337954" w:rsidRPr="009A7517" w14:paraId="654AA1DF" w14:textId="77777777" w:rsidTr="00337954">
        <w:tc>
          <w:tcPr>
            <w:tcW w:w="2811" w:type="dxa"/>
          </w:tcPr>
          <w:p w14:paraId="034631BE" w14:textId="20AE3945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rFonts w:eastAsia="Calibri" w:hint="cs"/>
                <w:cs/>
              </w:rPr>
              <w:t>ค่าเสื่อมราคาสำหรับปี</w:t>
            </w:r>
          </w:p>
        </w:tc>
        <w:tc>
          <w:tcPr>
            <w:tcW w:w="708" w:type="dxa"/>
          </w:tcPr>
          <w:p w14:paraId="36EEF5FA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F5B42" w14:textId="59E02EE4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(779)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C9884" w14:textId="0873D98B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(49)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28B3D9DE" w14:textId="5F6D4E82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(608)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9F24B" w14:textId="7F69C716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(5)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4EDE3F7F" w14:textId="46A35984" w:rsidR="00337954" w:rsidRPr="009A7517" w:rsidRDefault="00C74370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0D626" w14:textId="3B19264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(392)</w:t>
            </w:r>
          </w:p>
        </w:tc>
        <w:tc>
          <w:tcPr>
            <w:tcW w:w="1442" w:type="dxa"/>
            <w:vAlign w:val="bottom"/>
          </w:tcPr>
          <w:p w14:paraId="2D7464C5" w14:textId="74A51D54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(1,833)</w:t>
            </w:r>
          </w:p>
        </w:tc>
      </w:tr>
      <w:tr w:rsidR="00337954" w:rsidRPr="009A7517" w14:paraId="6CCE85D3" w14:textId="77777777" w:rsidTr="00337954">
        <w:tc>
          <w:tcPr>
            <w:tcW w:w="2811" w:type="dxa"/>
          </w:tcPr>
          <w:p w14:paraId="39A0F166" w14:textId="56D7D053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rFonts w:eastAsia="Calibri" w:hint="cs"/>
                <w:cs/>
              </w:rPr>
              <w:t>โอน</w:t>
            </w:r>
          </w:p>
        </w:tc>
        <w:tc>
          <w:tcPr>
            <w:tcW w:w="708" w:type="dxa"/>
          </w:tcPr>
          <w:p w14:paraId="6E599DE9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BD4E6" w14:textId="7D6306C3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37312" w14:textId="5B0772BB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2D92223A" w14:textId="47C94E91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(2)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7D6BF" w14:textId="10D7FA54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313B52FF" w14:textId="03AE046F" w:rsidR="00337954" w:rsidRPr="009A7517" w:rsidRDefault="00C74370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48C3" w14:textId="3F36B7F0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(1)</w:t>
            </w:r>
          </w:p>
        </w:tc>
        <w:tc>
          <w:tcPr>
            <w:tcW w:w="1442" w:type="dxa"/>
            <w:vAlign w:val="bottom"/>
          </w:tcPr>
          <w:p w14:paraId="5C921F7A" w14:textId="68046971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(3)</w:t>
            </w:r>
          </w:p>
        </w:tc>
      </w:tr>
      <w:tr w:rsidR="00337954" w:rsidRPr="009A7517" w14:paraId="730C6CF8" w14:textId="77777777" w:rsidTr="00337954">
        <w:tc>
          <w:tcPr>
            <w:tcW w:w="2811" w:type="dxa"/>
          </w:tcPr>
          <w:p w14:paraId="4A8A021D" w14:textId="305FEC33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rFonts w:eastAsia="Calibri" w:hint="cs"/>
                <w:cs/>
              </w:rPr>
              <w:t>จำหน่าย</w:t>
            </w:r>
          </w:p>
        </w:tc>
        <w:tc>
          <w:tcPr>
            <w:tcW w:w="708" w:type="dxa"/>
          </w:tcPr>
          <w:p w14:paraId="2B7FE5DB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1DBCC" w14:textId="0C4E0AF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7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A07C3" w14:textId="29076353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548897D5" w14:textId="1B7A2678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5B7F9" w14:textId="38228FBA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3051E134" w14:textId="45ECC3E1" w:rsidR="00337954" w:rsidRPr="009A7517" w:rsidRDefault="00C74370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F8D06" w14:textId="4BEBCE30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2" w:type="dxa"/>
            <w:vAlign w:val="bottom"/>
          </w:tcPr>
          <w:p w14:paraId="5531D02F" w14:textId="4C2A08C8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7</w:t>
            </w:r>
          </w:p>
        </w:tc>
      </w:tr>
      <w:tr w:rsidR="00337954" w:rsidRPr="009A7517" w14:paraId="0A3176C6" w14:textId="77777777" w:rsidTr="00337954">
        <w:tc>
          <w:tcPr>
            <w:tcW w:w="2811" w:type="dxa"/>
          </w:tcPr>
          <w:p w14:paraId="7146065D" w14:textId="6AF53784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ผลกระทบจากอัตราแลกเปลี่ยน</w:t>
            </w:r>
          </w:p>
        </w:tc>
        <w:tc>
          <w:tcPr>
            <w:tcW w:w="708" w:type="dxa"/>
          </w:tcPr>
          <w:p w14:paraId="266F0AE2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14590" w14:textId="039FBF72" w:rsidR="00337954" w:rsidRPr="009A7517" w:rsidRDefault="00337954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66767" w14:textId="22802346" w:rsidR="00337954" w:rsidRPr="009A7517" w:rsidRDefault="00337954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(3)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304995D6" w14:textId="28D60A60" w:rsidR="00337954" w:rsidRPr="009A7517" w:rsidRDefault="00337954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60E28" w14:textId="3658C577" w:rsidR="00337954" w:rsidRPr="009A7517" w:rsidRDefault="00337954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42226EBB" w14:textId="2723795D" w:rsidR="00337954" w:rsidRPr="009A7517" w:rsidRDefault="00C74370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DF17" w14:textId="50395298" w:rsidR="00337954" w:rsidRPr="009A7517" w:rsidRDefault="00337954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2" w:type="dxa"/>
            <w:vAlign w:val="bottom"/>
          </w:tcPr>
          <w:p w14:paraId="4BD01E91" w14:textId="30E02068" w:rsidR="00337954" w:rsidRPr="009A7517" w:rsidRDefault="00337954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(3)</w:t>
            </w:r>
          </w:p>
        </w:tc>
      </w:tr>
      <w:tr w:rsidR="00337954" w:rsidRPr="009A7517" w14:paraId="07A7F273" w14:textId="77777777" w:rsidTr="00337954">
        <w:tc>
          <w:tcPr>
            <w:tcW w:w="2811" w:type="dxa"/>
          </w:tcPr>
          <w:p w14:paraId="20B4CC96" w14:textId="496ABF61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</w:rPr>
              <w:t>31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</w:rPr>
              <w:t>2564</w:t>
            </w:r>
            <w:r w:rsidRPr="009A7517">
              <w:rPr>
                <w:rFonts w:eastAsia="Calibri" w:hint="cs"/>
                <w:b/>
                <w:bCs/>
              </w:rPr>
              <w:br/>
            </w:r>
            <w:r w:rsidRPr="009A7517">
              <w:rPr>
                <w:rFonts w:eastAsia="Calibri" w:hint="cs"/>
                <w:b/>
                <w:bCs/>
                <w:cs/>
              </w:rPr>
              <w:t xml:space="preserve">   และวันที่ </w:t>
            </w:r>
            <w:r w:rsidRPr="009A7517">
              <w:rPr>
                <w:rFonts w:eastAsia="Calibri" w:hint="cs"/>
                <w:b/>
                <w:bCs/>
              </w:rPr>
              <w:t>1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 มกราคม </w:t>
            </w:r>
            <w:r w:rsidRPr="009A7517">
              <w:rPr>
                <w:rFonts w:eastAsia="Calibri" w:hint="cs"/>
                <w:b/>
                <w:bCs/>
              </w:rPr>
              <w:t>2565</w:t>
            </w:r>
          </w:p>
        </w:tc>
        <w:tc>
          <w:tcPr>
            <w:tcW w:w="708" w:type="dxa"/>
          </w:tcPr>
          <w:p w14:paraId="53195116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0D48947C" w14:textId="2147F8D8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(3,027)</w:t>
            </w:r>
          </w:p>
        </w:tc>
        <w:tc>
          <w:tcPr>
            <w:tcW w:w="1441" w:type="dxa"/>
            <w:vAlign w:val="bottom"/>
          </w:tcPr>
          <w:p w14:paraId="34750435" w14:textId="61223FBF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(54)</w:t>
            </w:r>
          </w:p>
        </w:tc>
        <w:tc>
          <w:tcPr>
            <w:tcW w:w="1441" w:type="dxa"/>
          </w:tcPr>
          <w:p w14:paraId="11B36128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  <w:p w14:paraId="082F30B6" w14:textId="114B52C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(1,253)</w:t>
            </w:r>
          </w:p>
        </w:tc>
        <w:tc>
          <w:tcPr>
            <w:tcW w:w="1441" w:type="dxa"/>
            <w:vAlign w:val="bottom"/>
          </w:tcPr>
          <w:p w14:paraId="156C6639" w14:textId="32378411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(10)</w:t>
            </w:r>
          </w:p>
        </w:tc>
        <w:tc>
          <w:tcPr>
            <w:tcW w:w="1441" w:type="dxa"/>
          </w:tcPr>
          <w:p w14:paraId="1CDF9497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  <w:p w14:paraId="728FF34A" w14:textId="485413E9" w:rsidR="00C74370" w:rsidRPr="009A7517" w:rsidRDefault="00C74370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1441" w:type="dxa"/>
            <w:vAlign w:val="bottom"/>
          </w:tcPr>
          <w:p w14:paraId="7A9A63B5" w14:textId="3DFEC9C9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(867)</w:t>
            </w:r>
          </w:p>
        </w:tc>
        <w:tc>
          <w:tcPr>
            <w:tcW w:w="1442" w:type="dxa"/>
            <w:vAlign w:val="bottom"/>
          </w:tcPr>
          <w:p w14:paraId="0FF01024" w14:textId="1C2DBBA6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(5,211)</w:t>
            </w:r>
          </w:p>
        </w:tc>
      </w:tr>
      <w:tr w:rsidR="00337954" w:rsidRPr="009A7517" w14:paraId="31B53482" w14:textId="77777777" w:rsidTr="00337954">
        <w:tc>
          <w:tcPr>
            <w:tcW w:w="2811" w:type="dxa"/>
          </w:tcPr>
          <w:p w14:paraId="5AE6A913" w14:textId="22E80C2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eastAsia="Calibri" w:hint="cs"/>
                <w:cs/>
              </w:rPr>
              <w:t>ค่าเสื่อมราคาสำหรับปี</w:t>
            </w:r>
          </w:p>
        </w:tc>
        <w:tc>
          <w:tcPr>
            <w:tcW w:w="708" w:type="dxa"/>
          </w:tcPr>
          <w:p w14:paraId="5DF1345D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0972B44C" w14:textId="2EC2754D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(93</w:t>
            </w:r>
            <w:r w:rsidR="00E51A0F" w:rsidRPr="009A7517">
              <w:rPr>
                <w:rFonts w:hint="cs"/>
              </w:rPr>
              <w:t>4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441" w:type="dxa"/>
            <w:vAlign w:val="bottom"/>
          </w:tcPr>
          <w:p w14:paraId="107B794A" w14:textId="2469C9FE" w:rsidR="00337954" w:rsidRPr="009A7517" w:rsidRDefault="00C74370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(11</w:t>
            </w:r>
            <w:r w:rsidR="00E51A0F" w:rsidRPr="009A7517">
              <w:rPr>
                <w:rFonts w:hint="cs"/>
              </w:rPr>
              <w:t>3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441" w:type="dxa"/>
          </w:tcPr>
          <w:p w14:paraId="6BE8CFC4" w14:textId="428023E2" w:rsidR="00337954" w:rsidRPr="009A7517" w:rsidRDefault="008A1EF8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(599)</w:t>
            </w:r>
          </w:p>
        </w:tc>
        <w:tc>
          <w:tcPr>
            <w:tcW w:w="1441" w:type="dxa"/>
            <w:vAlign w:val="bottom"/>
          </w:tcPr>
          <w:p w14:paraId="5D7781C5" w14:textId="4F8D240C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(10)</w:t>
            </w:r>
          </w:p>
        </w:tc>
        <w:tc>
          <w:tcPr>
            <w:tcW w:w="1441" w:type="dxa"/>
          </w:tcPr>
          <w:p w14:paraId="0DA9F81A" w14:textId="5BBA6C73" w:rsidR="00337954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4CBA4E3D" w14:textId="177564D5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(455)</w:t>
            </w:r>
          </w:p>
        </w:tc>
        <w:tc>
          <w:tcPr>
            <w:tcW w:w="1442" w:type="dxa"/>
            <w:vAlign w:val="bottom"/>
          </w:tcPr>
          <w:p w14:paraId="225854AD" w14:textId="320618DE" w:rsidR="00337954" w:rsidRPr="009A7517" w:rsidRDefault="00C74370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</w:t>
            </w:r>
            <w:r w:rsidR="008A1EF8" w:rsidRPr="009A7517">
              <w:rPr>
                <w:rFonts w:hint="cs"/>
              </w:rPr>
              <w:t>2,11</w:t>
            </w:r>
            <w:r w:rsidR="00E65909" w:rsidRPr="009A7517">
              <w:t>1</w:t>
            </w:r>
            <w:r w:rsidRPr="009A7517">
              <w:rPr>
                <w:rFonts w:hint="cs"/>
              </w:rPr>
              <w:t>)</w:t>
            </w:r>
          </w:p>
        </w:tc>
      </w:tr>
      <w:tr w:rsidR="00337954" w:rsidRPr="009A7517" w14:paraId="39CAF747" w14:textId="77777777" w:rsidTr="00337954">
        <w:tc>
          <w:tcPr>
            <w:tcW w:w="2811" w:type="dxa"/>
          </w:tcPr>
          <w:p w14:paraId="176A3AC8" w14:textId="26F6EEA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โอน</w:t>
            </w:r>
          </w:p>
        </w:tc>
        <w:tc>
          <w:tcPr>
            <w:tcW w:w="708" w:type="dxa"/>
          </w:tcPr>
          <w:p w14:paraId="615DC9BF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66117BFA" w14:textId="65548955" w:rsidR="00337954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</w:pPr>
            <w:r w:rsidRPr="009A7517">
              <w:t>38</w:t>
            </w:r>
          </w:p>
        </w:tc>
        <w:tc>
          <w:tcPr>
            <w:tcW w:w="1441" w:type="dxa"/>
            <w:vAlign w:val="bottom"/>
          </w:tcPr>
          <w:p w14:paraId="47CE0C9F" w14:textId="36AD865F" w:rsidR="00337954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9A7517">
              <w:t>-</w:t>
            </w:r>
          </w:p>
        </w:tc>
        <w:tc>
          <w:tcPr>
            <w:tcW w:w="1441" w:type="dxa"/>
          </w:tcPr>
          <w:p w14:paraId="46C711B1" w14:textId="61A95AF3" w:rsidR="00337954" w:rsidRPr="009A7517" w:rsidRDefault="00C55B7D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5DFE9CA6" w14:textId="04CCF7E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20</w:t>
            </w:r>
          </w:p>
        </w:tc>
        <w:tc>
          <w:tcPr>
            <w:tcW w:w="1441" w:type="dxa"/>
          </w:tcPr>
          <w:p w14:paraId="49A49452" w14:textId="04497C38" w:rsidR="00337954" w:rsidRPr="009A7517" w:rsidRDefault="00C74370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0BCC74FC" w14:textId="6BA3B32C" w:rsidR="00337954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9A7517">
              <w:t>2</w:t>
            </w:r>
          </w:p>
        </w:tc>
        <w:tc>
          <w:tcPr>
            <w:tcW w:w="1442" w:type="dxa"/>
            <w:vAlign w:val="bottom"/>
          </w:tcPr>
          <w:p w14:paraId="3DB09182" w14:textId="45B61503" w:rsidR="00337954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9A7517">
              <w:t>60</w:t>
            </w:r>
          </w:p>
        </w:tc>
      </w:tr>
      <w:tr w:rsidR="00337954" w:rsidRPr="009A7517" w14:paraId="703BE990" w14:textId="77777777" w:rsidTr="00337954">
        <w:tc>
          <w:tcPr>
            <w:tcW w:w="2811" w:type="dxa"/>
          </w:tcPr>
          <w:p w14:paraId="4005F1AA" w14:textId="4C65BD25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จำหน่าย</w:t>
            </w:r>
          </w:p>
        </w:tc>
        <w:tc>
          <w:tcPr>
            <w:tcW w:w="708" w:type="dxa"/>
          </w:tcPr>
          <w:p w14:paraId="3F14D06A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1C8C3B31" w14:textId="52E88A0B" w:rsidR="00337954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</w:pPr>
            <w:r w:rsidRPr="009A7517">
              <w:t>68</w:t>
            </w:r>
          </w:p>
        </w:tc>
        <w:tc>
          <w:tcPr>
            <w:tcW w:w="1441" w:type="dxa"/>
            <w:vAlign w:val="bottom"/>
          </w:tcPr>
          <w:p w14:paraId="4AC7819F" w14:textId="499FE028" w:rsidR="00337954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t>1</w:t>
            </w:r>
          </w:p>
        </w:tc>
        <w:tc>
          <w:tcPr>
            <w:tcW w:w="1441" w:type="dxa"/>
          </w:tcPr>
          <w:p w14:paraId="62C47ACA" w14:textId="7ADD9F55" w:rsidR="00337954" w:rsidRPr="009A7517" w:rsidRDefault="00C55B7D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1,12</w:t>
            </w:r>
            <w:r w:rsidR="00E65909" w:rsidRPr="009A7517">
              <w:t>5</w:t>
            </w:r>
          </w:p>
        </w:tc>
        <w:tc>
          <w:tcPr>
            <w:tcW w:w="1441" w:type="dxa"/>
            <w:vAlign w:val="bottom"/>
          </w:tcPr>
          <w:p w14:paraId="26A782E8" w14:textId="71A65700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</w:tcPr>
          <w:p w14:paraId="6E313A71" w14:textId="122F2F70" w:rsidR="00337954" w:rsidRPr="009A7517" w:rsidRDefault="00C74370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0355CADD" w14:textId="6DA86511" w:rsidR="00337954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t>557</w:t>
            </w:r>
          </w:p>
        </w:tc>
        <w:tc>
          <w:tcPr>
            <w:tcW w:w="1442" w:type="dxa"/>
            <w:vAlign w:val="bottom"/>
          </w:tcPr>
          <w:p w14:paraId="0D5425D4" w14:textId="4B321A92" w:rsidR="00337954" w:rsidRPr="009A7517" w:rsidRDefault="008A1EF8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1,</w:t>
            </w:r>
            <w:r w:rsidR="00E65909" w:rsidRPr="009A7517">
              <w:t>751</w:t>
            </w:r>
          </w:p>
        </w:tc>
      </w:tr>
      <w:tr w:rsidR="00337954" w:rsidRPr="009A7517" w14:paraId="06635037" w14:textId="77777777" w:rsidTr="00337954">
        <w:tc>
          <w:tcPr>
            <w:tcW w:w="2811" w:type="dxa"/>
          </w:tcPr>
          <w:p w14:paraId="5F748396" w14:textId="684F97EC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ผลกระทบจากอัตราแลกเปลี่ยน</w:t>
            </w:r>
          </w:p>
        </w:tc>
        <w:tc>
          <w:tcPr>
            <w:tcW w:w="708" w:type="dxa"/>
          </w:tcPr>
          <w:p w14:paraId="13E8F4A0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6AFD5D83" w14:textId="55F77B6D" w:rsidR="00337954" w:rsidRPr="009A7517" w:rsidRDefault="00E65909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cs/>
              </w:rPr>
            </w:pPr>
            <w:r w:rsidRPr="009A7517">
              <w:t>6</w:t>
            </w:r>
          </w:p>
        </w:tc>
        <w:tc>
          <w:tcPr>
            <w:tcW w:w="1441" w:type="dxa"/>
            <w:vAlign w:val="bottom"/>
          </w:tcPr>
          <w:p w14:paraId="14F95E0F" w14:textId="79E3D815" w:rsidR="00337954" w:rsidRPr="009A7517" w:rsidRDefault="00C74370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26</w:t>
            </w:r>
          </w:p>
        </w:tc>
        <w:tc>
          <w:tcPr>
            <w:tcW w:w="1441" w:type="dxa"/>
          </w:tcPr>
          <w:p w14:paraId="3D9A157B" w14:textId="4A261892" w:rsidR="00337954" w:rsidRPr="009A7517" w:rsidRDefault="00337954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5B36D3B8" w14:textId="464F1EAD" w:rsidR="00337954" w:rsidRPr="009A7517" w:rsidRDefault="00337954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</w:tcPr>
          <w:p w14:paraId="075F1E28" w14:textId="373B8CEB" w:rsidR="00337954" w:rsidRPr="009A7517" w:rsidRDefault="00C74370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1" w:type="dxa"/>
            <w:vAlign w:val="bottom"/>
          </w:tcPr>
          <w:p w14:paraId="616510FC" w14:textId="719BF6FC" w:rsidR="00337954" w:rsidRPr="009A7517" w:rsidRDefault="00337954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2" w:type="dxa"/>
            <w:vAlign w:val="bottom"/>
          </w:tcPr>
          <w:p w14:paraId="7D4976E6" w14:textId="2F4AE9A3" w:rsidR="00337954" w:rsidRPr="009A7517" w:rsidRDefault="00E65909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9A7517">
              <w:t>32</w:t>
            </w:r>
          </w:p>
        </w:tc>
      </w:tr>
      <w:tr w:rsidR="00337954" w:rsidRPr="009A7517" w14:paraId="273119DC" w14:textId="77777777" w:rsidTr="00337954">
        <w:tc>
          <w:tcPr>
            <w:tcW w:w="2811" w:type="dxa"/>
          </w:tcPr>
          <w:p w14:paraId="1E1AFAD1" w14:textId="784B8D29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</w:rPr>
              <w:t>31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</w:rPr>
              <w:t>2565</w:t>
            </w:r>
          </w:p>
        </w:tc>
        <w:tc>
          <w:tcPr>
            <w:tcW w:w="708" w:type="dxa"/>
          </w:tcPr>
          <w:p w14:paraId="0C14DE39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179DF053" w14:textId="6631AF5D" w:rsidR="00337954" w:rsidRPr="009A7517" w:rsidRDefault="00337954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(3,8</w:t>
            </w:r>
            <w:r w:rsidR="00E65909" w:rsidRPr="009A7517">
              <w:rPr>
                <w:b/>
                <w:bCs/>
              </w:rPr>
              <w:t>49</w:t>
            </w:r>
            <w:r w:rsidRPr="009A7517">
              <w:rPr>
                <w:rFonts w:hint="cs"/>
                <w:b/>
                <w:bCs/>
              </w:rPr>
              <w:t>)</w:t>
            </w:r>
          </w:p>
        </w:tc>
        <w:tc>
          <w:tcPr>
            <w:tcW w:w="1441" w:type="dxa"/>
            <w:vAlign w:val="bottom"/>
          </w:tcPr>
          <w:p w14:paraId="21195BCC" w14:textId="002FB165" w:rsidR="00337954" w:rsidRPr="009A7517" w:rsidRDefault="00C74370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(140)</w:t>
            </w:r>
          </w:p>
        </w:tc>
        <w:tc>
          <w:tcPr>
            <w:tcW w:w="1441" w:type="dxa"/>
          </w:tcPr>
          <w:p w14:paraId="64E36B10" w14:textId="7D273403" w:rsidR="00337954" w:rsidRPr="009A7517" w:rsidRDefault="00337954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(72</w:t>
            </w:r>
            <w:r w:rsidR="00E65909" w:rsidRPr="009A7517">
              <w:rPr>
                <w:b/>
                <w:bCs/>
              </w:rPr>
              <w:t>7</w:t>
            </w:r>
            <w:r w:rsidRPr="009A7517">
              <w:rPr>
                <w:rFonts w:hint="cs"/>
                <w:b/>
                <w:bCs/>
              </w:rPr>
              <w:t>)</w:t>
            </w:r>
          </w:p>
        </w:tc>
        <w:tc>
          <w:tcPr>
            <w:tcW w:w="1441" w:type="dxa"/>
            <w:vAlign w:val="bottom"/>
          </w:tcPr>
          <w:p w14:paraId="038F295F" w14:textId="6458B0CE" w:rsidR="00337954" w:rsidRPr="009A7517" w:rsidRDefault="00337954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1441" w:type="dxa"/>
          </w:tcPr>
          <w:p w14:paraId="1C7FD1BF" w14:textId="28F738CD" w:rsidR="00337954" w:rsidRPr="009A7517" w:rsidRDefault="00E65909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-</w:t>
            </w:r>
          </w:p>
        </w:tc>
        <w:tc>
          <w:tcPr>
            <w:tcW w:w="1441" w:type="dxa"/>
            <w:vAlign w:val="bottom"/>
          </w:tcPr>
          <w:p w14:paraId="2632CBD9" w14:textId="47D9DCAC" w:rsidR="00337954" w:rsidRPr="009A7517" w:rsidRDefault="00337954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(</w:t>
            </w:r>
            <w:r w:rsidR="00E65909" w:rsidRPr="009A7517">
              <w:rPr>
                <w:b/>
                <w:bCs/>
              </w:rPr>
              <w:t>763</w:t>
            </w:r>
            <w:r w:rsidRPr="009A7517">
              <w:rPr>
                <w:rFonts w:hint="cs"/>
                <w:b/>
                <w:bCs/>
              </w:rPr>
              <w:t>)</w:t>
            </w:r>
          </w:p>
        </w:tc>
        <w:tc>
          <w:tcPr>
            <w:tcW w:w="1442" w:type="dxa"/>
            <w:vAlign w:val="bottom"/>
          </w:tcPr>
          <w:p w14:paraId="05C30F5D" w14:textId="662FF01B" w:rsidR="00337954" w:rsidRPr="009A7517" w:rsidRDefault="00C74370" w:rsidP="00BF7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(5,479)</w:t>
            </w:r>
          </w:p>
        </w:tc>
      </w:tr>
      <w:tr w:rsidR="00337954" w:rsidRPr="009A7517" w14:paraId="1E5C3514" w14:textId="77777777" w:rsidTr="00337954">
        <w:tc>
          <w:tcPr>
            <w:tcW w:w="2811" w:type="dxa"/>
          </w:tcPr>
          <w:p w14:paraId="2D36F2AE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708" w:type="dxa"/>
          </w:tcPr>
          <w:p w14:paraId="3008B841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5991748C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3C30FE05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1" w:type="dxa"/>
          </w:tcPr>
          <w:p w14:paraId="3E8DD384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61F856A7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1" w:type="dxa"/>
          </w:tcPr>
          <w:p w14:paraId="48B70AF0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0F212D7F" w14:textId="6E9E4481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2" w:type="dxa"/>
            <w:vAlign w:val="bottom"/>
          </w:tcPr>
          <w:p w14:paraId="06DB1909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65909" w:rsidRPr="009A7517" w14:paraId="34BDC5C7" w14:textId="77777777" w:rsidTr="00337954">
        <w:tc>
          <w:tcPr>
            <w:tcW w:w="2811" w:type="dxa"/>
          </w:tcPr>
          <w:p w14:paraId="4C29D6DE" w14:textId="77777777" w:rsidR="00E65909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708" w:type="dxa"/>
          </w:tcPr>
          <w:p w14:paraId="7C24E241" w14:textId="77777777" w:rsidR="00E65909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2E08CF20" w14:textId="77777777" w:rsidR="00E65909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22FECDAD" w14:textId="77777777" w:rsidR="00E65909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1" w:type="dxa"/>
          </w:tcPr>
          <w:p w14:paraId="24253187" w14:textId="77777777" w:rsidR="00E65909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41E9CD0D" w14:textId="77777777" w:rsidR="00E65909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1" w:type="dxa"/>
          </w:tcPr>
          <w:p w14:paraId="416C50BA" w14:textId="77777777" w:rsidR="00E65909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7361C3B6" w14:textId="77777777" w:rsidR="00E65909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2" w:type="dxa"/>
            <w:vAlign w:val="bottom"/>
          </w:tcPr>
          <w:p w14:paraId="089E1CA6" w14:textId="77777777" w:rsidR="00E65909" w:rsidRPr="009A7517" w:rsidRDefault="00E65909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</w:tr>
      <w:tr w:rsidR="00337954" w:rsidRPr="009A7517" w14:paraId="0E8E2F9C" w14:textId="77777777" w:rsidTr="00337954">
        <w:trPr>
          <w:trHeight w:val="272"/>
        </w:trPr>
        <w:tc>
          <w:tcPr>
            <w:tcW w:w="2811" w:type="dxa"/>
          </w:tcPr>
          <w:p w14:paraId="20223EF7" w14:textId="165E3306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b/>
                <w:bCs/>
                <w:i/>
                <w:iCs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708" w:type="dxa"/>
          </w:tcPr>
          <w:p w14:paraId="5CD64DEA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77EF17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1BFA1B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5456B2DA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83541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0ABD94E1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BFD335" w14:textId="584C8600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442" w:type="dxa"/>
            <w:vAlign w:val="bottom"/>
          </w:tcPr>
          <w:p w14:paraId="0E1674DE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</w:tr>
      <w:tr w:rsidR="00337954" w:rsidRPr="009A7517" w14:paraId="0131CC45" w14:textId="77777777" w:rsidTr="00337954">
        <w:trPr>
          <w:trHeight w:val="272"/>
        </w:trPr>
        <w:tc>
          <w:tcPr>
            <w:tcW w:w="2811" w:type="dxa"/>
          </w:tcPr>
          <w:p w14:paraId="7FC527AB" w14:textId="34CE43C3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</w:rPr>
              <w:t>31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</w:rPr>
              <w:t>2564</w:t>
            </w:r>
          </w:p>
        </w:tc>
        <w:tc>
          <w:tcPr>
            <w:tcW w:w="708" w:type="dxa"/>
          </w:tcPr>
          <w:p w14:paraId="498FCD92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E3D05" w14:textId="5929293B" w:rsidR="00337954" w:rsidRPr="009A7517" w:rsidRDefault="00337954" w:rsidP="00BF7D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9,076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7C0A1" w14:textId="2561D247" w:rsidR="00337954" w:rsidRPr="009A7517" w:rsidRDefault="00337954" w:rsidP="00BF7D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890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6775DC31" w14:textId="2AF752DC" w:rsidR="00337954" w:rsidRPr="009A7517" w:rsidRDefault="00337954" w:rsidP="00BF7D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932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D3FCF" w14:textId="458F078D" w:rsidR="00337954" w:rsidRPr="009A7517" w:rsidRDefault="00337954" w:rsidP="00BF7D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13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3232E8A9" w14:textId="1FCA9B26" w:rsidR="00337954" w:rsidRPr="009A7517" w:rsidRDefault="00C74370" w:rsidP="00BF7D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5B347" w14:textId="26053E47" w:rsidR="00337954" w:rsidRPr="009A7517" w:rsidRDefault="00337954" w:rsidP="00BF7D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2,714</w:t>
            </w:r>
          </w:p>
        </w:tc>
        <w:tc>
          <w:tcPr>
            <w:tcW w:w="1442" w:type="dxa"/>
            <w:vAlign w:val="bottom"/>
          </w:tcPr>
          <w:p w14:paraId="194B84C9" w14:textId="5986F251" w:rsidR="00337954" w:rsidRPr="009A7517" w:rsidRDefault="00337954" w:rsidP="00BF7D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13,625</w:t>
            </w:r>
          </w:p>
        </w:tc>
      </w:tr>
      <w:tr w:rsidR="00337954" w:rsidRPr="009A7517" w14:paraId="5294C13B" w14:textId="77777777" w:rsidTr="00337954">
        <w:tc>
          <w:tcPr>
            <w:tcW w:w="2811" w:type="dxa"/>
          </w:tcPr>
          <w:p w14:paraId="6E761DD9" w14:textId="7203AFB3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</w:rPr>
              <w:t>31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</w:rPr>
              <w:t>2565</w:t>
            </w:r>
          </w:p>
        </w:tc>
        <w:tc>
          <w:tcPr>
            <w:tcW w:w="708" w:type="dxa"/>
          </w:tcPr>
          <w:p w14:paraId="4464032C" w14:textId="77777777" w:rsidR="00337954" w:rsidRPr="009A7517" w:rsidRDefault="00337954" w:rsidP="00BF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1441" w:type="dxa"/>
            <w:vAlign w:val="bottom"/>
          </w:tcPr>
          <w:p w14:paraId="4BDA7F3B" w14:textId="7414FD1E" w:rsidR="00337954" w:rsidRPr="009A7517" w:rsidRDefault="00337954" w:rsidP="008A1E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10,8</w:t>
            </w:r>
            <w:r w:rsidR="0002217B" w:rsidRPr="009A7517">
              <w:rPr>
                <w:rFonts w:hint="cs"/>
                <w:b/>
                <w:bCs/>
              </w:rPr>
              <w:t>9</w:t>
            </w:r>
            <w:r w:rsidR="00E65909" w:rsidRPr="009A7517">
              <w:rPr>
                <w:b/>
                <w:bCs/>
              </w:rPr>
              <w:t>9</w:t>
            </w:r>
          </w:p>
        </w:tc>
        <w:tc>
          <w:tcPr>
            <w:tcW w:w="1441" w:type="dxa"/>
            <w:vAlign w:val="bottom"/>
          </w:tcPr>
          <w:p w14:paraId="184FE8E1" w14:textId="02CC8BF7" w:rsidR="00337954" w:rsidRPr="009A7517" w:rsidRDefault="00C74370" w:rsidP="00BF7D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828</w:t>
            </w:r>
          </w:p>
        </w:tc>
        <w:tc>
          <w:tcPr>
            <w:tcW w:w="1441" w:type="dxa"/>
          </w:tcPr>
          <w:p w14:paraId="4CA5CF89" w14:textId="6CAC8018" w:rsidR="00337954" w:rsidRPr="009A7517" w:rsidRDefault="00337954" w:rsidP="00BF7D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2,79</w:t>
            </w:r>
            <w:r w:rsidR="00E65909" w:rsidRPr="009A7517">
              <w:rPr>
                <w:b/>
                <w:bCs/>
              </w:rPr>
              <w:t>0</w:t>
            </w:r>
          </w:p>
        </w:tc>
        <w:tc>
          <w:tcPr>
            <w:tcW w:w="1441" w:type="dxa"/>
            <w:vAlign w:val="bottom"/>
          </w:tcPr>
          <w:p w14:paraId="1017A5C5" w14:textId="03E8E65C" w:rsidR="00337954" w:rsidRPr="009A7517" w:rsidRDefault="00337954" w:rsidP="008A1E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1441" w:type="dxa"/>
          </w:tcPr>
          <w:p w14:paraId="366A186E" w14:textId="1128B08E" w:rsidR="00337954" w:rsidRPr="009A7517" w:rsidRDefault="00E65909" w:rsidP="008A1E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b/>
                <w:bCs/>
              </w:rPr>
              <w:t>4</w:t>
            </w:r>
          </w:p>
        </w:tc>
        <w:tc>
          <w:tcPr>
            <w:tcW w:w="1441" w:type="dxa"/>
            <w:vAlign w:val="bottom"/>
          </w:tcPr>
          <w:p w14:paraId="763F38BA" w14:textId="56DE9BB6" w:rsidR="00337954" w:rsidRPr="009A7517" w:rsidRDefault="00337954" w:rsidP="008A1E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2,42</w:t>
            </w:r>
            <w:r w:rsidR="00E65909" w:rsidRPr="009A7517">
              <w:rPr>
                <w:b/>
                <w:bCs/>
              </w:rPr>
              <w:t>6</w:t>
            </w:r>
          </w:p>
        </w:tc>
        <w:tc>
          <w:tcPr>
            <w:tcW w:w="1442" w:type="dxa"/>
            <w:vAlign w:val="bottom"/>
          </w:tcPr>
          <w:p w14:paraId="72702051" w14:textId="7E8C5ECC" w:rsidR="00337954" w:rsidRPr="009A7517" w:rsidRDefault="00C74370" w:rsidP="008A1E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16,94</w:t>
            </w:r>
            <w:r w:rsidR="0002217B" w:rsidRPr="009A7517">
              <w:rPr>
                <w:rFonts w:hint="cs"/>
                <w:b/>
                <w:bCs/>
              </w:rPr>
              <w:t>7</w:t>
            </w:r>
          </w:p>
        </w:tc>
      </w:tr>
    </w:tbl>
    <w:p w14:paraId="672F5E2E" w14:textId="04CBCBED" w:rsidR="00E8130B" w:rsidRPr="009A7517" w:rsidRDefault="00E8130B" w:rsidP="00806CA5">
      <w:pPr>
        <w:spacing w:line="240" w:lineRule="auto"/>
        <w:rPr>
          <w:sz w:val="2"/>
          <w:szCs w:val="2"/>
        </w:rPr>
      </w:pPr>
    </w:p>
    <w:p w14:paraId="602C85BE" w14:textId="77777777" w:rsidR="00336E86" w:rsidRPr="009A7517" w:rsidRDefault="00336E86">
      <w:r w:rsidRPr="009A7517">
        <w:br w:type="page"/>
      </w:r>
    </w:p>
    <w:tbl>
      <w:tblPr>
        <w:tblW w:w="132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900"/>
        <w:gridCol w:w="1764"/>
        <w:gridCol w:w="1764"/>
        <w:gridCol w:w="1764"/>
        <w:gridCol w:w="1764"/>
        <w:gridCol w:w="1764"/>
      </w:tblGrid>
      <w:tr w:rsidR="00072DB0" w:rsidRPr="009A7517" w14:paraId="2CA879C1" w14:textId="77777777" w:rsidTr="002D4329">
        <w:trPr>
          <w:tblHeader/>
        </w:trPr>
        <w:tc>
          <w:tcPr>
            <w:tcW w:w="3519" w:type="dxa"/>
          </w:tcPr>
          <w:p w14:paraId="751E23F6" w14:textId="1297AF4B" w:rsidR="00072DB0" w:rsidRPr="009A7517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900" w:type="dxa"/>
          </w:tcPr>
          <w:p w14:paraId="20569327" w14:textId="77777777" w:rsidR="00072DB0" w:rsidRPr="009A7517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8820" w:type="dxa"/>
            <w:gridSpan w:val="5"/>
            <w:vAlign w:val="bottom"/>
          </w:tcPr>
          <w:p w14:paraId="3457F03F" w14:textId="77777777" w:rsidR="00072DB0" w:rsidRPr="009A7517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72DB0" w:rsidRPr="009A7517" w14:paraId="679DB300" w14:textId="77777777" w:rsidTr="002D4329">
        <w:trPr>
          <w:tblHeader/>
        </w:trPr>
        <w:tc>
          <w:tcPr>
            <w:tcW w:w="3519" w:type="dxa"/>
          </w:tcPr>
          <w:p w14:paraId="09C6DE9A" w14:textId="77777777" w:rsidR="00072DB0" w:rsidRPr="009A7517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00" w:type="dxa"/>
          </w:tcPr>
          <w:p w14:paraId="66B0C56A" w14:textId="77777777" w:rsidR="00072DB0" w:rsidRPr="009A7517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26926267" w14:textId="367D0025" w:rsidR="00072DB0" w:rsidRPr="009A7517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764" w:type="dxa"/>
            <w:vAlign w:val="bottom"/>
          </w:tcPr>
          <w:p w14:paraId="513ABA46" w14:textId="55BB21C4" w:rsidR="0072666B" w:rsidRPr="009A7517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อาคารและที่ดิน</w:t>
            </w:r>
          </w:p>
          <w:p w14:paraId="6E954F50" w14:textId="550902BE" w:rsidR="00072DB0" w:rsidRPr="009A7517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พร้อมสิ่งปลูกสร้าง</w:t>
            </w:r>
          </w:p>
        </w:tc>
        <w:tc>
          <w:tcPr>
            <w:tcW w:w="1764" w:type="dxa"/>
            <w:vAlign w:val="bottom"/>
          </w:tcPr>
          <w:p w14:paraId="7110AA0B" w14:textId="77777777" w:rsidR="00072DB0" w:rsidRPr="009A7517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พื้นที่เช่า</w:t>
            </w:r>
          </w:p>
        </w:tc>
        <w:tc>
          <w:tcPr>
            <w:tcW w:w="1764" w:type="dxa"/>
            <w:vAlign w:val="bottom"/>
          </w:tcPr>
          <w:p w14:paraId="27585D1C" w14:textId="77777777" w:rsidR="00072DB0" w:rsidRPr="009A7517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764" w:type="dxa"/>
            <w:vAlign w:val="bottom"/>
          </w:tcPr>
          <w:p w14:paraId="03F8D16B" w14:textId="77777777" w:rsidR="00072DB0" w:rsidRPr="009A7517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ยานพาหนะและ</w:t>
            </w:r>
          </w:p>
          <w:p w14:paraId="7B86ABF7" w14:textId="77777777" w:rsidR="00072DB0" w:rsidRPr="009A7517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เรือขนส่งน้ำมัน</w:t>
            </w:r>
          </w:p>
        </w:tc>
        <w:tc>
          <w:tcPr>
            <w:tcW w:w="1764" w:type="dxa"/>
            <w:vAlign w:val="bottom"/>
          </w:tcPr>
          <w:p w14:paraId="78802879" w14:textId="77777777" w:rsidR="00072DB0" w:rsidRPr="009A7517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รวม</w:t>
            </w:r>
          </w:p>
        </w:tc>
      </w:tr>
      <w:tr w:rsidR="00072DB0" w:rsidRPr="009A7517" w14:paraId="6A924EEA" w14:textId="77777777" w:rsidTr="002D4329">
        <w:tc>
          <w:tcPr>
            <w:tcW w:w="3519" w:type="dxa"/>
          </w:tcPr>
          <w:p w14:paraId="27E8E962" w14:textId="77777777" w:rsidR="00072DB0" w:rsidRPr="009A7517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900" w:type="dxa"/>
          </w:tcPr>
          <w:p w14:paraId="2D4E1B09" w14:textId="77777777" w:rsidR="00072DB0" w:rsidRPr="009A7517" w:rsidRDefault="00072DB0" w:rsidP="001A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5"/>
            <w:vAlign w:val="bottom"/>
          </w:tcPr>
          <w:p w14:paraId="286FF838" w14:textId="77777777" w:rsidR="00072DB0" w:rsidRPr="009A7517" w:rsidRDefault="00072DB0" w:rsidP="001A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47EF" w:rsidRPr="009A7517" w14:paraId="641E92EF" w14:textId="77777777" w:rsidTr="002D4329">
        <w:tc>
          <w:tcPr>
            <w:tcW w:w="3519" w:type="dxa"/>
          </w:tcPr>
          <w:p w14:paraId="4CEB9063" w14:textId="41B695B6" w:rsidR="002A47EF" w:rsidRPr="009A7517" w:rsidRDefault="002A47E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rFonts w:eastAsia="Calibri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00" w:type="dxa"/>
          </w:tcPr>
          <w:p w14:paraId="040F16E3" w14:textId="77777777" w:rsidR="002A47EF" w:rsidRPr="009A7517" w:rsidRDefault="002A47E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764" w:type="dxa"/>
            <w:vAlign w:val="bottom"/>
          </w:tcPr>
          <w:p w14:paraId="51EDABAD" w14:textId="77777777" w:rsidR="002A47EF" w:rsidRPr="009A7517" w:rsidRDefault="002A47E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64" w:type="dxa"/>
            <w:vAlign w:val="bottom"/>
          </w:tcPr>
          <w:p w14:paraId="25DFE1F1" w14:textId="77777777" w:rsidR="002A47EF" w:rsidRPr="009A7517" w:rsidRDefault="002A47E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64" w:type="dxa"/>
            <w:vAlign w:val="bottom"/>
          </w:tcPr>
          <w:p w14:paraId="18EBA914" w14:textId="77777777" w:rsidR="002A47EF" w:rsidRPr="009A7517" w:rsidRDefault="002A47E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64" w:type="dxa"/>
            <w:vAlign w:val="bottom"/>
          </w:tcPr>
          <w:p w14:paraId="23C22588" w14:textId="77777777" w:rsidR="002A47EF" w:rsidRPr="009A7517" w:rsidRDefault="002A47E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64" w:type="dxa"/>
            <w:vAlign w:val="bottom"/>
          </w:tcPr>
          <w:p w14:paraId="6A268DE6" w14:textId="77777777" w:rsidR="002A47EF" w:rsidRPr="009A7517" w:rsidRDefault="002A47E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</w:tr>
      <w:tr w:rsidR="00806CA5" w:rsidRPr="009A7517" w14:paraId="00BCC0C0" w14:textId="77777777" w:rsidTr="002D4329">
        <w:tc>
          <w:tcPr>
            <w:tcW w:w="3519" w:type="dxa"/>
          </w:tcPr>
          <w:p w14:paraId="1732F991" w14:textId="716AA118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 </w:t>
            </w:r>
            <w:r w:rsidRPr="009A7517">
              <w:rPr>
                <w:rFonts w:hint="cs"/>
              </w:rPr>
              <w:t>2564</w:t>
            </w:r>
          </w:p>
        </w:tc>
        <w:tc>
          <w:tcPr>
            <w:tcW w:w="900" w:type="dxa"/>
          </w:tcPr>
          <w:p w14:paraId="199CE028" w14:textId="3F82AD80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764" w:type="dxa"/>
          </w:tcPr>
          <w:p w14:paraId="32502604" w14:textId="0F74513F" w:rsidR="00806CA5" w:rsidRPr="009A7517" w:rsidRDefault="00806CA5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</w:pPr>
            <w:r w:rsidRPr="009A7517">
              <w:rPr>
                <w:rFonts w:hint="cs"/>
              </w:rPr>
              <w:t>9,807</w:t>
            </w:r>
          </w:p>
        </w:tc>
        <w:tc>
          <w:tcPr>
            <w:tcW w:w="1764" w:type="dxa"/>
          </w:tcPr>
          <w:p w14:paraId="47CF25DE" w14:textId="7C5DA059" w:rsidR="00806CA5" w:rsidRPr="009A7517" w:rsidRDefault="00806CA5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</w:pPr>
            <w:r w:rsidRPr="009A7517">
              <w:rPr>
                <w:rFonts w:hint="cs"/>
              </w:rPr>
              <w:t>11</w:t>
            </w:r>
          </w:p>
        </w:tc>
        <w:tc>
          <w:tcPr>
            <w:tcW w:w="1764" w:type="dxa"/>
          </w:tcPr>
          <w:p w14:paraId="70EC9B40" w14:textId="7DBC4E35" w:rsidR="00806CA5" w:rsidRPr="009A7517" w:rsidRDefault="00806CA5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rFonts w:hint="cs"/>
              </w:rPr>
              <w:t>2,017</w:t>
            </w:r>
          </w:p>
        </w:tc>
        <w:tc>
          <w:tcPr>
            <w:tcW w:w="1764" w:type="dxa"/>
          </w:tcPr>
          <w:p w14:paraId="400CCBC7" w14:textId="7F61F47D" w:rsidR="00806CA5" w:rsidRPr="009A7517" w:rsidRDefault="00806CA5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rFonts w:hint="cs"/>
              </w:rPr>
              <w:t>1,370</w:t>
            </w:r>
          </w:p>
        </w:tc>
        <w:tc>
          <w:tcPr>
            <w:tcW w:w="1764" w:type="dxa"/>
          </w:tcPr>
          <w:p w14:paraId="45F26FED" w14:textId="6BED64A1" w:rsidR="00806CA5" w:rsidRPr="009A7517" w:rsidRDefault="00806CA5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rFonts w:hint="cs"/>
              </w:rPr>
              <w:t>13,205</w:t>
            </w:r>
          </w:p>
        </w:tc>
      </w:tr>
      <w:tr w:rsidR="00806CA5" w:rsidRPr="009A7517" w14:paraId="071FEF65" w14:textId="77777777" w:rsidTr="002D4329">
        <w:tc>
          <w:tcPr>
            <w:tcW w:w="3519" w:type="dxa"/>
          </w:tcPr>
          <w:p w14:paraId="643B3D92" w14:textId="5025CC3E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FB5F03E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CE568A" w14:textId="364F2ABA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990</w:t>
            </w:r>
          </w:p>
        </w:tc>
        <w:tc>
          <w:tcPr>
            <w:tcW w:w="17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DAA1B5" w14:textId="162703E1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7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7A71B8" w14:textId="71CC8E33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rFonts w:hint="cs"/>
              </w:rPr>
              <w:t>168</w:t>
            </w:r>
          </w:p>
        </w:tc>
        <w:tc>
          <w:tcPr>
            <w:tcW w:w="17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699F4C" w14:textId="4F7834F6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rFonts w:hint="cs"/>
              </w:rPr>
              <w:t>567</w:t>
            </w:r>
          </w:p>
        </w:tc>
        <w:tc>
          <w:tcPr>
            <w:tcW w:w="1764" w:type="dxa"/>
          </w:tcPr>
          <w:p w14:paraId="6010FF53" w14:textId="519493B6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rFonts w:hint="cs"/>
              </w:rPr>
              <w:t>1,725</w:t>
            </w:r>
          </w:p>
        </w:tc>
      </w:tr>
      <w:tr w:rsidR="00806CA5" w:rsidRPr="009A7517" w14:paraId="6921AF62" w14:textId="77777777" w:rsidTr="002D4329">
        <w:tc>
          <w:tcPr>
            <w:tcW w:w="3519" w:type="dxa"/>
          </w:tcPr>
          <w:p w14:paraId="6E34D466" w14:textId="55194395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โอน</w:t>
            </w:r>
          </w:p>
        </w:tc>
        <w:tc>
          <w:tcPr>
            <w:tcW w:w="900" w:type="dxa"/>
          </w:tcPr>
          <w:p w14:paraId="7BC53E6B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F88854" w14:textId="4BF39EDC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</w:t>
            </w:r>
          </w:p>
        </w:tc>
        <w:tc>
          <w:tcPr>
            <w:tcW w:w="17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92E94A" w14:textId="5C222D6B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7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0C8F82" w14:textId="2635575C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7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EA169D" w14:textId="67653711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764" w:type="dxa"/>
          </w:tcPr>
          <w:p w14:paraId="27725B34" w14:textId="30FE6E6E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rFonts w:hint="cs"/>
              </w:rPr>
              <w:t>1</w:t>
            </w:r>
          </w:p>
        </w:tc>
      </w:tr>
      <w:tr w:rsidR="00806CA5" w:rsidRPr="009A7517" w14:paraId="536BDC58" w14:textId="77777777" w:rsidTr="002D4329">
        <w:tc>
          <w:tcPr>
            <w:tcW w:w="3519" w:type="dxa"/>
          </w:tcPr>
          <w:p w14:paraId="6F2F99CE" w14:textId="27638832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จำหน่าย</w:t>
            </w:r>
          </w:p>
        </w:tc>
        <w:tc>
          <w:tcPr>
            <w:tcW w:w="900" w:type="dxa"/>
          </w:tcPr>
          <w:p w14:paraId="102C62CF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D75321" w14:textId="2BDF30FA" w:rsidR="00806CA5" w:rsidRPr="009A7517" w:rsidRDefault="00806CA5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</w:pPr>
            <w:r w:rsidRPr="009A7517">
              <w:rPr>
                <w:rFonts w:hint="cs"/>
              </w:rPr>
              <w:t>(8)</w:t>
            </w:r>
          </w:p>
        </w:tc>
        <w:tc>
          <w:tcPr>
            <w:tcW w:w="17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9CC7BF" w14:textId="2C66B772" w:rsidR="00806CA5" w:rsidRPr="009A7517" w:rsidRDefault="00806CA5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7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A7AB0C" w14:textId="7B9854F8" w:rsidR="00806CA5" w:rsidRPr="009A7517" w:rsidRDefault="00806CA5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7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59E232" w14:textId="1E00B604" w:rsidR="00806CA5" w:rsidRPr="009A7517" w:rsidRDefault="00806CA5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764" w:type="dxa"/>
          </w:tcPr>
          <w:p w14:paraId="5F47754C" w14:textId="1C537E1D" w:rsidR="00806CA5" w:rsidRPr="009A7517" w:rsidRDefault="00806CA5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rFonts w:hint="cs"/>
              </w:rPr>
              <w:t>(8)</w:t>
            </w:r>
          </w:p>
        </w:tc>
      </w:tr>
      <w:tr w:rsidR="00806CA5" w:rsidRPr="009A7517" w14:paraId="6943BC14" w14:textId="77777777" w:rsidTr="002D4329">
        <w:tc>
          <w:tcPr>
            <w:tcW w:w="3519" w:type="dxa"/>
          </w:tcPr>
          <w:p w14:paraId="6BF0FFD9" w14:textId="4912DFAC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</w:rPr>
              <w:t>31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</w:rPr>
              <w:t>2564</w:t>
            </w:r>
            <w:r w:rsidRPr="009A7517">
              <w:rPr>
                <w:rFonts w:eastAsia="Calibri" w:hint="cs"/>
                <w:b/>
                <w:bCs/>
              </w:rPr>
              <w:br/>
            </w:r>
            <w:r w:rsidRPr="009A7517">
              <w:rPr>
                <w:rFonts w:eastAsia="Calibri" w:hint="cs"/>
                <w:b/>
                <w:bCs/>
                <w:cs/>
              </w:rPr>
              <w:t xml:space="preserve">   และวันที่ </w:t>
            </w:r>
            <w:r w:rsidRPr="009A7517">
              <w:rPr>
                <w:rFonts w:eastAsia="Calibri" w:hint="cs"/>
                <w:b/>
                <w:bCs/>
              </w:rPr>
              <w:t>1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 มกราคม </w:t>
            </w:r>
            <w:r w:rsidRPr="009A7517">
              <w:rPr>
                <w:rFonts w:eastAsia="Calibri" w:hint="cs"/>
                <w:b/>
                <w:bCs/>
              </w:rPr>
              <w:t>2565</w:t>
            </w:r>
          </w:p>
        </w:tc>
        <w:tc>
          <w:tcPr>
            <w:tcW w:w="900" w:type="dxa"/>
          </w:tcPr>
          <w:p w14:paraId="1794068B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764" w:type="dxa"/>
          </w:tcPr>
          <w:p w14:paraId="1661FEA3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b/>
                <w:bCs/>
              </w:rPr>
            </w:pPr>
          </w:p>
          <w:p w14:paraId="24CBCCC1" w14:textId="0D3A7332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10,790</w:t>
            </w:r>
          </w:p>
        </w:tc>
        <w:tc>
          <w:tcPr>
            <w:tcW w:w="1764" w:type="dxa"/>
          </w:tcPr>
          <w:p w14:paraId="69AEF0E4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  <w:rPr>
                <w:b/>
                <w:bCs/>
              </w:rPr>
            </w:pPr>
          </w:p>
          <w:p w14:paraId="397ABBD1" w14:textId="487272E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11</w:t>
            </w:r>
          </w:p>
        </w:tc>
        <w:tc>
          <w:tcPr>
            <w:tcW w:w="1764" w:type="dxa"/>
          </w:tcPr>
          <w:p w14:paraId="2A1D961C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</w:p>
          <w:p w14:paraId="34840124" w14:textId="775C4706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2,185</w:t>
            </w:r>
          </w:p>
        </w:tc>
        <w:tc>
          <w:tcPr>
            <w:tcW w:w="1764" w:type="dxa"/>
          </w:tcPr>
          <w:p w14:paraId="491C7C7D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</w:p>
          <w:p w14:paraId="472C8F1B" w14:textId="4C147D6C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1,937</w:t>
            </w:r>
          </w:p>
        </w:tc>
        <w:tc>
          <w:tcPr>
            <w:tcW w:w="1764" w:type="dxa"/>
          </w:tcPr>
          <w:p w14:paraId="18CAA399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</w:p>
          <w:p w14:paraId="137ACE29" w14:textId="64E0A299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14,923</w:t>
            </w:r>
          </w:p>
        </w:tc>
      </w:tr>
      <w:tr w:rsidR="00806CA5" w:rsidRPr="009A7517" w14:paraId="1C46819E" w14:textId="77777777" w:rsidTr="002D4329">
        <w:tc>
          <w:tcPr>
            <w:tcW w:w="3519" w:type="dxa"/>
          </w:tcPr>
          <w:p w14:paraId="74CD732F" w14:textId="44AF60A1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8C8D115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764" w:type="dxa"/>
          </w:tcPr>
          <w:p w14:paraId="1B09C19D" w14:textId="7074F6AA" w:rsidR="00806CA5" w:rsidRPr="009A7517" w:rsidRDefault="00632482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1,571</w:t>
            </w:r>
          </w:p>
        </w:tc>
        <w:tc>
          <w:tcPr>
            <w:tcW w:w="1764" w:type="dxa"/>
          </w:tcPr>
          <w:p w14:paraId="6055533D" w14:textId="186D4D7A" w:rsidR="00806CA5" w:rsidRPr="009A7517" w:rsidRDefault="000F422E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764" w:type="dxa"/>
          </w:tcPr>
          <w:p w14:paraId="446735A2" w14:textId="38323CE4" w:rsidR="00806CA5" w:rsidRPr="009A7517" w:rsidRDefault="000F422E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2,458</w:t>
            </w:r>
          </w:p>
        </w:tc>
        <w:tc>
          <w:tcPr>
            <w:tcW w:w="1764" w:type="dxa"/>
          </w:tcPr>
          <w:p w14:paraId="468165F6" w14:textId="6D46D1BA" w:rsidR="00806CA5" w:rsidRPr="009A7517" w:rsidRDefault="000F422E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rFonts w:hint="cs"/>
              </w:rPr>
              <w:t>15</w:t>
            </w:r>
            <w:r w:rsidR="00D717D7" w:rsidRPr="009A7517">
              <w:t>2</w:t>
            </w:r>
          </w:p>
        </w:tc>
        <w:tc>
          <w:tcPr>
            <w:tcW w:w="1764" w:type="dxa"/>
          </w:tcPr>
          <w:p w14:paraId="6D316D99" w14:textId="697DE8B6" w:rsidR="00806CA5" w:rsidRPr="009A7517" w:rsidRDefault="00D26A19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4,18</w:t>
            </w:r>
            <w:r w:rsidR="00D717D7" w:rsidRPr="009A7517">
              <w:t>1</w:t>
            </w:r>
          </w:p>
        </w:tc>
      </w:tr>
      <w:tr w:rsidR="00806CA5" w:rsidRPr="009A7517" w14:paraId="7E0AB89F" w14:textId="77777777" w:rsidTr="002D4329">
        <w:tc>
          <w:tcPr>
            <w:tcW w:w="3519" w:type="dxa"/>
          </w:tcPr>
          <w:p w14:paraId="70158AA1" w14:textId="171AD768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cs/>
              </w:rPr>
              <w:t>จำหน่าย</w:t>
            </w:r>
          </w:p>
        </w:tc>
        <w:tc>
          <w:tcPr>
            <w:tcW w:w="900" w:type="dxa"/>
          </w:tcPr>
          <w:p w14:paraId="05742B9E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764" w:type="dxa"/>
          </w:tcPr>
          <w:p w14:paraId="54B9F9E1" w14:textId="7195851C" w:rsidR="00806CA5" w:rsidRPr="009A7517" w:rsidRDefault="00632482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(63)</w:t>
            </w:r>
          </w:p>
        </w:tc>
        <w:tc>
          <w:tcPr>
            <w:tcW w:w="1764" w:type="dxa"/>
          </w:tcPr>
          <w:p w14:paraId="7DB41064" w14:textId="2AEF8CE5" w:rsidR="00806CA5" w:rsidRPr="009A7517" w:rsidRDefault="00D62C67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(</w:t>
            </w:r>
            <w:r w:rsidRPr="009A7517">
              <w:t>1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1764" w:type="dxa"/>
          </w:tcPr>
          <w:p w14:paraId="7FE5BC7E" w14:textId="73F68E85" w:rsidR="00806CA5" w:rsidRPr="009A7517" w:rsidRDefault="000F422E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(1,126)</w:t>
            </w:r>
          </w:p>
        </w:tc>
        <w:tc>
          <w:tcPr>
            <w:tcW w:w="1764" w:type="dxa"/>
          </w:tcPr>
          <w:p w14:paraId="2B7D2AD5" w14:textId="09C60A91" w:rsidR="00806CA5" w:rsidRPr="009A7517" w:rsidRDefault="000F422E" w:rsidP="00D62C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(55</w:t>
            </w:r>
            <w:r w:rsidR="00D717D7" w:rsidRPr="009A7517">
              <w:t>4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764" w:type="dxa"/>
          </w:tcPr>
          <w:p w14:paraId="7BE0E6FF" w14:textId="4F78FD0B" w:rsidR="00806CA5" w:rsidRPr="009A7517" w:rsidRDefault="00D26A19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rFonts w:hint="cs"/>
              </w:rPr>
              <w:t>(1,74</w:t>
            </w:r>
            <w:r w:rsidR="00D717D7" w:rsidRPr="009A7517">
              <w:t>4</w:t>
            </w:r>
            <w:r w:rsidRPr="009A7517">
              <w:rPr>
                <w:rFonts w:hint="cs"/>
              </w:rPr>
              <w:t>)</w:t>
            </w:r>
          </w:p>
        </w:tc>
      </w:tr>
      <w:tr w:rsidR="00806CA5" w:rsidRPr="009A7517" w14:paraId="72DDDB33" w14:textId="77777777" w:rsidTr="002D4329">
        <w:tc>
          <w:tcPr>
            <w:tcW w:w="3519" w:type="dxa"/>
          </w:tcPr>
          <w:p w14:paraId="07924A23" w14:textId="63107BED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 w:hint="cs"/>
                <w:b/>
                <w:bCs/>
              </w:rPr>
              <w:t>31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 ธันวาคม </w:t>
            </w:r>
            <w:r w:rsidRPr="009A7517">
              <w:rPr>
                <w:rFonts w:eastAsia="Calibri" w:hint="cs"/>
                <w:b/>
                <w:bCs/>
              </w:rPr>
              <w:t>2565</w:t>
            </w:r>
          </w:p>
        </w:tc>
        <w:tc>
          <w:tcPr>
            <w:tcW w:w="900" w:type="dxa"/>
          </w:tcPr>
          <w:p w14:paraId="1232E3DB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764" w:type="dxa"/>
          </w:tcPr>
          <w:p w14:paraId="455BF272" w14:textId="328C6D3E" w:rsidR="00806CA5" w:rsidRPr="009A7517" w:rsidRDefault="00632482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12,298</w:t>
            </w:r>
          </w:p>
        </w:tc>
        <w:tc>
          <w:tcPr>
            <w:tcW w:w="1764" w:type="dxa"/>
          </w:tcPr>
          <w:p w14:paraId="7370C77E" w14:textId="45629EE4" w:rsidR="00806CA5" w:rsidRPr="009A7517" w:rsidRDefault="000F422E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</w:t>
            </w:r>
            <w:r w:rsidR="00D62C67" w:rsidRPr="009A7517">
              <w:rPr>
                <w:b/>
                <w:bCs/>
              </w:rPr>
              <w:t>0</w:t>
            </w:r>
          </w:p>
        </w:tc>
        <w:tc>
          <w:tcPr>
            <w:tcW w:w="1764" w:type="dxa"/>
          </w:tcPr>
          <w:p w14:paraId="48A222EF" w14:textId="77257DEE" w:rsidR="00806CA5" w:rsidRPr="009A7517" w:rsidRDefault="000F422E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3,517</w:t>
            </w:r>
          </w:p>
        </w:tc>
        <w:tc>
          <w:tcPr>
            <w:tcW w:w="1764" w:type="dxa"/>
          </w:tcPr>
          <w:p w14:paraId="0F2315E6" w14:textId="20DCFA3B" w:rsidR="00806CA5" w:rsidRPr="009A7517" w:rsidRDefault="000F422E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1,53</w:t>
            </w:r>
            <w:r w:rsidR="00D62C67" w:rsidRPr="009A7517">
              <w:rPr>
                <w:b/>
                <w:bCs/>
              </w:rPr>
              <w:t>5</w:t>
            </w:r>
          </w:p>
        </w:tc>
        <w:tc>
          <w:tcPr>
            <w:tcW w:w="1764" w:type="dxa"/>
          </w:tcPr>
          <w:p w14:paraId="500BE1AF" w14:textId="691B6939" w:rsidR="00806CA5" w:rsidRPr="009A7517" w:rsidRDefault="00D26A19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17,360</w:t>
            </w:r>
          </w:p>
        </w:tc>
      </w:tr>
    </w:tbl>
    <w:p w14:paraId="66934C84" w14:textId="77777777" w:rsidR="000F3E66" w:rsidRPr="009A7517" w:rsidRDefault="000F3E66" w:rsidP="000F3E66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28"/>
          <w:szCs w:val="28"/>
          <w:lang w:bidi="th-TH"/>
        </w:rPr>
      </w:pPr>
    </w:p>
    <w:p w14:paraId="6B4D98B0" w14:textId="77777777" w:rsidR="001A07B0" w:rsidRPr="009A7517" w:rsidRDefault="001A07B0">
      <w:r w:rsidRPr="009A7517">
        <w:br w:type="page"/>
      </w:r>
    </w:p>
    <w:tbl>
      <w:tblPr>
        <w:tblW w:w="133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900"/>
        <w:gridCol w:w="1794"/>
        <w:gridCol w:w="1701"/>
        <w:gridCol w:w="1842"/>
        <w:gridCol w:w="1701"/>
        <w:gridCol w:w="1843"/>
      </w:tblGrid>
      <w:tr w:rsidR="001A07B0" w:rsidRPr="009A7517" w14:paraId="6622F05E" w14:textId="77777777" w:rsidTr="002D4329">
        <w:trPr>
          <w:tblHeader/>
        </w:trPr>
        <w:tc>
          <w:tcPr>
            <w:tcW w:w="3519" w:type="dxa"/>
          </w:tcPr>
          <w:p w14:paraId="1AE78735" w14:textId="77777777" w:rsidR="001A07B0" w:rsidRPr="009A7517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900" w:type="dxa"/>
          </w:tcPr>
          <w:p w14:paraId="3F3ACC0E" w14:textId="77777777" w:rsidR="001A07B0" w:rsidRPr="009A7517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8881" w:type="dxa"/>
            <w:gridSpan w:val="5"/>
            <w:vAlign w:val="bottom"/>
          </w:tcPr>
          <w:p w14:paraId="4DB2F9B8" w14:textId="77777777" w:rsidR="001A07B0" w:rsidRPr="009A7517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9A7517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1A07B0" w:rsidRPr="009A7517" w14:paraId="07AA8074" w14:textId="77777777" w:rsidTr="002D4329">
        <w:trPr>
          <w:tblHeader/>
        </w:trPr>
        <w:tc>
          <w:tcPr>
            <w:tcW w:w="3519" w:type="dxa"/>
          </w:tcPr>
          <w:p w14:paraId="656C2EE5" w14:textId="77777777" w:rsidR="001A07B0" w:rsidRPr="009A7517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00" w:type="dxa"/>
          </w:tcPr>
          <w:p w14:paraId="025004DA" w14:textId="77777777" w:rsidR="001A07B0" w:rsidRPr="009A7517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52D6C3C2" w14:textId="07C60CC1" w:rsidR="001A07B0" w:rsidRPr="009A7517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794" w:type="dxa"/>
            <w:vAlign w:val="bottom"/>
          </w:tcPr>
          <w:p w14:paraId="1420DBE6" w14:textId="77777777" w:rsidR="001A07B0" w:rsidRPr="009A7517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อาคารและที่ดิน</w:t>
            </w:r>
          </w:p>
          <w:p w14:paraId="4BA0B8AE" w14:textId="77777777" w:rsidR="001A07B0" w:rsidRPr="009A7517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  <w:cs/>
              </w:rPr>
              <w:t>พร้อมสิ่งปลูกสร้าง</w:t>
            </w:r>
          </w:p>
        </w:tc>
        <w:tc>
          <w:tcPr>
            <w:tcW w:w="1701" w:type="dxa"/>
            <w:vAlign w:val="bottom"/>
          </w:tcPr>
          <w:p w14:paraId="6FD9D8E7" w14:textId="77777777" w:rsidR="001A07B0" w:rsidRPr="009A7517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842" w:type="dxa"/>
            <w:vAlign w:val="bottom"/>
          </w:tcPr>
          <w:p w14:paraId="13631320" w14:textId="77777777" w:rsidR="001A07B0" w:rsidRPr="009A7517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คลังน้ำมัน</w:t>
            </w:r>
          </w:p>
        </w:tc>
        <w:tc>
          <w:tcPr>
            <w:tcW w:w="1701" w:type="dxa"/>
            <w:vAlign w:val="bottom"/>
          </w:tcPr>
          <w:p w14:paraId="5AE17A2E" w14:textId="77777777" w:rsidR="001A07B0" w:rsidRPr="009A7517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ยานพาหนะและ</w:t>
            </w:r>
          </w:p>
          <w:p w14:paraId="17192276" w14:textId="77777777" w:rsidR="001A07B0" w:rsidRPr="009A7517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843" w:type="dxa"/>
            <w:vAlign w:val="bottom"/>
          </w:tcPr>
          <w:p w14:paraId="3A4BC3FC" w14:textId="77777777" w:rsidR="001A07B0" w:rsidRPr="009A7517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รวม</w:t>
            </w:r>
          </w:p>
        </w:tc>
      </w:tr>
      <w:tr w:rsidR="001A07B0" w:rsidRPr="009A7517" w14:paraId="28589AEF" w14:textId="77777777" w:rsidTr="002D4329">
        <w:tc>
          <w:tcPr>
            <w:tcW w:w="3519" w:type="dxa"/>
          </w:tcPr>
          <w:p w14:paraId="330E96D1" w14:textId="77777777" w:rsidR="001A07B0" w:rsidRPr="009A7517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900" w:type="dxa"/>
          </w:tcPr>
          <w:p w14:paraId="51BC9E00" w14:textId="77777777" w:rsidR="001A07B0" w:rsidRPr="009A7517" w:rsidRDefault="001A07B0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81" w:type="dxa"/>
            <w:gridSpan w:val="5"/>
            <w:vAlign w:val="bottom"/>
          </w:tcPr>
          <w:p w14:paraId="4C064A2E" w14:textId="77777777" w:rsidR="001A07B0" w:rsidRPr="009A7517" w:rsidRDefault="001A07B0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3E66" w:rsidRPr="009A7517" w14:paraId="55735C57" w14:textId="77777777" w:rsidTr="002D4329">
        <w:tc>
          <w:tcPr>
            <w:tcW w:w="3519" w:type="dxa"/>
          </w:tcPr>
          <w:p w14:paraId="3BEB4A75" w14:textId="5463C21E" w:rsidR="000F3E66" w:rsidRPr="009A7517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rFonts w:eastAsia="Calibri" w:hint="cs"/>
                <w:b/>
                <w:bCs/>
                <w:i/>
                <w:iCs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00" w:type="dxa"/>
          </w:tcPr>
          <w:p w14:paraId="4C943090" w14:textId="77777777" w:rsidR="000F3E66" w:rsidRPr="009A7517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794" w:type="dxa"/>
            <w:vAlign w:val="bottom"/>
          </w:tcPr>
          <w:p w14:paraId="6C17D7C8" w14:textId="77777777" w:rsidR="000F3E66" w:rsidRPr="009A7517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01" w:type="dxa"/>
            <w:vAlign w:val="bottom"/>
          </w:tcPr>
          <w:p w14:paraId="69BDFAD5" w14:textId="77777777" w:rsidR="000F3E66" w:rsidRPr="009A7517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842" w:type="dxa"/>
            <w:vAlign w:val="bottom"/>
          </w:tcPr>
          <w:p w14:paraId="384C9BDD" w14:textId="77777777" w:rsidR="000F3E66" w:rsidRPr="009A7517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01" w:type="dxa"/>
            <w:vAlign w:val="bottom"/>
          </w:tcPr>
          <w:p w14:paraId="6E0448FF" w14:textId="77777777" w:rsidR="000F3E66" w:rsidRPr="009A7517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843" w:type="dxa"/>
            <w:vAlign w:val="bottom"/>
          </w:tcPr>
          <w:p w14:paraId="35714511" w14:textId="77777777" w:rsidR="000F3E66" w:rsidRPr="009A7517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</w:tr>
      <w:tr w:rsidR="00806CA5" w:rsidRPr="009A7517" w14:paraId="134B4DC9" w14:textId="77777777" w:rsidTr="002D4329">
        <w:tc>
          <w:tcPr>
            <w:tcW w:w="3519" w:type="dxa"/>
          </w:tcPr>
          <w:p w14:paraId="45AA542A" w14:textId="3DFBA8C5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cs/>
              </w:rPr>
              <w:t xml:space="preserve">ณ วันที่ </w:t>
            </w:r>
            <w:r w:rsidRPr="009A7517">
              <w:t>1</w:t>
            </w:r>
            <w:r w:rsidRPr="009A7517">
              <w:rPr>
                <w:cs/>
              </w:rPr>
              <w:t xml:space="preserve"> มกราคม </w:t>
            </w:r>
            <w:r w:rsidRPr="009A7517">
              <w:t>2564</w:t>
            </w:r>
          </w:p>
        </w:tc>
        <w:tc>
          <w:tcPr>
            <w:tcW w:w="900" w:type="dxa"/>
          </w:tcPr>
          <w:p w14:paraId="326BB1F1" w14:textId="415B036D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794" w:type="dxa"/>
          </w:tcPr>
          <w:p w14:paraId="6896267E" w14:textId="62D2E865" w:rsidR="00806CA5" w:rsidRPr="009A7517" w:rsidRDefault="00806CA5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cs/>
              </w:rPr>
              <w:t>(</w:t>
            </w:r>
            <w:r w:rsidRPr="009A7517">
              <w:t>1,706</w:t>
            </w:r>
            <w:r w:rsidRPr="009A7517">
              <w:rPr>
                <w:cs/>
              </w:rPr>
              <w:t>)</w:t>
            </w:r>
          </w:p>
        </w:tc>
        <w:tc>
          <w:tcPr>
            <w:tcW w:w="1701" w:type="dxa"/>
          </w:tcPr>
          <w:p w14:paraId="634F9599" w14:textId="502A4547" w:rsidR="00806CA5" w:rsidRPr="009A7517" w:rsidRDefault="00806CA5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cs/>
              </w:rPr>
              <w:t>(</w:t>
            </w:r>
            <w:r w:rsidRPr="009A7517">
              <w:t>2</w:t>
            </w:r>
            <w:r w:rsidRPr="009A7517">
              <w:rPr>
                <w:cs/>
              </w:rPr>
              <w:t>)</w:t>
            </w:r>
          </w:p>
        </w:tc>
        <w:tc>
          <w:tcPr>
            <w:tcW w:w="1842" w:type="dxa"/>
          </w:tcPr>
          <w:p w14:paraId="7F2B0903" w14:textId="00B0A5CA" w:rsidR="00806CA5" w:rsidRPr="009A7517" w:rsidRDefault="00806CA5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cs/>
              </w:rPr>
              <w:t>(</w:t>
            </w:r>
            <w:r w:rsidRPr="009A7517">
              <w:t>643</w:t>
            </w:r>
            <w:r w:rsidRPr="009A7517">
              <w:rPr>
                <w:cs/>
              </w:rPr>
              <w:t>)</w:t>
            </w:r>
          </w:p>
        </w:tc>
        <w:tc>
          <w:tcPr>
            <w:tcW w:w="1701" w:type="dxa"/>
          </w:tcPr>
          <w:p w14:paraId="3105B0A7" w14:textId="13D4E691" w:rsidR="00806CA5" w:rsidRPr="009A7517" w:rsidRDefault="00806CA5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cs/>
              </w:rPr>
              <w:t>(</w:t>
            </w:r>
            <w:r w:rsidRPr="009A7517">
              <w:t>467</w:t>
            </w:r>
            <w:r w:rsidRPr="009A7517">
              <w:rPr>
                <w:cs/>
              </w:rPr>
              <w:t>)</w:t>
            </w:r>
          </w:p>
        </w:tc>
        <w:tc>
          <w:tcPr>
            <w:tcW w:w="1843" w:type="dxa"/>
          </w:tcPr>
          <w:p w14:paraId="4256B42F" w14:textId="699DF448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rPr>
                <w:cs/>
              </w:rPr>
              <w:t>(</w:t>
            </w:r>
            <w:r w:rsidRPr="009A7517">
              <w:t>2,818</w:t>
            </w:r>
            <w:r w:rsidRPr="009A7517">
              <w:rPr>
                <w:cs/>
              </w:rPr>
              <w:t>)</w:t>
            </w:r>
          </w:p>
        </w:tc>
      </w:tr>
      <w:tr w:rsidR="00806CA5" w:rsidRPr="009A7517" w14:paraId="74D96872" w14:textId="77777777" w:rsidTr="002D4329">
        <w:trPr>
          <w:trHeight w:val="272"/>
        </w:trPr>
        <w:tc>
          <w:tcPr>
            <w:tcW w:w="3519" w:type="dxa"/>
          </w:tcPr>
          <w:p w14:paraId="4AF3E246" w14:textId="46EFEBB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cs/>
              </w:rPr>
              <w:t>ค่า</w:t>
            </w:r>
            <w:r w:rsidRPr="009A7517">
              <w:rPr>
                <w:rFonts w:hint="cs"/>
                <w:cs/>
              </w:rPr>
              <w:t>เสื่อมราคา</w:t>
            </w:r>
            <w:r w:rsidRPr="009A7517">
              <w:rPr>
                <w:cs/>
              </w:rPr>
              <w:t>สำหรับ</w:t>
            </w:r>
            <w:r w:rsidRPr="009A7517">
              <w:rPr>
                <w:rFonts w:hint="cs"/>
                <w:cs/>
              </w:rPr>
              <w:t>ปี</w:t>
            </w:r>
          </w:p>
        </w:tc>
        <w:tc>
          <w:tcPr>
            <w:tcW w:w="900" w:type="dxa"/>
          </w:tcPr>
          <w:p w14:paraId="093C717F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7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DAD559" w14:textId="6BE64465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t>(725)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37AAB8" w14:textId="7BDAD923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t>(1)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9D4A8E" w14:textId="15C91D10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(609)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421123" w14:textId="5F6CA05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t>(382)</w:t>
            </w:r>
          </w:p>
        </w:tc>
        <w:tc>
          <w:tcPr>
            <w:tcW w:w="1843" w:type="dxa"/>
          </w:tcPr>
          <w:p w14:paraId="2898469B" w14:textId="655005EA" w:rsidR="00806CA5" w:rsidRPr="009A7517" w:rsidRDefault="00806CA5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(1,717)</w:t>
            </w:r>
          </w:p>
        </w:tc>
      </w:tr>
      <w:tr w:rsidR="00806CA5" w:rsidRPr="009A7517" w14:paraId="23E00511" w14:textId="77777777" w:rsidTr="002D4329">
        <w:trPr>
          <w:trHeight w:val="272"/>
        </w:trPr>
        <w:tc>
          <w:tcPr>
            <w:tcW w:w="3519" w:type="dxa"/>
          </w:tcPr>
          <w:p w14:paraId="268EECC9" w14:textId="7D329D99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โอน</w:t>
            </w:r>
          </w:p>
        </w:tc>
        <w:tc>
          <w:tcPr>
            <w:tcW w:w="900" w:type="dxa"/>
          </w:tcPr>
          <w:p w14:paraId="541E8FB1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7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7B6DBE" w14:textId="49FFD9D1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2DCFD7" w14:textId="775411C5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8B3F52" w14:textId="6F3AB384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(2)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093348" w14:textId="3A05C005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(1)</w:t>
            </w:r>
          </w:p>
        </w:tc>
        <w:tc>
          <w:tcPr>
            <w:tcW w:w="1843" w:type="dxa"/>
          </w:tcPr>
          <w:p w14:paraId="4E015328" w14:textId="09A45D68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(2)</w:t>
            </w:r>
          </w:p>
        </w:tc>
      </w:tr>
      <w:tr w:rsidR="00806CA5" w:rsidRPr="009A7517" w14:paraId="207889D3" w14:textId="77777777" w:rsidTr="002D4329">
        <w:trPr>
          <w:trHeight w:val="272"/>
        </w:trPr>
        <w:tc>
          <w:tcPr>
            <w:tcW w:w="3519" w:type="dxa"/>
          </w:tcPr>
          <w:p w14:paraId="5388C9D6" w14:textId="1A7F4999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จำหน่าย</w:t>
            </w:r>
          </w:p>
        </w:tc>
        <w:tc>
          <w:tcPr>
            <w:tcW w:w="900" w:type="dxa"/>
          </w:tcPr>
          <w:p w14:paraId="41B3EA4A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7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2FE0AA" w14:textId="01A00D3E" w:rsidR="00806CA5" w:rsidRPr="009A7517" w:rsidRDefault="00806CA5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CAB40B" w14:textId="7428A84F" w:rsidR="00806CA5" w:rsidRPr="009A7517" w:rsidRDefault="00806CA5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A057A" w14:textId="56CDE605" w:rsidR="00806CA5" w:rsidRPr="009A7517" w:rsidRDefault="00806CA5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610059" w14:textId="33FE34D8" w:rsidR="00806CA5" w:rsidRPr="009A7517" w:rsidRDefault="00806CA5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-</w:t>
            </w:r>
          </w:p>
        </w:tc>
        <w:tc>
          <w:tcPr>
            <w:tcW w:w="1843" w:type="dxa"/>
          </w:tcPr>
          <w:p w14:paraId="6E5726CD" w14:textId="3A3E12F1" w:rsidR="00806CA5" w:rsidRPr="009A7517" w:rsidRDefault="00806CA5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8</w:t>
            </w:r>
          </w:p>
        </w:tc>
      </w:tr>
      <w:tr w:rsidR="00806CA5" w:rsidRPr="009A7517" w14:paraId="1AEBCFA9" w14:textId="77777777" w:rsidTr="002D4329">
        <w:tc>
          <w:tcPr>
            <w:tcW w:w="3519" w:type="dxa"/>
          </w:tcPr>
          <w:p w14:paraId="4B4C272A" w14:textId="6D6791EB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/>
                <w:b/>
                <w:bCs/>
              </w:rPr>
              <w:t>31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ธันวาคม </w:t>
            </w:r>
            <w:r w:rsidRPr="009A7517">
              <w:rPr>
                <w:rFonts w:eastAsia="Calibri"/>
                <w:b/>
                <w:bCs/>
              </w:rPr>
              <w:t>2564</w:t>
            </w:r>
            <w:r w:rsidRPr="009A7517">
              <w:rPr>
                <w:rFonts w:eastAsia="Calibri"/>
                <w:b/>
                <w:bCs/>
              </w:rPr>
              <w:br/>
            </w:r>
            <w:r w:rsidRPr="009A7517">
              <w:rPr>
                <w:rFonts w:eastAsia="Calibri"/>
                <w:b/>
                <w:bCs/>
                <w:cs/>
              </w:rPr>
              <w:t xml:space="preserve">   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และวันที่ </w:t>
            </w:r>
            <w:r w:rsidRPr="009A7517">
              <w:rPr>
                <w:rFonts w:eastAsia="Calibri"/>
                <w:b/>
                <w:bCs/>
              </w:rPr>
              <w:t>1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มกราคม </w:t>
            </w:r>
            <w:r w:rsidRPr="009A7517">
              <w:rPr>
                <w:rFonts w:eastAsia="Calibri"/>
                <w:b/>
                <w:bCs/>
              </w:rPr>
              <w:t>2565</w:t>
            </w:r>
          </w:p>
        </w:tc>
        <w:tc>
          <w:tcPr>
            <w:tcW w:w="900" w:type="dxa"/>
          </w:tcPr>
          <w:p w14:paraId="438742FC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794" w:type="dxa"/>
          </w:tcPr>
          <w:p w14:paraId="10F9202A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</w:p>
          <w:p w14:paraId="37219763" w14:textId="6BB16EEB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(2,422)</w:t>
            </w:r>
          </w:p>
        </w:tc>
        <w:tc>
          <w:tcPr>
            <w:tcW w:w="1701" w:type="dxa"/>
          </w:tcPr>
          <w:p w14:paraId="648FD1DC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</w:p>
          <w:p w14:paraId="1EB982A4" w14:textId="4053A939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(3)</w:t>
            </w:r>
          </w:p>
        </w:tc>
        <w:tc>
          <w:tcPr>
            <w:tcW w:w="1842" w:type="dxa"/>
          </w:tcPr>
          <w:p w14:paraId="5E8211A8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</w:p>
          <w:p w14:paraId="4DD5809B" w14:textId="7C72E32C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(1,254)</w:t>
            </w:r>
          </w:p>
        </w:tc>
        <w:tc>
          <w:tcPr>
            <w:tcW w:w="1701" w:type="dxa"/>
          </w:tcPr>
          <w:p w14:paraId="0B0C8FF5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</w:p>
          <w:p w14:paraId="12B38889" w14:textId="3EEC51D8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(850)</w:t>
            </w:r>
          </w:p>
        </w:tc>
        <w:tc>
          <w:tcPr>
            <w:tcW w:w="1843" w:type="dxa"/>
          </w:tcPr>
          <w:p w14:paraId="755AC80F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</w:p>
          <w:p w14:paraId="0C89BB87" w14:textId="7BFB5E3A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(4,529)</w:t>
            </w:r>
          </w:p>
        </w:tc>
      </w:tr>
      <w:tr w:rsidR="00806CA5" w:rsidRPr="009A7517" w14:paraId="567801A8" w14:textId="77777777" w:rsidTr="002D4329">
        <w:tc>
          <w:tcPr>
            <w:tcW w:w="3519" w:type="dxa"/>
          </w:tcPr>
          <w:p w14:paraId="11FC61DF" w14:textId="6A256BB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cs/>
              </w:rPr>
              <w:t>ค่า</w:t>
            </w:r>
            <w:r w:rsidRPr="009A7517">
              <w:rPr>
                <w:rFonts w:hint="cs"/>
                <w:cs/>
              </w:rPr>
              <w:t>เสื่อมราคา</w:t>
            </w:r>
            <w:r w:rsidRPr="009A7517">
              <w:rPr>
                <w:cs/>
              </w:rPr>
              <w:t>สำหรับ</w:t>
            </w:r>
            <w:r w:rsidRPr="009A7517">
              <w:rPr>
                <w:rFonts w:hint="cs"/>
                <w:cs/>
              </w:rPr>
              <w:t>ปี</w:t>
            </w:r>
          </w:p>
        </w:tc>
        <w:tc>
          <w:tcPr>
            <w:tcW w:w="900" w:type="dxa"/>
          </w:tcPr>
          <w:p w14:paraId="1A43683A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794" w:type="dxa"/>
          </w:tcPr>
          <w:p w14:paraId="27024619" w14:textId="088C4722" w:rsidR="00806CA5" w:rsidRPr="009A7517" w:rsidRDefault="00632482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9A7517">
              <w:t>(808)</w:t>
            </w:r>
          </w:p>
        </w:tc>
        <w:tc>
          <w:tcPr>
            <w:tcW w:w="1701" w:type="dxa"/>
          </w:tcPr>
          <w:p w14:paraId="1D47FC6F" w14:textId="74877928" w:rsidR="00806CA5" w:rsidRPr="009A7517" w:rsidRDefault="007C5034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(1)</w:t>
            </w:r>
          </w:p>
        </w:tc>
        <w:tc>
          <w:tcPr>
            <w:tcW w:w="1842" w:type="dxa"/>
          </w:tcPr>
          <w:p w14:paraId="6DABEF82" w14:textId="3E3D65C6" w:rsidR="00806CA5" w:rsidRPr="009A7517" w:rsidRDefault="006A33FF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(59</w:t>
            </w:r>
            <w:r w:rsidR="00634FBD" w:rsidRPr="009A7517">
              <w:t>9</w:t>
            </w:r>
            <w:r w:rsidRPr="009A7517">
              <w:t>)</w:t>
            </w:r>
          </w:p>
        </w:tc>
        <w:tc>
          <w:tcPr>
            <w:tcW w:w="1701" w:type="dxa"/>
          </w:tcPr>
          <w:p w14:paraId="78104F7A" w14:textId="4CF1367F" w:rsidR="00806CA5" w:rsidRPr="009A7517" w:rsidRDefault="002008CC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(36</w:t>
            </w:r>
            <w:r w:rsidR="00D62C67" w:rsidRPr="009A7517">
              <w:t>4</w:t>
            </w:r>
            <w:r w:rsidRPr="009A7517">
              <w:t>)</w:t>
            </w:r>
          </w:p>
        </w:tc>
        <w:tc>
          <w:tcPr>
            <w:tcW w:w="1843" w:type="dxa"/>
          </w:tcPr>
          <w:p w14:paraId="24C5E1E6" w14:textId="14424F97" w:rsidR="00806CA5" w:rsidRPr="009A7517" w:rsidRDefault="00634FBD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(1,77</w:t>
            </w:r>
            <w:r w:rsidR="00D62C67" w:rsidRPr="009A7517">
              <w:t>2</w:t>
            </w:r>
            <w:r w:rsidRPr="009A7517">
              <w:t>)</w:t>
            </w:r>
          </w:p>
        </w:tc>
      </w:tr>
      <w:tr w:rsidR="008A1EF8" w:rsidRPr="009A7517" w14:paraId="47470BB4" w14:textId="77777777" w:rsidTr="002D4329">
        <w:tc>
          <w:tcPr>
            <w:tcW w:w="3519" w:type="dxa"/>
          </w:tcPr>
          <w:p w14:paraId="2A20502F" w14:textId="38A2446A" w:rsidR="008A1EF8" w:rsidRPr="009A7517" w:rsidRDefault="008A1EF8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cs/>
              </w:rPr>
              <w:t>จำหน่าย</w:t>
            </w:r>
          </w:p>
        </w:tc>
        <w:tc>
          <w:tcPr>
            <w:tcW w:w="900" w:type="dxa"/>
          </w:tcPr>
          <w:p w14:paraId="34B0F510" w14:textId="77777777" w:rsidR="008A1EF8" w:rsidRPr="009A7517" w:rsidRDefault="008A1EF8" w:rsidP="008A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794" w:type="dxa"/>
          </w:tcPr>
          <w:p w14:paraId="03B6466D" w14:textId="36B605E2" w:rsidR="008A1EF8" w:rsidRPr="009A7517" w:rsidRDefault="008A1EF8" w:rsidP="008A1E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63</w:t>
            </w:r>
          </w:p>
        </w:tc>
        <w:tc>
          <w:tcPr>
            <w:tcW w:w="1701" w:type="dxa"/>
          </w:tcPr>
          <w:p w14:paraId="02B86E63" w14:textId="21A46DDD" w:rsidR="008A1EF8" w:rsidRPr="009A7517" w:rsidRDefault="00D62C67" w:rsidP="008A1E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1</w:t>
            </w:r>
          </w:p>
        </w:tc>
        <w:tc>
          <w:tcPr>
            <w:tcW w:w="1842" w:type="dxa"/>
          </w:tcPr>
          <w:p w14:paraId="786F7493" w14:textId="2DBC344A" w:rsidR="008A1EF8" w:rsidRPr="009A7517" w:rsidRDefault="008A1EF8" w:rsidP="008A1E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1,126</w:t>
            </w:r>
          </w:p>
        </w:tc>
        <w:tc>
          <w:tcPr>
            <w:tcW w:w="1701" w:type="dxa"/>
          </w:tcPr>
          <w:p w14:paraId="66D8167A" w14:textId="237EDE9A" w:rsidR="008A1EF8" w:rsidRPr="009A7517" w:rsidRDefault="008A1EF8" w:rsidP="008A1E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554</w:t>
            </w:r>
          </w:p>
        </w:tc>
        <w:tc>
          <w:tcPr>
            <w:tcW w:w="1843" w:type="dxa"/>
          </w:tcPr>
          <w:p w14:paraId="0AE32675" w14:textId="033474C5" w:rsidR="008A1EF8" w:rsidRPr="009A7517" w:rsidRDefault="008A1EF8" w:rsidP="008A1E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9A7517">
              <w:t>1,74</w:t>
            </w:r>
            <w:r w:rsidR="00D62C67" w:rsidRPr="009A7517">
              <w:t>4</w:t>
            </w:r>
          </w:p>
        </w:tc>
      </w:tr>
      <w:tr w:rsidR="00806CA5" w:rsidRPr="009A7517" w14:paraId="21760E3D" w14:textId="77777777" w:rsidTr="002D4329">
        <w:tc>
          <w:tcPr>
            <w:tcW w:w="3519" w:type="dxa"/>
          </w:tcPr>
          <w:p w14:paraId="419BF318" w14:textId="2E8234E9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/>
                <w:b/>
                <w:bCs/>
              </w:rPr>
              <w:t>31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 w:hint="cs"/>
                <w:b/>
                <w:bCs/>
                <w:cs/>
              </w:rPr>
              <w:t>ธันวาคม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/>
                <w:b/>
                <w:bCs/>
              </w:rPr>
              <w:t>2565</w:t>
            </w:r>
          </w:p>
        </w:tc>
        <w:tc>
          <w:tcPr>
            <w:tcW w:w="900" w:type="dxa"/>
          </w:tcPr>
          <w:p w14:paraId="16C9B704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794" w:type="dxa"/>
          </w:tcPr>
          <w:p w14:paraId="537ED005" w14:textId="68052F50" w:rsidR="00806CA5" w:rsidRPr="009A7517" w:rsidRDefault="00632482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b/>
                <w:bCs/>
              </w:rPr>
              <w:t>(3,167)</w:t>
            </w:r>
          </w:p>
        </w:tc>
        <w:tc>
          <w:tcPr>
            <w:tcW w:w="1701" w:type="dxa"/>
          </w:tcPr>
          <w:p w14:paraId="42FF392A" w14:textId="6BE5AFCD" w:rsidR="00806CA5" w:rsidRPr="009A7517" w:rsidRDefault="006A33FF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b/>
                <w:bCs/>
              </w:rPr>
              <w:t>(</w:t>
            </w:r>
            <w:r w:rsidR="00D62C67" w:rsidRPr="009A7517">
              <w:rPr>
                <w:b/>
                <w:bCs/>
              </w:rPr>
              <w:t>3</w:t>
            </w:r>
            <w:r w:rsidRPr="009A7517">
              <w:rPr>
                <w:b/>
                <w:bCs/>
              </w:rPr>
              <w:t>)</w:t>
            </w:r>
          </w:p>
        </w:tc>
        <w:tc>
          <w:tcPr>
            <w:tcW w:w="1842" w:type="dxa"/>
          </w:tcPr>
          <w:p w14:paraId="5440E8EF" w14:textId="0799BBB1" w:rsidR="00806CA5" w:rsidRPr="009A7517" w:rsidRDefault="002008CC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b/>
                <w:bCs/>
              </w:rPr>
              <w:t>(72</w:t>
            </w:r>
            <w:r w:rsidR="00634FBD" w:rsidRPr="009A7517">
              <w:rPr>
                <w:b/>
                <w:bCs/>
              </w:rPr>
              <w:t>7</w:t>
            </w:r>
            <w:r w:rsidRPr="009A7517">
              <w:rPr>
                <w:b/>
                <w:bCs/>
              </w:rPr>
              <w:t>)</w:t>
            </w:r>
          </w:p>
        </w:tc>
        <w:tc>
          <w:tcPr>
            <w:tcW w:w="1701" w:type="dxa"/>
          </w:tcPr>
          <w:p w14:paraId="5934E925" w14:textId="3C86E8B3" w:rsidR="00806CA5" w:rsidRPr="009A7517" w:rsidRDefault="002008CC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b/>
                <w:bCs/>
              </w:rPr>
              <w:t>(6</w:t>
            </w:r>
            <w:r w:rsidR="00D62C67" w:rsidRPr="009A7517">
              <w:rPr>
                <w:b/>
                <w:bCs/>
              </w:rPr>
              <w:t>60</w:t>
            </w:r>
            <w:r w:rsidRPr="009A7517">
              <w:rPr>
                <w:b/>
                <w:bCs/>
              </w:rPr>
              <w:t>)</w:t>
            </w:r>
          </w:p>
        </w:tc>
        <w:tc>
          <w:tcPr>
            <w:tcW w:w="1843" w:type="dxa"/>
          </w:tcPr>
          <w:p w14:paraId="5DE125DA" w14:textId="3CE4229A" w:rsidR="00806CA5" w:rsidRPr="009A7517" w:rsidRDefault="00634FBD" w:rsidP="0080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b/>
                <w:bCs/>
              </w:rPr>
              <w:t>(4,557)</w:t>
            </w:r>
          </w:p>
        </w:tc>
      </w:tr>
      <w:tr w:rsidR="00806CA5" w:rsidRPr="009A7517" w14:paraId="3A70B2AB" w14:textId="77777777" w:rsidTr="002D4329">
        <w:tc>
          <w:tcPr>
            <w:tcW w:w="3519" w:type="dxa"/>
          </w:tcPr>
          <w:p w14:paraId="49E92587" w14:textId="4E594B92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900" w:type="dxa"/>
          </w:tcPr>
          <w:p w14:paraId="105181B0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794" w:type="dxa"/>
            <w:vAlign w:val="bottom"/>
          </w:tcPr>
          <w:p w14:paraId="21E90805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01" w:type="dxa"/>
            <w:vAlign w:val="bottom"/>
          </w:tcPr>
          <w:p w14:paraId="03E55B72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842" w:type="dxa"/>
            <w:vAlign w:val="bottom"/>
          </w:tcPr>
          <w:p w14:paraId="10F1DDAA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01" w:type="dxa"/>
            <w:vAlign w:val="bottom"/>
          </w:tcPr>
          <w:p w14:paraId="29D16D8B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843" w:type="dxa"/>
            <w:vAlign w:val="bottom"/>
          </w:tcPr>
          <w:p w14:paraId="62643C78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</w:tr>
      <w:tr w:rsidR="00806CA5" w:rsidRPr="009A7517" w14:paraId="6FD25ECC" w14:textId="77777777" w:rsidTr="002D4329">
        <w:tc>
          <w:tcPr>
            <w:tcW w:w="3519" w:type="dxa"/>
          </w:tcPr>
          <w:p w14:paraId="796328B8" w14:textId="77095DBA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i/>
                <w:iCs/>
                <w:cs/>
              </w:rPr>
            </w:pPr>
            <w:r w:rsidRPr="009A7517">
              <w:rPr>
                <w:rFonts w:eastAsia="Calibr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6C1E1D24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794" w:type="dxa"/>
            <w:vAlign w:val="bottom"/>
          </w:tcPr>
          <w:p w14:paraId="5A50E97C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01" w:type="dxa"/>
            <w:vAlign w:val="bottom"/>
          </w:tcPr>
          <w:p w14:paraId="6D1A1A2D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842" w:type="dxa"/>
            <w:vAlign w:val="bottom"/>
          </w:tcPr>
          <w:p w14:paraId="1D6B3247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01" w:type="dxa"/>
            <w:vAlign w:val="bottom"/>
          </w:tcPr>
          <w:p w14:paraId="34748012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843" w:type="dxa"/>
            <w:vAlign w:val="bottom"/>
          </w:tcPr>
          <w:p w14:paraId="746207CE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</w:tr>
      <w:tr w:rsidR="00806CA5" w:rsidRPr="009A7517" w14:paraId="2B2368BC" w14:textId="77777777" w:rsidTr="002D4329">
        <w:trPr>
          <w:trHeight w:val="272"/>
        </w:trPr>
        <w:tc>
          <w:tcPr>
            <w:tcW w:w="3519" w:type="dxa"/>
          </w:tcPr>
          <w:p w14:paraId="10831341" w14:textId="00FA2833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A7517">
              <w:rPr>
                <w:rFonts w:eastAsia="Calibri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/>
                <w:b/>
                <w:bCs/>
              </w:rPr>
              <w:t>31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 w:hint="cs"/>
                <w:b/>
                <w:bCs/>
                <w:cs/>
              </w:rPr>
              <w:t>ธันวาคม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/>
                <w:b/>
                <w:bCs/>
              </w:rPr>
              <w:t>2564</w:t>
            </w:r>
          </w:p>
        </w:tc>
        <w:tc>
          <w:tcPr>
            <w:tcW w:w="900" w:type="dxa"/>
          </w:tcPr>
          <w:p w14:paraId="0F8662E2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7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8C2968" w14:textId="14FA1D1D" w:rsidR="00806CA5" w:rsidRPr="009A7517" w:rsidRDefault="00806CA5" w:rsidP="00806CA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8,368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D4230" w14:textId="3E5F9CC4" w:rsidR="00806CA5" w:rsidRPr="009A7517" w:rsidRDefault="00806CA5" w:rsidP="00806CA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810940" w14:textId="30B9CCF0" w:rsidR="00806CA5" w:rsidRPr="009A7517" w:rsidRDefault="00806CA5" w:rsidP="00806CA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b/>
                <w:bCs/>
              </w:rPr>
              <w:t>931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4C9F9C" w14:textId="59A0D5FE" w:rsidR="00806CA5" w:rsidRPr="009A7517" w:rsidRDefault="00806CA5" w:rsidP="00806CA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1,087</w:t>
            </w:r>
          </w:p>
        </w:tc>
        <w:tc>
          <w:tcPr>
            <w:tcW w:w="1843" w:type="dxa"/>
          </w:tcPr>
          <w:p w14:paraId="559408D3" w14:textId="1604C47B" w:rsidR="00806CA5" w:rsidRPr="009A7517" w:rsidRDefault="00806CA5" w:rsidP="00806CA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b/>
                <w:bCs/>
              </w:rPr>
              <w:t>10,394</w:t>
            </w:r>
          </w:p>
        </w:tc>
      </w:tr>
      <w:tr w:rsidR="00806CA5" w:rsidRPr="009A7517" w14:paraId="2E70614D" w14:textId="77777777" w:rsidTr="002D4329">
        <w:tc>
          <w:tcPr>
            <w:tcW w:w="3519" w:type="dxa"/>
          </w:tcPr>
          <w:p w14:paraId="0875C539" w14:textId="434FAE14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eastAsia="Calibri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/>
                <w:b/>
                <w:bCs/>
              </w:rPr>
              <w:t>31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 w:hint="cs"/>
                <w:b/>
                <w:bCs/>
                <w:cs/>
              </w:rPr>
              <w:t>ธันวาคม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/>
                <w:b/>
                <w:bCs/>
              </w:rPr>
              <w:t>2565</w:t>
            </w:r>
          </w:p>
        </w:tc>
        <w:tc>
          <w:tcPr>
            <w:tcW w:w="900" w:type="dxa"/>
          </w:tcPr>
          <w:p w14:paraId="291BD5C7" w14:textId="77777777" w:rsidR="00806CA5" w:rsidRPr="009A7517" w:rsidRDefault="00806CA5" w:rsidP="0080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794" w:type="dxa"/>
          </w:tcPr>
          <w:p w14:paraId="2BE5045E" w14:textId="43E72A4F" w:rsidR="00806CA5" w:rsidRPr="009A7517" w:rsidRDefault="00632482" w:rsidP="00806C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9,131</w:t>
            </w:r>
          </w:p>
        </w:tc>
        <w:tc>
          <w:tcPr>
            <w:tcW w:w="1701" w:type="dxa"/>
          </w:tcPr>
          <w:p w14:paraId="0BE55228" w14:textId="5151CBA9" w:rsidR="00806CA5" w:rsidRPr="009A7517" w:rsidRDefault="007D066C" w:rsidP="00806C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7</w:t>
            </w:r>
          </w:p>
        </w:tc>
        <w:tc>
          <w:tcPr>
            <w:tcW w:w="1842" w:type="dxa"/>
          </w:tcPr>
          <w:p w14:paraId="778D915C" w14:textId="564EADB9" w:rsidR="00806CA5" w:rsidRPr="009A7517" w:rsidRDefault="00AD54F8" w:rsidP="00806C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2,79</w:t>
            </w:r>
            <w:r w:rsidR="007D066C" w:rsidRPr="009A7517">
              <w:rPr>
                <w:b/>
                <w:bCs/>
              </w:rPr>
              <w:t>0</w:t>
            </w:r>
          </w:p>
        </w:tc>
        <w:tc>
          <w:tcPr>
            <w:tcW w:w="1701" w:type="dxa"/>
          </w:tcPr>
          <w:p w14:paraId="0D0E658B" w14:textId="6CBAC768" w:rsidR="00806CA5" w:rsidRPr="009A7517" w:rsidRDefault="00AD54F8" w:rsidP="00806C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87</w:t>
            </w:r>
            <w:r w:rsidR="007D066C" w:rsidRPr="009A7517">
              <w:rPr>
                <w:b/>
                <w:bCs/>
              </w:rPr>
              <w:t>5</w:t>
            </w:r>
          </w:p>
        </w:tc>
        <w:tc>
          <w:tcPr>
            <w:tcW w:w="1843" w:type="dxa"/>
          </w:tcPr>
          <w:p w14:paraId="7C5A475B" w14:textId="2348F726" w:rsidR="00806CA5" w:rsidRPr="009A7517" w:rsidRDefault="00634FBD" w:rsidP="00806C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12,803</w:t>
            </w:r>
          </w:p>
        </w:tc>
      </w:tr>
    </w:tbl>
    <w:p w14:paraId="64778367" w14:textId="56BD4A65" w:rsidR="00072DB0" w:rsidRPr="009A7517" w:rsidRDefault="00072DB0" w:rsidP="00926B6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  <w:sectPr w:rsidR="00072DB0" w:rsidRPr="009A7517" w:rsidSect="00FB5E1D">
          <w:head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bookmarkEnd w:id="8"/>
    <w:bookmarkEnd w:id="9"/>
    <w:p w14:paraId="59E71B98" w14:textId="2B230B3E" w:rsidR="000B54F7" w:rsidRPr="009A7517" w:rsidRDefault="000B54F7" w:rsidP="00534496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สัญญาเช่า</w:t>
      </w:r>
    </w:p>
    <w:p w14:paraId="7A730DC8" w14:textId="77777777" w:rsidR="00575A62" w:rsidRPr="009A7517" w:rsidRDefault="00575A62" w:rsidP="00575A62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990"/>
        <w:gridCol w:w="180"/>
        <w:gridCol w:w="1080"/>
      </w:tblGrid>
      <w:tr w:rsidR="000B54F7" w:rsidRPr="009A7517" w14:paraId="46CF6B21" w14:textId="77777777" w:rsidTr="0072666B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63DE9E93" w14:textId="77777777" w:rsidR="000B54F7" w:rsidRPr="009A7517" w:rsidRDefault="000B54F7" w:rsidP="004813B9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E76516E" w14:textId="1F11098D" w:rsidR="000B54F7" w:rsidRPr="009A7517" w:rsidRDefault="000B54F7" w:rsidP="004813B9">
            <w:pPr>
              <w:pStyle w:val="acctmergecolhdg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C1ED59B" w14:textId="77777777" w:rsidR="000B54F7" w:rsidRPr="009A7517" w:rsidRDefault="000B54F7" w:rsidP="004813B9">
            <w:pPr>
              <w:pStyle w:val="acctmergecolhdg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5F583D5" w14:textId="4A599BB3" w:rsidR="000B54F7" w:rsidRPr="009A7517" w:rsidRDefault="000B54F7" w:rsidP="004813B9">
            <w:pPr>
              <w:pStyle w:val="acctmergecolhdg"/>
              <w:spacing w:line="400" w:lineRule="exac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75A62" w:rsidRPr="009A7517" w14:paraId="58638EA0" w14:textId="77777777" w:rsidTr="0072666B">
        <w:trPr>
          <w:cantSplit/>
          <w:tblHeader/>
        </w:trPr>
        <w:tc>
          <w:tcPr>
            <w:tcW w:w="4500" w:type="dxa"/>
          </w:tcPr>
          <w:p w14:paraId="1E4DA848" w14:textId="52E1BEFA" w:rsidR="00575A62" w:rsidRPr="009A7517" w:rsidRDefault="00575A62" w:rsidP="00575A62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</w:tcPr>
          <w:p w14:paraId="243D9D16" w14:textId="312AFA62" w:rsidR="00575A62" w:rsidRPr="009A7517" w:rsidRDefault="00534496" w:rsidP="00575A62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6AC0210B" w14:textId="77777777" w:rsidR="00575A62" w:rsidRPr="009A7517" w:rsidRDefault="00575A62" w:rsidP="00575A62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7C08AD8" w14:textId="0F729D12" w:rsidR="00575A62" w:rsidRPr="009A7517" w:rsidRDefault="00534496" w:rsidP="00575A62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609B773A" w14:textId="77777777" w:rsidR="00575A62" w:rsidRPr="009A7517" w:rsidRDefault="00575A62" w:rsidP="00575A62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39E873" w14:textId="330A4869" w:rsidR="00575A62" w:rsidRPr="009A7517" w:rsidRDefault="00534496" w:rsidP="00575A62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139771B3" w14:textId="77777777" w:rsidR="00575A62" w:rsidRPr="009A7517" w:rsidRDefault="00575A62" w:rsidP="00575A62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1A569" w14:textId="7077F155" w:rsidR="00575A62" w:rsidRPr="009A7517" w:rsidRDefault="00534496" w:rsidP="00575A62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0B54F7" w:rsidRPr="009A7517" w14:paraId="33AFB348" w14:textId="77777777" w:rsidTr="0072666B">
        <w:trPr>
          <w:cantSplit/>
          <w:tblHeader/>
        </w:trPr>
        <w:tc>
          <w:tcPr>
            <w:tcW w:w="4500" w:type="dxa"/>
          </w:tcPr>
          <w:p w14:paraId="7E637606" w14:textId="344C2443" w:rsidR="000B54F7" w:rsidRPr="009A7517" w:rsidRDefault="000B54F7" w:rsidP="004813B9">
            <w:pPr>
              <w:spacing w:line="400" w:lineRule="exact"/>
              <w:rPr>
                <w:b/>
                <w:bCs/>
                <w:i/>
                <w:iCs/>
              </w:rPr>
            </w:pPr>
          </w:p>
        </w:tc>
        <w:tc>
          <w:tcPr>
            <w:tcW w:w="4680" w:type="dxa"/>
            <w:gridSpan w:val="7"/>
          </w:tcPr>
          <w:p w14:paraId="48B3C595" w14:textId="77777777" w:rsidR="000B54F7" w:rsidRPr="009A7517" w:rsidRDefault="000B54F7" w:rsidP="004813B9">
            <w:pPr>
              <w:pStyle w:val="acctfourfigures"/>
              <w:spacing w:line="40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B54F7" w:rsidRPr="009A7517" w14:paraId="0C1DF9C3" w14:textId="77777777" w:rsidTr="0072666B">
        <w:trPr>
          <w:cantSplit/>
        </w:trPr>
        <w:tc>
          <w:tcPr>
            <w:tcW w:w="4500" w:type="dxa"/>
          </w:tcPr>
          <w:p w14:paraId="767D95F0" w14:textId="77777777" w:rsidR="000B54F7" w:rsidRPr="009A7517" w:rsidRDefault="000B54F7" w:rsidP="004813B9">
            <w:pPr>
              <w:tabs>
                <w:tab w:val="clear" w:pos="680"/>
                <w:tab w:val="clear" w:pos="907"/>
              </w:tabs>
              <w:spacing w:line="400" w:lineRule="exact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080" w:type="dxa"/>
          </w:tcPr>
          <w:p w14:paraId="4AEE0EA6" w14:textId="77777777" w:rsidR="000B54F7" w:rsidRPr="009A7517" w:rsidRDefault="000B54F7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B4D6E4" w14:textId="77777777" w:rsidR="000B54F7" w:rsidRPr="009A7517" w:rsidRDefault="000B54F7" w:rsidP="004813B9">
            <w:pPr>
              <w:pStyle w:val="acctfourfigures"/>
              <w:spacing w:line="40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A4A17A" w14:textId="77777777" w:rsidR="000B54F7" w:rsidRPr="009A7517" w:rsidRDefault="000B54F7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D38515" w14:textId="77777777" w:rsidR="000B54F7" w:rsidRPr="009A7517" w:rsidRDefault="000B54F7" w:rsidP="004813B9">
            <w:pPr>
              <w:pStyle w:val="acctfourfigures"/>
              <w:spacing w:line="40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A56692" w14:textId="77777777" w:rsidR="000B54F7" w:rsidRPr="009A7517" w:rsidRDefault="000B54F7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5CD71D" w14:textId="77777777" w:rsidR="000B54F7" w:rsidRPr="009A7517" w:rsidRDefault="000B54F7" w:rsidP="004813B9">
            <w:pPr>
              <w:pStyle w:val="acctfourfigures"/>
              <w:spacing w:line="40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558D7" w14:textId="77777777" w:rsidR="000B54F7" w:rsidRPr="009A7517" w:rsidRDefault="000B54F7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496" w:rsidRPr="009A7517" w14:paraId="329CFFF5" w14:textId="77777777" w:rsidTr="00F11A94">
        <w:trPr>
          <w:cantSplit/>
        </w:trPr>
        <w:tc>
          <w:tcPr>
            <w:tcW w:w="4500" w:type="dxa"/>
          </w:tcPr>
          <w:p w14:paraId="5212C6D4" w14:textId="77777777" w:rsidR="00534496" w:rsidRPr="009A7517" w:rsidRDefault="00534496" w:rsidP="00534496">
            <w:pPr>
              <w:tabs>
                <w:tab w:val="clear" w:pos="680"/>
                <w:tab w:val="clear" w:pos="907"/>
              </w:tabs>
              <w:spacing w:line="400" w:lineRule="exact"/>
              <w:rPr>
                <w:cs/>
              </w:rPr>
            </w:pPr>
            <w:r w:rsidRPr="009A7517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356284B0" w14:textId="1181EFAE" w:rsidR="00534496" w:rsidRPr="009A7517" w:rsidRDefault="00F2752B" w:rsidP="00534496">
            <w:pPr>
              <w:pStyle w:val="acctfourfigures"/>
              <w:tabs>
                <w:tab w:val="clear" w:pos="765"/>
                <w:tab w:val="decimal" w:pos="521"/>
              </w:tabs>
              <w:spacing w:line="40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42</w:t>
            </w:r>
            <w:r w:rsidR="00F73B4F" w:rsidRPr="009A7517">
              <w:rPr>
                <w:rFonts w:ascii="Angsana New" w:hAnsi="Angsana New" w:hint="cs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F892D54" w14:textId="77777777" w:rsidR="00534496" w:rsidRPr="009A7517" w:rsidRDefault="00534496" w:rsidP="00534496">
            <w:pPr>
              <w:pStyle w:val="acctfourfigures"/>
              <w:spacing w:line="40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9CBDBD" w14:textId="0E8CBF00" w:rsidR="00534496" w:rsidRPr="009A7517" w:rsidRDefault="00534496" w:rsidP="00534496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227</w:t>
            </w:r>
          </w:p>
        </w:tc>
        <w:tc>
          <w:tcPr>
            <w:tcW w:w="180" w:type="dxa"/>
            <w:vAlign w:val="bottom"/>
          </w:tcPr>
          <w:p w14:paraId="5427EDC6" w14:textId="77777777" w:rsidR="00534496" w:rsidRPr="009A7517" w:rsidRDefault="00534496" w:rsidP="00534496">
            <w:pPr>
              <w:pStyle w:val="acctfourfigures"/>
              <w:spacing w:line="40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D9B759" w14:textId="563BC321" w:rsidR="00534496" w:rsidRPr="009A7517" w:rsidRDefault="00181489" w:rsidP="00534496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2D5B92D2" w14:textId="77777777" w:rsidR="00534496" w:rsidRPr="009A7517" w:rsidRDefault="00534496" w:rsidP="00534496">
            <w:pPr>
              <w:pStyle w:val="acctfourfigures"/>
              <w:spacing w:line="40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C52B0" w14:textId="5422405C" w:rsidR="00534496" w:rsidRPr="009A7517" w:rsidRDefault="00534496" w:rsidP="00534496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186</w:t>
            </w:r>
          </w:p>
        </w:tc>
      </w:tr>
      <w:tr w:rsidR="00534496" w:rsidRPr="009A7517" w14:paraId="480A9899" w14:textId="77777777" w:rsidTr="00F11A94">
        <w:trPr>
          <w:cantSplit/>
        </w:trPr>
        <w:tc>
          <w:tcPr>
            <w:tcW w:w="4500" w:type="dxa"/>
          </w:tcPr>
          <w:p w14:paraId="4C14218F" w14:textId="77777777" w:rsidR="00534496" w:rsidRPr="009A7517" w:rsidRDefault="00534496" w:rsidP="00534496">
            <w:pPr>
              <w:tabs>
                <w:tab w:val="clear" w:pos="680"/>
                <w:tab w:val="clear" w:pos="907"/>
              </w:tabs>
              <w:spacing w:line="400" w:lineRule="exact"/>
            </w:pPr>
            <w:r w:rsidRPr="009A7517">
              <w:rPr>
                <w:rFonts w:hint="cs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3B5856B2" w14:textId="29763228" w:rsidR="00534496" w:rsidRPr="009A7517" w:rsidRDefault="00181489" w:rsidP="00534496">
            <w:pPr>
              <w:pStyle w:val="acctfourfigures"/>
              <w:tabs>
                <w:tab w:val="clear" w:pos="765"/>
                <w:tab w:val="decimal" w:pos="521"/>
              </w:tabs>
              <w:spacing w:line="40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bidi="th-TH"/>
              </w:rPr>
              <w:t>57</w:t>
            </w:r>
          </w:p>
        </w:tc>
        <w:tc>
          <w:tcPr>
            <w:tcW w:w="180" w:type="dxa"/>
            <w:vAlign w:val="bottom"/>
          </w:tcPr>
          <w:p w14:paraId="4702CC25" w14:textId="77777777" w:rsidR="00534496" w:rsidRPr="009A7517" w:rsidRDefault="00534496" w:rsidP="00534496">
            <w:pPr>
              <w:pStyle w:val="acctfourfigures"/>
              <w:spacing w:line="40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5E8D58" w14:textId="2A99180D" w:rsidR="00534496" w:rsidRPr="009A7517" w:rsidRDefault="00534496" w:rsidP="00534496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28</w:t>
            </w:r>
          </w:p>
        </w:tc>
        <w:tc>
          <w:tcPr>
            <w:tcW w:w="180" w:type="dxa"/>
            <w:vAlign w:val="bottom"/>
          </w:tcPr>
          <w:p w14:paraId="33614402" w14:textId="77777777" w:rsidR="00534496" w:rsidRPr="009A7517" w:rsidRDefault="00534496" w:rsidP="00534496">
            <w:pPr>
              <w:pStyle w:val="acctfourfigures"/>
              <w:spacing w:line="40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7ACECE" w14:textId="682F3396" w:rsidR="00534496" w:rsidRPr="009A7517" w:rsidRDefault="00181489" w:rsidP="00534496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180" w:type="dxa"/>
            <w:vAlign w:val="bottom"/>
          </w:tcPr>
          <w:p w14:paraId="435C72A7" w14:textId="77777777" w:rsidR="00534496" w:rsidRPr="009A7517" w:rsidRDefault="00534496" w:rsidP="00534496">
            <w:pPr>
              <w:pStyle w:val="acctfourfigures"/>
              <w:spacing w:line="40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A744E3" w14:textId="03956AED" w:rsidR="00534496" w:rsidRPr="009A7517" w:rsidRDefault="00534496" w:rsidP="00534496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534496" w:rsidRPr="009A7517" w14:paraId="481F2CB2" w14:textId="77777777" w:rsidTr="0072666B">
        <w:trPr>
          <w:cantSplit/>
        </w:trPr>
        <w:tc>
          <w:tcPr>
            <w:tcW w:w="4500" w:type="dxa"/>
          </w:tcPr>
          <w:p w14:paraId="598D0125" w14:textId="77777777" w:rsidR="00534496" w:rsidRPr="009A7517" w:rsidRDefault="00534496" w:rsidP="00534496">
            <w:pPr>
              <w:tabs>
                <w:tab w:val="clear" w:pos="680"/>
                <w:tab w:val="clear" w:pos="907"/>
              </w:tabs>
              <w:spacing w:line="400" w:lineRule="exact"/>
              <w:ind w:left="190" w:hanging="180"/>
            </w:pPr>
            <w:r w:rsidRPr="009A7517">
              <w:rPr>
                <w:rFonts w:hint="cs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1171C0EF" w14:textId="58E948A5" w:rsidR="00534496" w:rsidRPr="009A7517" w:rsidRDefault="00181489" w:rsidP="00534496">
            <w:pPr>
              <w:pStyle w:val="acctfourfigures"/>
              <w:tabs>
                <w:tab w:val="clear" w:pos="765"/>
                <w:tab w:val="decimal" w:pos="521"/>
              </w:tabs>
              <w:spacing w:line="40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54035828" w14:textId="77777777" w:rsidR="00534496" w:rsidRPr="009A7517" w:rsidRDefault="00534496" w:rsidP="00534496">
            <w:pPr>
              <w:pStyle w:val="acctfourfigures"/>
              <w:spacing w:line="40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59CD60" w14:textId="7F945E10" w:rsidR="00534496" w:rsidRPr="009A7517" w:rsidRDefault="00534496" w:rsidP="00534496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11</w:t>
            </w:r>
          </w:p>
        </w:tc>
        <w:tc>
          <w:tcPr>
            <w:tcW w:w="180" w:type="dxa"/>
            <w:vAlign w:val="bottom"/>
          </w:tcPr>
          <w:p w14:paraId="5328A35B" w14:textId="77777777" w:rsidR="00534496" w:rsidRPr="009A7517" w:rsidRDefault="00534496" w:rsidP="00534496">
            <w:pPr>
              <w:pStyle w:val="acctfourfigures"/>
              <w:spacing w:line="40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0FBED6" w14:textId="75DAFAB9" w:rsidR="00534496" w:rsidRPr="009A7517" w:rsidRDefault="00181489" w:rsidP="00534496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4C18FD58" w14:textId="77777777" w:rsidR="00534496" w:rsidRPr="009A7517" w:rsidRDefault="00534496" w:rsidP="00534496">
            <w:pPr>
              <w:pStyle w:val="acctfourfigures"/>
              <w:spacing w:line="40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BBFE7E" w14:textId="579722C4" w:rsidR="00534496" w:rsidRPr="009A7517" w:rsidRDefault="00534496" w:rsidP="00534496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534496" w:rsidRPr="009A7517" w14:paraId="498B9657" w14:textId="77777777" w:rsidTr="0072666B">
        <w:trPr>
          <w:cantSplit/>
        </w:trPr>
        <w:tc>
          <w:tcPr>
            <w:tcW w:w="4500" w:type="dxa"/>
          </w:tcPr>
          <w:p w14:paraId="6F028B7E" w14:textId="2A400B5D" w:rsidR="00534496" w:rsidRPr="009A7517" w:rsidRDefault="00534496" w:rsidP="00534496">
            <w:pPr>
              <w:tabs>
                <w:tab w:val="clear" w:pos="680"/>
                <w:tab w:val="clear" w:pos="907"/>
              </w:tabs>
              <w:spacing w:line="400" w:lineRule="exact"/>
            </w:pPr>
            <w:r w:rsidRPr="009A7517">
              <w:rPr>
                <w:rFonts w:hint="cs"/>
                <w:cs/>
              </w:rPr>
              <w:t>ค่าเช่าจ่ายที่ผันแปร</w:t>
            </w:r>
          </w:p>
        </w:tc>
        <w:tc>
          <w:tcPr>
            <w:tcW w:w="1080" w:type="dxa"/>
            <w:vAlign w:val="bottom"/>
          </w:tcPr>
          <w:p w14:paraId="4FAE5104" w14:textId="1E964DA4" w:rsidR="00534496" w:rsidRPr="009A7517" w:rsidRDefault="00181489" w:rsidP="00534496">
            <w:pPr>
              <w:pStyle w:val="acctfourfigures"/>
              <w:tabs>
                <w:tab w:val="clear" w:pos="765"/>
                <w:tab w:val="decimal" w:pos="521"/>
              </w:tabs>
              <w:spacing w:line="40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bidi="th-TH"/>
              </w:rPr>
              <w:t>673</w:t>
            </w:r>
          </w:p>
        </w:tc>
        <w:tc>
          <w:tcPr>
            <w:tcW w:w="180" w:type="dxa"/>
            <w:vAlign w:val="bottom"/>
          </w:tcPr>
          <w:p w14:paraId="6D66E430" w14:textId="77777777" w:rsidR="00534496" w:rsidRPr="009A7517" w:rsidRDefault="00534496" w:rsidP="00534496">
            <w:pPr>
              <w:pStyle w:val="acctfourfigures"/>
              <w:spacing w:line="40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4CE832" w14:textId="0F70E9FE" w:rsidR="00534496" w:rsidRPr="009A7517" w:rsidRDefault="00534496" w:rsidP="00534496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bidi="th-TH"/>
              </w:rPr>
              <w:t>430</w:t>
            </w:r>
          </w:p>
        </w:tc>
        <w:tc>
          <w:tcPr>
            <w:tcW w:w="180" w:type="dxa"/>
            <w:vAlign w:val="bottom"/>
          </w:tcPr>
          <w:p w14:paraId="64748939" w14:textId="77777777" w:rsidR="00534496" w:rsidRPr="009A7517" w:rsidRDefault="00534496" w:rsidP="00534496">
            <w:pPr>
              <w:pStyle w:val="acctfourfigures"/>
              <w:spacing w:line="40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C13F59" w14:textId="47C7112A" w:rsidR="00534496" w:rsidRPr="009A7517" w:rsidRDefault="00181489" w:rsidP="00534496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bidi="th-TH"/>
              </w:rPr>
              <w:t>673</w:t>
            </w:r>
          </w:p>
        </w:tc>
        <w:tc>
          <w:tcPr>
            <w:tcW w:w="180" w:type="dxa"/>
            <w:vAlign w:val="bottom"/>
          </w:tcPr>
          <w:p w14:paraId="41A82BE6" w14:textId="77777777" w:rsidR="00534496" w:rsidRPr="009A7517" w:rsidRDefault="00534496" w:rsidP="00534496">
            <w:pPr>
              <w:pStyle w:val="acctfourfigures"/>
              <w:spacing w:line="40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A8E5FA" w14:textId="76A19307" w:rsidR="00534496" w:rsidRPr="009A7517" w:rsidRDefault="00534496" w:rsidP="00534496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bidi="th-TH"/>
              </w:rPr>
              <w:t>408</w:t>
            </w:r>
          </w:p>
        </w:tc>
      </w:tr>
    </w:tbl>
    <w:p w14:paraId="75E83D8B" w14:textId="77777777" w:rsidR="000B54F7" w:rsidRPr="009A7517" w:rsidRDefault="000B54F7" w:rsidP="000B54F7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98DF77A" w14:textId="09FE712F" w:rsidR="000B54F7" w:rsidRPr="009A7517" w:rsidRDefault="000B54F7" w:rsidP="000B5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 xml:space="preserve">ในปี </w:t>
      </w:r>
      <w:r w:rsidR="00DE3F43" w:rsidRPr="009A7517">
        <w:rPr>
          <w:rFonts w:hint="cs"/>
        </w:rPr>
        <w:t>256</w:t>
      </w:r>
      <w:r w:rsidR="00534496" w:rsidRPr="009A7517">
        <w:rPr>
          <w:rFonts w:hint="cs"/>
        </w:rPr>
        <w:t>5</w:t>
      </w:r>
      <w:r w:rsidRPr="009A7517">
        <w:rPr>
          <w:rFonts w:hint="cs"/>
          <w:cs/>
        </w:rPr>
        <w:t xml:space="preserve"> กระแสเงินสดจ่ายทั้งหมดของสัญญาเช่าของกลุ่มบริษัทและบริษัท มีจำนวน </w:t>
      </w:r>
      <w:r w:rsidR="00EC2993" w:rsidRPr="009A7517">
        <w:t>2,0</w:t>
      </w:r>
      <w:r w:rsidR="00F66359" w:rsidRPr="009A7517">
        <w:t>83</w:t>
      </w:r>
      <w:r w:rsidRPr="009A7517">
        <w:rPr>
          <w:rFonts w:hint="cs"/>
          <w:cs/>
        </w:rPr>
        <w:t xml:space="preserve"> ล้านบาท และ </w:t>
      </w:r>
      <w:r w:rsidR="00181489" w:rsidRPr="009A7517">
        <w:rPr>
          <w:rFonts w:hint="cs"/>
        </w:rPr>
        <w:t>1,457</w:t>
      </w:r>
      <w:r w:rsidRPr="009A7517">
        <w:rPr>
          <w:rFonts w:hint="cs"/>
          <w:cs/>
        </w:rPr>
        <w:t xml:space="preserve"> ล้านบาท ตามลำดับ</w:t>
      </w:r>
      <w:r w:rsidR="00575A62" w:rsidRPr="009A7517">
        <w:rPr>
          <w:rFonts w:hint="cs"/>
        </w:rPr>
        <w:t xml:space="preserve">  </w:t>
      </w:r>
      <w:r w:rsidR="00575A62" w:rsidRPr="009A7517">
        <w:rPr>
          <w:rFonts w:hint="cs"/>
          <w:cs/>
        </w:rPr>
        <w:t>(</w:t>
      </w:r>
      <w:r w:rsidR="00575A62" w:rsidRPr="009A7517">
        <w:rPr>
          <w:rFonts w:hint="cs"/>
          <w:i/>
          <w:iCs/>
        </w:rPr>
        <w:t>256</w:t>
      </w:r>
      <w:r w:rsidR="00534496" w:rsidRPr="009A7517">
        <w:rPr>
          <w:rFonts w:hint="cs"/>
          <w:i/>
          <w:iCs/>
        </w:rPr>
        <w:t>4</w:t>
      </w:r>
      <w:r w:rsidR="00575A62" w:rsidRPr="009A7517">
        <w:rPr>
          <w:rFonts w:hint="cs"/>
          <w:i/>
          <w:iCs/>
        </w:rPr>
        <w:t xml:space="preserve">: </w:t>
      </w:r>
      <w:r w:rsidR="00534496" w:rsidRPr="009A7517">
        <w:rPr>
          <w:rFonts w:hint="cs"/>
          <w:i/>
          <w:iCs/>
        </w:rPr>
        <w:t>1,665</w:t>
      </w:r>
      <w:r w:rsidR="00575A62" w:rsidRPr="009A7517">
        <w:rPr>
          <w:rFonts w:hint="cs"/>
          <w:i/>
          <w:iCs/>
        </w:rPr>
        <w:t xml:space="preserve"> </w:t>
      </w:r>
      <w:r w:rsidR="00575A62" w:rsidRPr="009A7517">
        <w:rPr>
          <w:rFonts w:hint="cs"/>
          <w:i/>
          <w:iCs/>
          <w:cs/>
        </w:rPr>
        <w:t xml:space="preserve">ล้านบาท และ </w:t>
      </w:r>
      <w:r w:rsidR="00534496" w:rsidRPr="009A7517">
        <w:rPr>
          <w:rFonts w:hint="cs"/>
          <w:i/>
          <w:iCs/>
        </w:rPr>
        <w:t>1</w:t>
      </w:r>
      <w:r w:rsidR="00942671" w:rsidRPr="009A7517">
        <w:rPr>
          <w:rFonts w:hint="cs"/>
          <w:i/>
          <w:iCs/>
        </w:rPr>
        <w:t>,</w:t>
      </w:r>
      <w:r w:rsidR="00534496" w:rsidRPr="009A7517">
        <w:rPr>
          <w:rFonts w:hint="cs"/>
          <w:i/>
          <w:iCs/>
        </w:rPr>
        <w:t>542</w:t>
      </w:r>
      <w:r w:rsidR="00575A62" w:rsidRPr="009A7517">
        <w:rPr>
          <w:rFonts w:hint="cs"/>
          <w:i/>
          <w:iCs/>
        </w:rPr>
        <w:t xml:space="preserve"> </w:t>
      </w:r>
      <w:r w:rsidR="00575A62" w:rsidRPr="009A7517">
        <w:rPr>
          <w:rFonts w:hint="cs"/>
          <w:i/>
          <w:iCs/>
          <w:cs/>
        </w:rPr>
        <w:t>ล้านบาท ตามลำดับ</w:t>
      </w:r>
      <w:r w:rsidR="00575A62" w:rsidRPr="009A7517">
        <w:rPr>
          <w:rFonts w:hint="cs"/>
          <w:cs/>
        </w:rPr>
        <w:t>)</w:t>
      </w:r>
    </w:p>
    <w:p w14:paraId="6DA8FA3C" w14:textId="1C9BE74D" w:rsidR="00301BF1" w:rsidRPr="009A7517" w:rsidRDefault="0030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</w:p>
    <w:p w14:paraId="220BD3CF" w14:textId="020A429B" w:rsidR="008E5A9F" w:rsidRPr="009A7517" w:rsidRDefault="008E5A9F" w:rsidP="00534496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ค่าความนิยม</w:t>
      </w:r>
    </w:p>
    <w:p w14:paraId="5EA9E1F0" w14:textId="77777777" w:rsidR="00534496" w:rsidRPr="009A7517" w:rsidRDefault="00534496" w:rsidP="00534496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2250"/>
      </w:tblGrid>
      <w:tr w:rsidR="00772A64" w:rsidRPr="009A7517" w14:paraId="7F6A5E64" w14:textId="77777777" w:rsidTr="005E01C7">
        <w:trPr>
          <w:tblHeader/>
        </w:trPr>
        <w:tc>
          <w:tcPr>
            <w:tcW w:w="7020" w:type="dxa"/>
          </w:tcPr>
          <w:p w14:paraId="5D4DEDCA" w14:textId="77777777" w:rsidR="00772A64" w:rsidRPr="009A7517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11A844F6" w14:textId="77777777" w:rsidR="00772A64" w:rsidRPr="009A7517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72A64" w:rsidRPr="009A7517" w14:paraId="1BBB08D6" w14:textId="77777777" w:rsidTr="005E01C7">
        <w:trPr>
          <w:tblHeader/>
        </w:trPr>
        <w:tc>
          <w:tcPr>
            <w:tcW w:w="7020" w:type="dxa"/>
          </w:tcPr>
          <w:p w14:paraId="2EB4180B" w14:textId="77777777" w:rsidR="00772A64" w:rsidRPr="009A7517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4E0B1F42" w14:textId="77777777" w:rsidR="00772A64" w:rsidRPr="009A7517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9A751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772A64" w:rsidRPr="009A7517" w14:paraId="52A00D61" w14:textId="77777777" w:rsidTr="005E01C7">
        <w:tc>
          <w:tcPr>
            <w:tcW w:w="7020" w:type="dxa"/>
          </w:tcPr>
          <w:p w14:paraId="714EB5C2" w14:textId="77777777" w:rsidR="00772A64" w:rsidRPr="009A7517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2250" w:type="dxa"/>
          </w:tcPr>
          <w:p w14:paraId="739FC045" w14:textId="77777777" w:rsidR="00772A64" w:rsidRPr="009A7517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</w:pPr>
          </w:p>
        </w:tc>
      </w:tr>
      <w:tr w:rsidR="00534496" w:rsidRPr="009A7517" w14:paraId="34E98C81" w14:textId="77777777" w:rsidTr="005E01C7">
        <w:tc>
          <w:tcPr>
            <w:tcW w:w="7020" w:type="dxa"/>
            <w:shd w:val="clear" w:color="auto" w:fill="auto"/>
          </w:tcPr>
          <w:p w14:paraId="19E15487" w14:textId="5BDDC238" w:rsidR="00534496" w:rsidRPr="009A7517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 </w:t>
            </w:r>
            <w:r w:rsidRPr="009A7517">
              <w:rPr>
                <w:rFonts w:hint="cs"/>
              </w:rPr>
              <w:t>2564</w:t>
            </w:r>
          </w:p>
        </w:tc>
        <w:tc>
          <w:tcPr>
            <w:tcW w:w="2250" w:type="dxa"/>
            <w:vAlign w:val="bottom"/>
          </w:tcPr>
          <w:p w14:paraId="74748399" w14:textId="49543AD9" w:rsidR="00534496" w:rsidRPr="009A7517" w:rsidRDefault="00534496" w:rsidP="00FC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9A7517">
              <w:rPr>
                <w:rFonts w:hint="cs"/>
              </w:rPr>
              <w:t>2,129</w:t>
            </w:r>
          </w:p>
        </w:tc>
      </w:tr>
      <w:tr w:rsidR="00534496" w:rsidRPr="009A7517" w14:paraId="1CAF60E2" w14:textId="77777777" w:rsidTr="005E01C7">
        <w:tc>
          <w:tcPr>
            <w:tcW w:w="7020" w:type="dxa"/>
            <w:shd w:val="clear" w:color="auto" w:fill="auto"/>
          </w:tcPr>
          <w:p w14:paraId="0FF35D4C" w14:textId="78B25C83" w:rsidR="00534496" w:rsidRPr="009A7517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  <w:cs/>
              </w:rPr>
            </w:pPr>
            <w:r w:rsidRPr="009A7517">
              <w:rPr>
                <w:rFonts w:eastAsia="Calibri" w:hint="cs"/>
                <w:cs/>
              </w:rPr>
              <w:t xml:space="preserve">ได้มาจากการรวมธุรกิจ </w:t>
            </w:r>
          </w:p>
        </w:tc>
        <w:tc>
          <w:tcPr>
            <w:tcW w:w="2250" w:type="dxa"/>
            <w:vAlign w:val="bottom"/>
          </w:tcPr>
          <w:p w14:paraId="064EEB8E" w14:textId="3D10B919" w:rsidR="00534496" w:rsidRPr="009A7517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9A7517">
              <w:rPr>
                <w:rFonts w:hint="cs"/>
              </w:rPr>
              <w:t>2,365</w:t>
            </w:r>
          </w:p>
        </w:tc>
      </w:tr>
      <w:tr w:rsidR="00534496" w:rsidRPr="009A7517" w14:paraId="15E9BC10" w14:textId="77777777" w:rsidTr="005E01C7">
        <w:tc>
          <w:tcPr>
            <w:tcW w:w="7020" w:type="dxa"/>
            <w:shd w:val="clear" w:color="auto" w:fill="auto"/>
          </w:tcPr>
          <w:p w14:paraId="4AC84840" w14:textId="5FD3D333" w:rsidR="00534496" w:rsidRPr="009A7517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ขาดทุนจากการด้อยค่า</w:t>
            </w:r>
          </w:p>
        </w:tc>
        <w:tc>
          <w:tcPr>
            <w:tcW w:w="2250" w:type="dxa"/>
            <w:vAlign w:val="bottom"/>
          </w:tcPr>
          <w:p w14:paraId="0088A9E1" w14:textId="38D6C466" w:rsidR="00534496" w:rsidRPr="009A7517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9A7517">
              <w:rPr>
                <w:rFonts w:hint="cs"/>
              </w:rPr>
              <w:t>(571)</w:t>
            </w:r>
          </w:p>
        </w:tc>
      </w:tr>
      <w:tr w:rsidR="00534496" w:rsidRPr="009A7517" w14:paraId="5A665F2B" w14:textId="77777777" w:rsidTr="005E01C7">
        <w:tc>
          <w:tcPr>
            <w:tcW w:w="7020" w:type="dxa"/>
            <w:shd w:val="clear" w:color="auto" w:fill="auto"/>
          </w:tcPr>
          <w:p w14:paraId="0C6617EB" w14:textId="0D912832" w:rsidR="00534496" w:rsidRPr="009A7517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  <w:cs/>
              </w:rPr>
            </w:pPr>
            <w:r w:rsidRPr="009A7517">
              <w:rPr>
                <w:rFonts w:eastAsia="Calibri" w:hint="cs"/>
                <w:cs/>
              </w:rPr>
              <w:t>ผลกระทบจากอัตราแลกเปลี่ยน</w:t>
            </w:r>
          </w:p>
        </w:tc>
        <w:tc>
          <w:tcPr>
            <w:tcW w:w="2250" w:type="dxa"/>
            <w:vAlign w:val="bottom"/>
          </w:tcPr>
          <w:p w14:paraId="43B03823" w14:textId="0AD05780" w:rsidR="00534496" w:rsidRPr="009A7517" w:rsidRDefault="00534496" w:rsidP="005344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cs/>
              </w:rPr>
            </w:pPr>
            <w:r w:rsidRPr="009A7517">
              <w:rPr>
                <w:rFonts w:hint="cs"/>
              </w:rPr>
              <w:t>99</w:t>
            </w:r>
          </w:p>
        </w:tc>
      </w:tr>
      <w:tr w:rsidR="00534496" w:rsidRPr="009A7517" w14:paraId="5C65F457" w14:textId="77777777" w:rsidTr="005E01C7">
        <w:tc>
          <w:tcPr>
            <w:tcW w:w="7020" w:type="dxa"/>
          </w:tcPr>
          <w:p w14:paraId="7EBFF784" w14:textId="00BAB51D" w:rsidR="00534496" w:rsidRPr="009A7517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</w:rPr>
              <w:t>31</w:t>
            </w:r>
            <w:r w:rsidRPr="009A7517">
              <w:rPr>
                <w:rFonts w:hint="cs"/>
                <w:b/>
                <w:bCs/>
                <w:cs/>
              </w:rPr>
              <w:t xml:space="preserve"> ธันวาคม </w:t>
            </w:r>
            <w:r w:rsidRPr="009A7517">
              <w:rPr>
                <w:rFonts w:hint="cs"/>
                <w:b/>
                <w:bCs/>
              </w:rPr>
              <w:t>2564</w:t>
            </w:r>
            <w:r w:rsidRPr="009A7517">
              <w:rPr>
                <w:rFonts w:hint="cs"/>
                <w:b/>
                <w:bCs/>
                <w:cs/>
              </w:rPr>
              <w:t xml:space="preserve">  และ </w:t>
            </w:r>
            <w:r w:rsidRPr="009A7517">
              <w:rPr>
                <w:rFonts w:hint="cs"/>
                <w:b/>
                <w:bCs/>
              </w:rPr>
              <w:t>1</w:t>
            </w:r>
            <w:r w:rsidRPr="009A7517">
              <w:rPr>
                <w:rFonts w:hint="cs"/>
                <w:b/>
                <w:bCs/>
                <w:cs/>
              </w:rPr>
              <w:t xml:space="preserve"> มกราคม </w:t>
            </w:r>
            <w:r w:rsidRPr="009A7517">
              <w:rPr>
                <w:rFonts w:hint="cs"/>
                <w:b/>
                <w:bCs/>
              </w:rPr>
              <w:t>2565</w:t>
            </w:r>
          </w:p>
        </w:tc>
        <w:tc>
          <w:tcPr>
            <w:tcW w:w="2250" w:type="dxa"/>
            <w:vAlign w:val="bottom"/>
          </w:tcPr>
          <w:p w14:paraId="25878E2C" w14:textId="75B974CE" w:rsidR="00534496" w:rsidRPr="009A7517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4,022</w:t>
            </w:r>
          </w:p>
        </w:tc>
      </w:tr>
      <w:tr w:rsidR="00534496" w:rsidRPr="009A7517" w14:paraId="2A78AD6C" w14:textId="77777777" w:rsidTr="005E01C7">
        <w:tc>
          <w:tcPr>
            <w:tcW w:w="7020" w:type="dxa"/>
          </w:tcPr>
          <w:p w14:paraId="44E9B8DA" w14:textId="1DE04DF2" w:rsidR="00534496" w:rsidRPr="009A7517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cs/>
              </w:rPr>
            </w:pPr>
            <w:r w:rsidRPr="009A7517">
              <w:rPr>
                <w:rFonts w:eastAsia="Calibri" w:hint="cs"/>
                <w:cs/>
              </w:rPr>
              <w:t>ได้มาจากการ</w:t>
            </w:r>
            <w:r w:rsidR="008D1798" w:rsidRPr="009A7517">
              <w:rPr>
                <w:rFonts w:eastAsia="Calibri" w:hint="cs"/>
                <w:cs/>
              </w:rPr>
              <w:t>ซื้อ</w:t>
            </w:r>
            <w:r w:rsidRPr="009A7517">
              <w:rPr>
                <w:rFonts w:eastAsia="Calibri" w:hint="cs"/>
                <w:cs/>
              </w:rPr>
              <w:t xml:space="preserve">ธุรกิจ </w:t>
            </w:r>
            <w:r w:rsidRPr="009A7517">
              <w:rPr>
                <w:rFonts w:eastAsia="Calibri" w:hint="cs"/>
                <w:i/>
                <w:iCs/>
                <w:cs/>
              </w:rPr>
              <w:t xml:space="preserve">(หมายเหตุ </w:t>
            </w:r>
            <w:r w:rsidR="007E4494" w:rsidRPr="009A7517">
              <w:rPr>
                <w:rFonts w:eastAsia="Calibri"/>
                <w:i/>
                <w:iCs/>
              </w:rPr>
              <w:t>4</w:t>
            </w:r>
            <w:r w:rsidRPr="009A7517">
              <w:rPr>
                <w:rFonts w:eastAsia="Calibri" w:hint="cs"/>
                <w:i/>
                <w:iCs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55654E46" w14:textId="6FACB6B9" w:rsidR="00534496" w:rsidRPr="009A7517" w:rsidRDefault="00181489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9A7517">
              <w:rPr>
                <w:rFonts w:hint="cs"/>
              </w:rPr>
              <w:t>1,888</w:t>
            </w:r>
          </w:p>
        </w:tc>
      </w:tr>
      <w:tr w:rsidR="00534496" w:rsidRPr="009A7517" w14:paraId="26F506F9" w14:textId="77777777" w:rsidTr="005E01C7">
        <w:tc>
          <w:tcPr>
            <w:tcW w:w="7020" w:type="dxa"/>
          </w:tcPr>
          <w:p w14:paraId="5B80F0D2" w14:textId="132F99A3" w:rsidR="00534496" w:rsidRPr="009A7517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</w:rPr>
            </w:pPr>
            <w:r w:rsidRPr="009A7517">
              <w:rPr>
                <w:rFonts w:eastAsia="Calibri" w:hint="cs"/>
                <w:cs/>
              </w:rPr>
              <w:t>ผลกระทบจากอัตราแลกเปลี่ยน</w:t>
            </w:r>
          </w:p>
        </w:tc>
        <w:tc>
          <w:tcPr>
            <w:tcW w:w="2250" w:type="dxa"/>
            <w:vAlign w:val="bottom"/>
          </w:tcPr>
          <w:p w14:paraId="7CA37CBB" w14:textId="678508E1" w:rsidR="00534496" w:rsidRPr="009A7517" w:rsidRDefault="00181489" w:rsidP="005344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9A7517">
              <w:rPr>
                <w:rFonts w:hint="cs"/>
              </w:rPr>
              <w:t>(122)</w:t>
            </w:r>
          </w:p>
        </w:tc>
      </w:tr>
      <w:tr w:rsidR="00534496" w:rsidRPr="009A7517" w14:paraId="08163117" w14:textId="77777777" w:rsidTr="005E01C7">
        <w:tc>
          <w:tcPr>
            <w:tcW w:w="7020" w:type="dxa"/>
          </w:tcPr>
          <w:p w14:paraId="171D13DB" w14:textId="6BEC8D05" w:rsidR="00534496" w:rsidRPr="009A7517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</w:rPr>
              <w:t>31</w:t>
            </w:r>
            <w:r w:rsidRPr="009A7517">
              <w:rPr>
                <w:rFonts w:hint="cs"/>
                <w:b/>
                <w:bCs/>
                <w:cs/>
              </w:rPr>
              <w:t xml:space="preserve"> ธันวาคม </w:t>
            </w:r>
            <w:r w:rsidRPr="009A7517">
              <w:rPr>
                <w:rFonts w:hint="cs"/>
                <w:b/>
                <w:bCs/>
              </w:rPr>
              <w:t>2565</w:t>
            </w:r>
          </w:p>
        </w:tc>
        <w:tc>
          <w:tcPr>
            <w:tcW w:w="2250" w:type="dxa"/>
            <w:vAlign w:val="bottom"/>
          </w:tcPr>
          <w:p w14:paraId="518F78B2" w14:textId="65768FF6" w:rsidR="00534496" w:rsidRPr="009A7517" w:rsidRDefault="00181489" w:rsidP="005344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5,788</w:t>
            </w:r>
          </w:p>
        </w:tc>
      </w:tr>
    </w:tbl>
    <w:p w14:paraId="168912E4" w14:textId="498F08A3" w:rsidR="00FD62BD" w:rsidRPr="009A7517" w:rsidRDefault="00FD62BD" w:rsidP="003B456A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12AE0B00" w14:textId="77777777" w:rsidR="00925AE2" w:rsidRPr="009A7517" w:rsidRDefault="0092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  <w:lang w:val="en-GB"/>
        </w:rPr>
      </w:pPr>
      <w:r w:rsidRPr="009A7517">
        <w:rPr>
          <w:rFonts w:hint="cs"/>
          <w:i/>
          <w:iCs/>
          <w:cs/>
        </w:rPr>
        <w:br w:type="page"/>
      </w:r>
    </w:p>
    <w:p w14:paraId="23A683BB" w14:textId="54EC921B" w:rsidR="008E5A9F" w:rsidRPr="009A7517" w:rsidRDefault="008E5A9F" w:rsidP="008E5A9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i/>
          <w:iCs/>
          <w:sz w:val="30"/>
          <w:szCs w:val="30"/>
          <w:lang w:bidi="th-TH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46185AAD" w14:textId="4929F669" w:rsidR="008E5A9F" w:rsidRPr="009A7517" w:rsidRDefault="008E5A9F" w:rsidP="008E5A9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69DF054A" w14:textId="38E28B3E" w:rsidR="00925AE2" w:rsidRPr="009A7517" w:rsidRDefault="00925AE2" w:rsidP="008E5A9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i/>
          <w:iCs/>
          <w:sz w:val="30"/>
          <w:szCs w:val="30"/>
          <w:lang w:bidi="th-TH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กลุ่มบริษัท บีซีพีจี จำกัด (มหาชน)</w:t>
      </w:r>
    </w:p>
    <w:p w14:paraId="5799125C" w14:textId="77777777" w:rsidR="00925AE2" w:rsidRPr="009A7517" w:rsidRDefault="00925AE2" w:rsidP="008E5A9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65E1F0FA" w14:textId="5C150E94" w:rsidR="00803E74" w:rsidRPr="009A7517" w:rsidRDefault="008E1B8D" w:rsidP="004813B9">
      <w:pPr>
        <w:tabs>
          <w:tab w:val="clear" w:pos="680"/>
        </w:tabs>
        <w:ind w:left="540"/>
        <w:jc w:val="thaiDistribute"/>
      </w:pPr>
      <w:r w:rsidRPr="009A7517">
        <w:rPr>
          <w:rFonts w:hint="cs"/>
          <w:cs/>
        </w:rPr>
        <w:t xml:space="preserve">ค่าความนิยมจำนวน </w:t>
      </w:r>
      <w:r w:rsidR="00FC586C" w:rsidRPr="009A7517">
        <w:t>606</w:t>
      </w:r>
      <w:r w:rsidRPr="009A7517">
        <w:rPr>
          <w:rFonts w:hint="cs"/>
          <w:cs/>
        </w:rPr>
        <w:t xml:space="preserve"> ล้านบาท ที่เกิดจากการซื้อธุรกิจของกลุ่มบริษัท บีซีพีจี จำกัด (มหาชน) กลุ่มบริษัทคำนวณ</w:t>
      </w:r>
      <w:r w:rsidR="00B924F5" w:rsidRPr="009A7517">
        <w:rPr>
          <w:rFonts w:hint="cs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กระแสเงินสดที่ในอนาคตที่คาดว่าจะได้รับ</w:t>
      </w:r>
      <w:r w:rsidR="00996C85" w:rsidRPr="009A7517">
        <w:rPr>
          <w:rFonts w:hint="cs"/>
          <w:cs/>
        </w:rPr>
        <w:t xml:space="preserve"> </w:t>
      </w:r>
      <w:r w:rsidR="00B924F5" w:rsidRPr="009A7517">
        <w:rPr>
          <w:rFonts w:hint="cs"/>
          <w:cs/>
        </w:rPr>
        <w:t>ข้อสมมติที่สำคัญที่ใช้ในการประมาณการอ้างอิงจากสัญญาสัมปทาน สัญญาซื้อขายไฟฟ้า ประมาณการปริมาณพลังงานไฟฟ้าที่จะสามารถผลิตได้ในอนาคต โดยอ้างอิงข้อมูลที่เกิดขึ้น</w:t>
      </w:r>
      <w:r w:rsidR="00FC586C" w:rsidRPr="009A7517">
        <w:rPr>
          <w:rFonts w:hint="cs"/>
          <w:cs/>
        </w:rPr>
        <w:t xml:space="preserve"> </w:t>
      </w:r>
      <w:r w:rsidR="00B924F5" w:rsidRPr="009A7517">
        <w:rPr>
          <w:rFonts w:hint="cs"/>
          <w:cs/>
        </w:rPr>
        <w:t>ในอดีต ประกอบกับใช้แหล่งข้อมูลภายนอก เช่น อัตราเงินเฟ้อ อัตราแลกเปลี่ยน เป็นต้น</w:t>
      </w:r>
    </w:p>
    <w:p w14:paraId="397E787E" w14:textId="77777777" w:rsidR="00D464C9" w:rsidRPr="009A7517" w:rsidRDefault="00D464C9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553145BA" w14:textId="2D901935" w:rsidR="00B924F5" w:rsidRPr="009A7517" w:rsidRDefault="00B924F5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อัตราคิดลดที่ใช้เป็นอัตราถัวเฉลี่ยถ่วงน้ำหนักของต้นทุนทางการเงินหลังภาษี โดยอัตราคิดลดในส่วนของทุนอ้างอิงจากอัตราดอกเบี้ยพันธบัตรรัฐบาลระยะยาวของสหรัฐอเมริกา เป็นตัวกำหนดอัตราผลตอบแทนที่ปราศจากความเสี่ยง (</w:t>
      </w:r>
      <w:r w:rsidRPr="009A7517">
        <w:rPr>
          <w:rFonts w:hint="cs"/>
        </w:rPr>
        <w:t xml:space="preserve">Risk Free Rate)  </w:t>
      </w:r>
      <w:r w:rsidRPr="009A7517">
        <w:rPr>
          <w:rFonts w:hint="cs"/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ของประเทศคู่สัญญาซื้อขายไฟ โดยอ้างอิงตามหลักการพื้นฐานของทฤษฏีแบบจำลอง </w:t>
      </w:r>
      <w:r w:rsidRPr="009A7517">
        <w:rPr>
          <w:rFonts w:hint="cs"/>
        </w:rPr>
        <w:t xml:space="preserve">Capital Asset Pricing Model (CAPM) </w:t>
      </w:r>
    </w:p>
    <w:p w14:paraId="5E4CC1B7" w14:textId="77777777" w:rsidR="00B924F5" w:rsidRPr="009A7517" w:rsidRDefault="00B924F5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4238098D" w14:textId="6A4D962E" w:rsidR="008E1B8D" w:rsidRPr="009A7517" w:rsidRDefault="00B924F5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Pr="009A7517">
        <w:rPr>
          <w:rFonts w:hint="cs"/>
        </w:rPr>
        <w:t>31</w:t>
      </w:r>
      <w:r w:rsidRPr="009A7517">
        <w:rPr>
          <w:rFonts w:hint="cs"/>
          <w:cs/>
        </w:rPr>
        <w:t xml:space="preserve"> ธันวาคม </w:t>
      </w:r>
      <w:r w:rsidRPr="009A7517">
        <w:rPr>
          <w:rFonts w:hint="cs"/>
        </w:rPr>
        <w:t>256</w:t>
      </w:r>
      <w:r w:rsidR="003F0199" w:rsidRPr="009A7517">
        <w:rPr>
          <w:rFonts w:hint="cs"/>
        </w:rPr>
        <w:t>5</w:t>
      </w:r>
      <w:r w:rsidRPr="009A7517">
        <w:rPr>
          <w:rFonts w:hint="cs"/>
          <w:cs/>
        </w:rPr>
        <w:t xml:space="preserve"> </w:t>
      </w:r>
    </w:p>
    <w:p w14:paraId="12289BB3" w14:textId="77777777" w:rsidR="008E1B8D" w:rsidRPr="009A7517" w:rsidRDefault="008E1B8D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66EA6484" w14:textId="3AFBEE7D" w:rsidR="00803E74" w:rsidRPr="009A7517" w:rsidRDefault="00B924F5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ผู้บริหารของบริษัทได้ทดสอบความอ่อนไหวของข้อมูลโดยเป็นการเปลี่ยนอัตราคิดลดหรืออัตราเงินเฟ้อเพิ่มขึ้น</w:t>
      </w:r>
      <w:r w:rsidR="00FD19D4" w:rsidRPr="009A7517">
        <w:t xml:space="preserve"> </w:t>
      </w:r>
      <w:r w:rsidRPr="009A7517">
        <w:rPr>
          <w:rFonts w:hint="cs"/>
          <w:cs/>
        </w:rPr>
        <w:t xml:space="preserve">ร้อยละ </w:t>
      </w:r>
      <w:r w:rsidRPr="009A7517">
        <w:rPr>
          <w:rFonts w:hint="cs"/>
        </w:rPr>
        <w:t>0.</w:t>
      </w:r>
      <w:r w:rsidR="00FC586C" w:rsidRPr="009A7517">
        <w:t>6</w:t>
      </w:r>
      <w:r w:rsidRPr="009A7517">
        <w:rPr>
          <w:rFonts w:hint="cs"/>
          <w:cs/>
        </w:rPr>
        <w:t xml:space="preserve"> ไม่พบว่ามีการด้อยค่าเกิดขึ้นสำหรับค่าความนิยมดังกล่าว</w:t>
      </w:r>
    </w:p>
    <w:p w14:paraId="2E68D870" w14:textId="0743FFB5" w:rsidR="00925AE2" w:rsidRPr="009A7517" w:rsidRDefault="00925AE2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56B56D03" w14:textId="1CD23E24" w:rsidR="00925AE2" w:rsidRPr="009A7517" w:rsidRDefault="00925AE2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cs/>
        </w:rPr>
      </w:pPr>
      <w:r w:rsidRPr="009A7517">
        <w:rPr>
          <w:rFonts w:hint="cs"/>
          <w:i/>
          <w:iCs/>
          <w:cs/>
        </w:rPr>
        <w:t>กลุ่มบริษัท บีบีจีไอ จำกัด (มหาชน)</w:t>
      </w:r>
    </w:p>
    <w:p w14:paraId="08993044" w14:textId="77DD5DC4" w:rsidR="00803E74" w:rsidRPr="009A7517" w:rsidRDefault="00803E74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2F5B6C1A" w14:textId="57206921" w:rsidR="00D2264A" w:rsidRPr="009A7517" w:rsidRDefault="008E1B8D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>สำหรับ</w:t>
      </w:r>
      <w:r w:rsidR="003821B0" w:rsidRPr="009A7517">
        <w:rPr>
          <w:rFonts w:hint="cs"/>
          <w:cs/>
        </w:rPr>
        <w:t xml:space="preserve">ค่าความนิยมจำนวน </w:t>
      </w:r>
      <w:r w:rsidR="00D52C0E" w:rsidRPr="009A7517">
        <w:rPr>
          <w:rFonts w:hint="cs"/>
        </w:rPr>
        <w:t>1</w:t>
      </w:r>
      <w:r w:rsidR="003821B0" w:rsidRPr="009A7517">
        <w:rPr>
          <w:rFonts w:hint="cs"/>
        </w:rPr>
        <w:t>,</w:t>
      </w:r>
      <w:r w:rsidR="00DE3F43" w:rsidRPr="009A7517">
        <w:rPr>
          <w:rFonts w:hint="cs"/>
        </w:rPr>
        <w:t>602</w:t>
      </w:r>
      <w:r w:rsidR="003821B0" w:rsidRPr="009A7517">
        <w:rPr>
          <w:rFonts w:hint="cs"/>
          <w:cs/>
        </w:rPr>
        <w:t xml:space="preserve"> ล้านบาท ที่เกิดจาก</w:t>
      </w:r>
      <w:r w:rsidR="00D2264A" w:rsidRPr="009A7517">
        <w:rPr>
          <w:rFonts w:hint="cs"/>
          <w:cs/>
        </w:rPr>
        <w:t>การรวมธุรกิจ</w:t>
      </w:r>
      <w:r w:rsidR="00247DAE" w:rsidRPr="009A7517">
        <w:rPr>
          <w:rFonts w:hint="cs"/>
          <w:cs/>
        </w:rPr>
        <w:t>ของกลุ่มบริษัท บีบีจีไอ จำกัด (มหาชน)</w:t>
      </w:r>
      <w:r w:rsidR="00D2264A" w:rsidRPr="009A7517">
        <w:rPr>
          <w:rFonts w:hint="cs"/>
          <w:cs/>
        </w:rPr>
        <w:t xml:space="preserve"> </w:t>
      </w:r>
      <w:r w:rsidR="002A0123" w:rsidRPr="009A7517">
        <w:t xml:space="preserve">       </w:t>
      </w:r>
      <w:r w:rsidR="003821B0" w:rsidRPr="009A7517">
        <w:rPr>
          <w:rFonts w:hint="cs"/>
          <w:cs/>
        </w:rPr>
        <w:t>กลุ่มบริษัทคำนวณมูลค่าที่คาดว่าจะได้รับคืน</w:t>
      </w:r>
      <w:r w:rsidR="00D2264A" w:rsidRPr="009A7517">
        <w:rPr>
          <w:rFonts w:hint="cs"/>
          <w:cs/>
        </w:rPr>
        <w:t>โดยวิธีมูลค่าจากการใช้ซึ่งเป็นการคิดลดประมาณการกระแสเงินสดในอนาคตสำหรับ</w:t>
      </w:r>
      <w:r w:rsidR="00D2264A" w:rsidRPr="009A7517">
        <w:rPr>
          <w:rFonts w:hint="cs"/>
        </w:rPr>
        <w:t> </w:t>
      </w:r>
      <w:r w:rsidR="00DE3F43" w:rsidRPr="009A7517">
        <w:rPr>
          <w:rFonts w:hint="cs"/>
        </w:rPr>
        <w:t>5</w:t>
      </w:r>
      <w:r w:rsidR="00D2264A" w:rsidRPr="009A7517">
        <w:rPr>
          <w:rFonts w:hint="cs"/>
          <w:cs/>
        </w:rPr>
        <w:t xml:space="preserve"> ปีข้างหน้า ข้อสมมติที่สำคัญในการประมาณการมูลค่าจากการใช้ ประกอบด้วยอัตราคิดลดซึ่งเป็นอัตราโดยประมาณหลังหักภาษีเงินได้ที่อ้างอิงจากอัตราดอกเบี้ยพันธบัตรรัฐบาลอายุ </w:t>
      </w:r>
      <w:r w:rsidR="00D52C0E" w:rsidRPr="009A7517">
        <w:rPr>
          <w:rFonts w:hint="cs"/>
        </w:rPr>
        <w:t>1</w:t>
      </w:r>
      <w:r w:rsidR="00DE3F43" w:rsidRPr="009A7517">
        <w:rPr>
          <w:rFonts w:hint="cs"/>
        </w:rPr>
        <w:t>0</w:t>
      </w:r>
      <w:r w:rsidR="00D2264A" w:rsidRPr="009A7517">
        <w:rPr>
          <w:rFonts w:hint="cs"/>
          <w:cs/>
        </w:rPr>
        <w:t xml:space="preserve"> ปี ซึ่งออกโดยรัฐบาลในตลาดที่เกี่ยวเนื่องกันและมีกระ</w:t>
      </w:r>
      <w:r w:rsidR="00AF13C9" w:rsidRPr="009A7517">
        <w:rPr>
          <w:rFonts w:hint="cs"/>
          <w:cs/>
        </w:rPr>
        <w:t>แส</w:t>
      </w:r>
      <w:r w:rsidR="00D2264A" w:rsidRPr="009A7517">
        <w:rPr>
          <w:rFonts w:hint="cs"/>
          <w:cs/>
        </w:rPr>
        <w:t>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</w:t>
      </w:r>
    </w:p>
    <w:p w14:paraId="614EDF56" w14:textId="77777777" w:rsidR="00D2264A" w:rsidRPr="009A7517" w:rsidRDefault="00D2264A" w:rsidP="004813B9">
      <w:pPr>
        <w:ind w:left="540"/>
        <w:jc w:val="thaiDistribute"/>
      </w:pPr>
    </w:p>
    <w:p w14:paraId="483B74F9" w14:textId="5649BA26" w:rsidR="00247DAE" w:rsidRPr="009A7517" w:rsidRDefault="00D464C9" w:rsidP="004813B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 w:hint="cs"/>
          <w:sz w:val="30"/>
          <w:szCs w:val="30"/>
          <w:cs/>
          <w:lang w:bidi="th-TH"/>
        </w:rPr>
        <w:lastRenderedPageBreak/>
        <w:t xml:space="preserve">อัตราคิดลดของบริษัทในกลุ่มอุตสาหกรรมซึ่งบริษัทดำเนินงานอยู่ มีค่าเฉลี่ยอยู่ระหว่างร้อยละ </w:t>
      </w:r>
      <w:r w:rsidR="00AB0AF7" w:rsidRPr="009A7517">
        <w:rPr>
          <w:rFonts w:ascii="Angsana New" w:hAnsi="Angsana New"/>
          <w:sz w:val="30"/>
          <w:szCs w:val="30"/>
          <w:lang w:val="en-US" w:bidi="th-TH"/>
        </w:rPr>
        <w:t>5</w:t>
      </w:r>
      <w:r w:rsidRPr="009A7517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  <w:lang w:bidi="th-TH"/>
        </w:rPr>
        <w:t xml:space="preserve">ถึง </w:t>
      </w:r>
      <w:r w:rsidR="00FC586C" w:rsidRPr="009A7517">
        <w:rPr>
          <w:rFonts w:ascii="Angsana New" w:hAnsi="Angsana New"/>
          <w:sz w:val="30"/>
          <w:szCs w:val="30"/>
          <w:lang w:val="en-US" w:bidi="th-TH"/>
        </w:rPr>
        <w:t>8</w:t>
      </w:r>
      <w:r w:rsidRPr="009A7517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  <w:lang w:bidi="th-TH"/>
        </w:rPr>
        <w:t>ซึ่งอัตราคิดลดของบริษัทที่ใช้ในการคำนวณมูลค่าที่คาดว่าจะได้รับคืนอยู่ในค่าเฉลี่ยของกลุ่มอุตสาหกรรมดังกล่าว</w:t>
      </w:r>
    </w:p>
    <w:p w14:paraId="4E8EF7B0" w14:textId="77777777" w:rsidR="00D464C9" w:rsidRPr="009A7517" w:rsidRDefault="00D464C9" w:rsidP="004813B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lang w:val="en-US"/>
        </w:rPr>
      </w:pPr>
    </w:p>
    <w:p w14:paraId="2799766C" w14:textId="11B5C950" w:rsidR="008E1B8D" w:rsidRPr="009A7517" w:rsidRDefault="00D464C9" w:rsidP="004813B9">
      <w:pPr>
        <w:ind w:left="540"/>
        <w:jc w:val="thaiDistribute"/>
        <w:rPr>
          <w:lang w:val="en-GB"/>
        </w:rPr>
      </w:pPr>
      <w:r w:rsidRPr="009A7517">
        <w:rPr>
          <w:rFonts w:hint="cs"/>
          <w:cs/>
          <w:lang w:val="en-GB"/>
        </w:rPr>
        <w:t>การทดสอบการด้อยค่าได้ถูกจัดทำโดยฝ่ายบริหารของบริษัทและไม่พบว่ามีการด้อยค่าเกิดขึ้นสำหรับค่าความนิยม</w:t>
      </w:r>
    </w:p>
    <w:p w14:paraId="05F8CF78" w14:textId="4E721FB0" w:rsidR="00925AE2" w:rsidRPr="009A7517" w:rsidRDefault="00925AE2" w:rsidP="004813B9">
      <w:pPr>
        <w:ind w:left="540"/>
        <w:jc w:val="thaiDistribute"/>
        <w:rPr>
          <w:lang w:val="en-GB"/>
        </w:rPr>
      </w:pPr>
    </w:p>
    <w:p w14:paraId="04E4AE17" w14:textId="77777777" w:rsidR="00925AE2" w:rsidRPr="009A7517" w:rsidRDefault="00925AE2" w:rsidP="00925AE2">
      <w:pPr>
        <w:ind w:left="540"/>
        <w:jc w:val="thaiDistribute"/>
        <w:rPr>
          <w:lang w:val="en-GB"/>
        </w:rPr>
      </w:pPr>
      <w:r w:rsidRPr="009A7517">
        <w:rPr>
          <w:rFonts w:hint="cs"/>
          <w:cs/>
          <w:lang w:val="en-GB"/>
        </w:rPr>
        <w:t xml:space="preserve">หากข้อสมมติในการทดสอบการด้อยค่าของค่าความนิยมเปลี่ยนไป โดยราคาขายผลิตภัณฑ์ลดลง </w:t>
      </w:r>
      <w:r w:rsidRPr="009A7517">
        <w:rPr>
          <w:rFonts w:hint="cs"/>
        </w:rPr>
        <w:t xml:space="preserve">1 </w:t>
      </w:r>
      <w:r w:rsidRPr="009A7517">
        <w:rPr>
          <w:rFonts w:hint="cs"/>
          <w:cs/>
          <w:lang w:val="en-GB"/>
        </w:rPr>
        <w:t xml:space="preserve">บาทต่อลิตรหรือต้นทุนวัตถุดิบเพิ่มขึ้น </w:t>
      </w:r>
      <w:r w:rsidRPr="009A7517">
        <w:rPr>
          <w:rFonts w:hint="cs"/>
        </w:rPr>
        <w:t xml:space="preserve">1 </w:t>
      </w:r>
      <w:r w:rsidRPr="009A7517">
        <w:rPr>
          <w:rFonts w:hint="cs"/>
          <w:cs/>
          <w:lang w:val="en-GB"/>
        </w:rPr>
        <w:t>บาทต่อลิตร ก็จะยังคงไม่มีค่าเผื่อการด้อยค่าของค่าความนิยม</w:t>
      </w:r>
    </w:p>
    <w:p w14:paraId="56B1FA85" w14:textId="77777777" w:rsidR="00925AE2" w:rsidRPr="009A7517" w:rsidRDefault="00925AE2" w:rsidP="004813B9">
      <w:pPr>
        <w:ind w:left="540"/>
        <w:jc w:val="thaiDistribute"/>
        <w:rPr>
          <w:lang w:val="en-GB"/>
        </w:rPr>
      </w:pPr>
    </w:p>
    <w:p w14:paraId="4FBEFD74" w14:textId="77777777" w:rsidR="00925AE2" w:rsidRPr="009A7517" w:rsidRDefault="00925AE2" w:rsidP="00925AE2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i/>
          <w:iCs/>
          <w:sz w:val="30"/>
          <w:szCs w:val="30"/>
          <w:lang w:bidi="th-TH"/>
        </w:rPr>
      </w:pPr>
      <w:bookmarkStart w:id="15" w:name="_Hlk95485697"/>
      <w:r w:rsidRPr="009A7517">
        <w:rPr>
          <w:rFonts w:ascii="Angsana New" w:hAnsi="Angsana New" w:hint="cs"/>
          <w:i/>
          <w:iCs/>
          <w:sz w:val="30"/>
          <w:szCs w:val="30"/>
          <w:lang w:bidi="th-TH"/>
        </w:rPr>
        <w:t>OKEA ASA</w:t>
      </w:r>
    </w:p>
    <w:bookmarkEnd w:id="15"/>
    <w:p w14:paraId="6D0E2008" w14:textId="457581B9" w:rsidR="00925AE2" w:rsidRPr="009A7517" w:rsidRDefault="00925AE2" w:rsidP="00925AE2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61E73EC4" w14:textId="27C93511" w:rsidR="00474852" w:rsidRPr="009A7517" w:rsidRDefault="00474852" w:rsidP="00474852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Pr="009A7517">
        <w:rPr>
          <w:rFonts w:ascii="Angsana New" w:hAnsi="Angsana New"/>
          <w:sz w:val="30"/>
          <w:szCs w:val="30"/>
          <w:lang w:bidi="th-TH"/>
        </w:rPr>
        <w:t xml:space="preserve">31 </w:t>
      </w:r>
      <w:r w:rsidRPr="009A7517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9A7517">
        <w:rPr>
          <w:rFonts w:ascii="Angsana New" w:hAnsi="Angsana New"/>
          <w:sz w:val="30"/>
          <w:szCs w:val="30"/>
          <w:lang w:bidi="th-TH"/>
        </w:rPr>
        <w:t xml:space="preserve">2565 </w:t>
      </w:r>
      <w:r w:rsidRPr="009A7517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กลุ่มบริษัทมีค่าความนิยมจำนวน </w:t>
      </w:r>
      <w:r w:rsidR="00935EEC" w:rsidRPr="009A7517">
        <w:rPr>
          <w:rFonts w:ascii="Angsana New" w:hAnsi="Angsana New"/>
          <w:sz w:val="30"/>
          <w:szCs w:val="30"/>
          <w:lang w:bidi="th-TH"/>
        </w:rPr>
        <w:t>1,015</w:t>
      </w:r>
      <w:r w:rsidRPr="009A7517">
        <w:rPr>
          <w:rFonts w:ascii="Angsana New" w:hAnsi="Angsana New"/>
          <w:sz w:val="30"/>
          <w:szCs w:val="30"/>
          <w:lang w:bidi="th-TH"/>
        </w:rPr>
        <w:t xml:space="preserve"> </w:t>
      </w:r>
      <w:r w:rsidRPr="009A7517">
        <w:rPr>
          <w:rFonts w:ascii="Angsana New" w:hAnsi="Angsana New"/>
          <w:sz w:val="30"/>
          <w:szCs w:val="30"/>
          <w:cs/>
          <w:lang w:bidi="th-TH"/>
        </w:rPr>
        <w:t xml:space="preserve">ล้านโครนนอร์เวย์ (หรือเทียบเท่า </w:t>
      </w:r>
      <w:r w:rsidRPr="009A7517">
        <w:rPr>
          <w:rFonts w:ascii="Angsana New" w:hAnsi="Angsana New"/>
          <w:sz w:val="30"/>
          <w:szCs w:val="30"/>
          <w:lang w:bidi="th-TH"/>
        </w:rPr>
        <w:t xml:space="preserve">3,580 </w:t>
      </w:r>
      <w:r w:rsidRPr="009A7517">
        <w:rPr>
          <w:rFonts w:ascii="Angsana New" w:hAnsi="Angsana New"/>
          <w:sz w:val="30"/>
          <w:szCs w:val="30"/>
          <w:cs/>
          <w:lang w:bidi="th-TH"/>
        </w:rPr>
        <w:t xml:space="preserve">ล้านบาท) โดยเป็นค่าความนิยมจากการได้มาซึ่งอำนาจควบคุมใน </w:t>
      </w:r>
      <w:r w:rsidRPr="009A7517">
        <w:rPr>
          <w:rFonts w:ascii="Angsana New" w:hAnsi="Angsana New"/>
          <w:sz w:val="30"/>
          <w:szCs w:val="30"/>
          <w:lang w:bidi="th-TH"/>
        </w:rPr>
        <w:t xml:space="preserve">OKEA ASA ("OKEA") </w:t>
      </w:r>
      <w:r w:rsidRPr="009A7517">
        <w:rPr>
          <w:rFonts w:ascii="Angsana New" w:hAnsi="Angsana New"/>
          <w:sz w:val="30"/>
          <w:szCs w:val="30"/>
          <w:cs/>
          <w:lang w:bidi="th-TH"/>
        </w:rPr>
        <w:t xml:space="preserve">จำนวน </w:t>
      </w:r>
      <w:r w:rsidR="00935EEC" w:rsidRPr="009A7517">
        <w:rPr>
          <w:rFonts w:ascii="Angsana New" w:hAnsi="Angsana New"/>
          <w:sz w:val="30"/>
          <w:szCs w:val="30"/>
          <w:lang w:bidi="th-TH"/>
        </w:rPr>
        <w:t>487</w:t>
      </w:r>
      <w:r w:rsidRPr="009A7517">
        <w:rPr>
          <w:rFonts w:ascii="Angsana New" w:hAnsi="Angsana New"/>
          <w:sz w:val="30"/>
          <w:szCs w:val="30"/>
          <w:lang w:bidi="th-TH"/>
        </w:rPr>
        <w:t xml:space="preserve"> </w:t>
      </w:r>
      <w:r w:rsidRPr="009A7517">
        <w:rPr>
          <w:rFonts w:ascii="Angsana New" w:hAnsi="Angsana New"/>
          <w:sz w:val="30"/>
          <w:szCs w:val="30"/>
          <w:cs/>
          <w:lang w:bidi="th-TH"/>
        </w:rPr>
        <w:t xml:space="preserve">ล้านโครนนอร์เวย์ (หรือเทียบเท่า </w:t>
      </w:r>
      <w:r w:rsidR="00935EEC" w:rsidRPr="009A7517">
        <w:rPr>
          <w:rFonts w:ascii="Angsana New" w:hAnsi="Angsana New"/>
          <w:sz w:val="30"/>
          <w:szCs w:val="30"/>
          <w:lang w:bidi="th-TH"/>
        </w:rPr>
        <w:t>1,718</w:t>
      </w:r>
      <w:r w:rsidRPr="009A7517">
        <w:rPr>
          <w:rFonts w:ascii="Angsana New" w:hAnsi="Angsana New"/>
          <w:sz w:val="30"/>
          <w:szCs w:val="30"/>
          <w:lang w:bidi="th-TH"/>
        </w:rPr>
        <w:t xml:space="preserve"> </w:t>
      </w:r>
      <w:r w:rsidRPr="009A7517">
        <w:rPr>
          <w:rFonts w:ascii="Angsana New" w:hAnsi="Angsana New"/>
          <w:sz w:val="30"/>
          <w:szCs w:val="30"/>
          <w:cs/>
          <w:lang w:bidi="th-TH"/>
        </w:rPr>
        <w:t xml:space="preserve">ล้านบาท) และค่าความนิยมจากการเข้าซื้อส่วนได้เสียในหลุมน้ำมันของ </w:t>
      </w:r>
      <w:r w:rsidRPr="009A7517">
        <w:rPr>
          <w:rFonts w:ascii="Angsana New" w:hAnsi="Angsana New"/>
          <w:sz w:val="30"/>
          <w:szCs w:val="30"/>
          <w:lang w:bidi="th-TH"/>
        </w:rPr>
        <w:t xml:space="preserve">OKEA </w:t>
      </w:r>
      <w:r w:rsidRPr="009A7517">
        <w:rPr>
          <w:rFonts w:ascii="Angsana New" w:hAnsi="Angsana New"/>
          <w:sz w:val="30"/>
          <w:szCs w:val="30"/>
          <w:cs/>
          <w:lang w:bidi="th-TH"/>
        </w:rPr>
        <w:t xml:space="preserve">ในระหว่างปี </w:t>
      </w:r>
      <w:r w:rsidRPr="009A7517">
        <w:rPr>
          <w:rFonts w:ascii="Angsana New" w:hAnsi="Angsana New"/>
          <w:sz w:val="30"/>
          <w:szCs w:val="30"/>
          <w:lang w:bidi="th-TH"/>
        </w:rPr>
        <w:t xml:space="preserve">2565 </w:t>
      </w:r>
      <w:r w:rsidRPr="009A7517">
        <w:rPr>
          <w:rFonts w:ascii="Angsana New" w:hAnsi="Angsana New"/>
          <w:i/>
          <w:iCs/>
          <w:sz w:val="30"/>
          <w:szCs w:val="30"/>
          <w:lang w:bidi="th-TH"/>
        </w:rPr>
        <w:t>(</w:t>
      </w:r>
      <w:r w:rsidRPr="009A7517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ตามหมายเหตุข้อ </w:t>
      </w:r>
      <w:r w:rsidRPr="009A7517">
        <w:rPr>
          <w:rFonts w:ascii="Angsana New" w:hAnsi="Angsana New"/>
          <w:i/>
          <w:iCs/>
          <w:sz w:val="30"/>
          <w:szCs w:val="30"/>
          <w:lang w:bidi="th-TH"/>
        </w:rPr>
        <w:t>4)</w:t>
      </w:r>
      <w:r w:rsidRPr="009A7517">
        <w:rPr>
          <w:rFonts w:ascii="Angsana New" w:hAnsi="Angsana New"/>
          <w:sz w:val="30"/>
          <w:szCs w:val="30"/>
          <w:lang w:bidi="th-TH"/>
        </w:rPr>
        <w:t xml:space="preserve"> </w:t>
      </w:r>
      <w:r w:rsidRPr="009A7517">
        <w:rPr>
          <w:rFonts w:ascii="Angsana New" w:hAnsi="Angsana New"/>
          <w:sz w:val="30"/>
          <w:szCs w:val="30"/>
          <w:cs/>
          <w:lang w:bidi="th-TH"/>
        </w:rPr>
        <w:t>จำนวน</w:t>
      </w:r>
      <w:r w:rsidR="00935EEC" w:rsidRPr="009A7517">
        <w:rPr>
          <w:rFonts w:ascii="Angsana New" w:hAnsi="Angsana New"/>
          <w:sz w:val="30"/>
          <w:szCs w:val="30"/>
          <w:lang w:bidi="th-TH"/>
        </w:rPr>
        <w:t xml:space="preserve"> 528</w:t>
      </w:r>
      <w:r w:rsidRPr="009A7517">
        <w:rPr>
          <w:rFonts w:ascii="Angsana New" w:hAnsi="Angsana New"/>
          <w:sz w:val="30"/>
          <w:szCs w:val="30"/>
          <w:cs/>
          <w:lang w:bidi="th-TH"/>
        </w:rPr>
        <w:t xml:space="preserve"> ล้านโครนนอร์เวย์ (หรือเทียบเท่า </w:t>
      </w:r>
      <w:r w:rsidR="00935EEC" w:rsidRPr="009A7517">
        <w:rPr>
          <w:rFonts w:ascii="Angsana New" w:hAnsi="Angsana New"/>
          <w:sz w:val="30"/>
          <w:szCs w:val="30"/>
          <w:lang w:bidi="th-TH"/>
        </w:rPr>
        <w:t xml:space="preserve">1,862 </w:t>
      </w:r>
      <w:r w:rsidRPr="009A7517">
        <w:rPr>
          <w:rFonts w:ascii="Angsana New" w:hAnsi="Angsana New"/>
          <w:sz w:val="30"/>
          <w:szCs w:val="30"/>
          <w:cs/>
          <w:lang w:bidi="th-TH"/>
        </w:rPr>
        <w:t>ล้านบาท)</w:t>
      </w:r>
      <w:r w:rsidRPr="009A7517">
        <w:rPr>
          <w:rFonts w:ascii="Angsana New" w:hAnsi="Angsana New"/>
          <w:sz w:val="30"/>
          <w:szCs w:val="30"/>
          <w:lang w:bidi="th-TH"/>
        </w:rPr>
        <w:t> </w:t>
      </w:r>
    </w:p>
    <w:p w14:paraId="1A9D933A" w14:textId="77777777" w:rsidR="00474852" w:rsidRPr="009A7517" w:rsidRDefault="00474852" w:rsidP="00925AE2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084BFC88" w14:textId="127DC1DD" w:rsidR="00474852" w:rsidRPr="009A7517" w:rsidRDefault="00474852" w:rsidP="00474852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 xml:space="preserve">สำหรับค่าความนิยมจำนวน </w:t>
      </w:r>
      <w:r w:rsidR="00935EEC" w:rsidRPr="009A7517">
        <w:rPr>
          <w:rFonts w:ascii="Angsana New" w:hAnsi="Angsana New"/>
          <w:sz w:val="30"/>
          <w:szCs w:val="30"/>
          <w:lang w:bidi="th-TH"/>
        </w:rPr>
        <w:t>487</w:t>
      </w:r>
      <w:r w:rsidRPr="009A7517">
        <w:rPr>
          <w:rFonts w:ascii="Angsana New" w:hAnsi="Angsana New"/>
          <w:sz w:val="30"/>
          <w:szCs w:val="30"/>
          <w:lang w:bidi="th-TH"/>
        </w:rPr>
        <w:t xml:space="preserve"> </w:t>
      </w:r>
      <w:r w:rsidRPr="009A7517">
        <w:rPr>
          <w:rFonts w:ascii="Angsana New" w:hAnsi="Angsana New"/>
          <w:sz w:val="30"/>
          <w:szCs w:val="30"/>
          <w:cs/>
          <w:lang w:bidi="th-TH"/>
        </w:rPr>
        <w:t xml:space="preserve">ล้านโครนนอร์เวย์ที่เกิดจากการได้มาซึ่งอำนาจควบคุมใน </w:t>
      </w:r>
      <w:r w:rsidRPr="009A7517">
        <w:rPr>
          <w:rFonts w:ascii="Angsana New" w:hAnsi="Angsana New"/>
          <w:sz w:val="30"/>
          <w:szCs w:val="30"/>
          <w:lang w:bidi="th-TH"/>
        </w:rPr>
        <w:t xml:space="preserve">OKEA </w:t>
      </w:r>
      <w:r w:rsidRPr="009A7517">
        <w:rPr>
          <w:rFonts w:ascii="Angsana New" w:hAnsi="Angsana New"/>
          <w:sz w:val="30"/>
          <w:szCs w:val="30"/>
          <w:cs/>
          <w:lang w:bidi="th-TH"/>
        </w:rPr>
        <w:t>กลุ่มบริษัทคำนวณมูลค่าที่คาดว่าจะได้รับคืนโดยวิธีมูลค่ายุติธรรมหักต้นทุนในการจำหน่ายโดยการใช้วิธีเปรียบเทียบราคาตลาด การวัดมูลค่ายุติธรรมจัดประเภทเป็นมูลค่ายุติธรรมระดับ</w:t>
      </w:r>
      <w:r w:rsidRPr="009A7517">
        <w:rPr>
          <w:rFonts w:ascii="Angsana New" w:hAnsi="Angsana New"/>
          <w:sz w:val="30"/>
          <w:szCs w:val="30"/>
          <w:lang w:bidi="th-TH"/>
        </w:rPr>
        <w:t> 1  </w:t>
      </w:r>
    </w:p>
    <w:p w14:paraId="02E7ECDC" w14:textId="77777777" w:rsidR="00474852" w:rsidRPr="009A7517" w:rsidRDefault="00474852" w:rsidP="00925AE2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47FE6987" w14:textId="167666CD" w:rsidR="00474852" w:rsidRPr="009A7517" w:rsidRDefault="00474852" w:rsidP="00474852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/>
          <w:sz w:val="30"/>
          <w:szCs w:val="30"/>
          <w:cs/>
          <w:lang w:bidi="th-TH"/>
        </w:rPr>
        <w:t>ประมาณการมูลค่าที่คาดว่าจะได้รับคืนของ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</w:t>
      </w:r>
      <w:r w:rsidRPr="009A7517">
        <w:rPr>
          <w:rFonts w:ascii="Angsana New" w:hAnsi="Angsana New"/>
          <w:sz w:val="30"/>
          <w:szCs w:val="30"/>
          <w:lang w:bidi="th-TH"/>
        </w:rPr>
        <w:t xml:space="preserve"> 31 </w:t>
      </w:r>
      <w:r w:rsidRPr="009A7517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9A7517">
        <w:rPr>
          <w:rFonts w:ascii="Angsana New" w:hAnsi="Angsana New"/>
          <w:sz w:val="30"/>
          <w:szCs w:val="30"/>
          <w:lang w:bidi="th-TH"/>
        </w:rPr>
        <w:t> 2565 </w:t>
      </w:r>
    </w:p>
    <w:p w14:paraId="775A9829" w14:textId="77777777" w:rsidR="00925AE2" w:rsidRPr="009A7517" w:rsidRDefault="00925AE2" w:rsidP="00935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</w:pPr>
      <w:bookmarkStart w:id="16" w:name="_Hlk95485711"/>
    </w:p>
    <w:bookmarkEnd w:id="16"/>
    <w:p w14:paraId="407D2EBB" w14:textId="77777777" w:rsidR="00D464C9" w:rsidRPr="009A7517" w:rsidRDefault="00D464C9" w:rsidP="004813B9">
      <w:pPr>
        <w:ind w:left="540"/>
        <w:jc w:val="thaiDistribute"/>
        <w:rPr>
          <w:lang w:val="en-GB"/>
        </w:rPr>
      </w:pPr>
    </w:p>
    <w:p w14:paraId="658A343F" w14:textId="0414C378" w:rsidR="00925AE2" w:rsidRPr="009A7517" w:rsidRDefault="00925AE2" w:rsidP="00F4749E">
      <w:pPr>
        <w:ind w:left="540"/>
        <w:jc w:val="thaiDistribute"/>
        <w:rPr>
          <w:cs/>
          <w:lang w:val="en-GB"/>
        </w:rPr>
        <w:sectPr w:rsidR="00925AE2" w:rsidRPr="009A7517" w:rsidSect="00FB5E1D">
          <w:headerReference w:type="default" r:id="rId19"/>
          <w:pgSz w:w="11907" w:h="16840" w:code="9"/>
          <w:pgMar w:top="1180" w:right="1152" w:bottom="1170" w:left="1152" w:header="720" w:footer="720" w:gutter="0"/>
          <w:cols w:space="720"/>
          <w:docGrid w:linePitch="408"/>
        </w:sectPr>
      </w:pPr>
    </w:p>
    <w:p w14:paraId="2D7F39D9" w14:textId="309EE08E" w:rsidR="00947118" w:rsidRPr="009A7517" w:rsidRDefault="00947118" w:rsidP="00D27B7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  <w:r w:rsidRPr="009A7517">
        <w:rPr>
          <w:rFonts w:ascii="Angsana New" w:hAnsi="Angsana New"/>
          <w:b/>
          <w:bCs/>
          <w:sz w:val="30"/>
          <w:szCs w:val="30"/>
          <w:lang w:bidi="th-TH"/>
        </w:rPr>
        <w:tab/>
      </w: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530"/>
        <w:gridCol w:w="1440"/>
        <w:gridCol w:w="38"/>
        <w:gridCol w:w="1582"/>
        <w:gridCol w:w="12"/>
        <w:gridCol w:w="1595"/>
        <w:gridCol w:w="13"/>
        <w:gridCol w:w="1581"/>
        <w:gridCol w:w="39"/>
        <w:gridCol w:w="1530"/>
        <w:gridCol w:w="25"/>
        <w:gridCol w:w="1595"/>
      </w:tblGrid>
      <w:tr w:rsidR="00942671" w:rsidRPr="009A7517" w14:paraId="79A597E0" w14:textId="77777777" w:rsidTr="00FD19D4">
        <w:trPr>
          <w:tblHeader/>
        </w:trPr>
        <w:tc>
          <w:tcPr>
            <w:tcW w:w="3240" w:type="dxa"/>
          </w:tcPr>
          <w:p w14:paraId="63384309" w14:textId="77777777" w:rsidR="00942671" w:rsidRPr="009A7517" w:rsidRDefault="00942671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0980" w:type="dxa"/>
            <w:gridSpan w:val="12"/>
          </w:tcPr>
          <w:p w14:paraId="00709234" w14:textId="764E4A1A" w:rsidR="00942671" w:rsidRPr="009A7517" w:rsidRDefault="00942671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>งบการเงินรวม</w:t>
            </w:r>
          </w:p>
        </w:tc>
      </w:tr>
      <w:tr w:rsidR="004C22DE" w:rsidRPr="009A7517" w14:paraId="532FF250" w14:textId="77777777" w:rsidTr="00FD19D4">
        <w:trPr>
          <w:tblHeader/>
        </w:trPr>
        <w:tc>
          <w:tcPr>
            <w:tcW w:w="3240" w:type="dxa"/>
          </w:tcPr>
          <w:p w14:paraId="60C0550D" w14:textId="77777777" w:rsidR="004C22DE" w:rsidRPr="009A7517" w:rsidRDefault="004C22D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02DEBB5E" w14:textId="46515665" w:rsidR="004C22DE" w:rsidRPr="009A7517" w:rsidRDefault="004C22DE" w:rsidP="00FD19D4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40" w:lineRule="exact"/>
              <w:contextualSpacing/>
              <w:jc w:val="center"/>
            </w:pPr>
            <w:r w:rsidRPr="009A7517">
              <w:rPr>
                <w:cs/>
              </w:rPr>
              <w:t>ลิขสิทธิ์การใช้และต้นทุน</w:t>
            </w:r>
            <w:r w:rsidRPr="009A7517">
              <w:rPr>
                <w:rFonts w:hint="cs"/>
                <w:cs/>
              </w:rPr>
              <w:t>การ</w:t>
            </w:r>
            <w:r w:rsidRPr="009A7517">
              <w:rPr>
                <w:cs/>
              </w:rPr>
              <w:t>พัฒนาโปรแกรมสำเร็จรูป</w:t>
            </w:r>
          </w:p>
        </w:tc>
        <w:tc>
          <w:tcPr>
            <w:tcW w:w="1478" w:type="dxa"/>
            <w:gridSpan w:val="2"/>
            <w:vAlign w:val="bottom"/>
          </w:tcPr>
          <w:p w14:paraId="2388E518" w14:textId="133C52CD" w:rsidR="004C22DE" w:rsidRPr="009A7517" w:rsidRDefault="004C22D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</w:rPr>
            </w:pPr>
            <w:r w:rsidRPr="009A7517">
              <w:rPr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594" w:type="dxa"/>
            <w:gridSpan w:val="2"/>
            <w:vAlign w:val="bottom"/>
          </w:tcPr>
          <w:p w14:paraId="55C99698" w14:textId="132CE42F" w:rsidR="004C22DE" w:rsidRPr="009A7517" w:rsidRDefault="004C22D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cs/>
              </w:rPr>
            </w:pPr>
            <w:r w:rsidRPr="009A7517">
              <w:rPr>
                <w:rFonts w:hint="cs"/>
                <w:cs/>
              </w:rPr>
              <w:t>สัญญาซื้อขายไฟฟ้า</w:t>
            </w:r>
          </w:p>
        </w:tc>
        <w:tc>
          <w:tcPr>
            <w:tcW w:w="1595" w:type="dxa"/>
            <w:vAlign w:val="bottom"/>
          </w:tcPr>
          <w:p w14:paraId="31A32CFF" w14:textId="64BE8DEB" w:rsidR="004C22DE" w:rsidRPr="009A7517" w:rsidRDefault="004C22D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hint="cs"/>
                <w:cs/>
              </w:rPr>
              <w:t>สัญญาซื้อขายไฟฟ้าและสินทรัพย์ภายใต้ข้อตกลงสัมปทาน</w:t>
            </w:r>
          </w:p>
        </w:tc>
        <w:tc>
          <w:tcPr>
            <w:tcW w:w="1594" w:type="dxa"/>
            <w:gridSpan w:val="2"/>
          </w:tcPr>
          <w:p w14:paraId="67CB5951" w14:textId="77777777" w:rsidR="002B68E6" w:rsidRPr="009A7517" w:rsidRDefault="002B68E6" w:rsidP="00AC073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40" w:lineRule="exact"/>
              <w:jc w:val="center"/>
            </w:pPr>
          </w:p>
          <w:p w14:paraId="277937D4" w14:textId="4CC62020" w:rsidR="004C22DE" w:rsidRPr="009A7517" w:rsidRDefault="004C22DE" w:rsidP="00AC073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40" w:lineRule="exact"/>
              <w:jc w:val="center"/>
            </w:pPr>
            <w:r w:rsidRPr="009A7517">
              <w:rPr>
                <w:rFonts w:hint="cs"/>
                <w:cs/>
              </w:rPr>
              <w:t>ค่าใช้จ่ายในการสำรวจและประเมินค่า</w:t>
            </w:r>
          </w:p>
          <w:p w14:paraId="44656B37" w14:textId="705F773C" w:rsidR="004C22DE" w:rsidRPr="009A7517" w:rsidRDefault="004C22DE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cs/>
              </w:rPr>
            </w:pPr>
            <w:r w:rsidRPr="009A7517">
              <w:rPr>
                <w:cs/>
              </w:rPr>
              <w:t>แหล่งทรัพยากร</w:t>
            </w:r>
          </w:p>
        </w:tc>
        <w:tc>
          <w:tcPr>
            <w:tcW w:w="1594" w:type="dxa"/>
            <w:gridSpan w:val="3"/>
          </w:tcPr>
          <w:p w14:paraId="34638F56" w14:textId="77777777" w:rsidR="002B68E6" w:rsidRPr="009A7517" w:rsidRDefault="002B68E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</w:rPr>
            </w:pPr>
          </w:p>
          <w:p w14:paraId="151F9661" w14:textId="77777777" w:rsidR="002B68E6" w:rsidRPr="009A7517" w:rsidRDefault="002B68E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</w:rPr>
            </w:pPr>
          </w:p>
          <w:p w14:paraId="0E0C0B36" w14:textId="6A7E94CE" w:rsidR="004C22DE" w:rsidRPr="009A7517" w:rsidRDefault="004C22D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1595" w:type="dxa"/>
            <w:vAlign w:val="bottom"/>
          </w:tcPr>
          <w:p w14:paraId="5C01FC11" w14:textId="5877FC04" w:rsidR="004C22DE" w:rsidRPr="009A7517" w:rsidRDefault="004C22D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  <w:cs/>
              </w:rPr>
              <w:t>รวม</w:t>
            </w:r>
          </w:p>
        </w:tc>
      </w:tr>
      <w:tr w:rsidR="00942671" w:rsidRPr="009A7517" w14:paraId="21AD5691" w14:textId="77777777" w:rsidTr="00FD19D4">
        <w:trPr>
          <w:tblHeader/>
        </w:trPr>
        <w:tc>
          <w:tcPr>
            <w:tcW w:w="3240" w:type="dxa"/>
          </w:tcPr>
          <w:p w14:paraId="716FD49B" w14:textId="77777777" w:rsidR="00942671" w:rsidRPr="009A7517" w:rsidRDefault="00942671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0980" w:type="dxa"/>
            <w:gridSpan w:val="12"/>
          </w:tcPr>
          <w:p w14:paraId="6A3C2D93" w14:textId="7F16BD5A" w:rsidR="00942671" w:rsidRPr="009A7517" w:rsidRDefault="00942671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i/>
                <w:iCs/>
                <w:cs/>
              </w:rPr>
            </w:pPr>
            <w:r w:rsidRPr="009A7517">
              <w:rPr>
                <w:rFonts w:eastAsia="Calibri" w:hint="cs"/>
                <w:i/>
                <w:iCs/>
                <w:cs/>
              </w:rPr>
              <w:t>(ล้านบาท)</w:t>
            </w:r>
          </w:p>
        </w:tc>
      </w:tr>
      <w:tr w:rsidR="004C22DE" w:rsidRPr="009A7517" w14:paraId="74446B7F" w14:textId="77777777" w:rsidTr="00FD19D4">
        <w:tc>
          <w:tcPr>
            <w:tcW w:w="3240" w:type="dxa"/>
          </w:tcPr>
          <w:p w14:paraId="11DEBD50" w14:textId="77777777" w:rsidR="004C22DE" w:rsidRPr="009A7517" w:rsidRDefault="004C22D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i/>
                <w:iCs/>
              </w:rPr>
            </w:pPr>
            <w:r w:rsidRPr="009A7517">
              <w:rPr>
                <w:rFonts w:eastAsia="Calibri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530" w:type="dxa"/>
          </w:tcPr>
          <w:p w14:paraId="2911683A" w14:textId="77777777" w:rsidR="004C22DE" w:rsidRPr="009A7517" w:rsidRDefault="004C22D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478" w:type="dxa"/>
            <w:gridSpan w:val="2"/>
          </w:tcPr>
          <w:p w14:paraId="1BD83B76" w14:textId="77777777" w:rsidR="004C22DE" w:rsidRPr="009A7517" w:rsidRDefault="004C22D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594" w:type="dxa"/>
            <w:gridSpan w:val="2"/>
          </w:tcPr>
          <w:p w14:paraId="516DCECB" w14:textId="77777777" w:rsidR="004C22DE" w:rsidRPr="009A7517" w:rsidRDefault="004C22D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595" w:type="dxa"/>
          </w:tcPr>
          <w:p w14:paraId="7CA33309" w14:textId="77777777" w:rsidR="004C22DE" w:rsidRPr="009A7517" w:rsidRDefault="004C22D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594" w:type="dxa"/>
            <w:gridSpan w:val="2"/>
          </w:tcPr>
          <w:p w14:paraId="78488F64" w14:textId="77777777" w:rsidR="004C22DE" w:rsidRPr="009A7517" w:rsidRDefault="004C22D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594" w:type="dxa"/>
            <w:gridSpan w:val="3"/>
          </w:tcPr>
          <w:p w14:paraId="209CAB9A" w14:textId="77777777" w:rsidR="004C22DE" w:rsidRPr="009A7517" w:rsidRDefault="004C22D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595" w:type="dxa"/>
          </w:tcPr>
          <w:p w14:paraId="1BE9D2B0" w14:textId="7712A04D" w:rsidR="004C22DE" w:rsidRPr="009A7517" w:rsidRDefault="004C22D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lang w:bidi="ar-SA"/>
              </w:rPr>
            </w:pPr>
          </w:p>
        </w:tc>
      </w:tr>
      <w:tr w:rsidR="004C22DE" w:rsidRPr="009A7517" w14:paraId="624FE7D3" w14:textId="77777777" w:rsidTr="00FD19D4">
        <w:tc>
          <w:tcPr>
            <w:tcW w:w="3240" w:type="dxa"/>
          </w:tcPr>
          <w:p w14:paraId="7FDCE4DD" w14:textId="46273D6D" w:rsidR="004C22DE" w:rsidRPr="009A7517" w:rsidRDefault="004C22DE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cs/>
              </w:rPr>
              <w:t xml:space="preserve">ณ วันที่ </w:t>
            </w:r>
            <w:r w:rsidRPr="009A7517">
              <w:rPr>
                <w:rFonts w:eastAsia="Calibri"/>
              </w:rPr>
              <w:t>1</w:t>
            </w:r>
            <w:r w:rsidRPr="009A7517">
              <w:rPr>
                <w:rFonts w:eastAsia="Calibri"/>
                <w:cs/>
              </w:rPr>
              <w:t xml:space="preserve"> มกราคม </w:t>
            </w:r>
            <w:r w:rsidRPr="009A7517">
              <w:rPr>
                <w:rFonts w:eastAsia="Calibri"/>
              </w:rPr>
              <w:t>2564</w:t>
            </w:r>
          </w:p>
        </w:tc>
        <w:tc>
          <w:tcPr>
            <w:tcW w:w="1530" w:type="dxa"/>
            <w:vAlign w:val="bottom"/>
          </w:tcPr>
          <w:p w14:paraId="5844EAB2" w14:textId="4FF71F2B" w:rsidR="004C22DE" w:rsidRPr="009A7517" w:rsidRDefault="004C22DE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</w:rPr>
              <w:t>1</w:t>
            </w:r>
            <w:r w:rsidRPr="009A7517">
              <w:rPr>
                <w:rFonts w:eastAsia="Calibri" w:hint="cs"/>
                <w:cs/>
              </w:rPr>
              <w:t>,</w:t>
            </w:r>
            <w:r w:rsidR="00D61380" w:rsidRPr="009A7517">
              <w:rPr>
                <w:rFonts w:eastAsia="Calibri"/>
              </w:rPr>
              <w:t>138</w:t>
            </w:r>
          </w:p>
        </w:tc>
        <w:tc>
          <w:tcPr>
            <w:tcW w:w="1478" w:type="dxa"/>
            <w:gridSpan w:val="2"/>
            <w:vAlign w:val="bottom"/>
          </w:tcPr>
          <w:p w14:paraId="66EC849B" w14:textId="48781118" w:rsidR="004C22DE" w:rsidRPr="009A7517" w:rsidRDefault="004C22DE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1</w:t>
            </w:r>
            <w:r w:rsidRPr="009A7517">
              <w:rPr>
                <w:rFonts w:eastAsia="Calibri" w:hint="cs"/>
                <w:cs/>
              </w:rPr>
              <w:t>,</w:t>
            </w:r>
            <w:r w:rsidRPr="009A7517">
              <w:rPr>
                <w:rFonts w:eastAsia="Calibri" w:hint="cs"/>
              </w:rPr>
              <w:t>197</w:t>
            </w:r>
          </w:p>
        </w:tc>
        <w:tc>
          <w:tcPr>
            <w:tcW w:w="1594" w:type="dxa"/>
            <w:gridSpan w:val="2"/>
            <w:vAlign w:val="bottom"/>
          </w:tcPr>
          <w:p w14:paraId="1AA81543" w14:textId="4134B2AA" w:rsidR="004C22DE" w:rsidRPr="009A7517" w:rsidRDefault="004C22DE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1</w:t>
            </w:r>
            <w:r w:rsidRPr="009A7517">
              <w:rPr>
                <w:rFonts w:eastAsia="Calibri" w:hint="cs"/>
                <w:cs/>
              </w:rPr>
              <w:t>,</w:t>
            </w:r>
            <w:r w:rsidRPr="009A7517">
              <w:rPr>
                <w:rFonts w:eastAsia="Calibri" w:hint="cs"/>
              </w:rPr>
              <w:t>421</w:t>
            </w:r>
          </w:p>
        </w:tc>
        <w:tc>
          <w:tcPr>
            <w:tcW w:w="1595" w:type="dxa"/>
          </w:tcPr>
          <w:p w14:paraId="3D4474D8" w14:textId="10C6E146" w:rsidR="004C22DE" w:rsidRPr="009A7517" w:rsidRDefault="004C22DE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8</w:t>
            </w:r>
            <w:r w:rsidRPr="009A7517">
              <w:rPr>
                <w:rFonts w:eastAsia="Calibri" w:hint="cs"/>
                <w:cs/>
              </w:rPr>
              <w:t>,</w:t>
            </w:r>
            <w:r w:rsidRPr="009A7517">
              <w:rPr>
                <w:rFonts w:eastAsia="Calibri" w:hint="cs"/>
              </w:rPr>
              <w:t>290</w:t>
            </w:r>
          </w:p>
        </w:tc>
        <w:tc>
          <w:tcPr>
            <w:tcW w:w="1594" w:type="dxa"/>
            <w:gridSpan w:val="2"/>
            <w:vAlign w:val="bottom"/>
          </w:tcPr>
          <w:p w14:paraId="50E59337" w14:textId="38BCF519" w:rsidR="004C22DE" w:rsidRPr="009A7517" w:rsidRDefault="004C22DE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3</w:t>
            </w:r>
            <w:r w:rsidRPr="009A7517">
              <w:rPr>
                <w:rFonts w:eastAsia="Calibri" w:hint="cs"/>
              </w:rPr>
              <w:t>,</w:t>
            </w:r>
            <w:r w:rsidRPr="009A7517">
              <w:rPr>
                <w:rFonts w:eastAsia="Calibri"/>
              </w:rPr>
              <w:t>190</w:t>
            </w:r>
          </w:p>
        </w:tc>
        <w:tc>
          <w:tcPr>
            <w:tcW w:w="1594" w:type="dxa"/>
            <w:gridSpan w:val="3"/>
          </w:tcPr>
          <w:p w14:paraId="224BFEDF" w14:textId="335751BF" w:rsidR="004C22DE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372</w:t>
            </w:r>
          </w:p>
        </w:tc>
        <w:tc>
          <w:tcPr>
            <w:tcW w:w="1595" w:type="dxa"/>
            <w:vAlign w:val="bottom"/>
          </w:tcPr>
          <w:p w14:paraId="06436394" w14:textId="356FEFB7" w:rsidR="004C22DE" w:rsidRPr="009A7517" w:rsidRDefault="004C22DE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15</w:t>
            </w:r>
            <w:r w:rsidRPr="009A7517">
              <w:rPr>
                <w:rFonts w:eastAsia="Calibri" w:hint="cs"/>
                <w:cs/>
              </w:rPr>
              <w:t>,</w:t>
            </w:r>
            <w:r w:rsidRPr="009A7517">
              <w:rPr>
                <w:rFonts w:eastAsia="Calibri" w:hint="cs"/>
              </w:rPr>
              <w:t>608</w:t>
            </w:r>
          </w:p>
        </w:tc>
      </w:tr>
      <w:tr w:rsidR="004C22DE" w:rsidRPr="009A7517" w14:paraId="4ECD223D" w14:textId="77777777" w:rsidTr="00FD19D4">
        <w:tc>
          <w:tcPr>
            <w:tcW w:w="3240" w:type="dxa"/>
          </w:tcPr>
          <w:p w14:paraId="62A5DF12" w14:textId="4B352216" w:rsidR="004C22DE" w:rsidRPr="009A7517" w:rsidRDefault="004C22DE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  <w:cs/>
              </w:rPr>
              <w:t>ได้มาจากการ</w:t>
            </w:r>
            <w:r w:rsidRPr="009A7517">
              <w:rPr>
                <w:rFonts w:eastAsia="Calibri" w:hint="cs"/>
                <w:cs/>
              </w:rPr>
              <w:t>รวม</w:t>
            </w:r>
            <w:r w:rsidRPr="009A7517">
              <w:rPr>
                <w:rFonts w:eastAsia="Calibri"/>
                <w:cs/>
              </w:rPr>
              <w:t xml:space="preserve">ธุรกิจ </w:t>
            </w:r>
          </w:p>
        </w:tc>
        <w:tc>
          <w:tcPr>
            <w:tcW w:w="1530" w:type="dxa"/>
            <w:vAlign w:val="bottom"/>
          </w:tcPr>
          <w:p w14:paraId="106BB30C" w14:textId="404F5589" w:rsidR="004C22DE" w:rsidRPr="009A7517" w:rsidRDefault="004C22DE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478" w:type="dxa"/>
            <w:gridSpan w:val="2"/>
            <w:vAlign w:val="bottom"/>
          </w:tcPr>
          <w:p w14:paraId="0EC0905B" w14:textId="3E913499" w:rsidR="004C22DE" w:rsidRPr="009A7517" w:rsidRDefault="004C22DE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0C6EA0FE" w14:textId="639BA487" w:rsidR="004C22DE" w:rsidRPr="009A7517" w:rsidRDefault="004C22DE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5" w:type="dxa"/>
          </w:tcPr>
          <w:p w14:paraId="0B22F104" w14:textId="6503ABCD" w:rsidR="004C22DE" w:rsidRPr="009A7517" w:rsidRDefault="004C22DE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5684D788" w14:textId="58E2D2BA" w:rsidR="004C22DE" w:rsidRPr="009A7517" w:rsidRDefault="004C22DE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34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</w:rPr>
              <w:t>82</w:t>
            </w:r>
          </w:p>
        </w:tc>
        <w:tc>
          <w:tcPr>
            <w:tcW w:w="1594" w:type="dxa"/>
            <w:gridSpan w:val="3"/>
          </w:tcPr>
          <w:p w14:paraId="615BF4DA" w14:textId="7D9B475E" w:rsidR="004C22DE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5" w:type="dxa"/>
            <w:vAlign w:val="bottom"/>
          </w:tcPr>
          <w:p w14:paraId="414D5545" w14:textId="587D7E1D" w:rsidR="004C22DE" w:rsidRPr="009A7517" w:rsidRDefault="004C22DE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82</w:t>
            </w:r>
          </w:p>
        </w:tc>
      </w:tr>
      <w:tr w:rsidR="004C22DE" w:rsidRPr="009A7517" w14:paraId="063AF664" w14:textId="77777777" w:rsidTr="00FD19D4">
        <w:tc>
          <w:tcPr>
            <w:tcW w:w="3240" w:type="dxa"/>
          </w:tcPr>
          <w:p w14:paraId="2E7D794C" w14:textId="47ED8898" w:rsidR="004C22DE" w:rsidRPr="009A7517" w:rsidRDefault="004C22DE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1EA324D0" w14:textId="29C77EA5" w:rsidR="004C22DE" w:rsidRPr="009A7517" w:rsidRDefault="00D61380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6</w:t>
            </w:r>
            <w:r w:rsidR="00A61829" w:rsidRPr="009A7517">
              <w:rPr>
                <w:rFonts w:eastAsia="Calibri"/>
              </w:rPr>
              <w:t>9</w:t>
            </w:r>
          </w:p>
        </w:tc>
        <w:tc>
          <w:tcPr>
            <w:tcW w:w="1478" w:type="dxa"/>
            <w:gridSpan w:val="2"/>
            <w:vAlign w:val="bottom"/>
          </w:tcPr>
          <w:p w14:paraId="73C80EFC" w14:textId="5104EC99" w:rsidR="004C22DE" w:rsidRPr="009A7517" w:rsidRDefault="004C22DE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5CF3C811" w14:textId="44F577BB" w:rsidR="004C22DE" w:rsidRPr="009A7517" w:rsidRDefault="004C22DE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5" w:type="dxa"/>
          </w:tcPr>
          <w:p w14:paraId="0F4F0B05" w14:textId="17FF2C15" w:rsidR="004C22DE" w:rsidRPr="009A7517" w:rsidRDefault="004C22DE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45400AD8" w14:textId="334AF1BA" w:rsidR="004C22DE" w:rsidRPr="009A7517" w:rsidRDefault="004C22DE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22</w:t>
            </w:r>
          </w:p>
        </w:tc>
        <w:tc>
          <w:tcPr>
            <w:tcW w:w="1594" w:type="dxa"/>
            <w:gridSpan w:val="3"/>
          </w:tcPr>
          <w:p w14:paraId="1E1BFF64" w14:textId="653A1ECD" w:rsidR="004C22DE" w:rsidRPr="009A7517" w:rsidRDefault="00E6638E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5</w:t>
            </w:r>
          </w:p>
        </w:tc>
        <w:tc>
          <w:tcPr>
            <w:tcW w:w="1595" w:type="dxa"/>
            <w:vAlign w:val="bottom"/>
          </w:tcPr>
          <w:p w14:paraId="6666864C" w14:textId="1FCD32A1" w:rsidR="004C22DE" w:rsidRPr="009A7517" w:rsidRDefault="004C22DE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4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</w:rPr>
              <w:t>96</w:t>
            </w:r>
          </w:p>
        </w:tc>
      </w:tr>
      <w:tr w:rsidR="004C22DE" w:rsidRPr="009A7517" w14:paraId="7EDE99AF" w14:textId="77777777" w:rsidTr="00FD19D4">
        <w:tc>
          <w:tcPr>
            <w:tcW w:w="3240" w:type="dxa"/>
          </w:tcPr>
          <w:p w14:paraId="1F0B1992" w14:textId="12329A94" w:rsidR="004C22DE" w:rsidRPr="009A7517" w:rsidRDefault="004C22DE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โอน</w:t>
            </w:r>
          </w:p>
        </w:tc>
        <w:tc>
          <w:tcPr>
            <w:tcW w:w="1530" w:type="dxa"/>
            <w:vAlign w:val="bottom"/>
          </w:tcPr>
          <w:p w14:paraId="07E0B535" w14:textId="4413696E" w:rsidR="004C22DE" w:rsidRPr="009A7517" w:rsidRDefault="00D61380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9</w:t>
            </w:r>
          </w:p>
        </w:tc>
        <w:tc>
          <w:tcPr>
            <w:tcW w:w="1478" w:type="dxa"/>
            <w:gridSpan w:val="2"/>
            <w:vAlign w:val="bottom"/>
          </w:tcPr>
          <w:p w14:paraId="52946A73" w14:textId="22412A96" w:rsidR="004C22DE" w:rsidRPr="009A7517" w:rsidRDefault="004C22DE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161</w:t>
            </w:r>
          </w:p>
        </w:tc>
        <w:tc>
          <w:tcPr>
            <w:tcW w:w="1594" w:type="dxa"/>
            <w:gridSpan w:val="2"/>
            <w:vAlign w:val="bottom"/>
          </w:tcPr>
          <w:p w14:paraId="22C4A076" w14:textId="390B85D9" w:rsidR="004C22DE" w:rsidRPr="009A7517" w:rsidRDefault="004C22DE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5" w:type="dxa"/>
          </w:tcPr>
          <w:p w14:paraId="6C4C8ACF" w14:textId="0A1AA902" w:rsidR="004C22DE" w:rsidRPr="009A7517" w:rsidRDefault="004C22DE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4E68AFE5" w14:textId="3BD256AB" w:rsidR="004C22DE" w:rsidRPr="009A7517" w:rsidRDefault="004C22DE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4" w:type="dxa"/>
            <w:gridSpan w:val="3"/>
          </w:tcPr>
          <w:p w14:paraId="21D12ABB" w14:textId="37263824" w:rsidR="004C22DE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(166)</w:t>
            </w:r>
          </w:p>
        </w:tc>
        <w:tc>
          <w:tcPr>
            <w:tcW w:w="1595" w:type="dxa"/>
            <w:vAlign w:val="bottom"/>
          </w:tcPr>
          <w:p w14:paraId="4F760D07" w14:textId="33215BF2" w:rsidR="004C22DE" w:rsidRPr="009A7517" w:rsidRDefault="004C22DE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4</w:t>
            </w:r>
          </w:p>
        </w:tc>
      </w:tr>
      <w:tr w:rsidR="004C22DE" w:rsidRPr="009A7517" w14:paraId="2087AE1B" w14:textId="77777777" w:rsidTr="00FD19D4">
        <w:tc>
          <w:tcPr>
            <w:tcW w:w="3240" w:type="dxa"/>
          </w:tcPr>
          <w:p w14:paraId="3CBACE1A" w14:textId="3035BBF4" w:rsidR="004C22DE" w:rsidRPr="009A7517" w:rsidRDefault="004C22DE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65819B47" w14:textId="6DFA5EBB" w:rsidR="004C22DE" w:rsidRPr="009A7517" w:rsidRDefault="00D61380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478" w:type="dxa"/>
            <w:gridSpan w:val="2"/>
            <w:vAlign w:val="bottom"/>
          </w:tcPr>
          <w:p w14:paraId="382ED8D9" w14:textId="3A610E48" w:rsidR="004C22DE" w:rsidRPr="009A7517" w:rsidRDefault="004C22DE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7841BF71" w14:textId="386DA491" w:rsidR="004C22DE" w:rsidRPr="009A7517" w:rsidRDefault="004C22DE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5" w:type="dxa"/>
          </w:tcPr>
          <w:p w14:paraId="0D5A3E40" w14:textId="614F224B" w:rsidR="004C22DE" w:rsidRPr="009A7517" w:rsidRDefault="004C22DE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679D9791" w14:textId="33E38C5C" w:rsidR="004C22DE" w:rsidRPr="009A7517" w:rsidRDefault="004C22DE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34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(3</w:t>
            </w:r>
            <w:r w:rsidRPr="009A7517">
              <w:rPr>
                <w:rFonts w:eastAsia="Calibri"/>
              </w:rPr>
              <w:t>,</w:t>
            </w:r>
            <w:r w:rsidRPr="009A7517">
              <w:rPr>
                <w:rFonts w:eastAsia="Calibri" w:hint="cs"/>
                <w:cs/>
              </w:rPr>
              <w:t>4</w:t>
            </w:r>
            <w:r w:rsidRPr="009A7517">
              <w:rPr>
                <w:rFonts w:eastAsia="Calibri"/>
              </w:rPr>
              <w:t>69</w:t>
            </w:r>
            <w:r w:rsidRPr="009A7517">
              <w:rPr>
                <w:rFonts w:eastAsia="Calibri" w:hint="cs"/>
                <w:cs/>
              </w:rPr>
              <w:t>)</w:t>
            </w:r>
          </w:p>
        </w:tc>
        <w:tc>
          <w:tcPr>
            <w:tcW w:w="1594" w:type="dxa"/>
            <w:gridSpan w:val="3"/>
          </w:tcPr>
          <w:p w14:paraId="58AD025C" w14:textId="6C015C5C" w:rsidR="004C22DE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(3)</w:t>
            </w:r>
          </w:p>
        </w:tc>
        <w:tc>
          <w:tcPr>
            <w:tcW w:w="1595" w:type="dxa"/>
            <w:vAlign w:val="bottom"/>
          </w:tcPr>
          <w:p w14:paraId="5A12DBD0" w14:textId="70611D46" w:rsidR="004C22DE" w:rsidRPr="009A7517" w:rsidRDefault="004C22DE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(3,472)</w:t>
            </w:r>
          </w:p>
        </w:tc>
      </w:tr>
      <w:tr w:rsidR="004C22DE" w:rsidRPr="009A7517" w14:paraId="11EE8D93" w14:textId="77777777" w:rsidTr="00FD19D4">
        <w:tc>
          <w:tcPr>
            <w:tcW w:w="3240" w:type="dxa"/>
          </w:tcPr>
          <w:p w14:paraId="102EF8BC" w14:textId="5BE5572A" w:rsidR="004C22DE" w:rsidRPr="009A7517" w:rsidRDefault="004C22DE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ผลกระทบจากอัตราแลกเปลี่ยน</w:t>
            </w:r>
          </w:p>
        </w:tc>
        <w:tc>
          <w:tcPr>
            <w:tcW w:w="1530" w:type="dxa"/>
            <w:vAlign w:val="bottom"/>
          </w:tcPr>
          <w:p w14:paraId="7508FD3D" w14:textId="20B31D34" w:rsidR="004C22DE" w:rsidRPr="009A7517" w:rsidRDefault="00A61829" w:rsidP="00F663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478" w:type="dxa"/>
            <w:gridSpan w:val="2"/>
            <w:vAlign w:val="bottom"/>
          </w:tcPr>
          <w:p w14:paraId="74E80F28" w14:textId="779BAAD5" w:rsidR="004C22DE" w:rsidRPr="009A7517" w:rsidRDefault="004C22DE" w:rsidP="00F663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(2)</w:t>
            </w:r>
          </w:p>
        </w:tc>
        <w:tc>
          <w:tcPr>
            <w:tcW w:w="1594" w:type="dxa"/>
            <w:gridSpan w:val="2"/>
            <w:vAlign w:val="bottom"/>
          </w:tcPr>
          <w:p w14:paraId="059A776F" w14:textId="29F5B5FA" w:rsidR="004C22DE" w:rsidRPr="009A7517" w:rsidRDefault="004C22DE" w:rsidP="00AA5B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5" w:type="dxa"/>
          </w:tcPr>
          <w:p w14:paraId="11E48138" w14:textId="5252F064" w:rsidR="004C22DE" w:rsidRPr="009A7517" w:rsidRDefault="004C22DE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935</w:t>
            </w:r>
          </w:p>
        </w:tc>
        <w:tc>
          <w:tcPr>
            <w:tcW w:w="1594" w:type="dxa"/>
            <w:gridSpan w:val="2"/>
            <w:vAlign w:val="bottom"/>
          </w:tcPr>
          <w:p w14:paraId="76013F8F" w14:textId="52DD0B7C" w:rsidR="004C22DE" w:rsidRPr="009A7517" w:rsidRDefault="004C22DE" w:rsidP="00AA5B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34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</w:rPr>
              <w:t>215</w:t>
            </w:r>
          </w:p>
        </w:tc>
        <w:tc>
          <w:tcPr>
            <w:tcW w:w="1594" w:type="dxa"/>
            <w:gridSpan w:val="3"/>
          </w:tcPr>
          <w:p w14:paraId="42CA880B" w14:textId="79BAEA6F" w:rsidR="004C22DE" w:rsidRPr="009A7517" w:rsidRDefault="0099727D" w:rsidP="00AA5B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</w:rPr>
              <w:t>2</w:t>
            </w:r>
          </w:p>
        </w:tc>
        <w:tc>
          <w:tcPr>
            <w:tcW w:w="1595" w:type="dxa"/>
            <w:vAlign w:val="bottom"/>
          </w:tcPr>
          <w:p w14:paraId="063DF50C" w14:textId="46CA575F" w:rsidR="004C22DE" w:rsidRPr="009A7517" w:rsidRDefault="004C22DE" w:rsidP="00AA5B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1,1</w:t>
            </w:r>
            <w:r w:rsidR="0099727D" w:rsidRPr="009A7517">
              <w:rPr>
                <w:rFonts w:eastAsia="Calibri"/>
              </w:rPr>
              <w:t>50</w:t>
            </w:r>
          </w:p>
        </w:tc>
      </w:tr>
      <w:tr w:rsidR="00D61380" w:rsidRPr="009A7517" w14:paraId="572144D8" w14:textId="77777777" w:rsidTr="00FD19D4">
        <w:tc>
          <w:tcPr>
            <w:tcW w:w="3240" w:type="dxa"/>
          </w:tcPr>
          <w:p w14:paraId="07BA0D6F" w14:textId="585BBFF0" w:rsidR="00D61380" w:rsidRPr="009A7517" w:rsidRDefault="00D61380" w:rsidP="00D6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cs/>
              </w:rPr>
            </w:pPr>
            <w:r w:rsidRPr="009A7517">
              <w:rPr>
                <w:rFonts w:eastAsia="Calibri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/>
                <w:b/>
                <w:bCs/>
              </w:rPr>
              <w:t>31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 w:hint="cs"/>
                <w:b/>
                <w:bCs/>
                <w:cs/>
              </w:rPr>
              <w:t>ธันวาคม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/>
                <w:b/>
                <w:bCs/>
              </w:rPr>
              <w:t>2564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 w:hint="cs"/>
                <w:b/>
                <w:bCs/>
                <w:cs/>
              </w:rPr>
              <w:t>และ</w:t>
            </w:r>
          </w:p>
          <w:p w14:paraId="07A20450" w14:textId="5965907F" w:rsidR="00D61380" w:rsidRPr="009A7517" w:rsidRDefault="00D61380" w:rsidP="00D6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  <w:cs/>
              </w:rPr>
              <w:t xml:space="preserve">   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วันที่ </w:t>
            </w:r>
            <w:r w:rsidRPr="009A7517">
              <w:rPr>
                <w:rFonts w:eastAsia="Calibri"/>
                <w:b/>
                <w:bCs/>
              </w:rPr>
              <w:t>1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มกราคม </w:t>
            </w:r>
            <w:r w:rsidRPr="009A7517">
              <w:rPr>
                <w:rFonts w:eastAsia="Calibri"/>
                <w:b/>
                <w:bCs/>
              </w:rPr>
              <w:t>2565</w:t>
            </w:r>
          </w:p>
        </w:tc>
        <w:tc>
          <w:tcPr>
            <w:tcW w:w="1530" w:type="dxa"/>
            <w:vAlign w:val="bottom"/>
          </w:tcPr>
          <w:p w14:paraId="6D8C323F" w14:textId="0A1572FC" w:rsidR="00D61380" w:rsidRPr="009A7517" w:rsidRDefault="00D61380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1,21</w:t>
            </w:r>
            <w:r w:rsidR="00A56FFC" w:rsidRPr="009A7517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478" w:type="dxa"/>
            <w:gridSpan w:val="2"/>
            <w:vAlign w:val="bottom"/>
          </w:tcPr>
          <w:p w14:paraId="36709C24" w14:textId="24EB30D7" w:rsidR="00D61380" w:rsidRPr="009A7517" w:rsidRDefault="00D61380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1,356</w:t>
            </w:r>
          </w:p>
        </w:tc>
        <w:tc>
          <w:tcPr>
            <w:tcW w:w="1594" w:type="dxa"/>
            <w:gridSpan w:val="2"/>
            <w:vAlign w:val="bottom"/>
          </w:tcPr>
          <w:p w14:paraId="1922D14B" w14:textId="6DBD6000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1,421</w:t>
            </w:r>
          </w:p>
        </w:tc>
        <w:tc>
          <w:tcPr>
            <w:tcW w:w="1595" w:type="dxa"/>
          </w:tcPr>
          <w:p w14:paraId="0DB3DF24" w14:textId="77777777" w:rsidR="00D61380" w:rsidRPr="009A7517" w:rsidRDefault="00D61380" w:rsidP="00D6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</w:p>
          <w:p w14:paraId="67C3F745" w14:textId="3D87617D" w:rsidR="00D61380" w:rsidRPr="009A7517" w:rsidRDefault="00D61380" w:rsidP="00D6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9,225</w:t>
            </w:r>
          </w:p>
        </w:tc>
        <w:tc>
          <w:tcPr>
            <w:tcW w:w="1594" w:type="dxa"/>
            <w:gridSpan w:val="2"/>
            <w:vAlign w:val="bottom"/>
          </w:tcPr>
          <w:p w14:paraId="27322DCF" w14:textId="7383DD7C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40</w:t>
            </w:r>
          </w:p>
        </w:tc>
        <w:tc>
          <w:tcPr>
            <w:tcW w:w="1594" w:type="dxa"/>
            <w:gridSpan w:val="3"/>
            <w:vAlign w:val="bottom"/>
          </w:tcPr>
          <w:p w14:paraId="054AA1B8" w14:textId="2798A06A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>2</w:t>
            </w:r>
            <w:r w:rsidR="00A56FFC" w:rsidRPr="009A7517">
              <w:rPr>
                <w:rFonts w:eastAsia="Calibri"/>
                <w:b/>
                <w:bCs/>
              </w:rPr>
              <w:t>1</w:t>
            </w:r>
            <w:r w:rsidR="00E6638E" w:rsidRPr="009A7517">
              <w:rPr>
                <w:rFonts w:eastAsia="Calibri"/>
                <w:b/>
                <w:bCs/>
              </w:rPr>
              <w:t>0</w:t>
            </w:r>
          </w:p>
        </w:tc>
        <w:tc>
          <w:tcPr>
            <w:tcW w:w="1595" w:type="dxa"/>
            <w:vAlign w:val="bottom"/>
          </w:tcPr>
          <w:p w14:paraId="63F207C7" w14:textId="3564E073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13,46</w:t>
            </w:r>
            <w:r w:rsidR="006246E2" w:rsidRPr="009A7517">
              <w:rPr>
                <w:rFonts w:eastAsia="Calibri"/>
                <w:b/>
                <w:bCs/>
              </w:rPr>
              <w:t>8</w:t>
            </w:r>
          </w:p>
        </w:tc>
      </w:tr>
      <w:tr w:rsidR="00D61380" w:rsidRPr="009A7517" w14:paraId="6AE1E520" w14:textId="77777777" w:rsidTr="00FD19D4">
        <w:tc>
          <w:tcPr>
            <w:tcW w:w="3240" w:type="dxa"/>
          </w:tcPr>
          <w:p w14:paraId="325AED5C" w14:textId="77777777" w:rsidR="00D61380" w:rsidRPr="009A7517" w:rsidRDefault="00D61380" w:rsidP="00D6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550A28F" w14:textId="48161477" w:rsidR="00D61380" w:rsidRPr="009A7517" w:rsidRDefault="009E298C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7</w:t>
            </w:r>
            <w:r w:rsidR="00A56FFC" w:rsidRPr="009A7517">
              <w:rPr>
                <w:rFonts w:eastAsia="Calibri"/>
              </w:rPr>
              <w:t>5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9345E" w14:textId="737025E6" w:rsidR="00D61380" w:rsidRPr="009A7517" w:rsidRDefault="00D61380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9</w:t>
            </w:r>
          </w:p>
        </w:tc>
        <w:tc>
          <w:tcPr>
            <w:tcW w:w="1594" w:type="dxa"/>
            <w:gridSpan w:val="2"/>
            <w:vAlign w:val="bottom"/>
          </w:tcPr>
          <w:p w14:paraId="01DAF3FC" w14:textId="53D8438E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ECB5C" w14:textId="30533D03" w:rsidR="00D61380" w:rsidRPr="009A7517" w:rsidRDefault="00D61380" w:rsidP="00D6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60215B8A" w14:textId="0A9ECAC0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34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</w:rPr>
              <w:t>1,14</w:t>
            </w:r>
            <w:r w:rsidR="00A56FFC" w:rsidRPr="009A7517">
              <w:rPr>
                <w:rFonts w:eastAsia="Calibri"/>
              </w:rPr>
              <w:t>6</w:t>
            </w:r>
          </w:p>
        </w:tc>
        <w:tc>
          <w:tcPr>
            <w:tcW w:w="1594" w:type="dxa"/>
            <w:gridSpan w:val="3"/>
          </w:tcPr>
          <w:p w14:paraId="52437615" w14:textId="34DD84BC" w:rsidR="00D61380" w:rsidRPr="009A7517" w:rsidRDefault="009E298C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147</w:t>
            </w:r>
          </w:p>
        </w:tc>
        <w:tc>
          <w:tcPr>
            <w:tcW w:w="1595" w:type="dxa"/>
            <w:vAlign w:val="bottom"/>
          </w:tcPr>
          <w:p w14:paraId="635C66D5" w14:textId="1B2AC139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1,377</w:t>
            </w:r>
          </w:p>
        </w:tc>
      </w:tr>
      <w:tr w:rsidR="00D61380" w:rsidRPr="009A7517" w14:paraId="454E540C" w14:textId="77777777" w:rsidTr="00FD19D4">
        <w:tc>
          <w:tcPr>
            <w:tcW w:w="3240" w:type="dxa"/>
          </w:tcPr>
          <w:p w14:paraId="771FDE1B" w14:textId="77777777" w:rsidR="00D61380" w:rsidRPr="009A7517" w:rsidRDefault="00D61380" w:rsidP="00D6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โอน</w:t>
            </w:r>
          </w:p>
        </w:tc>
        <w:tc>
          <w:tcPr>
            <w:tcW w:w="1530" w:type="dxa"/>
            <w:vAlign w:val="bottom"/>
          </w:tcPr>
          <w:p w14:paraId="1C9897CA" w14:textId="29E65E98" w:rsidR="00D61380" w:rsidRPr="009A7517" w:rsidRDefault="00A56FFC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14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3DC1A" w14:textId="74551DDB" w:rsidR="00D61380" w:rsidRPr="009A7517" w:rsidRDefault="00D61380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(1,101)</w:t>
            </w:r>
          </w:p>
        </w:tc>
        <w:tc>
          <w:tcPr>
            <w:tcW w:w="1594" w:type="dxa"/>
            <w:gridSpan w:val="2"/>
            <w:vAlign w:val="bottom"/>
          </w:tcPr>
          <w:p w14:paraId="201FA25F" w14:textId="26941E72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1,109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A4D094" w14:textId="04585890" w:rsidR="00D61380" w:rsidRPr="009A7517" w:rsidRDefault="00D61380" w:rsidP="00D6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708FF734" w14:textId="6748C5E3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4" w:type="dxa"/>
            <w:gridSpan w:val="3"/>
          </w:tcPr>
          <w:p w14:paraId="3ED85686" w14:textId="686E0E4E" w:rsidR="00D61380" w:rsidRPr="009A7517" w:rsidRDefault="00A56FFC" w:rsidP="00A56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(</w:t>
            </w:r>
            <w:r w:rsidRPr="009A7517">
              <w:rPr>
                <w:rFonts w:eastAsia="Calibri"/>
              </w:rPr>
              <w:t>7</w:t>
            </w:r>
            <w:r w:rsidRPr="009A7517">
              <w:rPr>
                <w:rFonts w:eastAsia="Calibri" w:hint="cs"/>
                <w:cs/>
              </w:rPr>
              <w:t>)</w:t>
            </w:r>
          </w:p>
        </w:tc>
        <w:tc>
          <w:tcPr>
            <w:tcW w:w="1595" w:type="dxa"/>
            <w:vAlign w:val="bottom"/>
          </w:tcPr>
          <w:p w14:paraId="65E2B533" w14:textId="0929F8AB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</w:t>
            </w:r>
            <w:r w:rsidR="009E298C" w:rsidRPr="009A7517">
              <w:rPr>
                <w:rFonts w:eastAsia="Calibri"/>
              </w:rPr>
              <w:t>5</w:t>
            </w:r>
          </w:p>
        </w:tc>
      </w:tr>
      <w:tr w:rsidR="00D61380" w:rsidRPr="009A7517" w14:paraId="5C424930" w14:textId="77777777" w:rsidTr="00FD19D4">
        <w:tc>
          <w:tcPr>
            <w:tcW w:w="3240" w:type="dxa"/>
          </w:tcPr>
          <w:p w14:paraId="68FB2720" w14:textId="77777777" w:rsidR="00D61380" w:rsidRPr="009A7517" w:rsidRDefault="00D61380" w:rsidP="00D6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0618DD81" w14:textId="16D73AF9" w:rsidR="00D61380" w:rsidRPr="009A7517" w:rsidRDefault="00D61380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66067" w14:textId="00675EE3" w:rsidR="00D61380" w:rsidRPr="009A7517" w:rsidRDefault="00D61380" w:rsidP="00F6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40DD0E48" w14:textId="1B60C5D2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79C934" w14:textId="13097705" w:rsidR="00D61380" w:rsidRPr="009A7517" w:rsidRDefault="00D61380" w:rsidP="00D6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78B73466" w14:textId="54487517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(517)</w:t>
            </w:r>
          </w:p>
        </w:tc>
        <w:tc>
          <w:tcPr>
            <w:tcW w:w="1594" w:type="dxa"/>
            <w:gridSpan w:val="3"/>
          </w:tcPr>
          <w:p w14:paraId="13EFBA01" w14:textId="0B0D43F9" w:rsidR="00D61380" w:rsidRPr="009A7517" w:rsidRDefault="009E298C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95" w:type="dxa"/>
            <w:vAlign w:val="bottom"/>
          </w:tcPr>
          <w:p w14:paraId="0A28DA10" w14:textId="0C7C3451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(517)</w:t>
            </w:r>
          </w:p>
        </w:tc>
      </w:tr>
      <w:tr w:rsidR="00D61380" w:rsidRPr="009A7517" w14:paraId="30861E26" w14:textId="77777777" w:rsidTr="00FD19D4">
        <w:tc>
          <w:tcPr>
            <w:tcW w:w="3240" w:type="dxa"/>
          </w:tcPr>
          <w:p w14:paraId="75FEAB2C" w14:textId="77777777" w:rsidR="00D61380" w:rsidRPr="009A7517" w:rsidRDefault="00D61380" w:rsidP="00D6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ผลกระทบจากอัตราแลกเปลี่ยน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F9B709" w14:textId="0DB62176" w:rsidR="00D61380" w:rsidRPr="009A7517" w:rsidRDefault="008F6576" w:rsidP="00F663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47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FBE72" w14:textId="02C3DAD5" w:rsidR="00D61380" w:rsidRPr="009A7517" w:rsidRDefault="00D61380" w:rsidP="00F663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(20)</w:t>
            </w:r>
          </w:p>
        </w:tc>
        <w:tc>
          <w:tcPr>
            <w:tcW w:w="1594" w:type="dxa"/>
            <w:gridSpan w:val="2"/>
            <w:shd w:val="clear" w:color="auto" w:fill="auto"/>
            <w:vAlign w:val="bottom"/>
          </w:tcPr>
          <w:p w14:paraId="6369DDA6" w14:textId="03870733" w:rsidR="00D61380" w:rsidRPr="009A7517" w:rsidRDefault="00D61380" w:rsidP="00AA5B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(145)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</w:tcPr>
          <w:p w14:paraId="6F691905" w14:textId="4FFB0F60" w:rsidR="00D61380" w:rsidRPr="009A7517" w:rsidRDefault="00D61380" w:rsidP="00D613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31</w:t>
            </w:r>
            <w:r w:rsidR="0099727D" w:rsidRPr="009A7517">
              <w:rPr>
                <w:rFonts w:eastAsia="Calibri"/>
              </w:rPr>
              <w:t>5</w:t>
            </w:r>
          </w:p>
        </w:tc>
        <w:tc>
          <w:tcPr>
            <w:tcW w:w="1594" w:type="dxa"/>
            <w:gridSpan w:val="2"/>
            <w:vAlign w:val="bottom"/>
          </w:tcPr>
          <w:p w14:paraId="78D4584F" w14:textId="6847391D" w:rsidR="00D61380" w:rsidRPr="009A7517" w:rsidRDefault="00D61380" w:rsidP="00AA5B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(1</w:t>
            </w:r>
            <w:r w:rsidR="00A56FFC" w:rsidRPr="009A7517">
              <w:rPr>
                <w:rFonts w:eastAsia="Calibri"/>
              </w:rPr>
              <w:t>9</w:t>
            </w:r>
            <w:r w:rsidRPr="009A7517">
              <w:rPr>
                <w:rFonts w:eastAsia="Calibri"/>
              </w:rPr>
              <w:t>)</w:t>
            </w:r>
          </w:p>
        </w:tc>
        <w:tc>
          <w:tcPr>
            <w:tcW w:w="1594" w:type="dxa"/>
            <w:gridSpan w:val="3"/>
          </w:tcPr>
          <w:p w14:paraId="4416E08F" w14:textId="59E73C5A" w:rsidR="00D61380" w:rsidRPr="009A7517" w:rsidRDefault="009E298C" w:rsidP="00AA5B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(2</w:t>
            </w:r>
            <w:r w:rsidR="00E6638E" w:rsidRPr="009A7517">
              <w:rPr>
                <w:rFonts w:eastAsia="Calibri"/>
              </w:rPr>
              <w:t>8</w:t>
            </w:r>
            <w:r w:rsidRPr="009A7517">
              <w:rPr>
                <w:rFonts w:eastAsia="Calibri"/>
              </w:rPr>
              <w:t>)</w:t>
            </w:r>
          </w:p>
        </w:tc>
        <w:tc>
          <w:tcPr>
            <w:tcW w:w="1595" w:type="dxa"/>
            <w:vAlign w:val="bottom"/>
          </w:tcPr>
          <w:p w14:paraId="2DF1CE5A" w14:textId="73543AF4" w:rsidR="00D61380" w:rsidRPr="009A7517" w:rsidRDefault="00D61380" w:rsidP="00AA5B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4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10</w:t>
            </w:r>
            <w:r w:rsidR="00832013" w:rsidRPr="009A7517">
              <w:rPr>
                <w:rFonts w:eastAsia="Calibri"/>
              </w:rPr>
              <w:t>3</w:t>
            </w:r>
          </w:p>
        </w:tc>
      </w:tr>
      <w:tr w:rsidR="00D61380" w:rsidRPr="009A7517" w14:paraId="26742A27" w14:textId="77777777" w:rsidTr="00FD19D4">
        <w:tc>
          <w:tcPr>
            <w:tcW w:w="3240" w:type="dxa"/>
          </w:tcPr>
          <w:p w14:paraId="243F6E46" w14:textId="4ECAA384" w:rsidR="00D61380" w:rsidRPr="009A7517" w:rsidRDefault="00D61380" w:rsidP="00D6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cs/>
              </w:rPr>
            </w:pPr>
            <w:r w:rsidRPr="009A7517">
              <w:rPr>
                <w:rFonts w:eastAsia="Calibri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/>
                <w:b/>
                <w:bCs/>
              </w:rPr>
              <w:t>31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 w:hint="cs"/>
                <w:b/>
                <w:bCs/>
                <w:cs/>
              </w:rPr>
              <w:t>ธันวาคม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/>
                <w:b/>
                <w:bCs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763E6F" w14:textId="5C62F9AA" w:rsidR="00D61380" w:rsidRPr="009A7517" w:rsidRDefault="00D61380" w:rsidP="00F663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1,</w:t>
            </w:r>
            <w:r w:rsidR="009E298C" w:rsidRPr="009A7517">
              <w:rPr>
                <w:rFonts w:eastAsia="Calibri"/>
                <w:b/>
                <w:bCs/>
              </w:rPr>
              <w:t>30</w:t>
            </w:r>
            <w:r w:rsidR="00A56FFC" w:rsidRPr="009A7517">
              <w:rPr>
                <w:rFonts w:eastAsia="Calibri"/>
                <w:b/>
                <w:bCs/>
              </w:rPr>
              <w:t>5</w:t>
            </w:r>
          </w:p>
        </w:tc>
        <w:tc>
          <w:tcPr>
            <w:tcW w:w="147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5FB58" w14:textId="310D4178" w:rsidR="00D61380" w:rsidRPr="009A7517" w:rsidRDefault="00D61380" w:rsidP="00F663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244</w:t>
            </w:r>
          </w:p>
        </w:tc>
        <w:tc>
          <w:tcPr>
            <w:tcW w:w="1594" w:type="dxa"/>
            <w:gridSpan w:val="2"/>
            <w:shd w:val="clear" w:color="auto" w:fill="auto"/>
            <w:vAlign w:val="bottom"/>
          </w:tcPr>
          <w:p w14:paraId="6EC842B2" w14:textId="14A58E16" w:rsidR="00D61380" w:rsidRPr="009A7517" w:rsidRDefault="00D61380" w:rsidP="00AA5B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2,385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</w:tcPr>
          <w:p w14:paraId="13B39DCE" w14:textId="1142770B" w:rsidR="00D61380" w:rsidRPr="009A7517" w:rsidRDefault="00D61380" w:rsidP="00D613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9,5</w:t>
            </w:r>
            <w:r w:rsidR="0099727D" w:rsidRPr="009A7517">
              <w:rPr>
                <w:rFonts w:eastAsia="Calibri"/>
                <w:b/>
                <w:bCs/>
              </w:rPr>
              <w:t>40</w:t>
            </w:r>
          </w:p>
        </w:tc>
        <w:tc>
          <w:tcPr>
            <w:tcW w:w="1594" w:type="dxa"/>
            <w:gridSpan w:val="2"/>
            <w:vAlign w:val="bottom"/>
          </w:tcPr>
          <w:p w14:paraId="6DB5F0BB" w14:textId="58D1E11F" w:rsidR="00D61380" w:rsidRPr="009A7517" w:rsidRDefault="00D61380" w:rsidP="00AA5B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650</w:t>
            </w:r>
          </w:p>
        </w:tc>
        <w:tc>
          <w:tcPr>
            <w:tcW w:w="1594" w:type="dxa"/>
            <w:gridSpan w:val="3"/>
          </w:tcPr>
          <w:p w14:paraId="04179DBC" w14:textId="1C2A9DF3" w:rsidR="00D61380" w:rsidRPr="009A7517" w:rsidRDefault="009E298C" w:rsidP="00AA5B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32</w:t>
            </w:r>
            <w:r w:rsidR="0099727D" w:rsidRPr="009A7517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595" w:type="dxa"/>
            <w:vAlign w:val="bottom"/>
          </w:tcPr>
          <w:p w14:paraId="6CB9941E" w14:textId="3CB197C1" w:rsidR="00D61380" w:rsidRPr="009A7517" w:rsidRDefault="00D61380" w:rsidP="00AA5B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14,446</w:t>
            </w:r>
          </w:p>
        </w:tc>
      </w:tr>
      <w:tr w:rsidR="00AA5BE0" w:rsidRPr="009A7517" w14:paraId="25C256A6" w14:textId="77777777" w:rsidTr="00FD19D4">
        <w:tc>
          <w:tcPr>
            <w:tcW w:w="3240" w:type="dxa"/>
          </w:tcPr>
          <w:p w14:paraId="2D689CE9" w14:textId="77777777" w:rsidR="00AA5BE0" w:rsidRPr="009A7517" w:rsidRDefault="00AA5BE0" w:rsidP="00D6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158542A" w14:textId="77777777" w:rsidR="00AA5BE0" w:rsidRPr="009A7517" w:rsidRDefault="00AA5BE0" w:rsidP="00D2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47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1879A" w14:textId="77777777" w:rsidR="00AA5BE0" w:rsidRPr="009A7517" w:rsidRDefault="00AA5BE0" w:rsidP="00D2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594" w:type="dxa"/>
            <w:gridSpan w:val="2"/>
            <w:shd w:val="clear" w:color="auto" w:fill="auto"/>
            <w:vAlign w:val="bottom"/>
          </w:tcPr>
          <w:p w14:paraId="53DC0F90" w14:textId="77777777" w:rsidR="00AA5BE0" w:rsidRPr="009A7517" w:rsidRDefault="00AA5BE0" w:rsidP="00D2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</w:tcPr>
          <w:p w14:paraId="3C4DE160" w14:textId="77777777" w:rsidR="00AA5BE0" w:rsidRPr="009A7517" w:rsidRDefault="00AA5BE0" w:rsidP="00D2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594" w:type="dxa"/>
            <w:gridSpan w:val="2"/>
            <w:vAlign w:val="bottom"/>
          </w:tcPr>
          <w:p w14:paraId="12CC0674" w14:textId="77777777" w:rsidR="00AA5BE0" w:rsidRPr="009A7517" w:rsidRDefault="00AA5BE0" w:rsidP="00D2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594" w:type="dxa"/>
            <w:gridSpan w:val="3"/>
          </w:tcPr>
          <w:p w14:paraId="38205D2B" w14:textId="77777777" w:rsidR="00AA5BE0" w:rsidRPr="009A7517" w:rsidRDefault="00AA5BE0" w:rsidP="00D2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595" w:type="dxa"/>
            <w:vAlign w:val="bottom"/>
          </w:tcPr>
          <w:p w14:paraId="4CA309F8" w14:textId="77777777" w:rsidR="00AA5BE0" w:rsidRPr="009A7517" w:rsidRDefault="00AA5BE0" w:rsidP="00D2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</w:rPr>
            </w:pPr>
          </w:p>
        </w:tc>
      </w:tr>
      <w:tr w:rsidR="00D61380" w:rsidRPr="009A7517" w14:paraId="2D1D914C" w14:textId="77777777" w:rsidTr="00FD19D4">
        <w:tc>
          <w:tcPr>
            <w:tcW w:w="3240" w:type="dxa"/>
          </w:tcPr>
          <w:p w14:paraId="4549A49F" w14:textId="524A80AD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0" w:hanging="160"/>
              <w:contextualSpacing/>
              <w:outlineLvl w:val="0"/>
              <w:rPr>
                <w:rFonts w:eastAsia="Calibri"/>
                <w:b/>
                <w:bCs/>
                <w:i/>
                <w:iCs/>
                <w:cs/>
              </w:rPr>
            </w:pPr>
            <w:r w:rsidRPr="009A7517">
              <w:rPr>
                <w:rFonts w:eastAsia="Calibri" w:hint="cs"/>
                <w:b/>
                <w:bCs/>
                <w:i/>
                <w:iCs/>
                <w:cs/>
              </w:rPr>
              <w:lastRenderedPageBreak/>
              <w:t>ค่าตัดจำหน่ายและขาดทุนจากการ</w:t>
            </w:r>
            <w:r w:rsidR="00942671" w:rsidRPr="009A7517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9A7517">
              <w:rPr>
                <w:rFonts w:eastAsia="Calibri" w:hint="cs"/>
                <w:b/>
                <w:bCs/>
                <w:i/>
                <w:iCs/>
                <w:cs/>
              </w:rPr>
              <w:t>ด้อยค่า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3D41D4" w14:textId="77777777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3223C" w14:textId="77777777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B14FE76" w14:textId="77777777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2C438" w14:textId="77777777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620" w:type="dxa"/>
            <w:gridSpan w:val="2"/>
          </w:tcPr>
          <w:p w14:paraId="0A198425" w14:textId="77777777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</w:tcPr>
          <w:p w14:paraId="54DCB508" w14:textId="7D10C512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0DE5988" w14:textId="6BAC87A5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</w:p>
        </w:tc>
      </w:tr>
      <w:tr w:rsidR="00D61380" w:rsidRPr="009A7517" w14:paraId="04D488E8" w14:textId="77777777" w:rsidTr="00FD19D4">
        <w:tc>
          <w:tcPr>
            <w:tcW w:w="3240" w:type="dxa"/>
          </w:tcPr>
          <w:p w14:paraId="625BD0BF" w14:textId="3D21C088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cs/>
              </w:rPr>
              <w:t xml:space="preserve">ณ วันที่ </w:t>
            </w:r>
            <w:r w:rsidRPr="009A7517">
              <w:rPr>
                <w:rFonts w:eastAsia="Calibri"/>
              </w:rPr>
              <w:t>1</w:t>
            </w:r>
            <w:r w:rsidRPr="009A7517">
              <w:rPr>
                <w:rFonts w:eastAsia="Calibri"/>
                <w:cs/>
              </w:rPr>
              <w:t xml:space="preserve"> มกราคม </w:t>
            </w:r>
            <w:r w:rsidRPr="009A7517">
              <w:rPr>
                <w:rFonts w:eastAsia="Calibri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41BCE" w14:textId="723E3504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(</w:t>
            </w:r>
            <w:r w:rsidRPr="009A7517">
              <w:rPr>
                <w:rFonts w:eastAsia="Calibri" w:hint="cs"/>
              </w:rPr>
              <w:t>72</w:t>
            </w:r>
            <w:r w:rsidRPr="009A7517">
              <w:rPr>
                <w:rFonts w:eastAsia="Calibri"/>
              </w:rPr>
              <w:t>3</w:t>
            </w:r>
            <w:r w:rsidRPr="009A7517">
              <w:rPr>
                <w:rFonts w:eastAsia="Calibri" w:hint="cs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BA7AB" w14:textId="5784CD18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20" w:lineRule="exact"/>
              <w:ind w:right="168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(</w:t>
            </w:r>
            <w:r w:rsidRPr="009A7517">
              <w:rPr>
                <w:rFonts w:eastAsia="Calibri"/>
              </w:rPr>
              <w:t>32</w:t>
            </w:r>
            <w:r w:rsidRPr="009A7517">
              <w:rPr>
                <w:rFonts w:eastAsia="Calibri" w:hint="cs"/>
                <w:cs/>
              </w:rPr>
              <w:t>)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6AC3272" w14:textId="1CBCE843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(</w:t>
            </w:r>
            <w:r w:rsidRPr="009A7517">
              <w:rPr>
                <w:rFonts w:eastAsia="Calibri" w:hint="cs"/>
              </w:rPr>
              <w:t>110</w:t>
            </w:r>
            <w:r w:rsidRPr="009A7517">
              <w:rPr>
                <w:rFonts w:eastAsia="Calibri" w:hint="cs"/>
                <w:cs/>
              </w:rPr>
              <w:t>)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7182BC2" w14:textId="76A8DFF5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(</w:t>
            </w:r>
            <w:r w:rsidRPr="009A7517">
              <w:rPr>
                <w:rFonts w:eastAsia="Calibri"/>
              </w:rPr>
              <w:t>373</w:t>
            </w:r>
            <w:r w:rsidRPr="009A7517">
              <w:rPr>
                <w:rFonts w:eastAsia="Calibri" w:hint="cs"/>
                <w:cs/>
              </w:rPr>
              <w:t>)</w:t>
            </w:r>
          </w:p>
        </w:tc>
        <w:tc>
          <w:tcPr>
            <w:tcW w:w="1620" w:type="dxa"/>
            <w:gridSpan w:val="2"/>
            <w:vAlign w:val="bottom"/>
          </w:tcPr>
          <w:p w14:paraId="66F42DDE" w14:textId="47A4C479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(</w:t>
            </w:r>
            <w:r w:rsidRPr="009A7517">
              <w:rPr>
                <w:rFonts w:eastAsia="Calibri"/>
              </w:rPr>
              <w:t>3</w:t>
            </w:r>
            <w:r w:rsidRPr="009A7517">
              <w:rPr>
                <w:rFonts w:eastAsia="Calibri" w:hint="cs"/>
              </w:rPr>
              <w:t>,</w:t>
            </w:r>
            <w:r w:rsidRPr="009A7517">
              <w:rPr>
                <w:rFonts w:eastAsia="Calibri"/>
              </w:rPr>
              <w:t>190</w:t>
            </w:r>
            <w:r w:rsidRPr="009A7517">
              <w:rPr>
                <w:rFonts w:eastAsia="Calibri" w:hint="cs"/>
                <w:cs/>
              </w:rPr>
              <w:t>)</w:t>
            </w:r>
          </w:p>
        </w:tc>
        <w:tc>
          <w:tcPr>
            <w:tcW w:w="1530" w:type="dxa"/>
          </w:tcPr>
          <w:p w14:paraId="272FB96F" w14:textId="13812617" w:rsidR="00D61380" w:rsidRPr="009A7517" w:rsidRDefault="009E298C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2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5553A457" w14:textId="3219E9EB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(</w:t>
            </w:r>
            <w:r w:rsidRPr="009A7517">
              <w:rPr>
                <w:rFonts w:eastAsia="Calibri" w:hint="cs"/>
              </w:rPr>
              <w:t>4</w:t>
            </w:r>
            <w:r w:rsidRPr="009A7517">
              <w:rPr>
                <w:rFonts w:eastAsia="Calibri" w:hint="cs"/>
                <w:cs/>
              </w:rPr>
              <w:t>,</w:t>
            </w:r>
            <w:r w:rsidRPr="009A7517">
              <w:rPr>
                <w:rFonts w:eastAsia="Calibri" w:hint="cs"/>
              </w:rPr>
              <w:t>428</w:t>
            </w:r>
            <w:r w:rsidRPr="009A7517">
              <w:rPr>
                <w:rFonts w:eastAsia="Calibri" w:hint="cs"/>
                <w:cs/>
              </w:rPr>
              <w:t>)</w:t>
            </w:r>
          </w:p>
        </w:tc>
      </w:tr>
      <w:tr w:rsidR="00D61380" w:rsidRPr="009A7517" w14:paraId="1C816AB7" w14:textId="77777777" w:rsidTr="00FD19D4">
        <w:tc>
          <w:tcPr>
            <w:tcW w:w="3240" w:type="dxa"/>
          </w:tcPr>
          <w:p w14:paraId="6894E3F3" w14:textId="153B4072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  <w:cs/>
              </w:rPr>
              <w:t>ค่า</w:t>
            </w:r>
            <w:r w:rsidRPr="009A7517">
              <w:rPr>
                <w:rFonts w:eastAsia="Calibri" w:hint="cs"/>
                <w:cs/>
              </w:rPr>
              <w:t>ตัดจำหน่าย</w:t>
            </w:r>
            <w:r w:rsidRPr="009A7517">
              <w:rPr>
                <w:rFonts w:eastAsia="Calibri"/>
                <w:cs/>
              </w:rPr>
              <w:t>สำหรับ</w:t>
            </w:r>
            <w:r w:rsidRPr="009A7517">
              <w:rPr>
                <w:rFonts w:eastAsia="Calibri" w:hint="cs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32F9DFE8" w14:textId="2DDD8C82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(148)</w:t>
            </w:r>
          </w:p>
        </w:tc>
        <w:tc>
          <w:tcPr>
            <w:tcW w:w="1440" w:type="dxa"/>
            <w:vAlign w:val="bottom"/>
          </w:tcPr>
          <w:p w14:paraId="370FA012" w14:textId="2764326B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20" w:lineRule="exact"/>
              <w:ind w:right="168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(6)</w:t>
            </w:r>
          </w:p>
        </w:tc>
        <w:tc>
          <w:tcPr>
            <w:tcW w:w="1620" w:type="dxa"/>
            <w:gridSpan w:val="2"/>
            <w:vAlign w:val="bottom"/>
          </w:tcPr>
          <w:p w14:paraId="6D7CB5BE" w14:textId="49EEE885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(64)</w:t>
            </w:r>
          </w:p>
        </w:tc>
        <w:tc>
          <w:tcPr>
            <w:tcW w:w="1620" w:type="dxa"/>
            <w:gridSpan w:val="3"/>
          </w:tcPr>
          <w:p w14:paraId="645526BE" w14:textId="6D5B1240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(363)</w:t>
            </w:r>
          </w:p>
        </w:tc>
        <w:tc>
          <w:tcPr>
            <w:tcW w:w="1620" w:type="dxa"/>
            <w:gridSpan w:val="2"/>
            <w:vAlign w:val="bottom"/>
          </w:tcPr>
          <w:p w14:paraId="053E5A4E" w14:textId="59D81C95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30" w:type="dxa"/>
          </w:tcPr>
          <w:p w14:paraId="59EE4492" w14:textId="5C9EEDD6" w:rsidR="00D61380" w:rsidRPr="009A7517" w:rsidRDefault="009E298C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2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31BC3671" w14:textId="6CE9A1BA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(581)</w:t>
            </w:r>
          </w:p>
        </w:tc>
      </w:tr>
      <w:tr w:rsidR="00D61380" w:rsidRPr="009A7517" w14:paraId="0CBF7D23" w14:textId="77777777" w:rsidTr="00FD19D4">
        <w:tc>
          <w:tcPr>
            <w:tcW w:w="3240" w:type="dxa"/>
          </w:tcPr>
          <w:p w14:paraId="2BE7A3E8" w14:textId="1D24249E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7087C250" w14:textId="2AEA51CD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440" w:type="dxa"/>
            <w:vAlign w:val="bottom"/>
          </w:tcPr>
          <w:p w14:paraId="23365865" w14:textId="7A50F977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20" w:lineRule="exact"/>
              <w:ind w:right="258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76E9F2BB" w14:textId="0F7F3BD3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-</w:t>
            </w:r>
          </w:p>
        </w:tc>
        <w:tc>
          <w:tcPr>
            <w:tcW w:w="1620" w:type="dxa"/>
            <w:gridSpan w:val="3"/>
            <w:vAlign w:val="bottom"/>
          </w:tcPr>
          <w:p w14:paraId="0811DA30" w14:textId="1F26CF38" w:rsidR="00D61380" w:rsidRPr="009A7517" w:rsidRDefault="00D61380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5DE720D2" w14:textId="2EE84859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3,404</w:t>
            </w:r>
          </w:p>
        </w:tc>
        <w:tc>
          <w:tcPr>
            <w:tcW w:w="1530" w:type="dxa"/>
          </w:tcPr>
          <w:p w14:paraId="5F5BF7A6" w14:textId="58170E65" w:rsidR="00D61380" w:rsidRPr="009A7517" w:rsidRDefault="009E298C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2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2FEC066E" w14:textId="24C97360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3</w:t>
            </w:r>
            <w:r w:rsidRPr="009A7517">
              <w:rPr>
                <w:rFonts w:eastAsia="Calibri"/>
              </w:rPr>
              <w:t>,</w:t>
            </w:r>
            <w:r w:rsidRPr="009A7517">
              <w:rPr>
                <w:rFonts w:eastAsia="Calibri"/>
                <w:cs/>
              </w:rPr>
              <w:t>404</w:t>
            </w:r>
          </w:p>
        </w:tc>
      </w:tr>
      <w:tr w:rsidR="00330EB7" w:rsidRPr="009A7517" w14:paraId="225F2211" w14:textId="77777777" w:rsidTr="00FD19D4">
        <w:tc>
          <w:tcPr>
            <w:tcW w:w="3240" w:type="dxa"/>
          </w:tcPr>
          <w:p w14:paraId="29304CA8" w14:textId="157BA7E2" w:rsidR="00330EB7" w:rsidRPr="009A7517" w:rsidRDefault="00330EB7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ผลกระทบจากอัตราแลกเปลี่ยน</w:t>
            </w:r>
          </w:p>
        </w:tc>
        <w:tc>
          <w:tcPr>
            <w:tcW w:w="1530" w:type="dxa"/>
            <w:vAlign w:val="bottom"/>
          </w:tcPr>
          <w:p w14:paraId="3CF99190" w14:textId="5F0EAF5D" w:rsidR="00330EB7" w:rsidRPr="009A7517" w:rsidRDefault="00330EB7" w:rsidP="00330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440" w:type="dxa"/>
            <w:vAlign w:val="bottom"/>
          </w:tcPr>
          <w:p w14:paraId="4D52148F" w14:textId="20902D96" w:rsidR="00330EB7" w:rsidRPr="009A7517" w:rsidRDefault="00330EB7" w:rsidP="00330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60EB8438" w14:textId="7A981EF7" w:rsidR="00330EB7" w:rsidRPr="009A7517" w:rsidRDefault="00330EB7" w:rsidP="00330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-</w:t>
            </w:r>
          </w:p>
        </w:tc>
        <w:tc>
          <w:tcPr>
            <w:tcW w:w="1620" w:type="dxa"/>
            <w:gridSpan w:val="3"/>
          </w:tcPr>
          <w:p w14:paraId="463C431E" w14:textId="38E8D182" w:rsidR="00330EB7" w:rsidRPr="009A7517" w:rsidRDefault="00330EB7" w:rsidP="00330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(58)</w:t>
            </w:r>
          </w:p>
        </w:tc>
        <w:tc>
          <w:tcPr>
            <w:tcW w:w="1620" w:type="dxa"/>
            <w:gridSpan w:val="2"/>
            <w:vAlign w:val="bottom"/>
          </w:tcPr>
          <w:p w14:paraId="4C38E49B" w14:textId="56BA31BB" w:rsidR="00330EB7" w:rsidRPr="009A7517" w:rsidRDefault="00330EB7" w:rsidP="00330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(214)</w:t>
            </w:r>
          </w:p>
        </w:tc>
        <w:tc>
          <w:tcPr>
            <w:tcW w:w="1530" w:type="dxa"/>
          </w:tcPr>
          <w:p w14:paraId="2211FA2A" w14:textId="079028DD" w:rsidR="00330EB7" w:rsidRPr="009A7517" w:rsidRDefault="00330EB7" w:rsidP="00330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2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10E7A986" w14:textId="663889F9" w:rsidR="00330EB7" w:rsidRPr="009A7517" w:rsidRDefault="00330EB7" w:rsidP="00330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(272)</w:t>
            </w:r>
          </w:p>
        </w:tc>
      </w:tr>
      <w:tr w:rsidR="00D61380" w:rsidRPr="009A7517" w14:paraId="219E4112" w14:textId="77777777" w:rsidTr="00FD19D4">
        <w:tc>
          <w:tcPr>
            <w:tcW w:w="3240" w:type="dxa"/>
          </w:tcPr>
          <w:p w14:paraId="36AABC58" w14:textId="00404AC9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/>
                <w:b/>
                <w:bCs/>
              </w:rPr>
              <w:t>31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 w:hint="cs"/>
                <w:b/>
                <w:bCs/>
                <w:cs/>
              </w:rPr>
              <w:t xml:space="preserve">ธันวาคม </w:t>
            </w:r>
            <w:r w:rsidRPr="009A7517">
              <w:rPr>
                <w:rFonts w:eastAsia="Calibri"/>
                <w:b/>
                <w:bCs/>
              </w:rPr>
              <w:t>2564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 w:hint="cs"/>
                <w:b/>
                <w:bCs/>
                <w:cs/>
              </w:rPr>
              <w:t>และ</w:t>
            </w:r>
            <w:r w:rsidRPr="009A7517">
              <w:rPr>
                <w:rFonts w:eastAsia="Calibri"/>
                <w:b/>
                <w:bCs/>
                <w:cs/>
              </w:rPr>
              <w:br/>
            </w:r>
            <w:r w:rsidRPr="009A7517">
              <w:rPr>
                <w:rFonts w:eastAsia="Calibri" w:hint="cs"/>
                <w:b/>
                <w:bCs/>
                <w:cs/>
              </w:rPr>
              <w:t xml:space="preserve">   </w:t>
            </w:r>
            <w:r w:rsidRPr="009A7517">
              <w:rPr>
                <w:rFonts w:eastAsia="Calibri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/>
                <w:b/>
                <w:bCs/>
              </w:rPr>
              <w:t>1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 w:hint="cs"/>
                <w:b/>
                <w:bCs/>
                <w:cs/>
              </w:rPr>
              <w:t>มกราคม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/>
                <w:b/>
                <w:bCs/>
              </w:rPr>
              <w:t>2565</w:t>
            </w:r>
          </w:p>
        </w:tc>
        <w:tc>
          <w:tcPr>
            <w:tcW w:w="1530" w:type="dxa"/>
            <w:vAlign w:val="bottom"/>
          </w:tcPr>
          <w:p w14:paraId="4F085176" w14:textId="2891CD0F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cs/>
              </w:rPr>
            </w:pPr>
            <w:r w:rsidRPr="009A7517">
              <w:rPr>
                <w:rFonts w:eastAsia="Calibri"/>
                <w:b/>
                <w:bCs/>
              </w:rPr>
              <w:t>(871)</w:t>
            </w:r>
          </w:p>
        </w:tc>
        <w:tc>
          <w:tcPr>
            <w:tcW w:w="1440" w:type="dxa"/>
            <w:vAlign w:val="bottom"/>
          </w:tcPr>
          <w:p w14:paraId="0D29FF60" w14:textId="7C7481BA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  <w:cs/>
              </w:rPr>
              <w:t>(38)</w:t>
            </w:r>
          </w:p>
        </w:tc>
        <w:tc>
          <w:tcPr>
            <w:tcW w:w="1620" w:type="dxa"/>
            <w:gridSpan w:val="2"/>
            <w:vAlign w:val="bottom"/>
          </w:tcPr>
          <w:p w14:paraId="1F36C1BF" w14:textId="1CA1AF23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  <w:cs/>
              </w:rPr>
              <w:t>(174)</w:t>
            </w:r>
          </w:p>
        </w:tc>
        <w:tc>
          <w:tcPr>
            <w:tcW w:w="1620" w:type="dxa"/>
            <w:gridSpan w:val="3"/>
          </w:tcPr>
          <w:p w14:paraId="4BAC82FE" w14:textId="77777777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</w:p>
          <w:p w14:paraId="12B374E3" w14:textId="6C066062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>(794)</w:t>
            </w:r>
          </w:p>
        </w:tc>
        <w:tc>
          <w:tcPr>
            <w:tcW w:w="1620" w:type="dxa"/>
            <w:gridSpan w:val="2"/>
            <w:vAlign w:val="bottom"/>
          </w:tcPr>
          <w:p w14:paraId="49D6AC70" w14:textId="08DD8A1C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F2A85B1" w14:textId="407C568A" w:rsidR="00D61380" w:rsidRPr="009A7517" w:rsidRDefault="009E298C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cs/>
              </w:rPr>
            </w:pPr>
            <w:r w:rsidRPr="009A7517"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0997DA4C" w14:textId="26B6D588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  <w:cs/>
              </w:rPr>
              <w:t>(1</w:t>
            </w:r>
            <w:r w:rsidRPr="009A7517">
              <w:rPr>
                <w:rFonts w:eastAsia="Calibri"/>
                <w:b/>
                <w:bCs/>
              </w:rPr>
              <w:t>,</w:t>
            </w:r>
            <w:r w:rsidRPr="009A7517">
              <w:rPr>
                <w:rFonts w:eastAsia="Calibri"/>
                <w:b/>
                <w:bCs/>
                <w:cs/>
              </w:rPr>
              <w:t>877)</w:t>
            </w:r>
          </w:p>
        </w:tc>
      </w:tr>
      <w:tr w:rsidR="00D61380" w:rsidRPr="009A7517" w14:paraId="68A3B645" w14:textId="77777777" w:rsidTr="00FD19D4">
        <w:tc>
          <w:tcPr>
            <w:tcW w:w="3240" w:type="dxa"/>
          </w:tcPr>
          <w:p w14:paraId="3B7913C0" w14:textId="5114D94A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  <w:cs/>
              </w:rPr>
              <w:t>ค่า</w:t>
            </w:r>
            <w:r w:rsidRPr="009A7517">
              <w:rPr>
                <w:rFonts w:eastAsia="Calibri" w:hint="cs"/>
                <w:cs/>
              </w:rPr>
              <w:t>ตัดจำหน่าย</w:t>
            </w:r>
            <w:r w:rsidRPr="009A7517">
              <w:rPr>
                <w:rFonts w:eastAsia="Calibri"/>
                <w:cs/>
              </w:rPr>
              <w:t>สำหรับ</w:t>
            </w:r>
            <w:r w:rsidRPr="009A7517">
              <w:rPr>
                <w:rFonts w:eastAsia="Calibri" w:hint="cs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2EF773EF" w14:textId="532B997F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(13</w:t>
            </w:r>
            <w:r w:rsidR="00CA21AA" w:rsidRPr="009A7517">
              <w:rPr>
                <w:rFonts w:eastAsia="Calibri"/>
              </w:rPr>
              <w:t>7</w:t>
            </w:r>
            <w:r w:rsidRPr="009A7517">
              <w:rPr>
                <w:rFonts w:eastAsia="Calibri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760BA" w14:textId="3D58FAC2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(1</w:t>
            </w:r>
            <w:r w:rsidR="00CA21AA" w:rsidRPr="009A7517">
              <w:rPr>
                <w:rFonts w:eastAsia="Calibri"/>
              </w:rPr>
              <w:t>3</w:t>
            </w:r>
            <w:r w:rsidRPr="009A7517">
              <w:rPr>
                <w:rFonts w:eastAsia="Calibri"/>
              </w:rPr>
              <w:t>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6B5A9" w14:textId="4BB92810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(9</w:t>
            </w:r>
            <w:r w:rsidR="00490F03" w:rsidRPr="009A7517">
              <w:rPr>
                <w:rFonts w:eastAsia="Calibri"/>
              </w:rPr>
              <w:t>7</w:t>
            </w:r>
            <w:r w:rsidRPr="009A7517">
              <w:rPr>
                <w:rFonts w:eastAsia="Calibri"/>
              </w:rPr>
              <w:t>)</w:t>
            </w:r>
          </w:p>
        </w:tc>
        <w:tc>
          <w:tcPr>
            <w:tcW w:w="1620" w:type="dxa"/>
            <w:gridSpan w:val="3"/>
          </w:tcPr>
          <w:p w14:paraId="6F63D20F" w14:textId="6A68D9F9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(398)</w:t>
            </w:r>
          </w:p>
        </w:tc>
        <w:tc>
          <w:tcPr>
            <w:tcW w:w="1620" w:type="dxa"/>
            <w:gridSpan w:val="2"/>
            <w:vAlign w:val="bottom"/>
          </w:tcPr>
          <w:p w14:paraId="637E7618" w14:textId="4DA12F6A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30" w:type="dxa"/>
          </w:tcPr>
          <w:p w14:paraId="18DA3C40" w14:textId="2350848A" w:rsidR="00D61380" w:rsidRPr="009A7517" w:rsidRDefault="009E298C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05855F3F" w14:textId="27F47481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(64</w:t>
            </w:r>
            <w:r w:rsidR="006C51BB" w:rsidRPr="009A7517">
              <w:rPr>
                <w:rFonts w:eastAsia="Calibri"/>
              </w:rPr>
              <w:t>5</w:t>
            </w:r>
            <w:r w:rsidRPr="009A7517">
              <w:rPr>
                <w:rFonts w:eastAsia="Calibri"/>
              </w:rPr>
              <w:t>)</w:t>
            </w:r>
          </w:p>
        </w:tc>
      </w:tr>
      <w:tr w:rsidR="00D61380" w:rsidRPr="009A7517" w14:paraId="2938FFA5" w14:textId="77777777" w:rsidTr="00FD19D4">
        <w:tc>
          <w:tcPr>
            <w:tcW w:w="3240" w:type="dxa"/>
          </w:tcPr>
          <w:p w14:paraId="4F331080" w14:textId="265775E6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 xml:space="preserve">ขาดทุนจากการด้อยค่า </w:t>
            </w:r>
            <w:r w:rsidRPr="009A7517">
              <w:rPr>
                <w:rFonts w:eastAsia="Calibri" w:hint="cs"/>
                <w:i/>
                <w:iCs/>
                <w:cs/>
              </w:rPr>
              <w:t xml:space="preserve">(หมายเหตุ </w:t>
            </w:r>
            <w:r w:rsidRPr="009A7517">
              <w:rPr>
                <w:rFonts w:eastAsia="Calibri"/>
                <w:i/>
                <w:iCs/>
              </w:rPr>
              <w:t>1</w:t>
            </w:r>
            <w:r w:rsidR="00732F2D" w:rsidRPr="009A7517">
              <w:rPr>
                <w:rFonts w:eastAsia="Calibri"/>
                <w:i/>
                <w:iCs/>
              </w:rPr>
              <w:t>3</w:t>
            </w:r>
            <w:r w:rsidRPr="009A7517">
              <w:rPr>
                <w:rFonts w:eastAsia="Calibri" w:hint="cs"/>
                <w:i/>
                <w:iCs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50CEAD8" w14:textId="1D4CB4CD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A5356" w14:textId="5D7D0657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CF40" w14:textId="7B4A8303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620" w:type="dxa"/>
            <w:gridSpan w:val="3"/>
          </w:tcPr>
          <w:p w14:paraId="3ACAAF41" w14:textId="7A2AFDAA" w:rsidR="00D61380" w:rsidRPr="009A7517" w:rsidRDefault="00D61380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26AAA502" w14:textId="56F32CF2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30" w:type="dxa"/>
          </w:tcPr>
          <w:p w14:paraId="2B3DFD11" w14:textId="39193971" w:rsidR="00D61380" w:rsidRPr="009A7517" w:rsidRDefault="009E298C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(201)</w:t>
            </w:r>
          </w:p>
        </w:tc>
        <w:tc>
          <w:tcPr>
            <w:tcW w:w="1620" w:type="dxa"/>
            <w:gridSpan w:val="2"/>
            <w:vAlign w:val="bottom"/>
          </w:tcPr>
          <w:p w14:paraId="0CB224C3" w14:textId="2C9F7A2D" w:rsidR="00D61380" w:rsidRPr="009A7517" w:rsidRDefault="009E298C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(201)</w:t>
            </w:r>
          </w:p>
        </w:tc>
      </w:tr>
      <w:tr w:rsidR="00D61380" w:rsidRPr="009A7517" w14:paraId="5746E49D" w14:textId="77777777" w:rsidTr="00FD19D4">
        <w:tc>
          <w:tcPr>
            <w:tcW w:w="3240" w:type="dxa"/>
          </w:tcPr>
          <w:p w14:paraId="105D2ACA" w14:textId="16398513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โอน</w:t>
            </w:r>
          </w:p>
        </w:tc>
        <w:tc>
          <w:tcPr>
            <w:tcW w:w="1530" w:type="dxa"/>
            <w:vAlign w:val="bottom"/>
          </w:tcPr>
          <w:p w14:paraId="613F48DE" w14:textId="629ED286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6369" w14:textId="37E2EF95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1892A" w14:textId="6C50B261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(16)</w:t>
            </w:r>
          </w:p>
        </w:tc>
        <w:tc>
          <w:tcPr>
            <w:tcW w:w="1620" w:type="dxa"/>
            <w:gridSpan w:val="3"/>
            <w:vAlign w:val="bottom"/>
          </w:tcPr>
          <w:p w14:paraId="5E77D7D0" w14:textId="73F2ED8F" w:rsidR="00D61380" w:rsidRPr="009A7517" w:rsidRDefault="00D61380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369F324F" w14:textId="45F75370" w:rsidR="00D61380" w:rsidRPr="009A7517" w:rsidRDefault="00D61380" w:rsidP="0033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30" w:type="dxa"/>
          </w:tcPr>
          <w:p w14:paraId="2F448BE8" w14:textId="7D1ED7FA" w:rsidR="00D61380" w:rsidRPr="009A7517" w:rsidRDefault="009E298C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1459E22F" w14:textId="62F95934" w:rsidR="00D61380" w:rsidRPr="009A7517" w:rsidRDefault="009E298C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3</w:t>
            </w:r>
          </w:p>
        </w:tc>
      </w:tr>
      <w:tr w:rsidR="00D61380" w:rsidRPr="009A7517" w14:paraId="50A91EBE" w14:textId="77777777" w:rsidTr="00FD19D4">
        <w:tc>
          <w:tcPr>
            <w:tcW w:w="3240" w:type="dxa"/>
          </w:tcPr>
          <w:p w14:paraId="0AB41644" w14:textId="7E65ED42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ผลกระทบจากอัตราแลกเปลี่ยน</w:t>
            </w:r>
          </w:p>
        </w:tc>
        <w:tc>
          <w:tcPr>
            <w:tcW w:w="1530" w:type="dxa"/>
            <w:vAlign w:val="bottom"/>
          </w:tcPr>
          <w:p w14:paraId="39C6E075" w14:textId="07CFA9FA" w:rsidR="00D61380" w:rsidRPr="009A7517" w:rsidRDefault="00CA21AA" w:rsidP="00330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32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(</w:t>
            </w:r>
            <w:r w:rsidRPr="009A7517">
              <w:rPr>
                <w:rFonts w:eastAsia="Calibri"/>
              </w:rPr>
              <w:t>1</w:t>
            </w:r>
            <w:r w:rsidRPr="009A7517">
              <w:rPr>
                <w:rFonts w:eastAsia="Calibr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9DB35C" w14:textId="136B1F5E" w:rsidR="00D61380" w:rsidRPr="009A7517" w:rsidRDefault="00CA21AA" w:rsidP="00330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F69581" w14:textId="66C4E47D" w:rsidR="00D61380" w:rsidRPr="009A7517" w:rsidRDefault="00D61380" w:rsidP="00330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</w:t>
            </w:r>
            <w:r w:rsidR="00CA21AA" w:rsidRPr="009A7517">
              <w:rPr>
                <w:rFonts w:eastAsia="Calibri"/>
              </w:rPr>
              <w:t>5</w:t>
            </w:r>
          </w:p>
        </w:tc>
        <w:tc>
          <w:tcPr>
            <w:tcW w:w="1620" w:type="dxa"/>
            <w:gridSpan w:val="3"/>
          </w:tcPr>
          <w:p w14:paraId="1FD261D6" w14:textId="320FAF85" w:rsidR="00D61380" w:rsidRPr="009A7517" w:rsidRDefault="00D61380" w:rsidP="00AA5B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(21)</w:t>
            </w:r>
          </w:p>
        </w:tc>
        <w:tc>
          <w:tcPr>
            <w:tcW w:w="1620" w:type="dxa"/>
            <w:gridSpan w:val="2"/>
            <w:vAlign w:val="bottom"/>
          </w:tcPr>
          <w:p w14:paraId="530F81BB" w14:textId="4432419B" w:rsidR="00D61380" w:rsidRPr="009A7517" w:rsidRDefault="00D61380" w:rsidP="00330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30" w:type="dxa"/>
          </w:tcPr>
          <w:p w14:paraId="7958FEE5" w14:textId="0AAD7E97" w:rsidR="00D61380" w:rsidRPr="009A7517" w:rsidRDefault="00490F03" w:rsidP="006A01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</w:t>
            </w:r>
            <w:r w:rsidR="00CA21AA" w:rsidRPr="009A7517">
              <w:rPr>
                <w:rFonts w:eastAsia="Calibri"/>
              </w:rPr>
              <w:t>7</w:t>
            </w:r>
          </w:p>
        </w:tc>
        <w:tc>
          <w:tcPr>
            <w:tcW w:w="1620" w:type="dxa"/>
            <w:gridSpan w:val="2"/>
            <w:vAlign w:val="bottom"/>
          </w:tcPr>
          <w:p w14:paraId="65001EC3" w14:textId="1CB36971" w:rsidR="00D61380" w:rsidRPr="009A7517" w:rsidRDefault="009E298C" w:rsidP="00AA5B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</w:t>
            </w:r>
            <w:r w:rsidR="006C51BB" w:rsidRPr="009A7517">
              <w:rPr>
                <w:rFonts w:eastAsia="Calibri"/>
              </w:rPr>
              <w:t>2</w:t>
            </w:r>
          </w:p>
        </w:tc>
      </w:tr>
      <w:tr w:rsidR="00D61380" w:rsidRPr="009A7517" w14:paraId="392998DE" w14:textId="77777777" w:rsidTr="00FD19D4">
        <w:tc>
          <w:tcPr>
            <w:tcW w:w="3240" w:type="dxa"/>
          </w:tcPr>
          <w:p w14:paraId="030D3B30" w14:textId="7413ED71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/>
                <w:b/>
                <w:bCs/>
              </w:rPr>
              <w:t>31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 w:hint="cs"/>
                <w:b/>
                <w:bCs/>
                <w:cs/>
              </w:rPr>
              <w:t>ธันวาคม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/>
                <w:b/>
                <w:bCs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A463F3" w14:textId="16BEC1A2" w:rsidR="00D61380" w:rsidRPr="009A7517" w:rsidRDefault="00D61380" w:rsidP="00330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(1,00</w:t>
            </w:r>
            <w:r w:rsidR="006C51BB" w:rsidRPr="009A7517">
              <w:rPr>
                <w:rFonts w:eastAsia="Calibri"/>
                <w:b/>
                <w:bCs/>
              </w:rPr>
              <w:t>9</w:t>
            </w:r>
            <w:r w:rsidRPr="009A7517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B2E02" w14:textId="2BE6BC09" w:rsidR="00D61380" w:rsidRPr="009A7517" w:rsidRDefault="00D61380" w:rsidP="00330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(30)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0CD34" w14:textId="52670214" w:rsidR="00D61380" w:rsidRPr="009A7517" w:rsidRDefault="00D61380" w:rsidP="00330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(27</w:t>
            </w:r>
            <w:r w:rsidR="00CA21AA" w:rsidRPr="009A7517">
              <w:rPr>
                <w:rFonts w:eastAsia="Calibri"/>
                <w:b/>
                <w:bCs/>
              </w:rPr>
              <w:t>2</w:t>
            </w:r>
            <w:r w:rsidRPr="009A7517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1620" w:type="dxa"/>
            <w:gridSpan w:val="3"/>
          </w:tcPr>
          <w:p w14:paraId="030D32DD" w14:textId="29E639E5" w:rsidR="00D61380" w:rsidRPr="009A7517" w:rsidRDefault="00D61380" w:rsidP="00AA5B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b/>
                <w:bCs/>
              </w:rPr>
              <w:t>(1,213)</w:t>
            </w:r>
          </w:p>
        </w:tc>
        <w:tc>
          <w:tcPr>
            <w:tcW w:w="1620" w:type="dxa"/>
            <w:gridSpan w:val="2"/>
            <w:vAlign w:val="bottom"/>
          </w:tcPr>
          <w:p w14:paraId="71FCCFCE" w14:textId="5E289E92" w:rsidR="00D61380" w:rsidRPr="009A7517" w:rsidRDefault="00D61380" w:rsidP="00330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530" w:type="dxa"/>
          </w:tcPr>
          <w:p w14:paraId="7E7B46A4" w14:textId="3298FE8A" w:rsidR="00D61380" w:rsidRPr="009A7517" w:rsidRDefault="009E298C" w:rsidP="006A01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(18</w:t>
            </w:r>
            <w:r w:rsidR="00CA21AA" w:rsidRPr="009A7517">
              <w:rPr>
                <w:rFonts w:eastAsia="Calibri"/>
                <w:b/>
                <w:bCs/>
              </w:rPr>
              <w:t>4</w:t>
            </w:r>
            <w:r w:rsidRPr="009A7517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1620" w:type="dxa"/>
            <w:gridSpan w:val="2"/>
            <w:vAlign w:val="bottom"/>
          </w:tcPr>
          <w:p w14:paraId="2C64FC23" w14:textId="322A96FF" w:rsidR="00D61380" w:rsidRPr="009A7517" w:rsidRDefault="00490F03" w:rsidP="00AA5B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(2,70</w:t>
            </w:r>
            <w:r w:rsidR="006C51BB" w:rsidRPr="009A7517">
              <w:rPr>
                <w:rFonts w:eastAsia="Calibri"/>
                <w:b/>
                <w:bCs/>
              </w:rPr>
              <w:t>8</w:t>
            </w:r>
            <w:r w:rsidRPr="009A7517">
              <w:rPr>
                <w:rFonts w:eastAsia="Calibri"/>
                <w:b/>
                <w:bCs/>
              </w:rPr>
              <w:t>)</w:t>
            </w:r>
          </w:p>
        </w:tc>
      </w:tr>
      <w:tr w:rsidR="00AA5BE0" w:rsidRPr="009A7517" w14:paraId="33F986F4" w14:textId="77777777" w:rsidTr="00FD19D4">
        <w:tc>
          <w:tcPr>
            <w:tcW w:w="3240" w:type="dxa"/>
          </w:tcPr>
          <w:p w14:paraId="07B40172" w14:textId="77777777" w:rsidR="00AA5BE0" w:rsidRPr="009A7517" w:rsidRDefault="00AA5BE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A81F39" w14:textId="77777777" w:rsidR="00AA5BE0" w:rsidRPr="009A7517" w:rsidRDefault="00AA5BE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29903" w14:textId="77777777" w:rsidR="00AA5BE0" w:rsidRPr="009A7517" w:rsidRDefault="00AA5BE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ind w:right="69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4D09F" w14:textId="77777777" w:rsidR="00AA5BE0" w:rsidRPr="009A7517" w:rsidRDefault="00AA5BE0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620" w:type="dxa"/>
            <w:gridSpan w:val="3"/>
          </w:tcPr>
          <w:p w14:paraId="17743703" w14:textId="77777777" w:rsidR="00AA5BE0" w:rsidRPr="009A7517" w:rsidRDefault="00AA5BE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06F19FF" w14:textId="77777777" w:rsidR="00AA5BE0" w:rsidRPr="009A7517" w:rsidRDefault="00AA5BE0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</w:tcPr>
          <w:p w14:paraId="21453669" w14:textId="77777777" w:rsidR="00AA5BE0" w:rsidRPr="009A7517" w:rsidRDefault="00AA5BE0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7452DC3" w14:textId="77777777" w:rsidR="00AA5BE0" w:rsidRPr="009A7517" w:rsidRDefault="00AA5BE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</w:p>
        </w:tc>
      </w:tr>
      <w:tr w:rsidR="00D61380" w:rsidRPr="009A7517" w14:paraId="1929F066" w14:textId="77777777" w:rsidTr="00FD19D4">
        <w:trPr>
          <w:trHeight w:val="244"/>
        </w:trPr>
        <w:tc>
          <w:tcPr>
            <w:tcW w:w="3240" w:type="dxa"/>
          </w:tcPr>
          <w:p w14:paraId="132714B4" w14:textId="4D67CA89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cs/>
              </w:rPr>
            </w:pPr>
            <w:r w:rsidRPr="009A7517">
              <w:rPr>
                <w:rFonts w:eastAsia="Calibr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51F210" w14:textId="77777777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04441" w14:textId="77777777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ind w:right="69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72F6F" w14:textId="77777777" w:rsidR="00D61380" w:rsidRPr="009A7517" w:rsidRDefault="00D61380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0B3632E" w14:textId="77777777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CF0BBD9" w14:textId="77777777" w:rsidR="00D61380" w:rsidRPr="009A7517" w:rsidRDefault="00D61380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</w:tcPr>
          <w:p w14:paraId="7BFEBA4B" w14:textId="77777777" w:rsidR="00D61380" w:rsidRPr="009A7517" w:rsidRDefault="00D61380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A632909" w14:textId="4ECBD031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</w:p>
        </w:tc>
      </w:tr>
      <w:tr w:rsidR="00D61380" w:rsidRPr="009A7517" w14:paraId="0A0623EC" w14:textId="77777777" w:rsidTr="00FD19D4">
        <w:tc>
          <w:tcPr>
            <w:tcW w:w="3240" w:type="dxa"/>
          </w:tcPr>
          <w:p w14:paraId="2D51FB42" w14:textId="05C31AF0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i/>
                <w:iCs/>
                <w:cs/>
              </w:rPr>
            </w:pPr>
            <w:r w:rsidRPr="009A7517">
              <w:rPr>
                <w:rFonts w:eastAsia="Calibri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/>
                <w:b/>
                <w:bCs/>
              </w:rPr>
              <w:t>31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 w:hint="cs"/>
                <w:b/>
                <w:bCs/>
                <w:cs/>
              </w:rPr>
              <w:t>ธันวาคม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/>
                <w:b/>
                <w:bCs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20CED8" w14:textId="7DEA3B5A" w:rsidR="00D61380" w:rsidRPr="009A7517" w:rsidRDefault="00550BA9" w:rsidP="00330E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34</w:t>
            </w:r>
            <w:r w:rsidR="006246E2" w:rsidRPr="009A7517">
              <w:rPr>
                <w:rFonts w:eastAsia="Calibri"/>
                <w:b/>
                <w:bCs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C1354" w14:textId="29215213" w:rsidR="00D61380" w:rsidRPr="009A7517" w:rsidRDefault="00D61380" w:rsidP="00330E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  <w:cs/>
              </w:rPr>
              <w:t>1</w:t>
            </w:r>
            <w:r w:rsidRPr="009A7517">
              <w:rPr>
                <w:rFonts w:eastAsia="Calibri"/>
                <w:b/>
                <w:bCs/>
              </w:rPr>
              <w:t>,</w:t>
            </w:r>
            <w:r w:rsidRPr="009A7517">
              <w:rPr>
                <w:rFonts w:eastAsia="Calibri"/>
                <w:b/>
                <w:bCs/>
                <w:cs/>
              </w:rPr>
              <w:t>318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E55B5" w14:textId="7E565ADF" w:rsidR="00D61380" w:rsidRPr="009A7517" w:rsidRDefault="00D61380" w:rsidP="00330E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  <w:cs/>
              </w:rPr>
              <w:t>1</w:t>
            </w:r>
            <w:r w:rsidRPr="009A7517">
              <w:rPr>
                <w:rFonts w:eastAsia="Calibri"/>
                <w:b/>
                <w:bCs/>
              </w:rPr>
              <w:t>,</w:t>
            </w:r>
            <w:r w:rsidRPr="009A7517">
              <w:rPr>
                <w:rFonts w:eastAsia="Calibri"/>
                <w:b/>
                <w:bCs/>
                <w:cs/>
              </w:rPr>
              <w:t>247</w:t>
            </w:r>
          </w:p>
        </w:tc>
        <w:tc>
          <w:tcPr>
            <w:tcW w:w="1620" w:type="dxa"/>
            <w:gridSpan w:val="3"/>
          </w:tcPr>
          <w:p w14:paraId="15DAD294" w14:textId="51E91126" w:rsidR="00D61380" w:rsidRPr="009A7517" w:rsidRDefault="00D61380" w:rsidP="006A01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>8</w:t>
            </w:r>
            <w:r w:rsidRPr="009A7517">
              <w:rPr>
                <w:rFonts w:eastAsia="Calibri"/>
                <w:b/>
                <w:bCs/>
              </w:rPr>
              <w:t>,</w:t>
            </w:r>
            <w:r w:rsidRPr="009A7517">
              <w:rPr>
                <w:rFonts w:eastAsia="Calibri" w:hint="cs"/>
                <w:b/>
                <w:bCs/>
                <w:cs/>
              </w:rPr>
              <w:t>431</w:t>
            </w:r>
          </w:p>
        </w:tc>
        <w:tc>
          <w:tcPr>
            <w:tcW w:w="1620" w:type="dxa"/>
            <w:gridSpan w:val="2"/>
            <w:vAlign w:val="bottom"/>
          </w:tcPr>
          <w:p w14:paraId="68A12EDB" w14:textId="7543CD9F" w:rsidR="00D61380" w:rsidRPr="009A7517" w:rsidRDefault="00D61380" w:rsidP="00330E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4</w:t>
            </w:r>
            <w:r w:rsidRPr="009A7517">
              <w:rPr>
                <w:rFonts w:eastAsia="Calibri" w:hint="cs"/>
                <w:b/>
                <w:bCs/>
                <w:cs/>
              </w:rPr>
              <w:t>0</w:t>
            </w:r>
          </w:p>
        </w:tc>
        <w:tc>
          <w:tcPr>
            <w:tcW w:w="1530" w:type="dxa"/>
          </w:tcPr>
          <w:p w14:paraId="3C38215B" w14:textId="59FFFB1A" w:rsidR="00D61380" w:rsidRPr="009A7517" w:rsidRDefault="009E298C" w:rsidP="006A01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2</w:t>
            </w:r>
            <w:r w:rsidR="006246E2" w:rsidRPr="009A7517">
              <w:rPr>
                <w:rFonts w:eastAsia="Calibri"/>
                <w:b/>
                <w:bCs/>
              </w:rPr>
              <w:t>1</w:t>
            </w:r>
            <w:r w:rsidR="00832013" w:rsidRPr="009A7517">
              <w:rPr>
                <w:rFonts w:eastAsia="Calibri"/>
                <w:b/>
                <w:bCs/>
              </w:rPr>
              <w:t>0</w:t>
            </w:r>
          </w:p>
        </w:tc>
        <w:tc>
          <w:tcPr>
            <w:tcW w:w="1620" w:type="dxa"/>
            <w:gridSpan w:val="2"/>
            <w:vAlign w:val="bottom"/>
          </w:tcPr>
          <w:p w14:paraId="06CD38BB" w14:textId="763DCEEC" w:rsidR="00D61380" w:rsidRPr="009A7517" w:rsidRDefault="00D61380" w:rsidP="00AA5B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20" w:lineRule="exact"/>
              <w:contextualSpacing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b/>
                <w:bCs/>
              </w:rPr>
              <w:t>11,591</w:t>
            </w:r>
          </w:p>
        </w:tc>
      </w:tr>
      <w:tr w:rsidR="00D61380" w:rsidRPr="009A7517" w14:paraId="700A5909" w14:textId="77777777" w:rsidTr="00FD19D4">
        <w:tc>
          <w:tcPr>
            <w:tcW w:w="3240" w:type="dxa"/>
          </w:tcPr>
          <w:p w14:paraId="75C07685" w14:textId="103D3758" w:rsidR="00D61380" w:rsidRPr="009A7517" w:rsidRDefault="00D61380" w:rsidP="00A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  <w:cs/>
              </w:rPr>
              <w:t xml:space="preserve">ณ วันที่ </w:t>
            </w:r>
            <w:r w:rsidRPr="009A7517">
              <w:rPr>
                <w:rFonts w:eastAsia="Calibri"/>
                <w:b/>
                <w:bCs/>
              </w:rPr>
              <w:t>31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 w:hint="cs"/>
                <w:b/>
                <w:bCs/>
                <w:cs/>
              </w:rPr>
              <w:t>ธันวาคม</w:t>
            </w:r>
            <w:r w:rsidRPr="009A7517">
              <w:rPr>
                <w:rFonts w:eastAsia="Calibri"/>
                <w:b/>
                <w:bCs/>
                <w:cs/>
              </w:rPr>
              <w:t xml:space="preserve"> </w:t>
            </w:r>
            <w:r w:rsidRPr="009A7517">
              <w:rPr>
                <w:rFonts w:eastAsia="Calibri"/>
                <w:b/>
                <w:bCs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8FBA29" w14:textId="6B6C9915" w:rsidR="00D61380" w:rsidRPr="009A7517" w:rsidRDefault="00490F03" w:rsidP="00330E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29</w:t>
            </w:r>
            <w:r w:rsidR="006246E2" w:rsidRPr="009A7517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59BD2" w14:textId="1511D984" w:rsidR="00D61380" w:rsidRPr="009A7517" w:rsidRDefault="00D61380" w:rsidP="00330E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cs/>
              </w:rPr>
            </w:pPr>
            <w:r w:rsidRPr="009A7517">
              <w:rPr>
                <w:rFonts w:eastAsia="Calibri"/>
                <w:b/>
                <w:bCs/>
              </w:rPr>
              <w:t>214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7BAE7" w14:textId="31268E4E" w:rsidR="00D61380" w:rsidRPr="009A7517" w:rsidRDefault="00D61380" w:rsidP="00330E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2,11</w:t>
            </w:r>
            <w:r w:rsidR="006246E2" w:rsidRPr="009A7517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620" w:type="dxa"/>
            <w:gridSpan w:val="3"/>
          </w:tcPr>
          <w:p w14:paraId="71EA143F" w14:textId="56A50B1E" w:rsidR="00D61380" w:rsidRPr="009A7517" w:rsidRDefault="00D61380" w:rsidP="006A01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8,32</w:t>
            </w:r>
            <w:r w:rsidR="00832013" w:rsidRPr="009A7517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1620" w:type="dxa"/>
            <w:gridSpan w:val="2"/>
            <w:vAlign w:val="bottom"/>
          </w:tcPr>
          <w:p w14:paraId="3A3BC347" w14:textId="61FB1DC3" w:rsidR="00D61380" w:rsidRPr="009A7517" w:rsidRDefault="00D61380" w:rsidP="00330E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650</w:t>
            </w:r>
          </w:p>
        </w:tc>
        <w:tc>
          <w:tcPr>
            <w:tcW w:w="1530" w:type="dxa"/>
          </w:tcPr>
          <w:p w14:paraId="3829CF4C" w14:textId="1B6B5194" w:rsidR="00D61380" w:rsidRPr="009A7517" w:rsidRDefault="009E298C" w:rsidP="006A01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cs/>
              </w:rPr>
            </w:pPr>
            <w:r w:rsidRPr="009A7517">
              <w:rPr>
                <w:rFonts w:eastAsia="Calibri"/>
                <w:b/>
                <w:bCs/>
              </w:rPr>
              <w:t>1</w:t>
            </w:r>
            <w:r w:rsidR="006246E2" w:rsidRPr="009A7517">
              <w:rPr>
                <w:rFonts w:eastAsia="Calibri"/>
                <w:b/>
                <w:bCs/>
              </w:rPr>
              <w:t>3</w:t>
            </w:r>
            <w:r w:rsidR="00832013" w:rsidRPr="009A7517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1620" w:type="dxa"/>
            <w:gridSpan w:val="2"/>
            <w:vAlign w:val="bottom"/>
          </w:tcPr>
          <w:p w14:paraId="3C17970B" w14:textId="68DDA73E" w:rsidR="00D61380" w:rsidRPr="009A7517" w:rsidRDefault="00490F03" w:rsidP="00AA5B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cs/>
              </w:rPr>
            </w:pPr>
            <w:r w:rsidRPr="009A7517">
              <w:rPr>
                <w:rFonts w:eastAsia="Calibri"/>
                <w:b/>
                <w:bCs/>
              </w:rPr>
              <w:t>11,738</w:t>
            </w:r>
          </w:p>
        </w:tc>
      </w:tr>
    </w:tbl>
    <w:p w14:paraId="5591B720" w14:textId="0B2C8908" w:rsidR="00B63650" w:rsidRPr="009A7517" w:rsidRDefault="00B6365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rPr>
          <w:sz w:val="28"/>
          <w:szCs w:val="28"/>
          <w:cs/>
        </w:rPr>
        <w:sectPr w:rsidR="00B63650" w:rsidRPr="009A7517" w:rsidSect="00FB5E1D">
          <w:headerReference w:type="default" r:id="rId20"/>
          <w:footerReference w:type="default" r:id="rId21"/>
          <w:pgSz w:w="16840" w:h="11907" w:orient="landscape" w:code="9"/>
          <w:pgMar w:top="1152" w:right="691" w:bottom="1152" w:left="1080" w:header="720" w:footer="720" w:gutter="0"/>
          <w:cols w:space="720"/>
          <w:docGrid w:linePitch="408"/>
        </w:sect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731796" w:rsidRPr="009A7517" w14:paraId="1B6DB02A" w14:textId="77777777" w:rsidTr="00AC49E6">
        <w:trPr>
          <w:tblHeader/>
        </w:trPr>
        <w:tc>
          <w:tcPr>
            <w:tcW w:w="6210" w:type="dxa"/>
            <w:shd w:val="clear" w:color="auto" w:fill="auto"/>
          </w:tcPr>
          <w:p w14:paraId="2B197031" w14:textId="2BDAB4E5" w:rsidR="00731796" w:rsidRPr="009A7517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9F1C70B" w14:textId="77777777" w:rsidR="00731796" w:rsidRPr="009A7517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31796" w:rsidRPr="009A7517" w14:paraId="460BD998" w14:textId="77777777" w:rsidTr="00AC49E6">
        <w:trPr>
          <w:tblHeader/>
        </w:trPr>
        <w:tc>
          <w:tcPr>
            <w:tcW w:w="6210" w:type="dxa"/>
            <w:shd w:val="clear" w:color="auto" w:fill="auto"/>
          </w:tcPr>
          <w:p w14:paraId="5A0BF374" w14:textId="77777777" w:rsidR="00731796" w:rsidRPr="009A7517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7878BD3" w14:textId="357D0CA0" w:rsidR="00731796" w:rsidRPr="009A7517" w:rsidRDefault="00731796" w:rsidP="00AC49E6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ลิขสิทธิ์การใช้และ</w:t>
            </w:r>
            <w:r w:rsidRPr="009A7517">
              <w:rPr>
                <w:rFonts w:hint="cs"/>
                <w:cs/>
              </w:rPr>
              <w:br/>
              <w:t>ต้นทุน</w:t>
            </w:r>
            <w:r w:rsidR="00891496" w:rsidRPr="009A7517">
              <w:rPr>
                <w:rFonts w:hint="cs"/>
                <w:cs/>
              </w:rPr>
              <w:t>การ</w:t>
            </w:r>
            <w:r w:rsidRPr="009A7517">
              <w:rPr>
                <w:rFonts w:hint="cs"/>
                <w:cs/>
              </w:rPr>
              <w:t>พัฒนาโปรแกรมสำเร็จรูป</w:t>
            </w:r>
          </w:p>
        </w:tc>
      </w:tr>
      <w:tr w:rsidR="00731796" w:rsidRPr="009A7517" w14:paraId="4ABD6256" w14:textId="77777777" w:rsidTr="00AC49E6">
        <w:trPr>
          <w:tblHeader/>
        </w:trPr>
        <w:tc>
          <w:tcPr>
            <w:tcW w:w="6210" w:type="dxa"/>
          </w:tcPr>
          <w:p w14:paraId="4FA7820C" w14:textId="77777777" w:rsidR="00731796" w:rsidRPr="009A7517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440" w:type="dxa"/>
          </w:tcPr>
          <w:p w14:paraId="6834DA6D" w14:textId="573A1BEF" w:rsidR="00731796" w:rsidRPr="009A7517" w:rsidRDefault="00D27B70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4EAC8028" w14:textId="69A23EF7" w:rsidR="00731796" w:rsidRPr="009A7517" w:rsidRDefault="00D27B70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731796" w:rsidRPr="009A7517" w14:paraId="39DCD86D" w14:textId="77777777" w:rsidTr="00AC49E6">
        <w:trPr>
          <w:tblHeader/>
        </w:trPr>
        <w:tc>
          <w:tcPr>
            <w:tcW w:w="6210" w:type="dxa"/>
          </w:tcPr>
          <w:p w14:paraId="5E7254FB" w14:textId="77777777" w:rsidR="00731796" w:rsidRPr="009A7517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2880" w:type="dxa"/>
            <w:gridSpan w:val="2"/>
          </w:tcPr>
          <w:p w14:paraId="633315EC" w14:textId="77777777" w:rsidR="00731796" w:rsidRPr="009A7517" w:rsidRDefault="00731796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1796" w:rsidRPr="009A7517" w14:paraId="4F6294F9" w14:textId="77777777" w:rsidTr="00AC49E6">
        <w:tc>
          <w:tcPr>
            <w:tcW w:w="6210" w:type="dxa"/>
          </w:tcPr>
          <w:p w14:paraId="68679155" w14:textId="77777777" w:rsidR="00731796" w:rsidRPr="009A7517" w:rsidRDefault="00731796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14:paraId="683F4B82" w14:textId="77777777" w:rsidR="00731796" w:rsidRPr="009A7517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440" w:type="dxa"/>
          </w:tcPr>
          <w:p w14:paraId="5F40AE10" w14:textId="77777777" w:rsidR="00731796" w:rsidRPr="009A7517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27B70" w:rsidRPr="009A7517" w14:paraId="100C356E" w14:textId="77777777" w:rsidTr="00AC49E6">
        <w:tc>
          <w:tcPr>
            <w:tcW w:w="6210" w:type="dxa"/>
          </w:tcPr>
          <w:p w14:paraId="13F9E349" w14:textId="49EABDE6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74911E4A" w14:textId="5BC7C1B8" w:rsidR="00D27B70" w:rsidRPr="009A7517" w:rsidRDefault="0054174F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9A7517">
              <w:rPr>
                <w:rFonts w:hint="cs"/>
              </w:rPr>
              <w:t>1,072</w:t>
            </w:r>
          </w:p>
        </w:tc>
        <w:tc>
          <w:tcPr>
            <w:tcW w:w="1440" w:type="dxa"/>
          </w:tcPr>
          <w:p w14:paraId="7E43F49D" w14:textId="1C699D5A" w:rsidR="00D27B70" w:rsidRPr="009A7517" w:rsidRDefault="00D27B70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9A7517">
              <w:rPr>
                <w:rFonts w:hint="cs"/>
              </w:rPr>
              <w:t>1,013</w:t>
            </w:r>
          </w:p>
        </w:tc>
      </w:tr>
      <w:tr w:rsidR="00D27B70" w:rsidRPr="009A7517" w14:paraId="6687E0F5" w14:textId="77777777" w:rsidTr="00AC49E6">
        <w:tc>
          <w:tcPr>
            <w:tcW w:w="6210" w:type="dxa"/>
          </w:tcPr>
          <w:p w14:paraId="3F6A8352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3CA9C4" w14:textId="0553A0A8" w:rsidR="00D27B70" w:rsidRPr="009A7517" w:rsidRDefault="0054174F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9A7517">
              <w:rPr>
                <w:rFonts w:hint="cs"/>
              </w:rPr>
              <w:t>73</w:t>
            </w:r>
          </w:p>
        </w:tc>
        <w:tc>
          <w:tcPr>
            <w:tcW w:w="1440" w:type="dxa"/>
          </w:tcPr>
          <w:p w14:paraId="5649C142" w14:textId="437A886A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9A7517">
              <w:rPr>
                <w:rFonts w:hint="cs"/>
              </w:rPr>
              <w:t>59</w:t>
            </w:r>
          </w:p>
        </w:tc>
      </w:tr>
      <w:tr w:rsidR="00D27B70" w:rsidRPr="009A7517" w14:paraId="3986554A" w14:textId="77777777" w:rsidTr="00AC49E6">
        <w:tc>
          <w:tcPr>
            <w:tcW w:w="6210" w:type="dxa"/>
          </w:tcPr>
          <w:p w14:paraId="09A272D3" w14:textId="50640BEB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381BC352" w14:textId="2FC4E32D" w:rsidR="00D27B70" w:rsidRPr="009A7517" w:rsidRDefault="0054174F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1,145</w:t>
            </w:r>
          </w:p>
        </w:tc>
        <w:tc>
          <w:tcPr>
            <w:tcW w:w="1440" w:type="dxa"/>
          </w:tcPr>
          <w:p w14:paraId="1C21033F" w14:textId="1F409C56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1,072</w:t>
            </w:r>
          </w:p>
        </w:tc>
      </w:tr>
      <w:tr w:rsidR="00D27B70" w:rsidRPr="009A7517" w14:paraId="6053262A" w14:textId="77777777" w:rsidTr="00AC49E6">
        <w:tc>
          <w:tcPr>
            <w:tcW w:w="6210" w:type="dxa"/>
          </w:tcPr>
          <w:p w14:paraId="7182C3B5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9AF010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12F872A7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D27B70" w:rsidRPr="009A7517" w14:paraId="79D66ADD" w14:textId="77777777" w:rsidTr="00AC49E6">
        <w:tc>
          <w:tcPr>
            <w:tcW w:w="6210" w:type="dxa"/>
          </w:tcPr>
          <w:p w14:paraId="70EC0D9E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440" w:type="dxa"/>
          </w:tcPr>
          <w:p w14:paraId="2AD369F9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cs/>
              </w:rPr>
            </w:pPr>
          </w:p>
        </w:tc>
        <w:tc>
          <w:tcPr>
            <w:tcW w:w="1440" w:type="dxa"/>
          </w:tcPr>
          <w:p w14:paraId="0B954DCD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cs/>
              </w:rPr>
            </w:pPr>
          </w:p>
        </w:tc>
      </w:tr>
      <w:tr w:rsidR="00D27B70" w:rsidRPr="009A7517" w14:paraId="34C35E20" w14:textId="77777777" w:rsidTr="00AC49E6">
        <w:trPr>
          <w:trHeight w:val="58"/>
        </w:trPr>
        <w:tc>
          <w:tcPr>
            <w:tcW w:w="6210" w:type="dxa"/>
          </w:tcPr>
          <w:p w14:paraId="31CEA5BC" w14:textId="7DE6A49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440" w:type="dxa"/>
          </w:tcPr>
          <w:p w14:paraId="5FB8E41A" w14:textId="3D15AB79" w:rsidR="00D27B70" w:rsidRPr="009A7517" w:rsidRDefault="0054174F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9A7517">
              <w:rPr>
                <w:rFonts w:hint="cs"/>
              </w:rPr>
              <w:t>(785)</w:t>
            </w:r>
          </w:p>
        </w:tc>
        <w:tc>
          <w:tcPr>
            <w:tcW w:w="1440" w:type="dxa"/>
          </w:tcPr>
          <w:p w14:paraId="5313AC3C" w14:textId="657826A5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9A7517">
              <w:rPr>
                <w:rFonts w:hint="cs"/>
              </w:rPr>
              <w:t>(657)</w:t>
            </w:r>
          </w:p>
        </w:tc>
      </w:tr>
      <w:tr w:rsidR="00D27B70" w:rsidRPr="009A7517" w14:paraId="7847F36E" w14:textId="77777777" w:rsidTr="00AC49E6">
        <w:trPr>
          <w:trHeight w:val="58"/>
        </w:trPr>
        <w:tc>
          <w:tcPr>
            <w:tcW w:w="6210" w:type="dxa"/>
          </w:tcPr>
          <w:p w14:paraId="45FED3C8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</w:tcPr>
          <w:p w14:paraId="5C0F778C" w14:textId="39FD2316" w:rsidR="00D27B70" w:rsidRPr="009A7517" w:rsidRDefault="0054174F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9A7517">
              <w:rPr>
                <w:rFonts w:hint="cs"/>
              </w:rPr>
              <w:t>(118)</w:t>
            </w:r>
          </w:p>
        </w:tc>
        <w:tc>
          <w:tcPr>
            <w:tcW w:w="1440" w:type="dxa"/>
          </w:tcPr>
          <w:p w14:paraId="586A122B" w14:textId="485FA0CA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9A7517">
              <w:rPr>
                <w:rFonts w:hint="cs"/>
              </w:rPr>
              <w:t>(128)</w:t>
            </w:r>
          </w:p>
        </w:tc>
      </w:tr>
      <w:tr w:rsidR="00D27B70" w:rsidRPr="009A7517" w14:paraId="73EF7047" w14:textId="77777777" w:rsidTr="00AC49E6">
        <w:trPr>
          <w:trHeight w:val="58"/>
        </w:trPr>
        <w:tc>
          <w:tcPr>
            <w:tcW w:w="6210" w:type="dxa"/>
          </w:tcPr>
          <w:p w14:paraId="197AD046" w14:textId="5B8793A0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794BD50" w14:textId="0C2CA483" w:rsidR="0054174F" w:rsidRPr="009A7517" w:rsidRDefault="0054174F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(903)</w:t>
            </w:r>
          </w:p>
        </w:tc>
        <w:tc>
          <w:tcPr>
            <w:tcW w:w="1440" w:type="dxa"/>
          </w:tcPr>
          <w:p w14:paraId="402F5C29" w14:textId="2C6BC0EF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(785)</w:t>
            </w:r>
          </w:p>
        </w:tc>
      </w:tr>
      <w:tr w:rsidR="00D27B70" w:rsidRPr="009A7517" w14:paraId="5ABA577D" w14:textId="77777777" w:rsidTr="00AC49E6">
        <w:trPr>
          <w:trHeight w:val="58"/>
        </w:trPr>
        <w:tc>
          <w:tcPr>
            <w:tcW w:w="6210" w:type="dxa"/>
          </w:tcPr>
          <w:p w14:paraId="43B33666" w14:textId="77777777" w:rsidR="00D27B70" w:rsidRPr="009A7517" w:rsidRDefault="00D27B70" w:rsidP="00D27B70">
            <w:pPr>
              <w:tabs>
                <w:tab w:val="decimal" w:pos="540"/>
              </w:tabs>
              <w:spacing w:line="240" w:lineRule="auto"/>
            </w:pPr>
          </w:p>
        </w:tc>
        <w:tc>
          <w:tcPr>
            <w:tcW w:w="1440" w:type="dxa"/>
          </w:tcPr>
          <w:p w14:paraId="4D3AC264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62406046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D27B70" w:rsidRPr="009A7517" w14:paraId="43E1F1B3" w14:textId="77777777" w:rsidTr="00AC49E6">
        <w:trPr>
          <w:trHeight w:val="58"/>
        </w:trPr>
        <w:tc>
          <w:tcPr>
            <w:tcW w:w="6210" w:type="dxa"/>
          </w:tcPr>
          <w:p w14:paraId="39BB2C21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5C98C009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6B0BEF23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D27B70" w:rsidRPr="009A7517" w14:paraId="73AD6138" w14:textId="77777777" w:rsidTr="00AC49E6">
        <w:trPr>
          <w:trHeight w:val="58"/>
        </w:trPr>
        <w:tc>
          <w:tcPr>
            <w:tcW w:w="6210" w:type="dxa"/>
          </w:tcPr>
          <w:p w14:paraId="7E65954F" w14:textId="32F4659A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A1DF86E" w14:textId="47D3D835" w:rsidR="00D27B70" w:rsidRPr="009A7517" w:rsidRDefault="0054174F" w:rsidP="00D27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242</w:t>
            </w:r>
          </w:p>
        </w:tc>
        <w:tc>
          <w:tcPr>
            <w:tcW w:w="1440" w:type="dxa"/>
          </w:tcPr>
          <w:p w14:paraId="0AD049D7" w14:textId="5E423D47" w:rsidR="00D27B70" w:rsidRPr="009A7517" w:rsidRDefault="00D27B70" w:rsidP="00D27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287</w:t>
            </w:r>
          </w:p>
        </w:tc>
      </w:tr>
    </w:tbl>
    <w:p w14:paraId="7EB1E635" w14:textId="3A2C5322" w:rsidR="00731796" w:rsidRPr="009A7517" w:rsidRDefault="00731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9A7517">
        <w:rPr>
          <w:b/>
          <w:bCs/>
          <w:cs/>
        </w:rPr>
        <w:t xml:space="preserve"> </w:t>
      </w:r>
    </w:p>
    <w:p w14:paraId="37F11A07" w14:textId="77777777" w:rsidR="007326CD" w:rsidRPr="009A7517" w:rsidRDefault="0073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9A7517">
        <w:rPr>
          <w:b/>
          <w:bCs/>
        </w:rPr>
        <w:br w:type="page"/>
      </w:r>
    </w:p>
    <w:p w14:paraId="6F7A3E9E" w14:textId="45891B82" w:rsidR="00870CCC" w:rsidRPr="009A7517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lang w:bidi="th-TH"/>
        </w:rPr>
        <w:lastRenderedPageBreak/>
        <w:tab/>
      </w:r>
      <w:r w:rsidR="000A46C6"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เงินกู้ยืมและหุ้นกู้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E0F35" w:rsidRPr="009A7517" w14:paraId="64426ADC" w14:textId="77777777" w:rsidTr="00A41ACC">
        <w:trPr>
          <w:tblHeader/>
        </w:trPr>
        <w:tc>
          <w:tcPr>
            <w:tcW w:w="4230" w:type="dxa"/>
            <w:shd w:val="clear" w:color="auto" w:fill="auto"/>
          </w:tcPr>
          <w:p w14:paraId="6D3F623B" w14:textId="77777777" w:rsidR="00EE0F35" w:rsidRPr="009A7517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33A863ED" w14:textId="77777777" w:rsidR="00EE0F35" w:rsidRPr="009A7517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E0E438D" w14:textId="77777777" w:rsidR="00EE0F35" w:rsidRPr="009A7517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559EF" w:rsidRPr="009A7517" w14:paraId="5F1E7EEF" w14:textId="77777777" w:rsidTr="00A41ACC">
        <w:trPr>
          <w:tblHeader/>
        </w:trPr>
        <w:tc>
          <w:tcPr>
            <w:tcW w:w="4230" w:type="dxa"/>
          </w:tcPr>
          <w:p w14:paraId="630A76AD" w14:textId="77777777" w:rsidR="003559EF" w:rsidRPr="009A7517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2377B53F" w14:textId="01A8D9B4" w:rsidR="003559EF" w:rsidRPr="009A7517" w:rsidRDefault="00D27B70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42710907" w14:textId="6741552C" w:rsidR="003559EF" w:rsidRPr="009A7517" w:rsidRDefault="00D27B70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37" w:type="dxa"/>
          </w:tcPr>
          <w:p w14:paraId="057434E7" w14:textId="40661B3E" w:rsidR="003559EF" w:rsidRPr="009A7517" w:rsidRDefault="00D27B70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561E2FD9" w14:textId="1687A631" w:rsidR="003559EF" w:rsidRPr="009A7517" w:rsidRDefault="00D27B70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EE0F35" w:rsidRPr="009A7517" w14:paraId="031B47DA" w14:textId="77777777" w:rsidTr="00A41ACC">
        <w:trPr>
          <w:tblHeader/>
        </w:trPr>
        <w:tc>
          <w:tcPr>
            <w:tcW w:w="4230" w:type="dxa"/>
          </w:tcPr>
          <w:p w14:paraId="2FF86E44" w14:textId="77777777" w:rsidR="00EE0F35" w:rsidRPr="009A7517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68AAFF91" w14:textId="77777777" w:rsidR="00EE0F35" w:rsidRPr="009A7517" w:rsidRDefault="00EE0F35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0F35" w:rsidRPr="009A7517" w14:paraId="625A840E" w14:textId="77777777" w:rsidTr="00A41ACC">
        <w:tc>
          <w:tcPr>
            <w:tcW w:w="4230" w:type="dxa"/>
          </w:tcPr>
          <w:p w14:paraId="48A0386F" w14:textId="77777777" w:rsidR="00EE0F35" w:rsidRPr="009A7517" w:rsidRDefault="00EE0F35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37" w:type="dxa"/>
          </w:tcPr>
          <w:p w14:paraId="45A1C3AE" w14:textId="77777777" w:rsidR="00EE0F35" w:rsidRPr="009A7517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69DCD462" w14:textId="77777777" w:rsidR="00EE0F35" w:rsidRPr="009A7517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57CC9C33" w14:textId="77777777" w:rsidR="00EE0F35" w:rsidRPr="009A7517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F91403E" w14:textId="77777777" w:rsidR="00EE0F35" w:rsidRPr="009A7517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E0F35" w:rsidRPr="009A7517" w14:paraId="57CCE6A9" w14:textId="77777777" w:rsidTr="00A41ACC">
        <w:tc>
          <w:tcPr>
            <w:tcW w:w="4230" w:type="dxa"/>
          </w:tcPr>
          <w:p w14:paraId="4588FEC1" w14:textId="77777777" w:rsidR="00EE0F35" w:rsidRPr="009A7517" w:rsidRDefault="004A3A2F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7" w:type="dxa"/>
          </w:tcPr>
          <w:p w14:paraId="33A1FAA5" w14:textId="77777777" w:rsidR="00EE0F35" w:rsidRPr="009A7517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68195F2F" w14:textId="77777777" w:rsidR="00EE0F35" w:rsidRPr="009A7517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306586B6" w14:textId="77777777" w:rsidR="00EE0F35" w:rsidRPr="009A7517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41EDB887" w14:textId="77777777" w:rsidR="00EE0F35" w:rsidRPr="009A7517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27B70" w:rsidRPr="009A7517" w14:paraId="6F46C741" w14:textId="77777777" w:rsidTr="00A41ACC">
        <w:tc>
          <w:tcPr>
            <w:tcW w:w="4230" w:type="dxa"/>
          </w:tcPr>
          <w:p w14:paraId="6AB9D681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1237" w:type="dxa"/>
          </w:tcPr>
          <w:p w14:paraId="76670F64" w14:textId="3BCD4F96" w:rsidR="00D27B70" w:rsidRPr="009A7517" w:rsidRDefault="00121B45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27</w:t>
            </w:r>
          </w:p>
        </w:tc>
        <w:tc>
          <w:tcPr>
            <w:tcW w:w="1238" w:type="dxa"/>
          </w:tcPr>
          <w:p w14:paraId="6AC66B2F" w14:textId="701A9335" w:rsidR="00D27B70" w:rsidRPr="009A7517" w:rsidRDefault="00D27B70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7</w:t>
            </w:r>
            <w:r w:rsidR="006246E2" w:rsidRPr="009A7517">
              <w:t>5</w:t>
            </w:r>
          </w:p>
        </w:tc>
        <w:tc>
          <w:tcPr>
            <w:tcW w:w="1237" w:type="dxa"/>
          </w:tcPr>
          <w:p w14:paraId="590ACDA7" w14:textId="20AC3CE2" w:rsidR="00D27B70" w:rsidRPr="009A7517" w:rsidRDefault="00121B45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38" w:type="dxa"/>
          </w:tcPr>
          <w:p w14:paraId="0E8068F2" w14:textId="373CF42B" w:rsidR="00D27B70" w:rsidRPr="009A7517" w:rsidRDefault="00D27B70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D27B70" w:rsidRPr="009A7517" w14:paraId="2654A09A" w14:textId="77777777" w:rsidTr="00A41ACC">
        <w:tc>
          <w:tcPr>
            <w:tcW w:w="4230" w:type="dxa"/>
          </w:tcPr>
          <w:p w14:paraId="0957036D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6A2B14FB" w14:textId="1F334589" w:rsidR="00D27B70" w:rsidRPr="009A7517" w:rsidRDefault="00121B45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1,074</w:t>
            </w:r>
          </w:p>
        </w:tc>
        <w:tc>
          <w:tcPr>
            <w:tcW w:w="1238" w:type="dxa"/>
          </w:tcPr>
          <w:p w14:paraId="11D0DDB8" w14:textId="60F8D023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1,181</w:t>
            </w:r>
          </w:p>
        </w:tc>
        <w:tc>
          <w:tcPr>
            <w:tcW w:w="1237" w:type="dxa"/>
          </w:tcPr>
          <w:p w14:paraId="14D68AFA" w14:textId="0AA870EA" w:rsidR="00D27B70" w:rsidRPr="009A7517" w:rsidRDefault="00121B45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38" w:type="dxa"/>
          </w:tcPr>
          <w:p w14:paraId="059E55F7" w14:textId="37036D68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D27B70" w:rsidRPr="009A7517" w14:paraId="4E5E06DF" w14:textId="77777777" w:rsidTr="00A41ACC">
        <w:tc>
          <w:tcPr>
            <w:tcW w:w="4230" w:type="dxa"/>
          </w:tcPr>
          <w:p w14:paraId="17A1EC72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9F8833E" w14:textId="22F351D5" w:rsidR="00D27B70" w:rsidRPr="009A7517" w:rsidRDefault="00E50CA8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1,101</w:t>
            </w:r>
          </w:p>
        </w:tc>
        <w:tc>
          <w:tcPr>
            <w:tcW w:w="1238" w:type="dxa"/>
          </w:tcPr>
          <w:p w14:paraId="0DCFB359" w14:textId="591FA930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1,25</w:t>
            </w:r>
            <w:r w:rsidR="00832013" w:rsidRPr="009A7517">
              <w:rPr>
                <w:b/>
                <w:bCs/>
              </w:rPr>
              <w:t>6</w:t>
            </w:r>
          </w:p>
        </w:tc>
        <w:tc>
          <w:tcPr>
            <w:tcW w:w="1237" w:type="dxa"/>
          </w:tcPr>
          <w:p w14:paraId="74201E4B" w14:textId="7B006711" w:rsidR="00D27B70" w:rsidRPr="009A7517" w:rsidRDefault="00121B45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1238" w:type="dxa"/>
          </w:tcPr>
          <w:p w14:paraId="0F370F99" w14:textId="3614705A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-</w:t>
            </w:r>
          </w:p>
        </w:tc>
      </w:tr>
      <w:tr w:rsidR="00D27B70" w:rsidRPr="009A7517" w14:paraId="2391912C" w14:textId="77777777" w:rsidTr="00A41ACC">
        <w:tc>
          <w:tcPr>
            <w:tcW w:w="4230" w:type="dxa"/>
          </w:tcPr>
          <w:p w14:paraId="4493E8CC" w14:textId="7DC3EC2C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444992E5" w14:textId="1149F8DF" w:rsidR="00D27B70" w:rsidRPr="009A7517" w:rsidRDefault="006A0159" w:rsidP="006A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  - </w:t>
            </w:r>
            <w:r w:rsidR="00D27B70" w:rsidRPr="009A7517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7" w:type="dxa"/>
          </w:tcPr>
          <w:p w14:paraId="55953435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800A700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2C138B5C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04D61288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27B70" w:rsidRPr="009A7517" w14:paraId="6C38B9C1" w14:textId="77777777" w:rsidTr="00A41ACC">
        <w:tc>
          <w:tcPr>
            <w:tcW w:w="4230" w:type="dxa"/>
          </w:tcPr>
          <w:p w14:paraId="60CE6C3B" w14:textId="45DAC91F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1237" w:type="dxa"/>
          </w:tcPr>
          <w:p w14:paraId="6A1AFA3C" w14:textId="01FAB966" w:rsidR="00D27B70" w:rsidRPr="009A7517" w:rsidRDefault="000A73E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944</w:t>
            </w:r>
          </w:p>
        </w:tc>
        <w:tc>
          <w:tcPr>
            <w:tcW w:w="1238" w:type="dxa"/>
          </w:tcPr>
          <w:p w14:paraId="27FEB1BB" w14:textId="28EFB4D9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2,447</w:t>
            </w:r>
          </w:p>
        </w:tc>
        <w:tc>
          <w:tcPr>
            <w:tcW w:w="1237" w:type="dxa"/>
          </w:tcPr>
          <w:p w14:paraId="70F515EB" w14:textId="1083CC0A" w:rsidR="00D27B70" w:rsidRPr="009A7517" w:rsidRDefault="000A73E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38" w:type="dxa"/>
          </w:tcPr>
          <w:p w14:paraId="0556C10D" w14:textId="473019D9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D27B70" w:rsidRPr="009A7517" w14:paraId="43B5B248" w14:textId="77777777" w:rsidTr="00CD0C64">
        <w:tc>
          <w:tcPr>
            <w:tcW w:w="4230" w:type="dxa"/>
          </w:tcPr>
          <w:p w14:paraId="0CF5A8EC" w14:textId="75628BF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475E0E32" w14:textId="4D1985FD" w:rsidR="00D27B70" w:rsidRPr="009A7517" w:rsidRDefault="00C777F7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6,125</w:t>
            </w:r>
          </w:p>
        </w:tc>
        <w:tc>
          <w:tcPr>
            <w:tcW w:w="1238" w:type="dxa"/>
          </w:tcPr>
          <w:p w14:paraId="7E53714C" w14:textId="198F4D22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2,</w:t>
            </w:r>
            <w:r w:rsidRPr="009A7517">
              <w:rPr>
                <w:rFonts w:hint="cs"/>
                <w:cs/>
              </w:rPr>
              <w:t>372</w:t>
            </w:r>
          </w:p>
        </w:tc>
        <w:tc>
          <w:tcPr>
            <w:tcW w:w="1237" w:type="dxa"/>
            <w:vAlign w:val="bottom"/>
          </w:tcPr>
          <w:p w14:paraId="622E6858" w14:textId="036C933D" w:rsidR="00D27B70" w:rsidRPr="009A7517" w:rsidRDefault="000A73E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3,904</w:t>
            </w:r>
          </w:p>
        </w:tc>
        <w:tc>
          <w:tcPr>
            <w:tcW w:w="1238" w:type="dxa"/>
            <w:vAlign w:val="bottom"/>
          </w:tcPr>
          <w:p w14:paraId="2965DC00" w14:textId="42A3981E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700</w:t>
            </w:r>
          </w:p>
        </w:tc>
      </w:tr>
      <w:tr w:rsidR="00D27B70" w:rsidRPr="009A7517" w14:paraId="23E89D45" w14:textId="77777777" w:rsidTr="00A41ACC">
        <w:tc>
          <w:tcPr>
            <w:tcW w:w="4230" w:type="dxa"/>
          </w:tcPr>
          <w:p w14:paraId="23289A99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67BFAFC1" w14:textId="1BD750F3" w:rsidR="00D27B70" w:rsidRPr="009A7517" w:rsidRDefault="00121B45" w:rsidP="006A01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7</w:t>
            </w:r>
            <w:r w:rsidR="00246331" w:rsidRPr="009A7517">
              <w:rPr>
                <w:rFonts w:hint="cs"/>
                <w:b/>
                <w:bCs/>
              </w:rPr>
              <w:t>,</w:t>
            </w:r>
            <w:r w:rsidR="00C777F7" w:rsidRPr="009A7517">
              <w:rPr>
                <w:rFonts w:hint="cs"/>
                <w:b/>
                <w:bCs/>
              </w:rPr>
              <w:t>069</w:t>
            </w:r>
          </w:p>
        </w:tc>
        <w:tc>
          <w:tcPr>
            <w:tcW w:w="1238" w:type="dxa"/>
          </w:tcPr>
          <w:p w14:paraId="3FC66697" w14:textId="64F98C7F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4,819</w:t>
            </w:r>
          </w:p>
        </w:tc>
        <w:tc>
          <w:tcPr>
            <w:tcW w:w="1237" w:type="dxa"/>
          </w:tcPr>
          <w:p w14:paraId="395A82C7" w14:textId="378643CC" w:rsidR="00D27B70" w:rsidRPr="009A7517" w:rsidRDefault="000A73E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3,904</w:t>
            </w:r>
          </w:p>
        </w:tc>
        <w:tc>
          <w:tcPr>
            <w:tcW w:w="1238" w:type="dxa"/>
          </w:tcPr>
          <w:p w14:paraId="6057D08D" w14:textId="039566D4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700</w:t>
            </w:r>
          </w:p>
        </w:tc>
      </w:tr>
      <w:tr w:rsidR="00D27B70" w:rsidRPr="009A7517" w14:paraId="763FC340" w14:textId="77777777" w:rsidTr="00A41ACC">
        <w:tc>
          <w:tcPr>
            <w:tcW w:w="4230" w:type="dxa"/>
          </w:tcPr>
          <w:p w14:paraId="5B6F7151" w14:textId="77777777" w:rsidR="00D27B70" w:rsidRPr="009A7517" w:rsidRDefault="00D27B70" w:rsidP="00246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D5B0C49" w14:textId="77777777" w:rsidR="00D27B70" w:rsidRPr="009A7517" w:rsidRDefault="00D27B70" w:rsidP="0024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1238" w:type="dxa"/>
          </w:tcPr>
          <w:p w14:paraId="08F340E3" w14:textId="77777777" w:rsidR="00D27B70" w:rsidRPr="009A7517" w:rsidRDefault="00D27B70" w:rsidP="0024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1237" w:type="dxa"/>
          </w:tcPr>
          <w:p w14:paraId="770CFB4F" w14:textId="77777777" w:rsidR="00D27B70" w:rsidRPr="009A7517" w:rsidRDefault="00D27B70" w:rsidP="0024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1238" w:type="dxa"/>
          </w:tcPr>
          <w:p w14:paraId="48120467" w14:textId="77777777" w:rsidR="00D27B70" w:rsidRPr="009A7517" w:rsidRDefault="00D27B70" w:rsidP="0024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b/>
                <w:bCs/>
              </w:rPr>
            </w:pPr>
          </w:p>
        </w:tc>
      </w:tr>
      <w:tr w:rsidR="00D27B70" w:rsidRPr="009A7517" w14:paraId="3CA6ADC4" w14:textId="77777777" w:rsidTr="00A41ACC">
        <w:tc>
          <w:tcPr>
            <w:tcW w:w="4230" w:type="dxa"/>
          </w:tcPr>
          <w:p w14:paraId="65663214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เงินกู้ยืมระยะยาวอื่น</w:t>
            </w:r>
          </w:p>
          <w:p w14:paraId="2F1DAF47" w14:textId="2B9BBFD4" w:rsidR="00D27B70" w:rsidRPr="009A7517" w:rsidRDefault="006A0159" w:rsidP="006A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  - </w:t>
            </w:r>
            <w:r w:rsidR="00D27B70" w:rsidRPr="009A7517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7" w:type="dxa"/>
          </w:tcPr>
          <w:p w14:paraId="20D9F0B7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63F45F9D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310500A6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27F6A863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27B70" w:rsidRPr="009A7517" w14:paraId="09AB0BEE" w14:textId="77777777" w:rsidTr="00CD0C64">
        <w:trPr>
          <w:trHeight w:val="58"/>
        </w:trPr>
        <w:tc>
          <w:tcPr>
            <w:tcW w:w="4230" w:type="dxa"/>
          </w:tcPr>
          <w:p w14:paraId="2FB5627B" w14:textId="572F9B4F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1237" w:type="dxa"/>
          </w:tcPr>
          <w:p w14:paraId="5C8FE7C4" w14:textId="27552799" w:rsidR="00D27B70" w:rsidRPr="009A7517" w:rsidRDefault="00C777F7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162</w:t>
            </w:r>
          </w:p>
        </w:tc>
        <w:tc>
          <w:tcPr>
            <w:tcW w:w="1238" w:type="dxa"/>
          </w:tcPr>
          <w:p w14:paraId="17BB374D" w14:textId="5EAA428C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14</w:t>
            </w:r>
            <w:r w:rsidR="00832013" w:rsidRPr="009A7517">
              <w:t>6</w:t>
            </w:r>
          </w:p>
        </w:tc>
        <w:tc>
          <w:tcPr>
            <w:tcW w:w="1237" w:type="dxa"/>
          </w:tcPr>
          <w:p w14:paraId="04454A6F" w14:textId="3129D7C9" w:rsidR="00D27B70" w:rsidRPr="009A7517" w:rsidRDefault="000A73E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38" w:type="dxa"/>
          </w:tcPr>
          <w:p w14:paraId="71454669" w14:textId="6BE66443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D27B70" w:rsidRPr="009A7517" w14:paraId="701DFB91" w14:textId="77777777" w:rsidTr="00F20ABA">
        <w:trPr>
          <w:trHeight w:val="58"/>
        </w:trPr>
        <w:tc>
          <w:tcPr>
            <w:tcW w:w="4230" w:type="dxa"/>
          </w:tcPr>
          <w:p w14:paraId="01F55E97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37" w:type="dxa"/>
          </w:tcPr>
          <w:p w14:paraId="3D3A7204" w14:textId="329623CD" w:rsidR="00D27B70" w:rsidRPr="009A7517" w:rsidRDefault="00C777F7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162</w:t>
            </w:r>
          </w:p>
        </w:tc>
        <w:tc>
          <w:tcPr>
            <w:tcW w:w="1238" w:type="dxa"/>
          </w:tcPr>
          <w:p w14:paraId="0634CEEA" w14:textId="403A7BBC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14</w:t>
            </w:r>
            <w:r w:rsidR="00832013" w:rsidRPr="009A7517">
              <w:rPr>
                <w:b/>
                <w:bCs/>
              </w:rPr>
              <w:t>6</w:t>
            </w:r>
          </w:p>
        </w:tc>
        <w:tc>
          <w:tcPr>
            <w:tcW w:w="1237" w:type="dxa"/>
          </w:tcPr>
          <w:p w14:paraId="32F287C1" w14:textId="2D4806BF" w:rsidR="00D27B70" w:rsidRPr="009A7517" w:rsidRDefault="000A73E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1238" w:type="dxa"/>
          </w:tcPr>
          <w:p w14:paraId="1D4EB90D" w14:textId="473F487D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-</w:t>
            </w:r>
          </w:p>
        </w:tc>
      </w:tr>
      <w:tr w:rsidR="00D27B70" w:rsidRPr="009A7517" w14:paraId="269EB1A3" w14:textId="77777777" w:rsidTr="00A41ACC">
        <w:trPr>
          <w:trHeight w:val="58"/>
        </w:trPr>
        <w:tc>
          <w:tcPr>
            <w:tcW w:w="4230" w:type="dxa"/>
          </w:tcPr>
          <w:p w14:paraId="4948CD55" w14:textId="77777777" w:rsidR="00D27B70" w:rsidRPr="009A7517" w:rsidRDefault="00D27B70" w:rsidP="00D27B70">
            <w:pPr>
              <w:tabs>
                <w:tab w:val="decimal" w:pos="540"/>
              </w:tabs>
              <w:spacing w:line="240" w:lineRule="auto"/>
            </w:pPr>
            <w:r w:rsidRPr="009A7517">
              <w:rPr>
                <w:rFonts w:hint="cs"/>
                <w:cs/>
              </w:rPr>
              <w:t>หุ้นกู้</w:t>
            </w:r>
          </w:p>
        </w:tc>
        <w:tc>
          <w:tcPr>
            <w:tcW w:w="1237" w:type="dxa"/>
          </w:tcPr>
          <w:p w14:paraId="08F9FFD6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79D872EE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7FBE0B85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38CCDF48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D27B70" w:rsidRPr="009A7517" w14:paraId="1500FD08" w14:textId="77777777" w:rsidTr="00A41ACC">
        <w:trPr>
          <w:trHeight w:val="58"/>
        </w:trPr>
        <w:tc>
          <w:tcPr>
            <w:tcW w:w="4230" w:type="dxa"/>
          </w:tcPr>
          <w:p w14:paraId="311183F2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07FFAA91" w14:textId="154C2B0D" w:rsidR="00D27B70" w:rsidRPr="009A7517" w:rsidRDefault="000A73E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2,400</w:t>
            </w:r>
          </w:p>
        </w:tc>
        <w:tc>
          <w:tcPr>
            <w:tcW w:w="1238" w:type="dxa"/>
          </w:tcPr>
          <w:p w14:paraId="763F335F" w14:textId="4AD71F70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4,500</w:t>
            </w:r>
          </w:p>
        </w:tc>
        <w:tc>
          <w:tcPr>
            <w:tcW w:w="1237" w:type="dxa"/>
          </w:tcPr>
          <w:p w14:paraId="71A2B447" w14:textId="0EEB5418" w:rsidR="00D27B70" w:rsidRPr="009A7517" w:rsidRDefault="000A73E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2,400</w:t>
            </w:r>
          </w:p>
        </w:tc>
        <w:tc>
          <w:tcPr>
            <w:tcW w:w="1238" w:type="dxa"/>
          </w:tcPr>
          <w:p w14:paraId="09EAEFDF" w14:textId="09791B60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4,000</w:t>
            </w:r>
          </w:p>
        </w:tc>
      </w:tr>
      <w:tr w:rsidR="00D27B70" w:rsidRPr="009A7517" w14:paraId="76199904" w14:textId="77777777" w:rsidTr="00A41ACC">
        <w:trPr>
          <w:trHeight w:val="58"/>
        </w:trPr>
        <w:tc>
          <w:tcPr>
            <w:tcW w:w="4230" w:type="dxa"/>
          </w:tcPr>
          <w:p w14:paraId="61F7C62A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7A242D" w14:textId="71C9C6C3" w:rsidR="00D27B70" w:rsidRPr="009A7517" w:rsidRDefault="000A73E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2,400</w:t>
            </w:r>
          </w:p>
        </w:tc>
        <w:tc>
          <w:tcPr>
            <w:tcW w:w="1238" w:type="dxa"/>
          </w:tcPr>
          <w:p w14:paraId="5DCADA44" w14:textId="114DD71F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4,500</w:t>
            </w:r>
          </w:p>
        </w:tc>
        <w:tc>
          <w:tcPr>
            <w:tcW w:w="1237" w:type="dxa"/>
          </w:tcPr>
          <w:p w14:paraId="4A244FB9" w14:textId="35C74C51" w:rsidR="00D27B70" w:rsidRPr="009A7517" w:rsidRDefault="000A73E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2,400</w:t>
            </w:r>
          </w:p>
        </w:tc>
        <w:tc>
          <w:tcPr>
            <w:tcW w:w="1238" w:type="dxa"/>
          </w:tcPr>
          <w:p w14:paraId="6E13510F" w14:textId="7A429C72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4,000</w:t>
            </w:r>
          </w:p>
        </w:tc>
      </w:tr>
      <w:tr w:rsidR="00D27B70" w:rsidRPr="009A7517" w14:paraId="2F2A065D" w14:textId="77777777" w:rsidTr="00A41ACC">
        <w:trPr>
          <w:trHeight w:val="58"/>
        </w:trPr>
        <w:tc>
          <w:tcPr>
            <w:tcW w:w="4230" w:type="dxa"/>
          </w:tcPr>
          <w:p w14:paraId="4F10364C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237" w:type="dxa"/>
          </w:tcPr>
          <w:p w14:paraId="3BFFE796" w14:textId="173CC3BB" w:rsidR="00D27B70" w:rsidRPr="009A7517" w:rsidRDefault="000A73E0" w:rsidP="00D27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10,732</w:t>
            </w:r>
          </w:p>
        </w:tc>
        <w:tc>
          <w:tcPr>
            <w:tcW w:w="1238" w:type="dxa"/>
          </w:tcPr>
          <w:p w14:paraId="6364477F" w14:textId="7D4D2993" w:rsidR="00D27B70" w:rsidRPr="009A7517" w:rsidRDefault="00D27B70" w:rsidP="00D27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10,721</w:t>
            </w:r>
          </w:p>
        </w:tc>
        <w:tc>
          <w:tcPr>
            <w:tcW w:w="1237" w:type="dxa"/>
          </w:tcPr>
          <w:p w14:paraId="1917C375" w14:textId="23D5845E" w:rsidR="00D27B70" w:rsidRPr="009A7517" w:rsidRDefault="000A73E0" w:rsidP="00D27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6,304</w:t>
            </w:r>
          </w:p>
        </w:tc>
        <w:tc>
          <w:tcPr>
            <w:tcW w:w="1238" w:type="dxa"/>
          </w:tcPr>
          <w:p w14:paraId="3FB21DB2" w14:textId="7B919D2D" w:rsidR="00D27B70" w:rsidRPr="009A7517" w:rsidRDefault="00D27B70" w:rsidP="00D27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4,700</w:t>
            </w:r>
          </w:p>
        </w:tc>
      </w:tr>
      <w:tr w:rsidR="00D27B70" w:rsidRPr="009A7517" w14:paraId="173B8318" w14:textId="77777777" w:rsidTr="00A41ACC">
        <w:trPr>
          <w:trHeight w:val="58"/>
        </w:trPr>
        <w:tc>
          <w:tcPr>
            <w:tcW w:w="4230" w:type="dxa"/>
          </w:tcPr>
          <w:p w14:paraId="7A42E94F" w14:textId="77777777" w:rsidR="00D27B70" w:rsidRPr="009A7517" w:rsidRDefault="00D27B70" w:rsidP="00246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3FD7F7F" w14:textId="77777777" w:rsidR="00D27B70" w:rsidRPr="009A7517" w:rsidRDefault="00D27B70" w:rsidP="0024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1238" w:type="dxa"/>
          </w:tcPr>
          <w:p w14:paraId="5F111875" w14:textId="77777777" w:rsidR="00D27B70" w:rsidRPr="009A7517" w:rsidRDefault="00D27B70" w:rsidP="0024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1237" w:type="dxa"/>
          </w:tcPr>
          <w:p w14:paraId="2DE41AF2" w14:textId="77777777" w:rsidR="00D27B70" w:rsidRPr="009A7517" w:rsidRDefault="00D27B70" w:rsidP="0024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1238" w:type="dxa"/>
          </w:tcPr>
          <w:p w14:paraId="22EA729C" w14:textId="77777777" w:rsidR="00D27B70" w:rsidRPr="009A7517" w:rsidRDefault="00D27B70" w:rsidP="0024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b/>
                <w:bCs/>
              </w:rPr>
            </w:pPr>
          </w:p>
        </w:tc>
      </w:tr>
      <w:tr w:rsidR="00D27B70" w:rsidRPr="009A7517" w14:paraId="5438C426" w14:textId="77777777" w:rsidTr="00A41ACC">
        <w:trPr>
          <w:trHeight w:val="58"/>
        </w:trPr>
        <w:tc>
          <w:tcPr>
            <w:tcW w:w="4230" w:type="dxa"/>
          </w:tcPr>
          <w:p w14:paraId="612100F0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37" w:type="dxa"/>
          </w:tcPr>
          <w:p w14:paraId="4A2DF37E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5FE30FB9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24DF1C14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1E44E603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D27B70" w:rsidRPr="009A7517" w14:paraId="54439A88" w14:textId="77777777" w:rsidTr="00A41ACC">
        <w:trPr>
          <w:trHeight w:val="58"/>
        </w:trPr>
        <w:tc>
          <w:tcPr>
            <w:tcW w:w="4230" w:type="dxa"/>
          </w:tcPr>
          <w:p w14:paraId="20C9D573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7" w:type="dxa"/>
          </w:tcPr>
          <w:p w14:paraId="7A0E68FA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15DE349C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08950CD5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5919F7C8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D27B70" w:rsidRPr="009A7517" w14:paraId="0D7AEC75" w14:textId="77777777" w:rsidTr="00A41ACC">
        <w:trPr>
          <w:trHeight w:val="58"/>
        </w:trPr>
        <w:tc>
          <w:tcPr>
            <w:tcW w:w="4230" w:type="dxa"/>
          </w:tcPr>
          <w:p w14:paraId="20D0CC90" w14:textId="03CA4A14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1237" w:type="dxa"/>
          </w:tcPr>
          <w:p w14:paraId="05446A76" w14:textId="311C9AFD" w:rsidR="00D27B70" w:rsidRPr="009A7517" w:rsidRDefault="000A73E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8,133</w:t>
            </w:r>
          </w:p>
        </w:tc>
        <w:tc>
          <w:tcPr>
            <w:tcW w:w="1238" w:type="dxa"/>
          </w:tcPr>
          <w:p w14:paraId="2CB4E28C" w14:textId="623A6D4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</w:rPr>
              <w:t>6,508</w:t>
            </w:r>
          </w:p>
        </w:tc>
        <w:tc>
          <w:tcPr>
            <w:tcW w:w="1237" w:type="dxa"/>
          </w:tcPr>
          <w:p w14:paraId="3263D8BF" w14:textId="2415633F" w:rsidR="00D27B70" w:rsidRPr="009A7517" w:rsidRDefault="000A73E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38" w:type="dxa"/>
          </w:tcPr>
          <w:p w14:paraId="3B7EE098" w14:textId="6755BAE1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</w:rPr>
              <w:t>-</w:t>
            </w:r>
          </w:p>
        </w:tc>
      </w:tr>
      <w:tr w:rsidR="00D27B70" w:rsidRPr="009A7517" w14:paraId="190F9C9D" w14:textId="77777777" w:rsidTr="00A41ACC">
        <w:trPr>
          <w:trHeight w:val="58"/>
        </w:trPr>
        <w:tc>
          <w:tcPr>
            <w:tcW w:w="4230" w:type="dxa"/>
          </w:tcPr>
          <w:p w14:paraId="15214A87" w14:textId="597D529D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3934D29E" w14:textId="1DC859B5" w:rsidR="00D27B70" w:rsidRPr="009A7517" w:rsidRDefault="00C777F7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6,725</w:t>
            </w:r>
          </w:p>
        </w:tc>
        <w:tc>
          <w:tcPr>
            <w:tcW w:w="1238" w:type="dxa"/>
          </w:tcPr>
          <w:p w14:paraId="3A80CC5E" w14:textId="074037BF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>3</w:t>
            </w:r>
            <w:r w:rsidRPr="009A7517">
              <w:rPr>
                <w:rFonts w:hint="cs"/>
              </w:rPr>
              <w:t>,</w:t>
            </w:r>
            <w:r w:rsidRPr="009A7517">
              <w:rPr>
                <w:rFonts w:hint="cs"/>
                <w:cs/>
              </w:rPr>
              <w:t>661</w:t>
            </w:r>
          </w:p>
        </w:tc>
        <w:tc>
          <w:tcPr>
            <w:tcW w:w="1237" w:type="dxa"/>
          </w:tcPr>
          <w:p w14:paraId="7A2D0B3C" w14:textId="73E93146" w:rsidR="00D27B70" w:rsidRPr="009A7517" w:rsidRDefault="000A73E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3,591</w:t>
            </w:r>
          </w:p>
        </w:tc>
        <w:tc>
          <w:tcPr>
            <w:tcW w:w="1238" w:type="dxa"/>
          </w:tcPr>
          <w:p w14:paraId="2D14FBE0" w14:textId="19459EA5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</w:rPr>
              <w:t>4,895</w:t>
            </w:r>
          </w:p>
        </w:tc>
      </w:tr>
      <w:tr w:rsidR="00D27B70" w:rsidRPr="009A7517" w14:paraId="7DF1CE54" w14:textId="77777777" w:rsidTr="00A41ACC">
        <w:trPr>
          <w:trHeight w:val="58"/>
        </w:trPr>
        <w:tc>
          <w:tcPr>
            <w:tcW w:w="4230" w:type="dxa"/>
          </w:tcPr>
          <w:p w14:paraId="0B266831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B77D12D" w14:textId="5FA7AD17" w:rsidR="00D27B70" w:rsidRPr="009A7517" w:rsidRDefault="000A73E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</w:t>
            </w:r>
            <w:r w:rsidR="00C777F7" w:rsidRPr="009A7517">
              <w:rPr>
                <w:rFonts w:hint="cs"/>
                <w:b/>
                <w:bCs/>
              </w:rPr>
              <w:t>4,858</w:t>
            </w:r>
          </w:p>
        </w:tc>
        <w:tc>
          <w:tcPr>
            <w:tcW w:w="1238" w:type="dxa"/>
          </w:tcPr>
          <w:p w14:paraId="1EA0A017" w14:textId="40CFCD06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</w:t>
            </w:r>
            <w:r w:rsidRPr="009A7517">
              <w:rPr>
                <w:rFonts w:hint="cs"/>
                <w:b/>
                <w:bCs/>
                <w:cs/>
              </w:rPr>
              <w:t>0</w:t>
            </w:r>
            <w:r w:rsidRPr="009A7517">
              <w:rPr>
                <w:rFonts w:hint="cs"/>
                <w:b/>
                <w:bCs/>
              </w:rPr>
              <w:t>,</w:t>
            </w:r>
            <w:r w:rsidRPr="009A7517">
              <w:rPr>
                <w:rFonts w:hint="cs"/>
                <w:b/>
                <w:bCs/>
                <w:cs/>
              </w:rPr>
              <w:t>169</w:t>
            </w:r>
          </w:p>
        </w:tc>
        <w:tc>
          <w:tcPr>
            <w:tcW w:w="1237" w:type="dxa"/>
          </w:tcPr>
          <w:p w14:paraId="132A45AF" w14:textId="2C13C6F5" w:rsidR="00D27B70" w:rsidRPr="009A7517" w:rsidRDefault="000A73E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3,591</w:t>
            </w:r>
          </w:p>
        </w:tc>
        <w:tc>
          <w:tcPr>
            <w:tcW w:w="1238" w:type="dxa"/>
          </w:tcPr>
          <w:p w14:paraId="57C00E4F" w14:textId="267A32CD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4,895</w:t>
            </w:r>
          </w:p>
        </w:tc>
      </w:tr>
      <w:tr w:rsidR="00246331" w:rsidRPr="009A7517" w14:paraId="5F39BD61" w14:textId="77777777" w:rsidTr="00A41ACC">
        <w:trPr>
          <w:trHeight w:val="58"/>
        </w:trPr>
        <w:tc>
          <w:tcPr>
            <w:tcW w:w="4230" w:type="dxa"/>
          </w:tcPr>
          <w:p w14:paraId="6847F0C9" w14:textId="77777777" w:rsidR="00246331" w:rsidRPr="009A7517" w:rsidRDefault="00246331" w:rsidP="006A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AED391F" w14:textId="77777777" w:rsidR="00246331" w:rsidRPr="009A7517" w:rsidRDefault="00246331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</w:pPr>
          </w:p>
        </w:tc>
        <w:tc>
          <w:tcPr>
            <w:tcW w:w="1238" w:type="dxa"/>
          </w:tcPr>
          <w:p w14:paraId="69B51587" w14:textId="77777777" w:rsidR="00246331" w:rsidRPr="009A7517" w:rsidRDefault="00246331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</w:pPr>
          </w:p>
        </w:tc>
        <w:tc>
          <w:tcPr>
            <w:tcW w:w="1237" w:type="dxa"/>
          </w:tcPr>
          <w:p w14:paraId="6307CFE1" w14:textId="77777777" w:rsidR="00246331" w:rsidRPr="009A7517" w:rsidRDefault="00246331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</w:pPr>
          </w:p>
        </w:tc>
        <w:tc>
          <w:tcPr>
            <w:tcW w:w="1238" w:type="dxa"/>
          </w:tcPr>
          <w:p w14:paraId="3DBEE3E6" w14:textId="77777777" w:rsidR="00246331" w:rsidRPr="009A7517" w:rsidRDefault="00246331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</w:pPr>
          </w:p>
        </w:tc>
      </w:tr>
      <w:tr w:rsidR="00FD19D4" w:rsidRPr="009A7517" w14:paraId="0B96C956" w14:textId="77777777" w:rsidTr="00A41ACC">
        <w:trPr>
          <w:trHeight w:val="58"/>
        </w:trPr>
        <w:tc>
          <w:tcPr>
            <w:tcW w:w="4230" w:type="dxa"/>
          </w:tcPr>
          <w:p w14:paraId="3086BAEB" w14:textId="77777777" w:rsidR="00FD19D4" w:rsidRPr="009A7517" w:rsidRDefault="00FD19D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  <w:p w14:paraId="7408CD59" w14:textId="77777777" w:rsidR="00FD19D4" w:rsidRPr="009A7517" w:rsidRDefault="00FD19D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  <w:p w14:paraId="4A1B08D2" w14:textId="3BBD9BA5" w:rsidR="00FD19D4" w:rsidRPr="009A7517" w:rsidRDefault="00FD19D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A2E3496" w14:textId="77777777" w:rsidR="00FD19D4" w:rsidRPr="009A7517" w:rsidRDefault="00FD19D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29A41F3B" w14:textId="77777777" w:rsidR="00FD19D4" w:rsidRPr="009A7517" w:rsidRDefault="00FD19D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184EF1E1" w14:textId="77777777" w:rsidR="00FD19D4" w:rsidRPr="009A7517" w:rsidRDefault="00FD19D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27A1F73E" w14:textId="77777777" w:rsidR="00FD19D4" w:rsidRPr="009A7517" w:rsidRDefault="00FD19D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27B70" w:rsidRPr="009A7517" w14:paraId="2878A486" w14:textId="77777777" w:rsidTr="00A41ACC">
        <w:trPr>
          <w:trHeight w:val="58"/>
        </w:trPr>
        <w:tc>
          <w:tcPr>
            <w:tcW w:w="4230" w:type="dxa"/>
          </w:tcPr>
          <w:p w14:paraId="408C3C4E" w14:textId="769964E4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เงินกู้ยืมระยะยาวอื่น</w:t>
            </w:r>
          </w:p>
        </w:tc>
        <w:tc>
          <w:tcPr>
            <w:tcW w:w="1237" w:type="dxa"/>
          </w:tcPr>
          <w:p w14:paraId="5EF26190" w14:textId="46D728F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1395BA5D" w14:textId="4A520002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721B4E95" w14:textId="4A0559C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1CA2B14D" w14:textId="259B1870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27B70" w:rsidRPr="009A7517" w14:paraId="720A3360" w14:textId="77777777" w:rsidTr="00A41ACC">
        <w:trPr>
          <w:trHeight w:val="58"/>
        </w:trPr>
        <w:tc>
          <w:tcPr>
            <w:tcW w:w="4230" w:type="dxa"/>
          </w:tcPr>
          <w:p w14:paraId="374C8272" w14:textId="2452B411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1237" w:type="dxa"/>
          </w:tcPr>
          <w:p w14:paraId="0D351A1F" w14:textId="3984C50C" w:rsidR="00D27B70" w:rsidRPr="009A7517" w:rsidRDefault="00C777F7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1,631</w:t>
            </w:r>
          </w:p>
        </w:tc>
        <w:tc>
          <w:tcPr>
            <w:tcW w:w="1238" w:type="dxa"/>
          </w:tcPr>
          <w:p w14:paraId="4937CE69" w14:textId="38D114B7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1,714</w:t>
            </w:r>
          </w:p>
        </w:tc>
        <w:tc>
          <w:tcPr>
            <w:tcW w:w="1237" w:type="dxa"/>
          </w:tcPr>
          <w:p w14:paraId="7CF65FFE" w14:textId="14AA4C48" w:rsidR="00D27B70" w:rsidRPr="009A7517" w:rsidRDefault="000A73E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38" w:type="dxa"/>
          </w:tcPr>
          <w:p w14:paraId="12CD88EA" w14:textId="2AF8ABCF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D27B70" w:rsidRPr="009A7517" w14:paraId="4818DD4E" w14:textId="77777777" w:rsidTr="00F20ABA">
        <w:trPr>
          <w:trHeight w:val="58"/>
        </w:trPr>
        <w:tc>
          <w:tcPr>
            <w:tcW w:w="4230" w:type="dxa"/>
          </w:tcPr>
          <w:p w14:paraId="0C61D6D3" w14:textId="6F0783B9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07B1454" w14:textId="093BCCA2" w:rsidR="00D27B70" w:rsidRPr="009A7517" w:rsidRDefault="00C777F7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1,631</w:t>
            </w:r>
          </w:p>
        </w:tc>
        <w:tc>
          <w:tcPr>
            <w:tcW w:w="1238" w:type="dxa"/>
          </w:tcPr>
          <w:p w14:paraId="2CC78C6B" w14:textId="55EBCA64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1,714</w:t>
            </w:r>
          </w:p>
        </w:tc>
        <w:tc>
          <w:tcPr>
            <w:tcW w:w="1237" w:type="dxa"/>
          </w:tcPr>
          <w:p w14:paraId="7E62BDA8" w14:textId="643D30DC" w:rsidR="00D27B70" w:rsidRPr="009A7517" w:rsidRDefault="000A73E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1238" w:type="dxa"/>
          </w:tcPr>
          <w:p w14:paraId="2D12DF9A" w14:textId="60CD0E65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-</w:t>
            </w:r>
          </w:p>
        </w:tc>
      </w:tr>
      <w:tr w:rsidR="00D27B70" w:rsidRPr="009A7517" w14:paraId="2ED26DCF" w14:textId="77777777" w:rsidTr="00A41ACC">
        <w:trPr>
          <w:trHeight w:val="58"/>
        </w:trPr>
        <w:tc>
          <w:tcPr>
            <w:tcW w:w="4230" w:type="dxa"/>
          </w:tcPr>
          <w:p w14:paraId="7CEEC250" w14:textId="77777777" w:rsidR="00D27B70" w:rsidRPr="009A7517" w:rsidRDefault="00D27B70" w:rsidP="00D27B70">
            <w:pPr>
              <w:tabs>
                <w:tab w:val="decimal" w:pos="540"/>
              </w:tabs>
              <w:spacing w:line="240" w:lineRule="auto"/>
            </w:pPr>
            <w:r w:rsidRPr="009A7517">
              <w:rPr>
                <w:rFonts w:hint="cs"/>
                <w:cs/>
              </w:rPr>
              <w:t>หุ้นกู้</w:t>
            </w:r>
          </w:p>
        </w:tc>
        <w:tc>
          <w:tcPr>
            <w:tcW w:w="1237" w:type="dxa"/>
          </w:tcPr>
          <w:p w14:paraId="6EA1741E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42F082E2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1FD9E5CE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0551D12D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D27B70" w:rsidRPr="009A7517" w14:paraId="00A5324B" w14:textId="77777777" w:rsidTr="00A41ACC">
        <w:trPr>
          <w:trHeight w:val="58"/>
        </w:trPr>
        <w:tc>
          <w:tcPr>
            <w:tcW w:w="4230" w:type="dxa"/>
          </w:tcPr>
          <w:p w14:paraId="0A59C875" w14:textId="4375DB8D" w:rsidR="00D27B70" w:rsidRPr="009A7517" w:rsidRDefault="00D27B70" w:rsidP="00D27B70">
            <w:pPr>
              <w:tabs>
                <w:tab w:val="decimal" w:pos="54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 xml:space="preserve">   </w:t>
            </w:r>
            <w:r w:rsidRPr="009A7517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1237" w:type="dxa"/>
          </w:tcPr>
          <w:p w14:paraId="316BDB97" w14:textId="42B66CB8" w:rsidR="00D27B70" w:rsidRPr="009A7517" w:rsidRDefault="000A73E0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4,159</w:t>
            </w:r>
          </w:p>
        </w:tc>
        <w:tc>
          <w:tcPr>
            <w:tcW w:w="1238" w:type="dxa"/>
          </w:tcPr>
          <w:p w14:paraId="11D3F458" w14:textId="13B3C26E" w:rsidR="00D27B70" w:rsidRPr="009A7517" w:rsidRDefault="00D27B70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8,645</w:t>
            </w:r>
          </w:p>
        </w:tc>
        <w:tc>
          <w:tcPr>
            <w:tcW w:w="1237" w:type="dxa"/>
          </w:tcPr>
          <w:p w14:paraId="0B518833" w14:textId="7A0899A6" w:rsidR="00D27B70" w:rsidRPr="009A7517" w:rsidRDefault="003B59E6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38" w:type="dxa"/>
          </w:tcPr>
          <w:p w14:paraId="51E2B0CB" w14:textId="05394C77" w:rsidR="00D27B70" w:rsidRPr="009A7517" w:rsidRDefault="00D27B70" w:rsidP="006A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D27B70" w:rsidRPr="009A7517" w14:paraId="3B3ED9BE" w14:textId="77777777" w:rsidTr="00A41ACC">
        <w:trPr>
          <w:trHeight w:val="58"/>
        </w:trPr>
        <w:tc>
          <w:tcPr>
            <w:tcW w:w="4230" w:type="dxa"/>
          </w:tcPr>
          <w:p w14:paraId="59CB7C75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6E7281AC" w14:textId="4A75C62E" w:rsidR="00D27B70" w:rsidRPr="009A7517" w:rsidRDefault="00C777F7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49,859</w:t>
            </w:r>
          </w:p>
        </w:tc>
        <w:tc>
          <w:tcPr>
            <w:tcW w:w="1238" w:type="dxa"/>
          </w:tcPr>
          <w:p w14:paraId="39E59646" w14:textId="37A16D41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39,259</w:t>
            </w:r>
          </w:p>
        </w:tc>
        <w:tc>
          <w:tcPr>
            <w:tcW w:w="1237" w:type="dxa"/>
          </w:tcPr>
          <w:p w14:paraId="37C2DFC2" w14:textId="70350E3E" w:rsidR="00D27B70" w:rsidRPr="009A7517" w:rsidRDefault="003B59E6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37,06</w:t>
            </w:r>
            <w:r w:rsidR="00C777F7" w:rsidRPr="009A7517">
              <w:rPr>
                <w:rFonts w:hint="cs"/>
              </w:rPr>
              <w:t>5</w:t>
            </w:r>
          </w:p>
        </w:tc>
        <w:tc>
          <w:tcPr>
            <w:tcW w:w="1238" w:type="dxa"/>
          </w:tcPr>
          <w:p w14:paraId="4A0EF7A2" w14:textId="1765B27E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26,476</w:t>
            </w:r>
          </w:p>
        </w:tc>
      </w:tr>
      <w:tr w:rsidR="00D27B70" w:rsidRPr="009A7517" w14:paraId="27E2829C" w14:textId="77777777" w:rsidTr="00A41ACC">
        <w:trPr>
          <w:trHeight w:val="58"/>
        </w:trPr>
        <w:tc>
          <w:tcPr>
            <w:tcW w:w="4230" w:type="dxa"/>
          </w:tcPr>
          <w:p w14:paraId="75342A55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6D48F6B0" w14:textId="7FF875F0" w:rsidR="00D27B70" w:rsidRPr="009A7517" w:rsidRDefault="00C777F7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54,018</w:t>
            </w:r>
          </w:p>
        </w:tc>
        <w:tc>
          <w:tcPr>
            <w:tcW w:w="1238" w:type="dxa"/>
          </w:tcPr>
          <w:p w14:paraId="232CA8DD" w14:textId="7AAFA6EA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47,904</w:t>
            </w:r>
          </w:p>
        </w:tc>
        <w:tc>
          <w:tcPr>
            <w:tcW w:w="1237" w:type="dxa"/>
          </w:tcPr>
          <w:p w14:paraId="0356E18F" w14:textId="78864DF4" w:rsidR="00D27B70" w:rsidRPr="009A7517" w:rsidRDefault="003B59E6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37,06</w:t>
            </w:r>
            <w:r w:rsidR="00C777F7" w:rsidRPr="009A7517">
              <w:rPr>
                <w:rFonts w:hint="cs"/>
                <w:b/>
                <w:bCs/>
              </w:rPr>
              <w:t>5</w:t>
            </w:r>
          </w:p>
        </w:tc>
        <w:tc>
          <w:tcPr>
            <w:tcW w:w="1238" w:type="dxa"/>
          </w:tcPr>
          <w:p w14:paraId="3717D210" w14:textId="6601CDA8" w:rsidR="00D27B70" w:rsidRPr="009A7517" w:rsidRDefault="00D27B70" w:rsidP="00D27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26,476</w:t>
            </w:r>
          </w:p>
        </w:tc>
      </w:tr>
      <w:tr w:rsidR="00D27B70" w:rsidRPr="009A7517" w14:paraId="06EE9B0A" w14:textId="77777777" w:rsidTr="00A41ACC">
        <w:trPr>
          <w:trHeight w:val="58"/>
        </w:trPr>
        <w:tc>
          <w:tcPr>
            <w:tcW w:w="4230" w:type="dxa"/>
          </w:tcPr>
          <w:p w14:paraId="37B9697F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237" w:type="dxa"/>
          </w:tcPr>
          <w:p w14:paraId="5F110A45" w14:textId="29E9BE80" w:rsidR="00D27B70" w:rsidRPr="009A7517" w:rsidRDefault="00C777F7" w:rsidP="00D27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70,507</w:t>
            </w:r>
          </w:p>
        </w:tc>
        <w:tc>
          <w:tcPr>
            <w:tcW w:w="1238" w:type="dxa"/>
          </w:tcPr>
          <w:p w14:paraId="2BC3F0CE" w14:textId="770A4912" w:rsidR="00D27B70" w:rsidRPr="009A7517" w:rsidRDefault="00D27B70" w:rsidP="00D27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69,787</w:t>
            </w:r>
          </w:p>
        </w:tc>
        <w:tc>
          <w:tcPr>
            <w:tcW w:w="1237" w:type="dxa"/>
          </w:tcPr>
          <w:p w14:paraId="16F9CC5B" w14:textId="01DCE709" w:rsidR="00D27B70" w:rsidRPr="009A7517" w:rsidRDefault="003B59E6" w:rsidP="00D27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40,65</w:t>
            </w:r>
            <w:r w:rsidR="00246331" w:rsidRPr="009A7517">
              <w:rPr>
                <w:rFonts w:hint="cs"/>
                <w:b/>
                <w:bCs/>
              </w:rPr>
              <w:t>6</w:t>
            </w:r>
          </w:p>
        </w:tc>
        <w:tc>
          <w:tcPr>
            <w:tcW w:w="1238" w:type="dxa"/>
          </w:tcPr>
          <w:p w14:paraId="08217769" w14:textId="7F7C7373" w:rsidR="00D27B70" w:rsidRPr="009A7517" w:rsidRDefault="00D27B70" w:rsidP="00D27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31,371</w:t>
            </w:r>
          </w:p>
        </w:tc>
      </w:tr>
      <w:tr w:rsidR="00D27B70" w:rsidRPr="009A7517" w14:paraId="1B81C1CC" w14:textId="77777777" w:rsidTr="00A41ACC">
        <w:trPr>
          <w:trHeight w:val="58"/>
        </w:trPr>
        <w:tc>
          <w:tcPr>
            <w:tcW w:w="4230" w:type="dxa"/>
          </w:tcPr>
          <w:p w14:paraId="0ABE8256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99ADD75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552E9E87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788496C1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119851AB" w14:textId="77777777" w:rsidR="00D27B70" w:rsidRPr="009A7517" w:rsidRDefault="00D27B70" w:rsidP="00D2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D27B70" w:rsidRPr="009A7517" w14:paraId="74C429CE" w14:textId="77777777" w:rsidTr="00A41ACC">
        <w:trPr>
          <w:trHeight w:val="58"/>
        </w:trPr>
        <w:tc>
          <w:tcPr>
            <w:tcW w:w="4230" w:type="dxa"/>
          </w:tcPr>
          <w:p w14:paraId="5BF47D2F" w14:textId="77777777" w:rsidR="00D27B70" w:rsidRPr="009A7517" w:rsidRDefault="00D27B70" w:rsidP="00D2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4D735841" w14:textId="378AEFC9" w:rsidR="003B59E6" w:rsidRPr="009A7517" w:rsidRDefault="00246331" w:rsidP="00D27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81,239</w:t>
            </w:r>
          </w:p>
        </w:tc>
        <w:tc>
          <w:tcPr>
            <w:tcW w:w="1238" w:type="dxa"/>
          </w:tcPr>
          <w:p w14:paraId="5D0D89D5" w14:textId="4A5B2488" w:rsidR="00D27B70" w:rsidRPr="009A7517" w:rsidRDefault="00D27B70" w:rsidP="00D27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80,508</w:t>
            </w:r>
          </w:p>
        </w:tc>
        <w:tc>
          <w:tcPr>
            <w:tcW w:w="1237" w:type="dxa"/>
          </w:tcPr>
          <w:p w14:paraId="6B6D9082" w14:textId="0BDDBC24" w:rsidR="00D27B70" w:rsidRPr="009A7517" w:rsidRDefault="003B59E6" w:rsidP="00D27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46,9</w:t>
            </w:r>
            <w:r w:rsidR="00C777F7" w:rsidRPr="009A7517">
              <w:rPr>
                <w:rFonts w:hint="cs"/>
                <w:b/>
                <w:bCs/>
              </w:rPr>
              <w:t>60</w:t>
            </w:r>
          </w:p>
        </w:tc>
        <w:tc>
          <w:tcPr>
            <w:tcW w:w="1238" w:type="dxa"/>
          </w:tcPr>
          <w:p w14:paraId="654DCD26" w14:textId="39FD1861" w:rsidR="00D27B70" w:rsidRPr="009A7517" w:rsidRDefault="00D27B70" w:rsidP="00D27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36,071</w:t>
            </w:r>
          </w:p>
        </w:tc>
      </w:tr>
    </w:tbl>
    <w:p w14:paraId="0709CFFC" w14:textId="272802FA" w:rsidR="00864889" w:rsidRPr="009A7517" w:rsidRDefault="0086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en-GB"/>
        </w:rPr>
      </w:pPr>
    </w:p>
    <w:p w14:paraId="665D117E" w14:textId="0813AA8D" w:rsidR="003559EF" w:rsidRPr="009A7517" w:rsidRDefault="00D945C5" w:rsidP="0003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</w:pPr>
      <w:r w:rsidRPr="009A7517">
        <w:rPr>
          <w:rFonts w:hint="cs"/>
          <w:cs/>
          <w:lang w:val="en-GB"/>
        </w:rPr>
        <w:t>สัญญาเงินกู้ยืมดังกล่าวได้ระบุเงื่อนไขบางประการเกี่ยวกับการรักษาอัตราส่วนทางการเงิน</w:t>
      </w:r>
      <w:r w:rsidR="00296E49" w:rsidRPr="009A7517">
        <w:rPr>
          <w:rFonts w:hint="cs"/>
          <w:cs/>
          <w:lang w:val="en-GB"/>
        </w:rPr>
        <w:t xml:space="preserve"> เช่น การดำรงอัตราส่วนของหนี้สินต่อส่วนของผู้ถือหุ้น อัตราส่วนในการชำระหนี้ และอัตราส่วนเงินทุนหมุนเวียน</w:t>
      </w:r>
      <w:r w:rsidRPr="009A7517">
        <w:rPr>
          <w:rFonts w:hint="cs"/>
          <w:cs/>
          <w:lang w:val="en-GB"/>
        </w:rPr>
        <w:t xml:space="preserve"> และการโอนสิทธิสัญญาต่าง ๆ </w:t>
      </w:r>
      <w:r w:rsidR="0050006C" w:rsidRPr="009A7517">
        <w:rPr>
          <w:rFonts w:hint="cs"/>
          <w:cs/>
          <w:lang w:val="en-GB"/>
        </w:rPr>
        <w:t>นอกจากนี้</w:t>
      </w:r>
      <w:r w:rsidRPr="009A7517">
        <w:rPr>
          <w:rFonts w:hint="cs"/>
          <w:cs/>
          <w:lang w:val="en-GB"/>
        </w:rPr>
        <w:t>เงินกู้ยืม</w:t>
      </w:r>
      <w:r w:rsidR="0050006C" w:rsidRPr="009A7517">
        <w:rPr>
          <w:rFonts w:hint="cs"/>
          <w:cs/>
          <w:lang w:val="en-GB"/>
        </w:rPr>
        <w:t>ของบริษัทย่อยและบริษัทย่อยทางอ้อม</w:t>
      </w:r>
      <w:r w:rsidRPr="009A7517">
        <w:rPr>
          <w:rFonts w:hint="cs"/>
          <w:cs/>
          <w:lang w:val="en-GB"/>
        </w:rPr>
        <w:t>ค้ำประกันโดยการจดจำนองที่ดิน อาคาร ส่วนปรับปรุงที่ดิ</w:t>
      </w:r>
      <w:r w:rsidR="004B6B15" w:rsidRPr="009A7517">
        <w:rPr>
          <w:rFonts w:hint="cs"/>
          <w:cs/>
          <w:lang w:val="en-GB"/>
        </w:rPr>
        <w:t xml:space="preserve">น </w:t>
      </w:r>
      <w:r w:rsidRPr="009A7517">
        <w:rPr>
          <w:rFonts w:hint="cs"/>
          <w:cs/>
          <w:lang w:val="en-GB"/>
        </w:rPr>
        <w:t>ระบบสาธารณูปโภค เครื่องจักร</w:t>
      </w:r>
      <w:r w:rsidR="004B6B15" w:rsidRPr="009A7517">
        <w:rPr>
          <w:rFonts w:hint="cs"/>
          <w:cs/>
          <w:lang w:val="en-GB"/>
        </w:rPr>
        <w:t xml:space="preserve"> </w:t>
      </w:r>
      <w:r w:rsidR="00F235B6" w:rsidRPr="009A7517">
        <w:rPr>
          <w:rFonts w:hint="cs"/>
          <w:cs/>
        </w:rPr>
        <w:t>และหุ้นของบริษัทย่อย</w:t>
      </w:r>
      <w:r w:rsidR="0089115B" w:rsidRPr="009A7517">
        <w:rPr>
          <w:rFonts w:hint="cs"/>
          <w:cs/>
        </w:rPr>
        <w:t>เป็น</w:t>
      </w:r>
      <w:r w:rsidR="003D16D1" w:rsidRPr="009A7517">
        <w:rPr>
          <w:rFonts w:hint="cs"/>
          <w:cs/>
        </w:rPr>
        <w:t>หลักทรัพย์ค้ำประกัน</w:t>
      </w:r>
    </w:p>
    <w:p w14:paraId="2077D6E9" w14:textId="77777777" w:rsidR="00B82262" w:rsidRPr="009A7517" w:rsidRDefault="00B82262" w:rsidP="0003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sz w:val="28"/>
          <w:szCs w:val="28"/>
        </w:rPr>
      </w:pPr>
    </w:p>
    <w:p w14:paraId="4E9DFDDF" w14:textId="77777777" w:rsidR="007326CD" w:rsidRPr="009A7517" w:rsidRDefault="0073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9A7517">
        <w:rPr>
          <w:rFonts w:hint="cs"/>
          <w:sz w:val="28"/>
          <w:szCs w:val="28"/>
          <w:cs/>
        </w:rPr>
        <w:br w:type="page"/>
      </w:r>
    </w:p>
    <w:p w14:paraId="31B8D083" w14:textId="3780432E" w:rsidR="00F31526" w:rsidRPr="009A7517" w:rsidRDefault="00F31526" w:rsidP="0003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cs/>
        </w:rPr>
      </w:pPr>
      <w:r w:rsidRPr="009A7517">
        <w:rPr>
          <w:rFonts w:hint="cs"/>
          <w:cs/>
        </w:rPr>
        <w:lastRenderedPageBreak/>
        <w:t>การเปลี่ยนแปลงของเงินกู้ยืมและหุ้นกู้ในระหว่างปี มีดังนี้</w:t>
      </w:r>
    </w:p>
    <w:p w14:paraId="711CCC0E" w14:textId="77777777" w:rsidR="00F31526" w:rsidRPr="009A7517" w:rsidRDefault="00F31526" w:rsidP="0003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900"/>
        <w:gridCol w:w="1170"/>
        <w:gridCol w:w="1080"/>
        <w:gridCol w:w="1080"/>
        <w:gridCol w:w="1080"/>
      </w:tblGrid>
      <w:tr w:rsidR="00F31526" w:rsidRPr="009A7517" w14:paraId="2ACBF4C7" w14:textId="77777777" w:rsidTr="00B42109">
        <w:trPr>
          <w:tblHeader/>
        </w:trPr>
        <w:tc>
          <w:tcPr>
            <w:tcW w:w="3870" w:type="dxa"/>
            <w:shd w:val="clear" w:color="auto" w:fill="auto"/>
          </w:tcPr>
          <w:p w14:paraId="2F90DDEF" w14:textId="77777777" w:rsidR="00F31526" w:rsidRPr="009A7517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900" w:type="dxa"/>
          </w:tcPr>
          <w:p w14:paraId="639EEA5F" w14:textId="77777777" w:rsidR="00F31526" w:rsidRPr="009A7517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62922277" w14:textId="77777777" w:rsidR="00F31526" w:rsidRPr="009A7517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1B4114E9" w14:textId="77777777" w:rsidR="00F31526" w:rsidRPr="009A7517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31526" w:rsidRPr="009A7517" w14:paraId="39FEFF52" w14:textId="77777777" w:rsidTr="00B42109">
        <w:trPr>
          <w:tblHeader/>
        </w:trPr>
        <w:tc>
          <w:tcPr>
            <w:tcW w:w="3870" w:type="dxa"/>
          </w:tcPr>
          <w:p w14:paraId="6D7A50BB" w14:textId="77777777" w:rsidR="00F31526" w:rsidRPr="009A7517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9A7517">
              <w:rPr>
                <w:rFonts w:hint="cs"/>
                <w:b/>
                <w:bCs/>
                <w:i/>
                <w:iCs/>
              </w:rPr>
              <w:t>31</w:t>
            </w: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0877F8FE" w14:textId="63FB950B" w:rsidR="00F31526" w:rsidRPr="009A7517" w:rsidRDefault="00F31526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7E0D7" w14:textId="28151F38" w:rsidR="00F31526" w:rsidRPr="009A7517" w:rsidRDefault="006244A4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46999DA1" w14:textId="7904B590" w:rsidR="00F31526" w:rsidRPr="009A7517" w:rsidRDefault="006244A4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0E40F758" w14:textId="7131AB42" w:rsidR="00F31526" w:rsidRPr="009A7517" w:rsidRDefault="006244A4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6D5D93E1" w14:textId="5C207835" w:rsidR="00F31526" w:rsidRPr="009A7517" w:rsidRDefault="006244A4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F31526" w:rsidRPr="009A7517" w14:paraId="23D8D2F1" w14:textId="77777777" w:rsidTr="00B42109">
        <w:trPr>
          <w:tblHeader/>
        </w:trPr>
        <w:tc>
          <w:tcPr>
            <w:tcW w:w="3870" w:type="dxa"/>
          </w:tcPr>
          <w:p w14:paraId="0695CBE0" w14:textId="77777777" w:rsidR="00F31526" w:rsidRPr="009A7517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900" w:type="dxa"/>
          </w:tcPr>
          <w:p w14:paraId="3BBB171C" w14:textId="77777777" w:rsidR="00F31526" w:rsidRPr="009A7517" w:rsidRDefault="00F31526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4"/>
          </w:tcPr>
          <w:p w14:paraId="137252A2" w14:textId="77777777" w:rsidR="00F31526" w:rsidRPr="009A7517" w:rsidRDefault="00F31526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44A4" w:rsidRPr="009A7517" w14:paraId="7A3EEC4C" w14:textId="77777777" w:rsidTr="00B42109">
        <w:tc>
          <w:tcPr>
            <w:tcW w:w="3870" w:type="dxa"/>
          </w:tcPr>
          <w:p w14:paraId="502122F8" w14:textId="77777777" w:rsidR="006244A4" w:rsidRPr="009A7517" w:rsidRDefault="006244A4" w:rsidP="00624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22475F82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</w:p>
        </w:tc>
        <w:tc>
          <w:tcPr>
            <w:tcW w:w="1170" w:type="dxa"/>
          </w:tcPr>
          <w:p w14:paraId="2727C8C8" w14:textId="0E864CE7" w:rsidR="006244A4" w:rsidRPr="009A7517" w:rsidRDefault="00BE6C01" w:rsidP="002D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80,507</w:t>
            </w:r>
          </w:p>
        </w:tc>
        <w:tc>
          <w:tcPr>
            <w:tcW w:w="1080" w:type="dxa"/>
          </w:tcPr>
          <w:p w14:paraId="3C4E703B" w14:textId="0C6ADF2B" w:rsidR="006244A4" w:rsidRPr="009A7517" w:rsidRDefault="006244A4" w:rsidP="002D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63,244</w:t>
            </w:r>
          </w:p>
        </w:tc>
        <w:tc>
          <w:tcPr>
            <w:tcW w:w="1080" w:type="dxa"/>
          </w:tcPr>
          <w:p w14:paraId="28345D87" w14:textId="3106A8BC" w:rsidR="006244A4" w:rsidRPr="009A7517" w:rsidRDefault="00A10413" w:rsidP="002D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36,071</w:t>
            </w:r>
          </w:p>
        </w:tc>
        <w:tc>
          <w:tcPr>
            <w:tcW w:w="1080" w:type="dxa"/>
          </w:tcPr>
          <w:p w14:paraId="7BF4D291" w14:textId="3EE77D5F" w:rsidR="006244A4" w:rsidRPr="009A7517" w:rsidRDefault="006244A4" w:rsidP="002D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31,739</w:t>
            </w:r>
          </w:p>
        </w:tc>
      </w:tr>
      <w:tr w:rsidR="006244A4" w:rsidRPr="009A7517" w14:paraId="64827725" w14:textId="77777777" w:rsidTr="00B42109">
        <w:tc>
          <w:tcPr>
            <w:tcW w:w="3870" w:type="dxa"/>
          </w:tcPr>
          <w:p w14:paraId="5AFC27E7" w14:textId="77777777" w:rsidR="006244A4" w:rsidRPr="009A7517" w:rsidRDefault="006244A4" w:rsidP="00624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1693B258" w14:textId="7CFE9E99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240" w:lineRule="auto"/>
              <w:ind w:left="-114"/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14:paraId="3B2DA340" w14:textId="5140F137" w:rsidR="006244A4" w:rsidRPr="009A7517" w:rsidRDefault="00BE6C01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080" w:type="dxa"/>
          </w:tcPr>
          <w:p w14:paraId="60DC9A73" w14:textId="4F6B4020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8,994</w:t>
            </w:r>
          </w:p>
        </w:tc>
        <w:tc>
          <w:tcPr>
            <w:tcW w:w="1080" w:type="dxa"/>
          </w:tcPr>
          <w:p w14:paraId="0A1E2391" w14:textId="6783F542" w:rsidR="006244A4" w:rsidRPr="009A7517" w:rsidRDefault="00A10413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080" w:type="dxa"/>
          </w:tcPr>
          <w:p w14:paraId="414739D5" w14:textId="078FEDC0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6244A4" w:rsidRPr="009A7517" w14:paraId="6AD8CA26" w14:textId="77777777" w:rsidTr="00801037">
        <w:tc>
          <w:tcPr>
            <w:tcW w:w="3870" w:type="dxa"/>
          </w:tcPr>
          <w:p w14:paraId="7C21AD51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9A7517">
              <w:rPr>
                <w:rFonts w:hint="cs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302E554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1170" w:type="dxa"/>
          </w:tcPr>
          <w:p w14:paraId="11248662" w14:textId="48627A45" w:rsidR="006244A4" w:rsidRPr="009A7517" w:rsidRDefault="008D4DE2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olor w:val="000000" w:themeColor="text1"/>
              </w:rPr>
            </w:pPr>
            <w:r w:rsidRPr="009A7517">
              <w:rPr>
                <w:rFonts w:hint="cs"/>
                <w:color w:val="000000" w:themeColor="text1"/>
              </w:rPr>
              <w:t>21,045</w:t>
            </w:r>
          </w:p>
        </w:tc>
        <w:tc>
          <w:tcPr>
            <w:tcW w:w="1080" w:type="dxa"/>
          </w:tcPr>
          <w:p w14:paraId="4144204A" w14:textId="59219066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olor w:val="000000" w:themeColor="text1"/>
              </w:rPr>
              <w:t>25,446</w:t>
            </w:r>
          </w:p>
        </w:tc>
        <w:tc>
          <w:tcPr>
            <w:tcW w:w="1080" w:type="dxa"/>
          </w:tcPr>
          <w:p w14:paraId="6D9783AF" w14:textId="307AA663" w:rsidR="006244A4" w:rsidRPr="009A7517" w:rsidRDefault="00A10413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15,500</w:t>
            </w:r>
          </w:p>
        </w:tc>
        <w:tc>
          <w:tcPr>
            <w:tcW w:w="1080" w:type="dxa"/>
          </w:tcPr>
          <w:p w14:paraId="68A3B161" w14:textId="25F9CE0A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7,000</w:t>
            </w:r>
          </w:p>
        </w:tc>
      </w:tr>
      <w:tr w:rsidR="006244A4" w:rsidRPr="009A7517" w14:paraId="54286219" w14:textId="77777777" w:rsidTr="00801037">
        <w:tc>
          <w:tcPr>
            <w:tcW w:w="3870" w:type="dxa"/>
          </w:tcPr>
          <w:p w14:paraId="19D013EF" w14:textId="77777777" w:rsidR="006244A4" w:rsidRPr="009A7517" w:rsidRDefault="006244A4" w:rsidP="00624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00" w:type="dxa"/>
          </w:tcPr>
          <w:p w14:paraId="5E9982AD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1170" w:type="dxa"/>
          </w:tcPr>
          <w:p w14:paraId="4237124C" w14:textId="6DCC10A1" w:rsidR="006244A4" w:rsidRPr="009A7517" w:rsidRDefault="00BE6C01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olor w:val="000000" w:themeColor="text1"/>
              </w:rPr>
            </w:pPr>
            <w:r w:rsidRPr="009A7517">
              <w:rPr>
                <w:rFonts w:hint="cs"/>
                <w:color w:val="000000" w:themeColor="text1"/>
              </w:rPr>
              <w:t>(20,803)</w:t>
            </w:r>
          </w:p>
        </w:tc>
        <w:tc>
          <w:tcPr>
            <w:tcW w:w="1080" w:type="dxa"/>
          </w:tcPr>
          <w:p w14:paraId="55C5B337" w14:textId="5878DAAF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  <w:color w:val="000000" w:themeColor="text1"/>
              </w:rPr>
              <w:t>(19,073)</w:t>
            </w:r>
          </w:p>
        </w:tc>
        <w:tc>
          <w:tcPr>
            <w:tcW w:w="1080" w:type="dxa"/>
          </w:tcPr>
          <w:p w14:paraId="1C793B5F" w14:textId="56618964" w:rsidR="006244A4" w:rsidRPr="009A7517" w:rsidRDefault="00A10413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(4,700)</w:t>
            </w:r>
          </w:p>
        </w:tc>
        <w:tc>
          <w:tcPr>
            <w:tcW w:w="1080" w:type="dxa"/>
          </w:tcPr>
          <w:p w14:paraId="71E75EAF" w14:textId="7B6044B4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(2,925)</w:t>
            </w:r>
          </w:p>
        </w:tc>
      </w:tr>
      <w:tr w:rsidR="006244A4" w:rsidRPr="009A7517" w14:paraId="09AA32DD" w14:textId="77777777" w:rsidTr="00801037">
        <w:tc>
          <w:tcPr>
            <w:tcW w:w="3870" w:type="dxa"/>
          </w:tcPr>
          <w:p w14:paraId="2C48431B" w14:textId="77777777" w:rsidR="006244A4" w:rsidRPr="009A7517" w:rsidRDefault="006244A4" w:rsidP="00624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ต้นทุนการทำรายการ-สุทธิจากการตัดจำหน่าย</w:t>
            </w:r>
          </w:p>
        </w:tc>
        <w:tc>
          <w:tcPr>
            <w:tcW w:w="900" w:type="dxa"/>
          </w:tcPr>
          <w:p w14:paraId="6B433D78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1170" w:type="dxa"/>
          </w:tcPr>
          <w:p w14:paraId="0D9A1C8F" w14:textId="4F062500" w:rsidR="006244A4" w:rsidRPr="009A7517" w:rsidRDefault="00BE6C01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olor w:val="000000" w:themeColor="text1"/>
              </w:rPr>
            </w:pPr>
            <w:r w:rsidRPr="009A7517">
              <w:rPr>
                <w:rFonts w:hint="cs"/>
                <w:color w:val="000000" w:themeColor="text1"/>
              </w:rPr>
              <w:t>116</w:t>
            </w:r>
          </w:p>
        </w:tc>
        <w:tc>
          <w:tcPr>
            <w:tcW w:w="1080" w:type="dxa"/>
          </w:tcPr>
          <w:p w14:paraId="6C464614" w14:textId="1CC1B07D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  <w:color w:val="000000" w:themeColor="text1"/>
              </w:rPr>
              <w:t>72</w:t>
            </w:r>
          </w:p>
        </w:tc>
        <w:tc>
          <w:tcPr>
            <w:tcW w:w="1080" w:type="dxa"/>
          </w:tcPr>
          <w:p w14:paraId="5EFB6CF1" w14:textId="49E5F75C" w:rsidR="006244A4" w:rsidRPr="009A7517" w:rsidRDefault="00A10413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(</w:t>
            </w:r>
            <w:r w:rsidR="007C3E99" w:rsidRPr="009A7517">
              <w:rPr>
                <w:rFonts w:hint="cs"/>
              </w:rPr>
              <w:t>2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080" w:type="dxa"/>
          </w:tcPr>
          <w:p w14:paraId="6E8F472B" w14:textId="11D90F74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(15)</w:t>
            </w:r>
          </w:p>
        </w:tc>
      </w:tr>
      <w:tr w:rsidR="00AB549A" w:rsidRPr="009A7517" w14:paraId="2579E30E" w14:textId="77777777" w:rsidTr="00801037">
        <w:tc>
          <w:tcPr>
            <w:tcW w:w="3870" w:type="dxa"/>
          </w:tcPr>
          <w:p w14:paraId="41923A94" w14:textId="06F8BEC9" w:rsidR="00AB549A" w:rsidRPr="009A7517" w:rsidRDefault="00AB549A" w:rsidP="00AB5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900" w:type="dxa"/>
          </w:tcPr>
          <w:p w14:paraId="21DE212D" w14:textId="77777777" w:rsidR="00AB549A" w:rsidRPr="009A7517" w:rsidRDefault="00AB549A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1170" w:type="dxa"/>
          </w:tcPr>
          <w:p w14:paraId="61AB73EB" w14:textId="2B4A3584" w:rsidR="00AB549A" w:rsidRPr="009A7517" w:rsidRDefault="00A81438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olor w:val="000000" w:themeColor="text1"/>
              </w:rPr>
            </w:pPr>
            <w:r w:rsidRPr="009A7517">
              <w:rPr>
                <w:rFonts w:hint="cs"/>
                <w:color w:val="000000" w:themeColor="text1"/>
              </w:rPr>
              <w:t>7</w:t>
            </w:r>
            <w:r w:rsidR="006A3D09" w:rsidRPr="009A7517">
              <w:rPr>
                <w:rFonts w:hint="cs"/>
                <w:color w:val="000000" w:themeColor="text1"/>
              </w:rPr>
              <w:t>50</w:t>
            </w:r>
          </w:p>
        </w:tc>
        <w:tc>
          <w:tcPr>
            <w:tcW w:w="1080" w:type="dxa"/>
          </w:tcPr>
          <w:p w14:paraId="098ADD89" w14:textId="0FBBEB9B" w:rsidR="00AB549A" w:rsidRPr="009A7517" w:rsidRDefault="00AB549A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olor w:val="000000" w:themeColor="text1"/>
              </w:rPr>
            </w:pPr>
            <w:r w:rsidRPr="009A7517">
              <w:rPr>
                <w:rFonts w:hint="cs"/>
                <w:color w:val="000000" w:themeColor="text1"/>
              </w:rPr>
              <w:t>1,824</w:t>
            </w:r>
          </w:p>
        </w:tc>
        <w:tc>
          <w:tcPr>
            <w:tcW w:w="1080" w:type="dxa"/>
          </w:tcPr>
          <w:p w14:paraId="2F61781C" w14:textId="28F55A76" w:rsidR="00AB549A" w:rsidRPr="009A7517" w:rsidRDefault="00A10413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91</w:t>
            </w:r>
          </w:p>
        </w:tc>
        <w:tc>
          <w:tcPr>
            <w:tcW w:w="1080" w:type="dxa"/>
          </w:tcPr>
          <w:p w14:paraId="49498B82" w14:textId="374A50D5" w:rsidR="00AB549A" w:rsidRPr="009A7517" w:rsidRDefault="00AB549A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272</w:t>
            </w:r>
          </w:p>
        </w:tc>
      </w:tr>
      <w:tr w:rsidR="00BE6C01" w:rsidRPr="009A7517" w14:paraId="50A1A372" w14:textId="77777777" w:rsidTr="00801037">
        <w:tc>
          <w:tcPr>
            <w:tcW w:w="3870" w:type="dxa"/>
          </w:tcPr>
          <w:p w14:paraId="441E350C" w14:textId="2B4833E7" w:rsidR="00BE6C01" w:rsidRPr="009A7517" w:rsidRDefault="00BE6C01" w:rsidP="00AB5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900" w:type="dxa"/>
          </w:tcPr>
          <w:p w14:paraId="55E5D883" w14:textId="77777777" w:rsidR="00BE6C01" w:rsidRPr="009A7517" w:rsidRDefault="00BE6C01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1170" w:type="dxa"/>
          </w:tcPr>
          <w:p w14:paraId="6DAFFA8B" w14:textId="73CD8C3C" w:rsidR="00BE6C01" w:rsidRPr="009A7517" w:rsidRDefault="00BE6C01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olor w:val="000000" w:themeColor="text1"/>
              </w:rPr>
            </w:pPr>
            <w:r w:rsidRPr="009A7517">
              <w:rPr>
                <w:rFonts w:hint="cs"/>
                <w:color w:val="000000" w:themeColor="text1"/>
              </w:rPr>
              <w:t>(38</w:t>
            </w:r>
            <w:r w:rsidR="00A10413" w:rsidRPr="009A7517">
              <w:rPr>
                <w:rFonts w:hint="cs"/>
                <w:color w:val="000000" w:themeColor="text1"/>
              </w:rPr>
              <w:t>5</w:t>
            </w:r>
            <w:r w:rsidRPr="009A7517">
              <w:rPr>
                <w:rFonts w:hint="cs"/>
                <w:color w:val="000000" w:themeColor="text1"/>
              </w:rPr>
              <w:t>)</w:t>
            </w:r>
          </w:p>
        </w:tc>
        <w:tc>
          <w:tcPr>
            <w:tcW w:w="1080" w:type="dxa"/>
          </w:tcPr>
          <w:p w14:paraId="132BA85A" w14:textId="0FB1DC51" w:rsidR="00BE6C01" w:rsidRPr="009A7517" w:rsidRDefault="00A10413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olor w:val="000000" w:themeColor="text1"/>
              </w:rPr>
            </w:pPr>
            <w:r w:rsidRPr="009A7517">
              <w:rPr>
                <w:rFonts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CE62FEF" w14:textId="27109B6E" w:rsidR="00BE6C01" w:rsidRPr="009A7517" w:rsidRDefault="00A10413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080" w:type="dxa"/>
          </w:tcPr>
          <w:p w14:paraId="75C98FE1" w14:textId="6516643E" w:rsidR="00BE6C01" w:rsidRPr="009A7517" w:rsidRDefault="00A10413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AB549A" w:rsidRPr="009A7517" w14:paraId="5930F140" w14:textId="77777777" w:rsidTr="00A10413">
        <w:tc>
          <w:tcPr>
            <w:tcW w:w="3870" w:type="dxa"/>
            <w:vAlign w:val="bottom"/>
          </w:tcPr>
          <w:p w14:paraId="62C8C1E8" w14:textId="77777777" w:rsidR="00AB549A" w:rsidRPr="009A7517" w:rsidRDefault="00AB549A" w:rsidP="002D1F8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การเปลี่ยนแปลงในมูลค่ายุติธรรมของรายการ</w:t>
            </w:r>
          </w:p>
          <w:p w14:paraId="616DEDAC" w14:textId="1CE6F16E" w:rsidR="00AB549A" w:rsidRPr="009A7517" w:rsidRDefault="00AB549A" w:rsidP="002D1F8B">
            <w:pPr>
              <w:pStyle w:val="BodyText"/>
              <w:spacing w:after="0"/>
              <w:ind w:left="168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ที่ถูกป้องกันความเสี่ยง</w:t>
            </w:r>
          </w:p>
        </w:tc>
        <w:tc>
          <w:tcPr>
            <w:tcW w:w="900" w:type="dxa"/>
            <w:vAlign w:val="bottom"/>
          </w:tcPr>
          <w:p w14:paraId="5143D1D3" w14:textId="77777777" w:rsidR="00AB549A" w:rsidRPr="009A7517" w:rsidRDefault="00AB549A" w:rsidP="00A1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523362D4" w14:textId="77777777" w:rsidR="00AB549A" w:rsidRPr="009A7517" w:rsidRDefault="00AB549A" w:rsidP="00A104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olor w:val="000000" w:themeColor="text1"/>
              </w:rPr>
            </w:pPr>
          </w:p>
          <w:p w14:paraId="31D56C89" w14:textId="52D9ADA6" w:rsidR="00AB549A" w:rsidRPr="009A7517" w:rsidRDefault="00A10413" w:rsidP="00A104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olor w:val="000000" w:themeColor="text1"/>
              </w:rPr>
            </w:pPr>
            <w:r w:rsidRPr="009A7517">
              <w:rPr>
                <w:rFonts w:hint="cs"/>
                <w:color w:val="000000" w:themeColor="text1"/>
              </w:rPr>
              <w:t>9</w:t>
            </w:r>
          </w:p>
        </w:tc>
        <w:tc>
          <w:tcPr>
            <w:tcW w:w="1080" w:type="dxa"/>
            <w:vAlign w:val="bottom"/>
          </w:tcPr>
          <w:p w14:paraId="33E4A013" w14:textId="77777777" w:rsidR="00AB549A" w:rsidRPr="009A7517" w:rsidRDefault="00AB549A" w:rsidP="00A104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olor w:val="000000" w:themeColor="text1"/>
              </w:rPr>
            </w:pPr>
          </w:p>
          <w:p w14:paraId="63B19849" w14:textId="72B54E1A" w:rsidR="00AB549A" w:rsidRPr="009A7517" w:rsidRDefault="00AB549A" w:rsidP="00A104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0BFB464D" w14:textId="77777777" w:rsidR="00AB549A" w:rsidRPr="009A7517" w:rsidRDefault="00AB549A" w:rsidP="00A104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</w:p>
          <w:p w14:paraId="2F2C2487" w14:textId="355DB651" w:rsidR="00AB549A" w:rsidRPr="009A7517" w:rsidRDefault="00A10413" w:rsidP="00A104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31904556" w14:textId="77777777" w:rsidR="00AB549A" w:rsidRPr="009A7517" w:rsidRDefault="00AB549A" w:rsidP="00A104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</w:p>
          <w:p w14:paraId="4B821A1F" w14:textId="2E24A800" w:rsidR="00AB549A" w:rsidRPr="009A7517" w:rsidRDefault="00AB549A" w:rsidP="00A104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AB549A" w:rsidRPr="009A7517" w14:paraId="127A5476" w14:textId="77777777" w:rsidTr="00801037">
        <w:tc>
          <w:tcPr>
            <w:tcW w:w="3870" w:type="dxa"/>
          </w:tcPr>
          <w:p w14:paraId="45A403DC" w14:textId="77777777" w:rsidR="00AB549A" w:rsidRPr="009A7517" w:rsidRDefault="00AB549A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00" w:type="dxa"/>
          </w:tcPr>
          <w:p w14:paraId="4034E012" w14:textId="77777777" w:rsidR="00AB549A" w:rsidRPr="009A7517" w:rsidRDefault="00AB549A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</w:tcPr>
          <w:p w14:paraId="4784E183" w14:textId="019F6306" w:rsidR="00AB549A" w:rsidRPr="009A7517" w:rsidRDefault="00864BA7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81,239</w:t>
            </w:r>
          </w:p>
        </w:tc>
        <w:tc>
          <w:tcPr>
            <w:tcW w:w="1080" w:type="dxa"/>
          </w:tcPr>
          <w:p w14:paraId="4FCC49A9" w14:textId="25ADE12B" w:rsidR="00AB549A" w:rsidRPr="009A7517" w:rsidRDefault="00AB549A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80,507</w:t>
            </w:r>
          </w:p>
        </w:tc>
        <w:tc>
          <w:tcPr>
            <w:tcW w:w="1080" w:type="dxa"/>
          </w:tcPr>
          <w:p w14:paraId="6B32C7E3" w14:textId="7503A88C" w:rsidR="00AB549A" w:rsidRPr="009A7517" w:rsidRDefault="00A10413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46,9</w:t>
            </w:r>
            <w:r w:rsidR="007C3E99" w:rsidRPr="009A7517">
              <w:rPr>
                <w:rFonts w:hint="cs"/>
                <w:b/>
                <w:bCs/>
              </w:rPr>
              <w:t>60</w:t>
            </w:r>
          </w:p>
        </w:tc>
        <w:tc>
          <w:tcPr>
            <w:tcW w:w="1080" w:type="dxa"/>
          </w:tcPr>
          <w:p w14:paraId="162B3419" w14:textId="3D2D8B6D" w:rsidR="00AB549A" w:rsidRPr="009A7517" w:rsidRDefault="00AB549A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36,071</w:t>
            </w:r>
          </w:p>
        </w:tc>
      </w:tr>
      <w:tr w:rsidR="00AB549A" w:rsidRPr="009A7517" w14:paraId="0FAC0FC1" w14:textId="77777777" w:rsidTr="00B42109">
        <w:tc>
          <w:tcPr>
            <w:tcW w:w="3870" w:type="dxa"/>
            <w:vAlign w:val="bottom"/>
          </w:tcPr>
          <w:p w14:paraId="7A07013D" w14:textId="77777777" w:rsidR="00AB549A" w:rsidRPr="009A7517" w:rsidRDefault="00AB549A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หัก</w:t>
            </w:r>
            <w:r w:rsidRPr="009A7517">
              <w:rPr>
                <w:rFonts w:hint="cs"/>
              </w:rPr>
              <w:tab/>
            </w:r>
            <w:r w:rsidRPr="009A7517">
              <w:rPr>
                <w:rFonts w:hint="cs"/>
                <w:cs/>
              </w:rPr>
              <w:t xml:space="preserve">เงินกู้ยืมระยะยาวส่วนที่ถึงกำหนดชำระ     </w:t>
            </w:r>
            <w:r w:rsidRPr="009A7517">
              <w:rPr>
                <w:rFonts w:hint="cs"/>
                <w:cs/>
              </w:rPr>
              <w:br/>
              <w:t xml:space="preserve">    ภายในหนึ่งปี</w:t>
            </w:r>
          </w:p>
        </w:tc>
        <w:tc>
          <w:tcPr>
            <w:tcW w:w="900" w:type="dxa"/>
          </w:tcPr>
          <w:p w14:paraId="79C78136" w14:textId="77777777" w:rsidR="00AB549A" w:rsidRPr="009A7517" w:rsidRDefault="00AB549A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B4DECA" w14:textId="45E4F4CE" w:rsidR="00AB549A" w:rsidRPr="009A7517" w:rsidRDefault="00864BA7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(7,231)</w:t>
            </w:r>
          </w:p>
        </w:tc>
        <w:tc>
          <w:tcPr>
            <w:tcW w:w="1080" w:type="dxa"/>
            <w:vAlign w:val="bottom"/>
          </w:tcPr>
          <w:p w14:paraId="36D3D40F" w14:textId="21DFA8CD" w:rsidR="00AB549A" w:rsidRPr="009A7517" w:rsidRDefault="00AB549A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(4,964)</w:t>
            </w:r>
          </w:p>
        </w:tc>
        <w:tc>
          <w:tcPr>
            <w:tcW w:w="1080" w:type="dxa"/>
            <w:vAlign w:val="bottom"/>
          </w:tcPr>
          <w:p w14:paraId="777B13D8" w14:textId="645B0A77" w:rsidR="00AB549A" w:rsidRPr="009A7517" w:rsidRDefault="00A10413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(3,904)</w:t>
            </w:r>
          </w:p>
        </w:tc>
        <w:tc>
          <w:tcPr>
            <w:tcW w:w="1080" w:type="dxa"/>
            <w:vAlign w:val="bottom"/>
          </w:tcPr>
          <w:p w14:paraId="47B541D9" w14:textId="24471090" w:rsidR="00AB549A" w:rsidRPr="009A7517" w:rsidRDefault="00AB549A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(700)</w:t>
            </w:r>
          </w:p>
        </w:tc>
      </w:tr>
      <w:tr w:rsidR="00AB549A" w:rsidRPr="009A7517" w14:paraId="1A6837AC" w14:textId="77777777" w:rsidTr="00801037">
        <w:tc>
          <w:tcPr>
            <w:tcW w:w="3870" w:type="dxa"/>
          </w:tcPr>
          <w:p w14:paraId="56E5247F" w14:textId="77777777" w:rsidR="00AB549A" w:rsidRPr="009A7517" w:rsidRDefault="00AB549A" w:rsidP="00DE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900" w:type="dxa"/>
          </w:tcPr>
          <w:p w14:paraId="2FB5FD9F" w14:textId="77777777" w:rsidR="00AB549A" w:rsidRPr="009A7517" w:rsidRDefault="00AB549A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</w:p>
        </w:tc>
        <w:tc>
          <w:tcPr>
            <w:tcW w:w="1170" w:type="dxa"/>
            <w:shd w:val="clear" w:color="auto" w:fill="auto"/>
          </w:tcPr>
          <w:p w14:paraId="73CF7C4C" w14:textId="561CB25D" w:rsidR="00AB549A" w:rsidRPr="009A7517" w:rsidRDefault="00864BA7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(2,400)</w:t>
            </w:r>
          </w:p>
        </w:tc>
        <w:tc>
          <w:tcPr>
            <w:tcW w:w="1080" w:type="dxa"/>
          </w:tcPr>
          <w:p w14:paraId="79E07102" w14:textId="7CA6F57F" w:rsidR="00AB549A" w:rsidRPr="009A7517" w:rsidRDefault="00AB549A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(4,500)</w:t>
            </w:r>
          </w:p>
        </w:tc>
        <w:tc>
          <w:tcPr>
            <w:tcW w:w="1080" w:type="dxa"/>
          </w:tcPr>
          <w:p w14:paraId="325C4E3E" w14:textId="3172D8FE" w:rsidR="00AB549A" w:rsidRPr="009A7517" w:rsidRDefault="00A10413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(2,400)</w:t>
            </w:r>
          </w:p>
        </w:tc>
        <w:tc>
          <w:tcPr>
            <w:tcW w:w="1080" w:type="dxa"/>
          </w:tcPr>
          <w:p w14:paraId="1A326563" w14:textId="7400214C" w:rsidR="00AB549A" w:rsidRPr="009A7517" w:rsidRDefault="00AB549A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(4,000)</w:t>
            </w:r>
          </w:p>
        </w:tc>
      </w:tr>
      <w:tr w:rsidR="00AB549A" w:rsidRPr="009A7517" w14:paraId="26C1D986" w14:textId="77777777" w:rsidTr="00801037">
        <w:tc>
          <w:tcPr>
            <w:tcW w:w="3870" w:type="dxa"/>
          </w:tcPr>
          <w:p w14:paraId="2B2C7782" w14:textId="6F01C2A8" w:rsidR="00AB549A" w:rsidRPr="009A7517" w:rsidRDefault="00AB549A" w:rsidP="00DE2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342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 เงินกู้ยืมระยะสั้น</w:t>
            </w:r>
          </w:p>
        </w:tc>
        <w:tc>
          <w:tcPr>
            <w:tcW w:w="900" w:type="dxa"/>
          </w:tcPr>
          <w:p w14:paraId="63F18EA4" w14:textId="77777777" w:rsidR="00AB549A" w:rsidRPr="009A7517" w:rsidRDefault="00AB549A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</w:p>
        </w:tc>
        <w:tc>
          <w:tcPr>
            <w:tcW w:w="1170" w:type="dxa"/>
            <w:shd w:val="clear" w:color="auto" w:fill="auto"/>
          </w:tcPr>
          <w:p w14:paraId="44FA104E" w14:textId="6329B4D9" w:rsidR="00AB549A" w:rsidRPr="009A7517" w:rsidRDefault="00A10413" w:rsidP="00AB5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(1,101)</w:t>
            </w:r>
          </w:p>
        </w:tc>
        <w:tc>
          <w:tcPr>
            <w:tcW w:w="1080" w:type="dxa"/>
          </w:tcPr>
          <w:p w14:paraId="48505B4C" w14:textId="22D5EC83" w:rsidR="00AB549A" w:rsidRPr="009A7517" w:rsidRDefault="00AB549A" w:rsidP="00AB5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(1,256)</w:t>
            </w:r>
          </w:p>
        </w:tc>
        <w:tc>
          <w:tcPr>
            <w:tcW w:w="1080" w:type="dxa"/>
            <w:vAlign w:val="bottom"/>
          </w:tcPr>
          <w:p w14:paraId="4DCB6014" w14:textId="1DFB6290" w:rsidR="00AB549A" w:rsidRPr="009A7517" w:rsidRDefault="00A10413" w:rsidP="00AB5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0E31C792" w14:textId="5A429F23" w:rsidR="00AB549A" w:rsidRPr="009A7517" w:rsidRDefault="00AB549A" w:rsidP="00AB54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AB549A" w:rsidRPr="009A7517" w14:paraId="538C0CC1" w14:textId="77777777" w:rsidTr="00801037">
        <w:tc>
          <w:tcPr>
            <w:tcW w:w="3870" w:type="dxa"/>
          </w:tcPr>
          <w:p w14:paraId="75C2A6F8" w14:textId="77777777" w:rsidR="00AB549A" w:rsidRPr="009A7517" w:rsidRDefault="00AB549A" w:rsidP="00AB5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478C6843" w14:textId="77777777" w:rsidR="00AB549A" w:rsidRPr="009A7517" w:rsidRDefault="00AB549A" w:rsidP="00AB5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</w:tcPr>
          <w:p w14:paraId="7088A907" w14:textId="5B7C4E92" w:rsidR="00AB549A" w:rsidRPr="009A7517" w:rsidRDefault="00A10413" w:rsidP="00AB54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70,507</w:t>
            </w:r>
          </w:p>
        </w:tc>
        <w:tc>
          <w:tcPr>
            <w:tcW w:w="1080" w:type="dxa"/>
          </w:tcPr>
          <w:p w14:paraId="45C977D0" w14:textId="21285922" w:rsidR="00AB549A" w:rsidRPr="009A7517" w:rsidRDefault="00AB549A" w:rsidP="00AB54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69,787</w:t>
            </w:r>
          </w:p>
        </w:tc>
        <w:tc>
          <w:tcPr>
            <w:tcW w:w="1080" w:type="dxa"/>
          </w:tcPr>
          <w:p w14:paraId="5D065395" w14:textId="6C14B40B" w:rsidR="00AB549A" w:rsidRPr="009A7517" w:rsidRDefault="00A10413" w:rsidP="00AB54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40,65</w:t>
            </w:r>
            <w:r w:rsidR="007C3E99" w:rsidRPr="009A7517">
              <w:rPr>
                <w:rFonts w:hint="cs"/>
                <w:b/>
                <w:bCs/>
              </w:rPr>
              <w:t>6</w:t>
            </w:r>
          </w:p>
        </w:tc>
        <w:tc>
          <w:tcPr>
            <w:tcW w:w="1080" w:type="dxa"/>
          </w:tcPr>
          <w:p w14:paraId="56C15FFB" w14:textId="5132AE85" w:rsidR="00AB549A" w:rsidRPr="009A7517" w:rsidRDefault="00AB549A" w:rsidP="00AB54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31,371</w:t>
            </w:r>
          </w:p>
        </w:tc>
      </w:tr>
    </w:tbl>
    <w:p w14:paraId="6B8384F7" w14:textId="77777777" w:rsidR="00F31526" w:rsidRPr="009A7517" w:rsidRDefault="00F31526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p w14:paraId="31FCBCC2" w14:textId="44DD1B65" w:rsidR="00BD4CCC" w:rsidRPr="009A7517" w:rsidRDefault="00BD4CCC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  <w:r w:rsidRPr="009A7517">
        <w:rPr>
          <w:rFonts w:hint="cs"/>
          <w:cs/>
        </w:rPr>
        <w:t xml:space="preserve">กลุ่มบริษัทมีวงเงินสินเชื่อกับสถาบันการเงินซึ่งยังมิได้เบิกใช้ดังนี้ </w:t>
      </w:r>
    </w:p>
    <w:p w14:paraId="47E23505" w14:textId="77777777" w:rsidR="00BD4CCC" w:rsidRPr="009A7517" w:rsidRDefault="00BD4CCC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tbl>
      <w:tblPr>
        <w:tblW w:w="963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80"/>
        <w:gridCol w:w="1440"/>
        <w:gridCol w:w="182"/>
        <w:gridCol w:w="1348"/>
        <w:gridCol w:w="180"/>
        <w:gridCol w:w="1164"/>
        <w:gridCol w:w="6"/>
      </w:tblGrid>
      <w:tr w:rsidR="00BD4CCC" w:rsidRPr="009A7517" w14:paraId="71A0141B" w14:textId="77777777" w:rsidTr="008E4124">
        <w:trPr>
          <w:gridAfter w:val="1"/>
          <w:wAfter w:w="6" w:type="dxa"/>
          <w:cantSplit/>
          <w:tblHeader/>
        </w:trPr>
        <w:tc>
          <w:tcPr>
            <w:tcW w:w="3780" w:type="dxa"/>
          </w:tcPr>
          <w:p w14:paraId="4C18D2CA" w14:textId="77777777" w:rsidR="00BD4CCC" w:rsidRPr="009A7517" w:rsidRDefault="00BD4CCC">
            <w:pPr>
              <w:pStyle w:val="acctfourfigures"/>
              <w:tabs>
                <w:tab w:val="left" w:pos="720"/>
              </w:tabs>
              <w:spacing w:line="240" w:lineRule="atLeast"/>
              <w:ind w:hanging="4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hideMark/>
          </w:tcPr>
          <w:p w14:paraId="6F5B5E48" w14:textId="77777777" w:rsidR="00BD4CCC" w:rsidRPr="009A7517" w:rsidRDefault="00BD4CC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2" w:type="dxa"/>
          </w:tcPr>
          <w:p w14:paraId="1F3CD443" w14:textId="77777777" w:rsidR="00BD4CCC" w:rsidRPr="009A7517" w:rsidRDefault="00BD4CC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692" w:type="dxa"/>
            <w:gridSpan w:val="3"/>
            <w:hideMark/>
          </w:tcPr>
          <w:p w14:paraId="7BA7DB96" w14:textId="77777777" w:rsidR="00BD4CCC" w:rsidRPr="009A7517" w:rsidRDefault="00BD4CC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4CCC" w:rsidRPr="009A7517" w14:paraId="754C3F30" w14:textId="77777777" w:rsidTr="008E4124">
        <w:trPr>
          <w:cantSplit/>
        </w:trPr>
        <w:tc>
          <w:tcPr>
            <w:tcW w:w="3780" w:type="dxa"/>
            <w:hideMark/>
          </w:tcPr>
          <w:p w14:paraId="25305183" w14:textId="77777777" w:rsidR="00BD4CCC" w:rsidRPr="009A7517" w:rsidRDefault="00BD4CCC" w:rsidP="00BD4CCC">
            <w:pPr>
              <w:tabs>
                <w:tab w:val="clear" w:pos="680"/>
                <w:tab w:val="clear" w:pos="907"/>
              </w:tabs>
              <w:ind w:left="104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</w:rPr>
              <w:t>31</w:t>
            </w:r>
            <w:r w:rsidRPr="009A7517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hideMark/>
          </w:tcPr>
          <w:p w14:paraId="49B3D240" w14:textId="1CF1F9B4" w:rsidR="00BD4CCC" w:rsidRPr="009A7517" w:rsidRDefault="006244A4">
            <w:pPr>
              <w:pStyle w:val="acctfourfigures"/>
              <w:tabs>
                <w:tab w:val="decimal" w:pos="486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1295BBEB" w14:textId="77777777" w:rsidR="00BD4CCC" w:rsidRPr="009A7517" w:rsidRDefault="00BD4CCC">
            <w:pPr>
              <w:pStyle w:val="acctfourfigures"/>
              <w:ind w:firstLine="136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556D19C" w14:textId="69E5631C" w:rsidR="00BD4CCC" w:rsidRPr="009A7517" w:rsidRDefault="006244A4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2" w:type="dxa"/>
          </w:tcPr>
          <w:p w14:paraId="3EB3F9BB" w14:textId="77777777" w:rsidR="00BD4CCC" w:rsidRPr="009A7517" w:rsidRDefault="00BD4CCC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8" w:type="dxa"/>
            <w:hideMark/>
          </w:tcPr>
          <w:p w14:paraId="19804D48" w14:textId="1AA4E137" w:rsidR="00BD4CCC" w:rsidRPr="009A7517" w:rsidRDefault="006244A4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A218E88" w14:textId="77777777" w:rsidR="00BD4CCC" w:rsidRPr="009A7517" w:rsidRDefault="00BD4CCC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hideMark/>
          </w:tcPr>
          <w:p w14:paraId="2465ED45" w14:textId="21E3A357" w:rsidR="00BD4CCC" w:rsidRPr="009A7517" w:rsidRDefault="006244A4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bidi="th-TH"/>
              </w:rPr>
              <w:t>2564</w:t>
            </w:r>
          </w:p>
        </w:tc>
      </w:tr>
      <w:tr w:rsidR="006244A4" w:rsidRPr="009A7517" w14:paraId="46809FF9" w14:textId="77777777" w:rsidTr="008E4124">
        <w:trPr>
          <w:cantSplit/>
        </w:trPr>
        <w:tc>
          <w:tcPr>
            <w:tcW w:w="3780" w:type="dxa"/>
            <w:vAlign w:val="bottom"/>
            <w:hideMark/>
          </w:tcPr>
          <w:p w14:paraId="09210D73" w14:textId="77777777" w:rsidR="006244A4" w:rsidRPr="009A7517" w:rsidRDefault="006244A4" w:rsidP="006244A4">
            <w:pPr>
              <w:pStyle w:val="ListParagraph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350" w:type="dxa"/>
            <w:vAlign w:val="bottom"/>
          </w:tcPr>
          <w:p w14:paraId="540DB5BD" w14:textId="3467A23E" w:rsidR="006244A4" w:rsidRPr="009A7517" w:rsidRDefault="007C3E99" w:rsidP="002D1F8B">
            <w:pPr>
              <w:pStyle w:val="acctfourfigures"/>
              <w:tabs>
                <w:tab w:val="left" w:pos="720"/>
              </w:tabs>
              <w:spacing w:line="240" w:lineRule="atLeast"/>
              <w:ind w:right="101"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D112B8"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D112B8"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99 </w:t>
            </w:r>
            <w:r w:rsidR="00D112B8"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2D020002" w14:textId="77777777" w:rsidR="006244A4" w:rsidRPr="009A7517" w:rsidRDefault="006244A4" w:rsidP="006244A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0C7193B" w14:textId="07B474C7" w:rsidR="006244A4" w:rsidRPr="009A7517" w:rsidRDefault="006244A4" w:rsidP="006244A4">
            <w:pPr>
              <w:pStyle w:val="acctfourfigures"/>
              <w:tabs>
                <w:tab w:val="clear" w:pos="765"/>
                <w:tab w:val="left" w:pos="1438"/>
              </w:tabs>
              <w:ind w:left="-79" w:right="105" w:firstLine="21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11</w:t>
            </w: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399</w:t>
            </w: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82" w:type="dxa"/>
            <w:vAlign w:val="bottom"/>
          </w:tcPr>
          <w:p w14:paraId="311FB15E" w14:textId="77777777" w:rsidR="006244A4" w:rsidRPr="009A7517" w:rsidRDefault="006244A4" w:rsidP="006244A4">
            <w:pPr>
              <w:pStyle w:val="acctfourfigures"/>
              <w:tabs>
                <w:tab w:val="decimal" w:pos="731"/>
              </w:tabs>
              <w:ind w:left="-79" w:right="285" w:firstLine="215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27E4412F" w14:textId="5AE98972" w:rsidR="006244A4" w:rsidRPr="009A7517" w:rsidRDefault="008D5A0E" w:rsidP="006244A4">
            <w:pPr>
              <w:pStyle w:val="acctfourfigures"/>
              <w:tabs>
                <w:tab w:val="left" w:pos="720"/>
              </w:tabs>
              <w:ind w:left="-79" w:right="100" w:firstLine="7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D112B8"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D112B8"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30 </w:t>
            </w:r>
            <w:r w:rsidR="00D112B8"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7AA58056" w14:textId="77777777" w:rsidR="006244A4" w:rsidRPr="009A7517" w:rsidRDefault="006244A4" w:rsidP="006244A4">
            <w:pPr>
              <w:pStyle w:val="acctfourfigures"/>
              <w:tabs>
                <w:tab w:val="decimal" w:pos="731"/>
              </w:tabs>
              <w:ind w:left="-79" w:right="285" w:firstLine="215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3A396265" w14:textId="24C2B2B4" w:rsidR="006244A4" w:rsidRPr="009A7517" w:rsidRDefault="006244A4" w:rsidP="006244A4">
            <w:pPr>
              <w:pStyle w:val="acctfourfigures"/>
              <w:tabs>
                <w:tab w:val="left" w:pos="720"/>
              </w:tabs>
              <w:ind w:left="-79" w:right="97" w:firstLine="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5,030 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</w:tr>
      <w:tr w:rsidR="006244A4" w:rsidRPr="009A7517" w14:paraId="2CFFAFBB" w14:textId="77777777" w:rsidTr="008E4124">
        <w:trPr>
          <w:cantSplit/>
        </w:trPr>
        <w:tc>
          <w:tcPr>
            <w:tcW w:w="3780" w:type="dxa"/>
            <w:vAlign w:val="bottom"/>
            <w:hideMark/>
          </w:tcPr>
          <w:p w14:paraId="3A49EF64" w14:textId="77777777" w:rsidR="006244A4" w:rsidRPr="009A7517" w:rsidRDefault="006244A4" w:rsidP="006244A4">
            <w:pPr>
              <w:pStyle w:val="ListParagraph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1350" w:type="dxa"/>
            <w:vAlign w:val="bottom"/>
          </w:tcPr>
          <w:p w14:paraId="4171B2FC" w14:textId="4DBDF330" w:rsidR="006244A4" w:rsidRPr="009A7517" w:rsidRDefault="00D112B8" w:rsidP="006244A4">
            <w:pPr>
              <w:pStyle w:val="acctfourfigures"/>
              <w:tabs>
                <w:tab w:val="left" w:pos="720"/>
              </w:tabs>
              <w:spacing w:line="240" w:lineRule="atLeast"/>
              <w:ind w:right="10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6,175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ล้าน</w:t>
            </w:r>
          </w:p>
        </w:tc>
        <w:tc>
          <w:tcPr>
            <w:tcW w:w="180" w:type="dxa"/>
            <w:vAlign w:val="bottom"/>
          </w:tcPr>
          <w:p w14:paraId="41EC375A" w14:textId="77777777" w:rsidR="006244A4" w:rsidRPr="009A7517" w:rsidRDefault="006244A4" w:rsidP="006244A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E144E51" w14:textId="1C5D761C" w:rsidR="006244A4" w:rsidRPr="009A7517" w:rsidRDefault="006244A4" w:rsidP="006244A4">
            <w:pPr>
              <w:pStyle w:val="acctfourfigures"/>
              <w:tabs>
                <w:tab w:val="clear" w:pos="765"/>
                <w:tab w:val="left" w:pos="1438"/>
              </w:tabs>
              <w:spacing w:line="240" w:lineRule="atLeast"/>
              <w:ind w:right="105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8,703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ล้าน</w:t>
            </w:r>
          </w:p>
        </w:tc>
        <w:tc>
          <w:tcPr>
            <w:tcW w:w="182" w:type="dxa"/>
          </w:tcPr>
          <w:p w14:paraId="0C0D2C02" w14:textId="77777777" w:rsidR="006244A4" w:rsidRPr="009A7517" w:rsidRDefault="006244A4" w:rsidP="006244A4">
            <w:pPr>
              <w:pStyle w:val="acctfourfigures"/>
              <w:tabs>
                <w:tab w:val="decimal" w:pos="731"/>
              </w:tabs>
              <w:spacing w:line="240" w:lineRule="atLeast"/>
              <w:ind w:right="285" w:firstLine="136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48" w:type="dxa"/>
          </w:tcPr>
          <w:p w14:paraId="705DED24" w14:textId="1E182F23" w:rsidR="006244A4" w:rsidRPr="009A7517" w:rsidRDefault="00D112B8" w:rsidP="006244A4">
            <w:pPr>
              <w:pStyle w:val="acctfourfigures"/>
              <w:tabs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5F628E" w14:textId="77777777" w:rsidR="006244A4" w:rsidRPr="009A7517" w:rsidRDefault="006244A4" w:rsidP="006244A4">
            <w:pPr>
              <w:pStyle w:val="acctfourfigures"/>
              <w:tabs>
                <w:tab w:val="decimal" w:pos="731"/>
              </w:tabs>
              <w:spacing w:line="240" w:lineRule="atLeast"/>
              <w:ind w:right="285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hideMark/>
          </w:tcPr>
          <w:p w14:paraId="0C54D1C2" w14:textId="3C92FB2C" w:rsidR="006244A4" w:rsidRPr="009A7517" w:rsidRDefault="006244A4" w:rsidP="006244A4">
            <w:pPr>
              <w:pStyle w:val="acctfourfigures"/>
              <w:tabs>
                <w:tab w:val="left" w:pos="720"/>
              </w:tabs>
              <w:spacing w:line="240" w:lineRule="atLeast"/>
              <w:ind w:right="97" w:firstLine="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49314F8F" w14:textId="77777777" w:rsidR="0061256B" w:rsidRPr="009A7517" w:rsidRDefault="0061256B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  <w:sz w:val="28"/>
          <w:szCs w:val="28"/>
          <w:cs/>
          <w:lang w:val="en-GB"/>
        </w:rPr>
      </w:pPr>
    </w:p>
    <w:p w14:paraId="5FF8E91C" w14:textId="77777777" w:rsidR="0061256B" w:rsidRPr="009A7517" w:rsidRDefault="00612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8"/>
          <w:szCs w:val="28"/>
          <w:cs/>
          <w:lang w:val="en-GB"/>
        </w:rPr>
      </w:pPr>
      <w:r w:rsidRPr="009A7517">
        <w:rPr>
          <w:rFonts w:hint="cs"/>
          <w:b/>
          <w:bCs/>
          <w:i/>
          <w:iCs/>
          <w:sz w:val="28"/>
          <w:szCs w:val="28"/>
          <w:cs/>
          <w:lang w:val="en-GB"/>
        </w:rPr>
        <w:br w:type="page"/>
      </w:r>
    </w:p>
    <w:p w14:paraId="05E12E6F" w14:textId="03C60D4D" w:rsidR="009E45D4" w:rsidRPr="009A7517" w:rsidRDefault="004762B0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9A7517">
        <w:rPr>
          <w:rFonts w:hint="cs"/>
          <w:b/>
          <w:bCs/>
          <w:i/>
          <w:iCs/>
          <w:cs/>
          <w:lang w:val="en-GB"/>
        </w:rPr>
        <w:lastRenderedPageBreak/>
        <w:t>หุ้นกู้</w:t>
      </w:r>
    </w:p>
    <w:p w14:paraId="2ABF0AE7" w14:textId="77777777" w:rsidR="00ED7567" w:rsidRPr="009A7517" w:rsidRDefault="00ED7567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7E120AB1" w14:textId="4A4FD787" w:rsidR="007F5A0F" w:rsidRPr="009A7517" w:rsidRDefault="004762B0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  <w:lang w:val="en-GB"/>
        </w:rPr>
      </w:pPr>
      <w:r w:rsidRPr="009A7517">
        <w:rPr>
          <w:rFonts w:hint="cs"/>
          <w:cs/>
          <w:lang w:val="en-GB"/>
        </w:rPr>
        <w:t>รายละเ</w:t>
      </w:r>
      <w:r w:rsidR="006D549E" w:rsidRPr="009A7517">
        <w:rPr>
          <w:rFonts w:hint="cs"/>
          <w:cs/>
          <w:lang w:val="en-GB"/>
        </w:rPr>
        <w:t xml:space="preserve">อียดหุ้นกู้ของบริษัท ณ วันที่ </w:t>
      </w:r>
      <w:r w:rsidR="00DE3F43" w:rsidRPr="009A7517">
        <w:rPr>
          <w:rFonts w:hint="cs"/>
        </w:rPr>
        <w:t>3</w:t>
      </w:r>
      <w:r w:rsidR="00D52C0E" w:rsidRPr="009A7517">
        <w:rPr>
          <w:rFonts w:hint="cs"/>
        </w:rPr>
        <w:t>1</w:t>
      </w:r>
      <w:r w:rsidRPr="009A7517">
        <w:rPr>
          <w:rFonts w:hint="cs"/>
          <w:cs/>
          <w:lang w:val="en-GB"/>
        </w:rPr>
        <w:t xml:space="preserve"> ธันวาคม </w:t>
      </w:r>
      <w:r w:rsidR="00DE3F43" w:rsidRPr="009A7517">
        <w:rPr>
          <w:rFonts w:hint="cs"/>
        </w:rPr>
        <w:t>256</w:t>
      </w:r>
      <w:r w:rsidR="006244A4" w:rsidRPr="009A7517">
        <w:rPr>
          <w:rFonts w:hint="cs"/>
        </w:rPr>
        <w:t>5</w:t>
      </w:r>
      <w:r w:rsidR="00F715A6" w:rsidRPr="009A7517">
        <w:rPr>
          <w:rFonts w:hint="cs"/>
          <w:cs/>
          <w:lang w:val="en-GB"/>
        </w:rPr>
        <w:t xml:space="preserve"> </w:t>
      </w:r>
      <w:r w:rsidR="00EA6D28" w:rsidRPr="009A7517">
        <w:rPr>
          <w:rFonts w:hint="cs"/>
          <w:cs/>
          <w:lang w:val="en-GB"/>
        </w:rPr>
        <w:t xml:space="preserve">และ </w:t>
      </w:r>
      <w:r w:rsidR="00DE3F43" w:rsidRPr="009A7517">
        <w:rPr>
          <w:rFonts w:hint="cs"/>
        </w:rPr>
        <w:t>256</w:t>
      </w:r>
      <w:r w:rsidR="006244A4" w:rsidRPr="009A7517">
        <w:rPr>
          <w:rFonts w:hint="cs"/>
        </w:rPr>
        <w:t>4</w:t>
      </w:r>
      <w:r w:rsidR="00841EB9" w:rsidRPr="009A7517">
        <w:rPr>
          <w:rFonts w:hint="cs"/>
          <w:cs/>
          <w:lang w:val="en-GB"/>
        </w:rPr>
        <w:t xml:space="preserve"> </w:t>
      </w:r>
      <w:r w:rsidRPr="009A7517">
        <w:rPr>
          <w:rFonts w:hint="cs"/>
          <w:cs/>
          <w:lang w:val="en-GB"/>
        </w:rPr>
        <w:t>มีดังนี้</w:t>
      </w:r>
    </w:p>
    <w:p w14:paraId="15313325" w14:textId="77777777" w:rsidR="00454BF7" w:rsidRPr="009A7517" w:rsidRDefault="00454BF7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1"/>
        <w:gridCol w:w="1332"/>
        <w:gridCol w:w="1359"/>
        <w:gridCol w:w="1278"/>
        <w:gridCol w:w="1350"/>
      </w:tblGrid>
      <w:tr w:rsidR="009C0D06" w:rsidRPr="009A7517" w14:paraId="58B5B4CD" w14:textId="07CAD35F" w:rsidTr="006244A4">
        <w:trPr>
          <w:trHeight w:val="209"/>
          <w:tblHeader/>
        </w:trPr>
        <w:tc>
          <w:tcPr>
            <w:tcW w:w="3861" w:type="dxa"/>
          </w:tcPr>
          <w:p w14:paraId="1B83DC40" w14:textId="77777777" w:rsidR="009C0D06" w:rsidRPr="009A7517" w:rsidRDefault="009C0D06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</w:pPr>
          </w:p>
        </w:tc>
        <w:tc>
          <w:tcPr>
            <w:tcW w:w="2691" w:type="dxa"/>
            <w:gridSpan w:val="2"/>
          </w:tcPr>
          <w:p w14:paraId="2CA53381" w14:textId="3A834E4F" w:rsidR="009C0D06" w:rsidRPr="009A7517" w:rsidRDefault="009C0D06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81"/>
              <w:jc w:val="center"/>
              <w:rPr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0B1B926C" w14:textId="6B839644" w:rsidR="009C0D06" w:rsidRPr="009A7517" w:rsidRDefault="007D640A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81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C0D06" w:rsidRPr="009A7517" w14:paraId="49BEFA39" w14:textId="3BCCE179" w:rsidTr="006244A4">
        <w:trPr>
          <w:tblHeader/>
        </w:trPr>
        <w:tc>
          <w:tcPr>
            <w:tcW w:w="3861" w:type="dxa"/>
          </w:tcPr>
          <w:p w14:paraId="4DE60D9D" w14:textId="77777777" w:rsidR="009C0D06" w:rsidRPr="009A7517" w:rsidRDefault="009C0D06" w:rsidP="009C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</w:pPr>
          </w:p>
        </w:tc>
        <w:tc>
          <w:tcPr>
            <w:tcW w:w="1332" w:type="dxa"/>
          </w:tcPr>
          <w:p w14:paraId="0DA52484" w14:textId="3CC975C0" w:rsidR="009C0D06" w:rsidRPr="009A7517" w:rsidRDefault="006244A4" w:rsidP="009C0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9" w:type="dxa"/>
          </w:tcPr>
          <w:p w14:paraId="1376A5B0" w14:textId="178CEF49" w:rsidR="009C0D06" w:rsidRPr="009A7517" w:rsidRDefault="006244A4" w:rsidP="009C0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472B74D8" w14:textId="5C7B8CC0" w:rsidR="009C0D06" w:rsidRPr="009A7517" w:rsidRDefault="006244A4" w:rsidP="009C0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3DF2A730" w14:textId="53684C59" w:rsidR="009C0D06" w:rsidRPr="009A7517" w:rsidRDefault="006244A4" w:rsidP="009C0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F31526" w:rsidRPr="009A7517" w14:paraId="5D2E8618" w14:textId="2104BA2D" w:rsidTr="006244A4">
        <w:trPr>
          <w:tblHeader/>
        </w:trPr>
        <w:tc>
          <w:tcPr>
            <w:tcW w:w="3861" w:type="dxa"/>
          </w:tcPr>
          <w:p w14:paraId="3E9239C5" w14:textId="77777777" w:rsidR="00F31526" w:rsidRPr="009A7517" w:rsidRDefault="00F31526" w:rsidP="009C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</w:pPr>
          </w:p>
        </w:tc>
        <w:tc>
          <w:tcPr>
            <w:tcW w:w="5319" w:type="dxa"/>
            <w:gridSpan w:val="4"/>
          </w:tcPr>
          <w:p w14:paraId="4D670CBD" w14:textId="480C64FB" w:rsidR="00F31526" w:rsidRPr="009A7517" w:rsidRDefault="00F31526" w:rsidP="00F3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s/>
              </w:rPr>
            </w:pPr>
            <w:r w:rsidRPr="009A7517">
              <w:rPr>
                <w:rFonts w:hint="cs"/>
                <w:i/>
                <w:iCs/>
                <w:color w:val="000000"/>
                <w:cs/>
              </w:rPr>
              <w:t>(ล้านบาท)</w:t>
            </w:r>
          </w:p>
        </w:tc>
      </w:tr>
      <w:tr w:rsidR="006244A4" w:rsidRPr="009A7517" w14:paraId="27A46290" w14:textId="056097F0" w:rsidTr="006244A4">
        <w:tc>
          <w:tcPr>
            <w:tcW w:w="3861" w:type="dxa"/>
          </w:tcPr>
          <w:p w14:paraId="5CDB250D" w14:textId="77777777" w:rsidR="006244A4" w:rsidRPr="009A7517" w:rsidRDefault="006244A4" w:rsidP="00624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32" w:type="dxa"/>
          </w:tcPr>
          <w:p w14:paraId="5E2957DC" w14:textId="475CA7C7" w:rsidR="006244A4" w:rsidRPr="009A7517" w:rsidRDefault="00F235B6" w:rsidP="002D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9A7517">
              <w:rPr>
                <w:rFonts w:hint="cs"/>
                <w:color w:val="000000"/>
              </w:rPr>
              <w:t>56,516</w:t>
            </w:r>
          </w:p>
        </w:tc>
        <w:tc>
          <w:tcPr>
            <w:tcW w:w="1359" w:type="dxa"/>
          </w:tcPr>
          <w:p w14:paraId="731C8197" w14:textId="2C0A6C38" w:rsidR="006244A4" w:rsidRPr="009A7517" w:rsidRDefault="006244A4" w:rsidP="002D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9A7517">
              <w:rPr>
                <w:rFonts w:hint="cs"/>
                <w:color w:val="000000"/>
              </w:rPr>
              <w:t>52,589</w:t>
            </w:r>
          </w:p>
        </w:tc>
        <w:tc>
          <w:tcPr>
            <w:tcW w:w="1278" w:type="dxa"/>
          </w:tcPr>
          <w:p w14:paraId="7D316321" w14:textId="72331303" w:rsidR="006244A4" w:rsidRPr="009A7517" w:rsidRDefault="00F235B6" w:rsidP="002D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9A7517">
              <w:rPr>
                <w:rFonts w:hint="cs"/>
                <w:color w:val="000000"/>
              </w:rPr>
              <w:t>39,500</w:t>
            </w:r>
          </w:p>
        </w:tc>
        <w:tc>
          <w:tcPr>
            <w:tcW w:w="1350" w:type="dxa"/>
          </w:tcPr>
          <w:p w14:paraId="65B18D87" w14:textId="4B82B025" w:rsidR="006244A4" w:rsidRPr="009A7517" w:rsidRDefault="006244A4" w:rsidP="002D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color w:val="000000"/>
              </w:rPr>
            </w:pPr>
            <w:r w:rsidRPr="009A7517">
              <w:rPr>
                <w:rFonts w:hint="cs"/>
                <w:color w:val="000000"/>
              </w:rPr>
              <w:t>30,500</w:t>
            </w:r>
          </w:p>
        </w:tc>
      </w:tr>
      <w:tr w:rsidR="006244A4" w:rsidRPr="009A7517" w14:paraId="5D228185" w14:textId="678F6ED9" w:rsidTr="006244A4">
        <w:tc>
          <w:tcPr>
            <w:tcW w:w="3861" w:type="dxa"/>
          </w:tcPr>
          <w:p w14:paraId="6865E695" w14:textId="77777777" w:rsidR="006244A4" w:rsidRPr="009A7517" w:rsidRDefault="006244A4" w:rsidP="00624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ค่าใช้จ่ายในการออกหุ้นกู้รอตัดจำหน่าย</w:t>
            </w:r>
          </w:p>
        </w:tc>
        <w:tc>
          <w:tcPr>
            <w:tcW w:w="1332" w:type="dxa"/>
          </w:tcPr>
          <w:p w14:paraId="284BCBC8" w14:textId="734E18D0" w:rsidR="006244A4" w:rsidRPr="009A7517" w:rsidRDefault="00F235B6" w:rsidP="00624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9A7517">
              <w:rPr>
                <w:rFonts w:hint="cs"/>
                <w:color w:val="000000"/>
              </w:rPr>
              <w:t>(98)</w:t>
            </w:r>
          </w:p>
        </w:tc>
        <w:tc>
          <w:tcPr>
            <w:tcW w:w="1359" w:type="dxa"/>
          </w:tcPr>
          <w:p w14:paraId="7ED56F79" w14:textId="6EE7A0F0" w:rsidR="006244A4" w:rsidRPr="009A7517" w:rsidRDefault="006244A4" w:rsidP="00624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9A7517">
              <w:rPr>
                <w:rFonts w:hint="cs"/>
                <w:color w:val="000000"/>
              </w:rPr>
              <w:t>(185)</w:t>
            </w:r>
          </w:p>
        </w:tc>
        <w:tc>
          <w:tcPr>
            <w:tcW w:w="1278" w:type="dxa"/>
          </w:tcPr>
          <w:p w14:paraId="3AA4C010" w14:textId="14EB85B5" w:rsidR="006244A4" w:rsidRPr="009A7517" w:rsidRDefault="00F235B6" w:rsidP="00624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  <w:cs/>
              </w:rPr>
            </w:pPr>
            <w:r w:rsidRPr="009A7517">
              <w:rPr>
                <w:rFonts w:hint="cs"/>
                <w:color w:val="000000"/>
              </w:rPr>
              <w:t>(35)</w:t>
            </w:r>
          </w:p>
        </w:tc>
        <w:tc>
          <w:tcPr>
            <w:tcW w:w="1350" w:type="dxa"/>
          </w:tcPr>
          <w:p w14:paraId="049C6FE0" w14:textId="4438FB55" w:rsidR="006244A4" w:rsidRPr="009A7517" w:rsidRDefault="006244A4" w:rsidP="00624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color w:val="000000"/>
                <w:cs/>
              </w:rPr>
            </w:pPr>
            <w:r w:rsidRPr="009A7517">
              <w:rPr>
                <w:rFonts w:hint="cs"/>
                <w:color w:val="000000"/>
              </w:rPr>
              <w:t>(24)</w:t>
            </w:r>
          </w:p>
        </w:tc>
      </w:tr>
      <w:tr w:rsidR="006244A4" w:rsidRPr="009A7517" w14:paraId="5DE4440E" w14:textId="007C8D37" w:rsidTr="006244A4">
        <w:tc>
          <w:tcPr>
            <w:tcW w:w="3861" w:type="dxa"/>
          </w:tcPr>
          <w:p w14:paraId="0FCFC23B" w14:textId="77777777" w:rsidR="006244A4" w:rsidRPr="009A7517" w:rsidRDefault="006244A4" w:rsidP="00624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305B0F07" w14:textId="76B93436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9A7517">
              <w:rPr>
                <w:rFonts w:hint="cs"/>
                <w:b/>
                <w:bCs/>
                <w:color w:val="000000"/>
              </w:rPr>
              <w:t>56,418</w:t>
            </w:r>
          </w:p>
        </w:tc>
        <w:tc>
          <w:tcPr>
            <w:tcW w:w="1359" w:type="dxa"/>
          </w:tcPr>
          <w:p w14:paraId="305C3EDC" w14:textId="34D2C174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9A7517">
              <w:rPr>
                <w:rFonts w:hint="cs"/>
                <w:b/>
                <w:bCs/>
                <w:color w:val="000000"/>
              </w:rPr>
              <w:t>52,404</w:t>
            </w:r>
          </w:p>
        </w:tc>
        <w:tc>
          <w:tcPr>
            <w:tcW w:w="1278" w:type="dxa"/>
          </w:tcPr>
          <w:p w14:paraId="20F09229" w14:textId="0B556149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9A7517">
              <w:rPr>
                <w:rFonts w:hint="cs"/>
                <w:b/>
                <w:bCs/>
                <w:color w:val="000000"/>
              </w:rPr>
              <w:t>39,465</w:t>
            </w:r>
          </w:p>
        </w:tc>
        <w:tc>
          <w:tcPr>
            <w:tcW w:w="1350" w:type="dxa"/>
          </w:tcPr>
          <w:p w14:paraId="45422A3B" w14:textId="27BB2A65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b/>
                <w:bCs/>
                <w:color w:val="000000"/>
              </w:rPr>
            </w:pPr>
            <w:r w:rsidRPr="009A7517">
              <w:rPr>
                <w:rFonts w:hint="cs"/>
                <w:b/>
                <w:bCs/>
                <w:color w:val="000000"/>
              </w:rPr>
              <w:t>30,476</w:t>
            </w:r>
          </w:p>
        </w:tc>
      </w:tr>
      <w:tr w:rsidR="006244A4" w:rsidRPr="009A7517" w14:paraId="79B227D9" w14:textId="165AFC91" w:rsidTr="006244A4">
        <w:tc>
          <w:tcPr>
            <w:tcW w:w="3861" w:type="dxa"/>
          </w:tcPr>
          <w:p w14:paraId="1913A787" w14:textId="77777777" w:rsidR="006244A4" w:rsidRPr="009A7517" w:rsidRDefault="006244A4" w:rsidP="00624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32" w:type="dxa"/>
          </w:tcPr>
          <w:p w14:paraId="220EA2BD" w14:textId="01D9DAA3" w:rsidR="006244A4" w:rsidRPr="009A7517" w:rsidRDefault="00F235B6" w:rsidP="00624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9A7517">
              <w:rPr>
                <w:rFonts w:hint="cs"/>
                <w:color w:val="000000"/>
              </w:rPr>
              <w:t>(2,400)</w:t>
            </w:r>
          </w:p>
        </w:tc>
        <w:tc>
          <w:tcPr>
            <w:tcW w:w="1359" w:type="dxa"/>
          </w:tcPr>
          <w:p w14:paraId="2685E515" w14:textId="03FD3A51" w:rsidR="006244A4" w:rsidRPr="009A7517" w:rsidRDefault="006244A4" w:rsidP="00624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9A7517">
              <w:rPr>
                <w:rFonts w:hint="cs"/>
                <w:color w:val="000000"/>
              </w:rPr>
              <w:t>(4,500)</w:t>
            </w:r>
          </w:p>
        </w:tc>
        <w:tc>
          <w:tcPr>
            <w:tcW w:w="1278" w:type="dxa"/>
          </w:tcPr>
          <w:p w14:paraId="25C3F043" w14:textId="62401C01" w:rsidR="006244A4" w:rsidRPr="009A7517" w:rsidRDefault="00F235B6" w:rsidP="00624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  <w:cs/>
              </w:rPr>
            </w:pPr>
            <w:r w:rsidRPr="009A7517">
              <w:rPr>
                <w:rFonts w:hint="cs"/>
                <w:color w:val="000000"/>
              </w:rPr>
              <w:t>(2,400)</w:t>
            </w:r>
          </w:p>
        </w:tc>
        <w:tc>
          <w:tcPr>
            <w:tcW w:w="1350" w:type="dxa"/>
          </w:tcPr>
          <w:p w14:paraId="3B981188" w14:textId="5039C9A2" w:rsidR="006244A4" w:rsidRPr="009A7517" w:rsidRDefault="006244A4" w:rsidP="00624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color w:val="000000"/>
                <w:cs/>
              </w:rPr>
            </w:pPr>
            <w:r w:rsidRPr="009A7517">
              <w:rPr>
                <w:rFonts w:hint="cs"/>
                <w:color w:val="000000"/>
              </w:rPr>
              <w:t>(4,000)</w:t>
            </w:r>
          </w:p>
        </w:tc>
      </w:tr>
      <w:tr w:rsidR="006244A4" w:rsidRPr="009A7517" w14:paraId="2B53D320" w14:textId="53E5537D" w:rsidTr="006244A4">
        <w:trPr>
          <w:trHeight w:val="64"/>
        </w:trPr>
        <w:tc>
          <w:tcPr>
            <w:tcW w:w="3861" w:type="dxa"/>
          </w:tcPr>
          <w:p w14:paraId="42AFAC23" w14:textId="77777777" w:rsidR="006244A4" w:rsidRPr="009A7517" w:rsidRDefault="006244A4" w:rsidP="00624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</w:tcPr>
          <w:p w14:paraId="686BA1BD" w14:textId="3963C83E" w:rsidR="006244A4" w:rsidRPr="009A7517" w:rsidRDefault="00F235B6" w:rsidP="00624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9A7517">
              <w:rPr>
                <w:rFonts w:hint="cs"/>
                <w:b/>
                <w:bCs/>
                <w:color w:val="000000"/>
              </w:rPr>
              <w:t>54,018</w:t>
            </w:r>
          </w:p>
        </w:tc>
        <w:tc>
          <w:tcPr>
            <w:tcW w:w="1359" w:type="dxa"/>
          </w:tcPr>
          <w:p w14:paraId="0428C680" w14:textId="7C22742B" w:rsidR="006244A4" w:rsidRPr="009A7517" w:rsidRDefault="006244A4" w:rsidP="00624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9A7517">
              <w:rPr>
                <w:rFonts w:hint="cs"/>
                <w:b/>
                <w:bCs/>
                <w:color w:val="000000"/>
              </w:rPr>
              <w:t>47,904</w:t>
            </w:r>
          </w:p>
        </w:tc>
        <w:tc>
          <w:tcPr>
            <w:tcW w:w="1278" w:type="dxa"/>
          </w:tcPr>
          <w:p w14:paraId="322DD4F8" w14:textId="77D912D3" w:rsidR="006244A4" w:rsidRPr="009A7517" w:rsidRDefault="00F235B6" w:rsidP="00624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9A7517">
              <w:rPr>
                <w:rFonts w:hint="cs"/>
                <w:b/>
                <w:bCs/>
                <w:color w:val="000000"/>
              </w:rPr>
              <w:t>37,065</w:t>
            </w:r>
          </w:p>
        </w:tc>
        <w:tc>
          <w:tcPr>
            <w:tcW w:w="1350" w:type="dxa"/>
          </w:tcPr>
          <w:p w14:paraId="1FC0CE62" w14:textId="16A69A4E" w:rsidR="006244A4" w:rsidRPr="009A7517" w:rsidRDefault="006244A4" w:rsidP="00624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b/>
                <w:bCs/>
                <w:color w:val="000000"/>
              </w:rPr>
            </w:pPr>
            <w:r w:rsidRPr="009A7517">
              <w:rPr>
                <w:rFonts w:hint="cs"/>
                <w:b/>
                <w:bCs/>
                <w:color w:val="000000"/>
              </w:rPr>
              <w:t>26,476</w:t>
            </w:r>
          </w:p>
        </w:tc>
      </w:tr>
    </w:tbl>
    <w:p w14:paraId="0AE185C8" w14:textId="08D5F318" w:rsidR="00C911F6" w:rsidRPr="009A7517" w:rsidRDefault="00C9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en-GB"/>
        </w:rPr>
      </w:pPr>
    </w:p>
    <w:p w14:paraId="375EBB91" w14:textId="480DEE4E" w:rsidR="00F235B6" w:rsidRPr="009A7517" w:rsidRDefault="00110BE6" w:rsidP="009C0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  <w:lang w:val="en-GB"/>
        </w:rPr>
      </w:pPr>
      <w:bookmarkStart w:id="17" w:name="_Hlk95486390"/>
      <w:r w:rsidRPr="009A7517">
        <w:rPr>
          <w:rFonts w:hint="cs"/>
          <w:cs/>
          <w:lang w:val="en-GB"/>
        </w:rPr>
        <w:t>บริษัท</w:t>
      </w:r>
      <w:r w:rsidR="00CE0806" w:rsidRPr="009A7517">
        <w:rPr>
          <w:rFonts w:hint="cs"/>
          <w:cs/>
          <w:lang w:val="en-GB"/>
        </w:rPr>
        <w:t>และบริษัทย่อย</w:t>
      </w:r>
      <w:r w:rsidRPr="009A7517">
        <w:rPr>
          <w:rFonts w:hint="cs"/>
          <w:cs/>
          <w:lang w:val="en-GB"/>
        </w:rPr>
        <w:t>ได้ออกหุ้นกู้ชนิดระบุชื่อผู้ถือ ประเภทไม่ด้อยสิทธิ ไม่มีหลักประกัน ไม่มีผู้แทนผู้ถือหุ้นกู้</w:t>
      </w:r>
      <w:r w:rsidR="00877C0F" w:rsidRPr="009A7517">
        <w:rPr>
          <w:rFonts w:hint="cs"/>
          <w:cs/>
          <w:lang w:val="en-GB"/>
        </w:rPr>
        <w:t xml:space="preserve"> (ยกเว้นหุ้นกู้ชุดที่ </w:t>
      </w:r>
      <w:r w:rsidR="000300E6" w:rsidRPr="009A7517">
        <w:t>5</w:t>
      </w:r>
      <w:r w:rsidR="00877C0F" w:rsidRPr="009A7517">
        <w:rPr>
          <w:rFonts w:hint="cs"/>
          <w:cs/>
          <w:lang w:val="en-GB"/>
        </w:rPr>
        <w:t xml:space="preserve"> ถึง </w:t>
      </w:r>
      <w:r w:rsidR="000300E6" w:rsidRPr="009A7517">
        <w:t xml:space="preserve">14 </w:t>
      </w:r>
      <w:r w:rsidR="000300E6" w:rsidRPr="009A7517">
        <w:rPr>
          <w:rFonts w:hint="cs"/>
          <w:cs/>
        </w:rPr>
        <w:t xml:space="preserve">และ </w:t>
      </w:r>
      <w:r w:rsidR="000300E6" w:rsidRPr="009A7517">
        <w:t>17</w:t>
      </w:r>
      <w:r w:rsidR="00877C0F" w:rsidRPr="009A7517">
        <w:rPr>
          <w:rFonts w:hint="cs"/>
          <w:cs/>
          <w:lang w:val="en-GB"/>
        </w:rPr>
        <w:t xml:space="preserve"> </w:t>
      </w:r>
      <w:r w:rsidR="000B1C8E" w:rsidRPr="009A7517">
        <w:rPr>
          <w:rFonts w:hint="cs"/>
          <w:cs/>
          <w:lang w:val="en-GB"/>
        </w:rPr>
        <w:t>ที่มีผู้แทนผู้ถือหุ้นกู้)</w:t>
      </w:r>
      <w:r w:rsidRPr="009A7517">
        <w:rPr>
          <w:rFonts w:hint="cs"/>
          <w:cs/>
          <w:lang w:val="en-GB"/>
        </w:rPr>
        <w:t xml:space="preserve"> และไม่สามารถไถ่ถอนก่อนครบกำหนด</w:t>
      </w:r>
      <w:r w:rsidR="006B09F4" w:rsidRPr="009A7517">
        <w:rPr>
          <w:rFonts w:hint="cs"/>
          <w:cs/>
          <w:lang w:val="en-GB"/>
        </w:rPr>
        <w:t xml:space="preserve"> </w:t>
      </w:r>
      <w:r w:rsidRPr="009A7517">
        <w:rPr>
          <w:rFonts w:hint="cs"/>
          <w:cs/>
          <w:lang w:val="en-GB"/>
        </w:rPr>
        <w:t>มีกำหนดจ่ายชำระดอกเบี้ย</w:t>
      </w:r>
      <w:r w:rsidR="000300E6" w:rsidRPr="009A7517">
        <w:rPr>
          <w:rFonts w:hint="cs"/>
          <w:cs/>
          <w:lang w:val="en-GB"/>
        </w:rPr>
        <w:t>ตามที่ระบุในหุ้นกู้และ</w:t>
      </w:r>
      <w:r w:rsidR="00330EB7" w:rsidRPr="009A7517">
        <w:rPr>
          <w:rFonts w:hint="cs"/>
          <w:cs/>
          <w:lang w:val="en-GB"/>
        </w:rPr>
        <w:t>มี</w:t>
      </w:r>
      <w:r w:rsidRPr="009A7517">
        <w:rPr>
          <w:rFonts w:hint="cs"/>
          <w:cs/>
          <w:lang w:val="en-GB"/>
        </w:rPr>
        <w:t>รายละเอียดดังนี้</w:t>
      </w:r>
    </w:p>
    <w:p w14:paraId="7543D639" w14:textId="0C1A7D04" w:rsidR="00F235B6" w:rsidRPr="009A7517" w:rsidRDefault="00F23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  <w:lang w:val="en-GB"/>
        </w:rPr>
      </w:pPr>
    </w:p>
    <w:tbl>
      <w:tblPr>
        <w:tblW w:w="5061" w:type="pct"/>
        <w:tblInd w:w="90" w:type="dxa"/>
        <w:tblLayout w:type="fixed"/>
        <w:tblLook w:val="04A0" w:firstRow="1" w:lastRow="0" w:firstColumn="1" w:lastColumn="0" w:noHBand="0" w:noVBand="1"/>
      </w:tblPr>
      <w:tblGrid>
        <w:gridCol w:w="720"/>
        <w:gridCol w:w="1133"/>
        <w:gridCol w:w="1042"/>
        <w:gridCol w:w="1129"/>
        <w:gridCol w:w="1044"/>
        <w:gridCol w:w="1503"/>
        <w:gridCol w:w="989"/>
        <w:gridCol w:w="2160"/>
      </w:tblGrid>
      <w:tr w:rsidR="006952AC" w:rsidRPr="009A7517" w14:paraId="73825FFB" w14:textId="77777777" w:rsidTr="00F235B6">
        <w:trPr>
          <w:trHeight w:val="80"/>
          <w:tblHeader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8FAB7" w14:textId="77777777" w:rsidR="007D640A" w:rsidRPr="009A7517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8" w:name="_Hlk95419550"/>
            <w:bookmarkEnd w:id="17"/>
          </w:p>
        </w:tc>
        <w:tc>
          <w:tcPr>
            <w:tcW w:w="1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4372B" w14:textId="0CA2A72C" w:rsidR="007D640A" w:rsidRPr="009A7517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9A7517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70DD4" w14:textId="2DB95DE7" w:rsidR="007D640A" w:rsidRPr="009A7517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9A7517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A6591" w14:textId="77777777" w:rsidR="007D640A" w:rsidRPr="009A7517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74691" w14:textId="77777777" w:rsidR="007D640A" w:rsidRPr="009A7517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AE8D0" w14:textId="77777777" w:rsidR="007D640A" w:rsidRPr="009A7517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885E63" w:rsidRPr="009A7517" w14:paraId="0AA031F8" w14:textId="77777777" w:rsidTr="00F235B6">
        <w:trPr>
          <w:trHeight w:val="80"/>
          <w:tblHeader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91A04" w14:textId="77777777" w:rsidR="007D640A" w:rsidRPr="009A7517" w:rsidRDefault="007D640A" w:rsidP="007D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color w:val="000000"/>
                <w:sz w:val="26"/>
                <w:szCs w:val="26"/>
                <w:cs/>
                <w:lang w:val="en-GB"/>
              </w:rPr>
            </w:pPr>
            <w:r w:rsidRPr="009A7517">
              <w:rPr>
                <w:color w:val="000000"/>
                <w:sz w:val="26"/>
                <w:szCs w:val="26"/>
                <w:cs/>
                <w:lang w:val="en-GB"/>
              </w:rPr>
              <w:t>ชุดที่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21574" w14:textId="305B58A4" w:rsidR="007D640A" w:rsidRPr="009A7517" w:rsidRDefault="006244A4" w:rsidP="007D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2565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3AD31" w14:textId="171B0EA4" w:rsidR="007D640A" w:rsidRPr="009A7517" w:rsidRDefault="006244A4" w:rsidP="007D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2564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7F2C7" w14:textId="0E89846B" w:rsidR="007D640A" w:rsidRPr="009A7517" w:rsidRDefault="006244A4" w:rsidP="007D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2565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9A8B7" w14:textId="3C7632AE" w:rsidR="007D640A" w:rsidRPr="009A7517" w:rsidRDefault="006244A4" w:rsidP="007D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2564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A47F4" w14:textId="77777777" w:rsidR="007D640A" w:rsidRPr="009A7517" w:rsidRDefault="007D640A" w:rsidP="007D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  <w:cs/>
              </w:rPr>
              <w:t xml:space="preserve">อัตราดอกเบี้ย     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71C74" w14:textId="77777777" w:rsidR="007D640A" w:rsidRPr="009A7517" w:rsidRDefault="007D640A" w:rsidP="007D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B6C8C" w14:textId="77777777" w:rsidR="007D640A" w:rsidRPr="009A7517" w:rsidRDefault="007D640A" w:rsidP="007D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  <w:cs/>
              </w:rPr>
              <w:t>วันครบกำหนดไถ่ถอนหุ้นกู้</w:t>
            </w:r>
          </w:p>
        </w:tc>
      </w:tr>
      <w:tr w:rsidR="00885E63" w:rsidRPr="009A7517" w14:paraId="0C053E2E" w14:textId="77777777" w:rsidTr="00F235B6">
        <w:trPr>
          <w:trHeight w:val="80"/>
          <w:tblHeader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9BB47" w14:textId="77777777" w:rsidR="007D640A" w:rsidRPr="009A7517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F8BD9" w14:textId="7195E2D5" w:rsidR="007D640A" w:rsidRPr="009A7517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sz w:val="26"/>
                <w:szCs w:val="26"/>
                <w:cs/>
              </w:rPr>
            </w:pPr>
            <w:r w:rsidRPr="009A7517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277E0" w14:textId="2327F570" w:rsidR="007D640A" w:rsidRPr="009A7517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sz w:val="26"/>
                <w:szCs w:val="26"/>
                <w:cs/>
              </w:rPr>
            </w:pPr>
            <w:r w:rsidRPr="009A7517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D811F" w14:textId="77777777" w:rsidR="007D640A" w:rsidRPr="009A7517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sz w:val="26"/>
                <w:szCs w:val="26"/>
                <w:cs/>
              </w:rPr>
            </w:pPr>
            <w:r w:rsidRPr="009A7517">
              <w:rPr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F7DAB" w14:textId="77777777" w:rsidR="007D640A" w:rsidRPr="009A7517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sz w:val="26"/>
                <w:szCs w:val="26"/>
                <w:cs/>
              </w:rPr>
            </w:pPr>
            <w:r w:rsidRPr="009A7517">
              <w:rPr>
                <w:i/>
                <w:iCs/>
                <w:color w:val="000000"/>
                <w:sz w:val="26"/>
                <w:szCs w:val="26"/>
                <w:cs/>
              </w:rPr>
              <w:t>(ปี)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E942" w14:textId="77777777" w:rsidR="007D640A" w:rsidRPr="009A7517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952AC" w:rsidRPr="009A7517" w14:paraId="75F3EE21" w14:textId="77777777" w:rsidTr="00F235B6">
        <w:trPr>
          <w:trHeight w:val="33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</w:tcBorders>
            <w:shd w:val="clear" w:color="auto" w:fill="auto"/>
          </w:tcPr>
          <w:p w14:paraId="3D580CE8" w14:textId="6ED40F65" w:rsidR="006952AC" w:rsidRPr="009A7517" w:rsidRDefault="006952AC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i/>
                <w:iCs/>
                <w:color w:val="000000"/>
                <w:sz w:val="26"/>
                <w:szCs w:val="26"/>
                <w:cs/>
              </w:rPr>
              <w:t>บริษัท บางจาก คอร์ปอเรชั่น จำกัด (มหาชน)</w:t>
            </w:r>
          </w:p>
        </w:tc>
      </w:tr>
      <w:tr w:rsidR="006244A4" w:rsidRPr="009A7517" w14:paraId="2E44D83C" w14:textId="77777777" w:rsidTr="00F235B6">
        <w:trPr>
          <w:trHeight w:val="335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6AD31" w14:textId="46443DF6" w:rsidR="006244A4" w:rsidRPr="009A7517" w:rsidRDefault="006244A4" w:rsidP="006244A4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EED0B" w14:textId="5C33FE9E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89A55" w14:textId="6FE880D9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598D4" w14:textId="51BBCA2A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4D0B6" w14:textId="3A8CA58D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7ABD5" w14:textId="79D61CB1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5</w:t>
            </w:r>
            <w:r w:rsidRPr="009A7517">
              <w:rPr>
                <w:color w:val="000000"/>
                <w:sz w:val="26"/>
                <w:szCs w:val="26"/>
                <w:cs/>
              </w:rPr>
              <w:t>.</w:t>
            </w:r>
            <w:r w:rsidRPr="009A7517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802CA" w14:textId="2617AC83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FD541" w14:textId="7541DAF4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30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 เมษายน </w:t>
            </w:r>
            <w:r w:rsidRPr="009A7517">
              <w:rPr>
                <w:color w:val="000000"/>
                <w:sz w:val="26"/>
                <w:szCs w:val="26"/>
              </w:rPr>
              <w:t>2565</w:t>
            </w:r>
          </w:p>
        </w:tc>
      </w:tr>
      <w:tr w:rsidR="006244A4" w:rsidRPr="009A7517" w14:paraId="7813343C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1DE64" w14:textId="5440FCED" w:rsidR="006244A4" w:rsidRPr="009A7517" w:rsidRDefault="00F235B6" w:rsidP="006244A4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  <w:cs/>
              </w:rPr>
            </w:pPr>
            <w:r w:rsidRPr="009A7517">
              <w:rPr>
                <w:sz w:val="26"/>
                <w:szCs w:val="26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C540D" w14:textId="57070B50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D7F9F" w14:textId="016CDA10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D835B" w14:textId="567A1E9A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542E2" w14:textId="386FF1D5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37F4A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5</w:t>
            </w:r>
            <w:r w:rsidRPr="009A7517">
              <w:rPr>
                <w:color w:val="000000"/>
                <w:sz w:val="26"/>
                <w:szCs w:val="26"/>
                <w:cs/>
              </w:rPr>
              <w:t>.</w:t>
            </w:r>
            <w:r w:rsidRPr="009A7517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713A6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99203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11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 เมษายน </w:t>
            </w:r>
            <w:r w:rsidRPr="009A7517">
              <w:rPr>
                <w:color w:val="000000"/>
                <w:sz w:val="26"/>
                <w:szCs w:val="26"/>
              </w:rPr>
              <w:t>2567</w:t>
            </w:r>
          </w:p>
        </w:tc>
      </w:tr>
      <w:tr w:rsidR="006244A4" w:rsidRPr="009A7517" w14:paraId="4DFEE4D8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D604" w14:textId="0B8FAEE5" w:rsidR="006244A4" w:rsidRPr="009A7517" w:rsidRDefault="00F235B6" w:rsidP="006244A4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3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29727" w14:textId="713336AE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DDC36" w14:textId="4DC4924A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A0070" w14:textId="1A9DDD93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FB03E" w14:textId="5FE7285D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8EF34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</w:t>
            </w:r>
            <w:r w:rsidRPr="009A7517">
              <w:rPr>
                <w:color w:val="000000"/>
                <w:sz w:val="26"/>
                <w:szCs w:val="26"/>
                <w:cs/>
              </w:rPr>
              <w:t>.</w:t>
            </w:r>
            <w:r w:rsidRPr="009A7517">
              <w:rPr>
                <w:color w:val="000000"/>
                <w:sz w:val="26"/>
                <w:szCs w:val="26"/>
              </w:rPr>
              <w:t>72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D459A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40920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 มีนาคม </w:t>
            </w:r>
            <w:r w:rsidRPr="009A7517">
              <w:rPr>
                <w:color w:val="000000"/>
                <w:sz w:val="26"/>
                <w:szCs w:val="26"/>
              </w:rPr>
              <w:t>2570</w:t>
            </w:r>
          </w:p>
        </w:tc>
      </w:tr>
      <w:tr w:rsidR="006244A4" w:rsidRPr="009A7517" w14:paraId="371C78F0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129A" w14:textId="6DFED077" w:rsidR="006244A4" w:rsidRPr="009A7517" w:rsidRDefault="00F235B6" w:rsidP="006244A4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4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57C97" w14:textId="08773DBD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F8437" w14:textId="1EC64F6E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C7982" w14:textId="6DF0FEA4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E48B7" w14:textId="3DA1D76E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8822E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5</w:t>
            </w:r>
            <w:r w:rsidRPr="009A7517">
              <w:rPr>
                <w:color w:val="000000"/>
                <w:sz w:val="26"/>
                <w:szCs w:val="26"/>
                <w:cs/>
              </w:rPr>
              <w:t>.</w:t>
            </w:r>
            <w:r w:rsidRPr="009A7517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6CF31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75247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 มีนาคม </w:t>
            </w:r>
            <w:r w:rsidRPr="009A7517">
              <w:rPr>
                <w:color w:val="000000"/>
                <w:sz w:val="26"/>
                <w:szCs w:val="26"/>
              </w:rPr>
              <w:t>2573</w:t>
            </w:r>
          </w:p>
        </w:tc>
      </w:tr>
      <w:tr w:rsidR="006244A4" w:rsidRPr="009A7517" w14:paraId="45BC4EC1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84E80" w14:textId="32C74525" w:rsidR="006244A4" w:rsidRPr="009A7517" w:rsidRDefault="00F235B6" w:rsidP="006244A4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5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CBC5F" w14:textId="0873485D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400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EA871" w14:textId="516A3E4D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400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87100" w14:textId="2BAD226D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3C114" w14:textId="19D0A80B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2D8F6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</w:t>
            </w:r>
            <w:r w:rsidRPr="009A7517">
              <w:rPr>
                <w:color w:val="000000"/>
                <w:sz w:val="26"/>
                <w:szCs w:val="26"/>
                <w:cs/>
              </w:rPr>
              <w:t>.</w:t>
            </w:r>
            <w:r w:rsidRPr="009A7517">
              <w:rPr>
                <w:color w:val="000000"/>
                <w:sz w:val="26"/>
                <w:szCs w:val="26"/>
              </w:rPr>
              <w:t>96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A0DCB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FCF9A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10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 สิงหาคม </w:t>
            </w:r>
            <w:r w:rsidRPr="009A7517">
              <w:rPr>
                <w:color w:val="000000"/>
                <w:sz w:val="26"/>
                <w:szCs w:val="26"/>
              </w:rPr>
              <w:t>2566</w:t>
            </w:r>
          </w:p>
        </w:tc>
      </w:tr>
      <w:tr w:rsidR="006244A4" w:rsidRPr="009A7517" w14:paraId="10ACED9A" w14:textId="77777777" w:rsidTr="00F235B6">
        <w:trPr>
          <w:trHeight w:val="335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61176" w14:textId="2213A660" w:rsidR="006244A4" w:rsidRPr="009A7517" w:rsidRDefault="00F235B6" w:rsidP="006244A4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  <w:cs/>
              </w:rPr>
            </w:pPr>
            <w:r w:rsidRPr="009A7517">
              <w:rPr>
                <w:sz w:val="26"/>
                <w:szCs w:val="26"/>
              </w:rPr>
              <w:t>6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713EE" w14:textId="567D2A05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273BF" w14:textId="30691C8C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8C36C" w14:textId="03871B71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DBAC2" w14:textId="391C73FE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28AFB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</w:t>
            </w:r>
            <w:r w:rsidRPr="009A7517">
              <w:rPr>
                <w:color w:val="000000"/>
                <w:sz w:val="26"/>
                <w:szCs w:val="26"/>
                <w:cs/>
              </w:rPr>
              <w:t>.</w:t>
            </w:r>
            <w:r w:rsidRPr="009A7517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A853D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66EFE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10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 สิงหาคม </w:t>
            </w:r>
            <w:r w:rsidRPr="009A7517">
              <w:rPr>
                <w:color w:val="000000"/>
                <w:sz w:val="26"/>
                <w:szCs w:val="26"/>
              </w:rPr>
              <w:t>2568</w:t>
            </w:r>
          </w:p>
        </w:tc>
      </w:tr>
      <w:tr w:rsidR="006244A4" w:rsidRPr="009A7517" w14:paraId="06E1D91A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3F301" w14:textId="18896757" w:rsidR="006244A4" w:rsidRPr="009A7517" w:rsidRDefault="00F235B6" w:rsidP="006244A4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7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3BF779" w14:textId="410B6E93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F200E0" w14:textId="77E3D553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2E40D5" w14:textId="5E54125A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7A128F" w14:textId="2F4785B1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6AFFF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</w:t>
            </w:r>
            <w:r w:rsidRPr="009A7517">
              <w:rPr>
                <w:color w:val="000000"/>
                <w:sz w:val="26"/>
                <w:szCs w:val="26"/>
                <w:cs/>
              </w:rPr>
              <w:t>.</w:t>
            </w:r>
            <w:r w:rsidRPr="009A7517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A9E61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AD9CA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20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A7517">
              <w:rPr>
                <w:color w:val="000000"/>
                <w:sz w:val="26"/>
                <w:szCs w:val="26"/>
              </w:rPr>
              <w:t>2571</w:t>
            </w:r>
          </w:p>
        </w:tc>
      </w:tr>
      <w:tr w:rsidR="006244A4" w:rsidRPr="009A7517" w14:paraId="44C4E753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26F32" w14:textId="567AFBBC" w:rsidR="006244A4" w:rsidRPr="009A7517" w:rsidRDefault="00F235B6" w:rsidP="006244A4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8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27CF70" w14:textId="6E5ABB91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EFCD7E" w14:textId="77894AEE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80A634" w14:textId="5A50F1D7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751F50" w14:textId="78154274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F14CE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</w:t>
            </w:r>
            <w:r w:rsidRPr="009A7517">
              <w:rPr>
                <w:color w:val="000000"/>
                <w:sz w:val="26"/>
                <w:szCs w:val="26"/>
                <w:cs/>
              </w:rPr>
              <w:t>.</w:t>
            </w:r>
            <w:r w:rsidRPr="009A7517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E0D62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44DAF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8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 พฤษภาคม </w:t>
            </w:r>
            <w:r w:rsidRPr="009A7517">
              <w:rPr>
                <w:color w:val="000000"/>
                <w:sz w:val="26"/>
                <w:szCs w:val="26"/>
              </w:rPr>
              <w:t>2565</w:t>
            </w:r>
          </w:p>
        </w:tc>
      </w:tr>
      <w:tr w:rsidR="006244A4" w:rsidRPr="009A7517" w14:paraId="58A26B09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B3032" w14:textId="002AD552" w:rsidR="006244A4" w:rsidRPr="009A7517" w:rsidRDefault="00F235B6" w:rsidP="006244A4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9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C175E1" w14:textId="0F7513C9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6E1D81" w14:textId="1DA613BD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A4CE38" w14:textId="2881E8E2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88354C" w14:textId="2F9BF368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1A795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</w:t>
            </w:r>
            <w:r w:rsidRPr="009A7517">
              <w:rPr>
                <w:color w:val="000000"/>
                <w:sz w:val="26"/>
                <w:szCs w:val="26"/>
                <w:cs/>
              </w:rPr>
              <w:t>.</w:t>
            </w:r>
            <w:r w:rsidRPr="009A7517">
              <w:rPr>
                <w:color w:val="000000"/>
                <w:sz w:val="26"/>
                <w:szCs w:val="26"/>
              </w:rPr>
              <w:t>00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6EC74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9D237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8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 พฤษภาคม </w:t>
            </w:r>
            <w:r w:rsidRPr="009A7517">
              <w:rPr>
                <w:color w:val="000000"/>
                <w:sz w:val="26"/>
                <w:szCs w:val="26"/>
              </w:rPr>
              <w:t>2570</w:t>
            </w:r>
          </w:p>
        </w:tc>
      </w:tr>
      <w:tr w:rsidR="006244A4" w:rsidRPr="009A7517" w14:paraId="4D23977C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11734" w14:textId="54396CC6" w:rsidR="006244A4" w:rsidRPr="009A7517" w:rsidRDefault="006244A4" w:rsidP="006244A4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1</w:t>
            </w:r>
            <w:r w:rsidR="00F235B6" w:rsidRPr="009A7517">
              <w:rPr>
                <w:sz w:val="26"/>
                <w:szCs w:val="26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720E18" w14:textId="05537987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ADF514" w14:textId="7E703075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14050C" w14:textId="155B19DB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12916C" w14:textId="3403D14F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1C3EF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</w:t>
            </w:r>
            <w:r w:rsidRPr="009A7517">
              <w:rPr>
                <w:color w:val="000000"/>
                <w:sz w:val="26"/>
                <w:szCs w:val="26"/>
                <w:cs/>
              </w:rPr>
              <w:t>.</w:t>
            </w:r>
            <w:r w:rsidRPr="009A7517"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690A6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80E91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8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 พฤษภาคม </w:t>
            </w:r>
            <w:r w:rsidRPr="009A7517">
              <w:rPr>
                <w:color w:val="000000"/>
                <w:sz w:val="26"/>
                <w:szCs w:val="26"/>
              </w:rPr>
              <w:t>2573</w:t>
            </w:r>
          </w:p>
        </w:tc>
      </w:tr>
      <w:tr w:rsidR="006244A4" w:rsidRPr="009A7517" w14:paraId="1BEE53C5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73C79" w14:textId="6342E942" w:rsidR="006244A4" w:rsidRPr="009A7517" w:rsidRDefault="006244A4" w:rsidP="006244A4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1</w:t>
            </w:r>
            <w:r w:rsidR="00F235B6" w:rsidRPr="009A7517">
              <w:rPr>
                <w:sz w:val="26"/>
                <w:szCs w:val="26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15F131" w14:textId="55279261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14065F" w14:textId="6659D07B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57D24A" w14:textId="3B1CFFD1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2B1CAD" w14:textId="30CE2A9E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7F0BD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1.45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B5EFA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747E7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 xml:space="preserve">5 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9A7517">
              <w:rPr>
                <w:color w:val="000000"/>
                <w:sz w:val="26"/>
                <w:szCs w:val="26"/>
              </w:rPr>
              <w:t>2566</w:t>
            </w:r>
          </w:p>
        </w:tc>
      </w:tr>
      <w:tr w:rsidR="006244A4" w:rsidRPr="009A7517" w14:paraId="2CFBDADE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60CB" w14:textId="033AED5D" w:rsidR="006244A4" w:rsidRPr="009A7517" w:rsidRDefault="006244A4" w:rsidP="006244A4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1</w:t>
            </w:r>
            <w:r w:rsidR="00F235B6" w:rsidRPr="009A7517">
              <w:rPr>
                <w:sz w:val="26"/>
                <w:szCs w:val="26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8C6F64" w14:textId="6AF46664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975ABE" w14:textId="7AD6FE13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5E1661" w14:textId="729BCA4D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8D376C" w14:textId="3C4C689D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3D5D8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2.29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F8E5F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59040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 xml:space="preserve">5 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9A7517">
              <w:rPr>
                <w:color w:val="000000"/>
                <w:sz w:val="26"/>
                <w:szCs w:val="26"/>
              </w:rPr>
              <w:t>2569</w:t>
            </w:r>
          </w:p>
        </w:tc>
      </w:tr>
      <w:tr w:rsidR="006244A4" w:rsidRPr="009A7517" w14:paraId="52BD7AD7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8348A" w14:textId="44BD4D51" w:rsidR="006244A4" w:rsidRPr="009A7517" w:rsidRDefault="006244A4" w:rsidP="006244A4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1</w:t>
            </w:r>
            <w:r w:rsidR="00F235B6" w:rsidRPr="009A7517">
              <w:rPr>
                <w:sz w:val="26"/>
                <w:szCs w:val="26"/>
              </w:rPr>
              <w:t>3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DD0E51" w14:textId="4578C6B9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1A95AC" w14:textId="760EDB24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46D52" w14:textId="5720F8ED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72BECE" w14:textId="3681EA03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E9A68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3.11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6831D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0C8A0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 xml:space="preserve">5 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9A7517">
              <w:rPr>
                <w:color w:val="000000"/>
                <w:sz w:val="26"/>
                <w:szCs w:val="26"/>
              </w:rPr>
              <w:t>2572</w:t>
            </w:r>
          </w:p>
        </w:tc>
      </w:tr>
      <w:tr w:rsidR="006244A4" w:rsidRPr="009A7517" w14:paraId="41516FD2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E6658" w14:textId="562784E1" w:rsidR="006244A4" w:rsidRPr="009A7517" w:rsidRDefault="006244A4" w:rsidP="006244A4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1</w:t>
            </w:r>
            <w:r w:rsidR="00F235B6" w:rsidRPr="009A7517">
              <w:rPr>
                <w:sz w:val="26"/>
                <w:szCs w:val="26"/>
              </w:rPr>
              <w:t>4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2685D3" w14:textId="1CCEE01C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2,600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CF1024" w14:textId="3682897E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2,600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490873" w14:textId="5D5EAF2F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2,600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D5EC63" w14:textId="34CD8999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2,600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A45D1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3.43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53113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8910D" w14:textId="7777777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 xml:space="preserve">5 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9A7517">
              <w:rPr>
                <w:color w:val="000000"/>
                <w:sz w:val="26"/>
                <w:szCs w:val="26"/>
              </w:rPr>
              <w:t>2574</w:t>
            </w:r>
          </w:p>
        </w:tc>
      </w:tr>
      <w:tr w:rsidR="00FD19D4" w:rsidRPr="009A7517" w14:paraId="23DC36F9" w14:textId="77777777" w:rsidTr="00FD19D4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C7D9F" w14:textId="54AE9076" w:rsidR="00FD19D4" w:rsidRPr="009A7517" w:rsidRDefault="00FD19D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  <w:cs/>
              </w:rPr>
            </w:pPr>
            <w:r w:rsidRPr="009A7517">
              <w:rPr>
                <w:i/>
                <w:iCs/>
                <w:color w:val="000000"/>
                <w:sz w:val="26"/>
                <w:szCs w:val="26"/>
                <w:cs/>
              </w:rPr>
              <w:lastRenderedPageBreak/>
              <w:t>บริษัท บางจาก คอร์ปอเรชั่น จำกัด (มหาชน)</w:t>
            </w:r>
            <w:r w:rsidRPr="009A7517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9A7517">
              <w:rPr>
                <w:rFonts w:hint="cs"/>
                <w:i/>
                <w:iCs/>
                <w:color w:val="000000"/>
                <w:sz w:val="26"/>
                <w:szCs w:val="26"/>
                <w:cs/>
              </w:rPr>
              <w:t>(ต่อ)</w:t>
            </w:r>
          </w:p>
        </w:tc>
      </w:tr>
      <w:tr w:rsidR="00300A3D" w:rsidRPr="009A7517" w14:paraId="655D35DB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52594" w14:textId="3B77A709" w:rsidR="00300A3D" w:rsidRPr="009A7517" w:rsidRDefault="00300A3D" w:rsidP="006244A4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15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3F4C65" w14:textId="02FFEF13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62B048" w14:textId="2F834F32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11A215" w14:textId="27303844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83D713" w14:textId="7FEB4DA2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EA667" w14:textId="18016CA0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2.84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2A798" w14:textId="09B0E52F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43475" w14:textId="3974570F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 xml:space="preserve">25 </w:t>
            </w:r>
            <w:r w:rsidRPr="009A7517">
              <w:rPr>
                <w:rFonts w:hint="cs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9A7517">
              <w:rPr>
                <w:color w:val="000000"/>
                <w:sz w:val="26"/>
                <w:szCs w:val="26"/>
              </w:rPr>
              <w:t>2568</w:t>
            </w:r>
          </w:p>
        </w:tc>
      </w:tr>
      <w:tr w:rsidR="00300A3D" w:rsidRPr="009A7517" w14:paraId="506CCF84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5CA1" w14:textId="2B7BA4AC" w:rsidR="00300A3D" w:rsidRPr="009A7517" w:rsidRDefault="00300A3D" w:rsidP="006244A4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16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D149DB" w14:textId="2306A219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0B2755" w14:textId="50855300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F0BA60" w14:textId="778F1329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2ACE31" w14:textId="46DEF338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4F510" w14:textId="0CA5FF8D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3.26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A1053" w14:textId="57496A5C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10BC1" w14:textId="4930A71F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 xml:space="preserve">25 </w:t>
            </w:r>
            <w:r w:rsidRPr="009A7517">
              <w:rPr>
                <w:rFonts w:hint="cs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9A7517">
              <w:rPr>
                <w:color w:val="000000"/>
                <w:sz w:val="26"/>
                <w:szCs w:val="26"/>
              </w:rPr>
              <w:t>2570</w:t>
            </w:r>
          </w:p>
        </w:tc>
      </w:tr>
      <w:tr w:rsidR="00300A3D" w:rsidRPr="009A7517" w14:paraId="6492163C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9591C" w14:textId="7A48B9FF" w:rsidR="00300A3D" w:rsidRPr="009A7517" w:rsidRDefault="00300A3D" w:rsidP="006244A4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17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5C49EF" w14:textId="198D7D2B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8D2999" w14:textId="640792D1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819468" w14:textId="43DD5541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27365A" w14:textId="1D1C826C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D17B6" w14:textId="73193579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4.00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390C2" w14:textId="1B84E032" w:rsidR="00300A3D" w:rsidRPr="009A7517" w:rsidRDefault="00300A3D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55531" w14:textId="74E3552A" w:rsidR="00300A3D" w:rsidRPr="009A7517" w:rsidRDefault="00300A3D" w:rsidP="0030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 xml:space="preserve">25 </w:t>
            </w:r>
            <w:r w:rsidRPr="009A7517">
              <w:rPr>
                <w:rFonts w:hint="cs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9A7517">
              <w:rPr>
                <w:color w:val="000000"/>
                <w:sz w:val="26"/>
                <w:szCs w:val="26"/>
              </w:rPr>
              <w:t>2575</w:t>
            </w:r>
          </w:p>
        </w:tc>
      </w:tr>
      <w:tr w:rsidR="00F235B6" w:rsidRPr="009A7517" w14:paraId="4EFDB5C1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7E02F" w14:textId="500439AA" w:rsidR="00F235B6" w:rsidRPr="009A7517" w:rsidRDefault="00F235B6" w:rsidP="006244A4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1</w:t>
            </w:r>
            <w:r w:rsidR="00300A3D" w:rsidRPr="009A7517">
              <w:rPr>
                <w:sz w:val="26"/>
                <w:szCs w:val="26"/>
              </w:rPr>
              <w:t>8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B047C3" w14:textId="6B98F06D" w:rsidR="00F235B6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BDD1C4" w14:textId="654C7251" w:rsidR="00F235B6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252272" w14:textId="5491437C" w:rsidR="00F235B6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A74BE0" w14:textId="63D6C403" w:rsidR="00F235B6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6AFC3" w14:textId="5C7529CC" w:rsidR="00F235B6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3.60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18814" w14:textId="15D153A6" w:rsidR="00F235B6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E68F7" w14:textId="12F4CFC7" w:rsidR="00F235B6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 xml:space="preserve">21 </w:t>
            </w:r>
            <w:r w:rsidRPr="009A7517">
              <w:rPr>
                <w:rFonts w:hint="cs"/>
                <w:color w:val="000000"/>
                <w:sz w:val="26"/>
                <w:szCs w:val="26"/>
                <w:cs/>
              </w:rPr>
              <w:t xml:space="preserve">ตุลาคม </w:t>
            </w:r>
            <w:r w:rsidRPr="009A7517">
              <w:rPr>
                <w:color w:val="000000"/>
                <w:sz w:val="26"/>
                <w:szCs w:val="26"/>
              </w:rPr>
              <w:t>2569</w:t>
            </w:r>
          </w:p>
        </w:tc>
      </w:tr>
      <w:tr w:rsidR="006244A4" w:rsidRPr="009A7517" w14:paraId="51B2E364" w14:textId="77777777" w:rsidTr="00F235B6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4304" w14:textId="2BB3F75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i/>
                <w:iCs/>
                <w:color w:val="000000"/>
                <w:sz w:val="26"/>
                <w:szCs w:val="26"/>
                <w:cs/>
              </w:rPr>
              <w:t>บริษัท บีบีจีไอ จำกัด (มหาชน)</w:t>
            </w:r>
          </w:p>
        </w:tc>
      </w:tr>
      <w:tr w:rsidR="006244A4" w:rsidRPr="009A7517" w14:paraId="59EE734D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3F642" w14:textId="1BBB7520" w:rsidR="006244A4" w:rsidRPr="009A7517" w:rsidRDefault="006244A4" w:rsidP="006244A4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1</w:t>
            </w:r>
            <w:r w:rsidR="002D1F8B" w:rsidRPr="009A7517">
              <w:rPr>
                <w:sz w:val="26"/>
                <w:szCs w:val="26"/>
              </w:rPr>
              <w:t>9</w:t>
            </w: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</w:tcPr>
          <w:p w14:paraId="127AE486" w14:textId="170759E1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</w:tcPr>
          <w:p w14:paraId="0F9D920B" w14:textId="087CBC7C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58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F86DAA" w14:textId="54D3B3BF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93D90B" w14:textId="0DF33C5C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A3D03" w14:textId="475F570F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2.53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3508B" w14:textId="2F9BB8C9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1.5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59DAB" w14:textId="040CC4CD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11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 พฤศจิกายน </w:t>
            </w:r>
            <w:r w:rsidRPr="009A7517">
              <w:rPr>
                <w:color w:val="000000"/>
                <w:sz w:val="26"/>
                <w:szCs w:val="26"/>
              </w:rPr>
              <w:t>2565</w:t>
            </w:r>
          </w:p>
        </w:tc>
      </w:tr>
      <w:tr w:rsidR="006244A4" w:rsidRPr="009A7517" w14:paraId="640C9986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222E2" w14:textId="15F78C5D" w:rsidR="006244A4" w:rsidRPr="009A7517" w:rsidRDefault="002D1F8B" w:rsidP="006244A4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20</w:t>
            </w: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</w:tcPr>
          <w:p w14:paraId="45D0E25C" w14:textId="09312CA8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800</w:t>
            </w: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</w:tcPr>
          <w:p w14:paraId="7988CE57" w14:textId="20EC3334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800</w:t>
            </w:r>
          </w:p>
        </w:tc>
        <w:tc>
          <w:tcPr>
            <w:tcW w:w="58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0E787" w14:textId="58A397E7" w:rsidR="006244A4" w:rsidRPr="009A7517" w:rsidRDefault="00F235B6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9EECB3" w14:textId="4FD2CCBD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B73E2" w14:textId="650554DC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3.30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96B76" w14:textId="189572D6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C56D8" w14:textId="38633956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11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 พฤษภาคม </w:t>
            </w:r>
            <w:r w:rsidRPr="009A7517">
              <w:rPr>
                <w:color w:val="000000"/>
                <w:sz w:val="26"/>
                <w:szCs w:val="26"/>
              </w:rPr>
              <w:t>2567</w:t>
            </w:r>
          </w:p>
        </w:tc>
      </w:tr>
      <w:tr w:rsidR="006244A4" w:rsidRPr="009A7517" w14:paraId="47A13BBC" w14:textId="77777777" w:rsidTr="00F235B6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23391" w14:textId="00E2D9E7" w:rsidR="006244A4" w:rsidRPr="009A7517" w:rsidRDefault="006244A4" w:rsidP="0062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i/>
                <w:iCs/>
                <w:color w:val="000000"/>
                <w:sz w:val="26"/>
                <w:szCs w:val="26"/>
                <w:cs/>
              </w:rPr>
              <w:t>บริษัท บีซีพีจี จำกัด (มหาชน)</w:t>
            </w:r>
            <w:r w:rsidRPr="009A7517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9A7517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(1)</w:t>
            </w:r>
          </w:p>
        </w:tc>
      </w:tr>
      <w:tr w:rsidR="00F235B6" w:rsidRPr="009A7517" w14:paraId="1B61298F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8CB9F" w14:textId="59DC7E23" w:rsidR="00F235B6" w:rsidRPr="009A7517" w:rsidRDefault="002D1F8B" w:rsidP="00F235B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21</w:t>
            </w: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</w:tcPr>
          <w:p w14:paraId="61685ED0" w14:textId="147EED19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3C3C3A"/>
                <w:sz w:val="26"/>
                <w:szCs w:val="26"/>
              </w:rPr>
              <w:t>2,000</w:t>
            </w: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</w:tcPr>
          <w:p w14:paraId="7C0A3969" w14:textId="38FC4750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3C3C3A"/>
                <w:sz w:val="26"/>
                <w:szCs w:val="26"/>
              </w:rPr>
              <w:t>2,000</w:t>
            </w:r>
          </w:p>
        </w:tc>
        <w:tc>
          <w:tcPr>
            <w:tcW w:w="58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4967E8" w14:textId="0EA0CF2A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240560" w14:textId="7E0828DB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F0267" w14:textId="1A145CFC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1.64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BEAAF" w14:textId="1A3FFA1A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6F711" w14:textId="236A8705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 xml:space="preserve">15 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9A7517">
              <w:rPr>
                <w:color w:val="000000"/>
                <w:sz w:val="26"/>
                <w:szCs w:val="26"/>
              </w:rPr>
              <w:t>2567</w:t>
            </w:r>
          </w:p>
        </w:tc>
      </w:tr>
      <w:tr w:rsidR="00F235B6" w:rsidRPr="009A7517" w14:paraId="3E3E26E4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A93" w14:textId="5CCC0D2F" w:rsidR="00F235B6" w:rsidRPr="009A7517" w:rsidRDefault="002D1F8B" w:rsidP="00F235B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22</w:t>
            </w: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</w:tcPr>
          <w:p w14:paraId="3845463C" w14:textId="645AA242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3C3C3A"/>
                <w:sz w:val="26"/>
                <w:szCs w:val="26"/>
              </w:rPr>
              <w:t>1,000</w:t>
            </w: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</w:tcPr>
          <w:p w14:paraId="54A436F3" w14:textId="173C11D7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3C3C3A"/>
                <w:sz w:val="26"/>
                <w:szCs w:val="26"/>
              </w:rPr>
              <w:t>1,000</w:t>
            </w:r>
          </w:p>
        </w:tc>
        <w:tc>
          <w:tcPr>
            <w:tcW w:w="58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DCE93C" w14:textId="4A38497C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EC7E49" w14:textId="739A4367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5880A" w14:textId="0018B338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2.14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0D974" w14:textId="4EA014EE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2E73F" w14:textId="6E4FC108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 xml:space="preserve">15 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9A7517">
              <w:rPr>
                <w:color w:val="000000"/>
                <w:sz w:val="26"/>
                <w:szCs w:val="26"/>
              </w:rPr>
              <w:t>2569</w:t>
            </w:r>
          </w:p>
        </w:tc>
      </w:tr>
      <w:tr w:rsidR="00F235B6" w:rsidRPr="009A7517" w14:paraId="37B5486F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A2C2" w14:textId="1D4146F4" w:rsidR="00F235B6" w:rsidRPr="009A7517" w:rsidRDefault="00F235B6" w:rsidP="00F235B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2</w:t>
            </w:r>
            <w:r w:rsidR="002D1F8B" w:rsidRPr="009A7517">
              <w:rPr>
                <w:sz w:val="26"/>
                <w:szCs w:val="26"/>
              </w:rPr>
              <w:t>3</w:t>
            </w: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</w:tcPr>
          <w:p w14:paraId="14ACC4F8" w14:textId="040FB770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3C3C3A"/>
                <w:sz w:val="26"/>
                <w:szCs w:val="26"/>
              </w:rPr>
              <w:t>1,000</w:t>
            </w: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</w:tcPr>
          <w:p w14:paraId="430D256D" w14:textId="6A9FA2B6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3C3C3A"/>
                <w:sz w:val="26"/>
                <w:szCs w:val="26"/>
              </w:rPr>
              <w:t>1,000</w:t>
            </w:r>
          </w:p>
        </w:tc>
        <w:tc>
          <w:tcPr>
            <w:tcW w:w="58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619D70" w14:textId="6C6801F8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E1BF88" w14:textId="108D03BA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DA930" w14:textId="0CD4C121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2.51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055AE" w14:textId="5901B833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3B35F" w14:textId="3204529F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 xml:space="preserve">15 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9A7517">
              <w:rPr>
                <w:color w:val="000000"/>
                <w:sz w:val="26"/>
                <w:szCs w:val="26"/>
              </w:rPr>
              <w:t>2571</w:t>
            </w:r>
          </w:p>
        </w:tc>
      </w:tr>
      <w:tr w:rsidR="00F235B6" w:rsidRPr="009A7517" w14:paraId="541A9937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B2D17" w14:textId="31C01AC2" w:rsidR="00F235B6" w:rsidRPr="009A7517" w:rsidRDefault="00F235B6" w:rsidP="00F235B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2</w:t>
            </w:r>
            <w:r w:rsidR="002D1F8B" w:rsidRPr="009A7517">
              <w:rPr>
                <w:sz w:val="26"/>
                <w:szCs w:val="26"/>
              </w:rPr>
              <w:t>4</w:t>
            </w: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</w:tcPr>
          <w:p w14:paraId="6A1DB2E7" w14:textId="69FD0805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3C3C3A"/>
                <w:sz w:val="26"/>
                <w:szCs w:val="26"/>
              </w:rPr>
              <w:t>4,000</w:t>
            </w: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</w:tcPr>
          <w:p w14:paraId="1065492C" w14:textId="637636CE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3C3C3A"/>
                <w:sz w:val="26"/>
                <w:szCs w:val="26"/>
              </w:rPr>
              <w:t>4,000</w:t>
            </w:r>
          </w:p>
        </w:tc>
        <w:tc>
          <w:tcPr>
            <w:tcW w:w="58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B4DD20" w14:textId="6D2084D2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93DAAE" w14:textId="36FE4A99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93F0B" w14:textId="54809FE7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3.31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47053" w14:textId="65835654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E623" w14:textId="7A93C68E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 xml:space="preserve">15 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9A7517">
              <w:rPr>
                <w:color w:val="000000"/>
                <w:sz w:val="26"/>
                <w:szCs w:val="26"/>
              </w:rPr>
              <w:t>2574</w:t>
            </w:r>
          </w:p>
        </w:tc>
      </w:tr>
      <w:tr w:rsidR="00F235B6" w:rsidRPr="009A7517" w14:paraId="610D2A41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58293" w14:textId="78DE3810" w:rsidR="00F235B6" w:rsidRPr="009A7517" w:rsidRDefault="00F235B6" w:rsidP="00F235B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2</w:t>
            </w:r>
            <w:r w:rsidR="002D1F8B" w:rsidRPr="009A7517">
              <w:rPr>
                <w:sz w:val="26"/>
                <w:szCs w:val="26"/>
              </w:rPr>
              <w:t>5</w:t>
            </w: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</w:tcPr>
          <w:p w14:paraId="120F0704" w14:textId="2B299AD5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3C3C3A"/>
                <w:sz w:val="26"/>
                <w:szCs w:val="26"/>
              </w:rPr>
              <w:t>4,000</w:t>
            </w: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</w:tcPr>
          <w:p w14:paraId="658CCE1C" w14:textId="1FB93481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3C3C3A"/>
                <w:sz w:val="26"/>
                <w:szCs w:val="26"/>
              </w:rPr>
              <w:t>4,000</w:t>
            </w:r>
          </w:p>
        </w:tc>
        <w:tc>
          <w:tcPr>
            <w:tcW w:w="58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CC0813" w14:textId="139464B4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5E9D10" w14:textId="454BEE3C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C58B0" w14:textId="0CFF4865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3.61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324AB" w14:textId="388900F1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26798" w14:textId="7AF5E481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 xml:space="preserve">15 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9A7517">
              <w:rPr>
                <w:color w:val="000000"/>
                <w:sz w:val="26"/>
                <w:szCs w:val="26"/>
              </w:rPr>
              <w:t>2576</w:t>
            </w:r>
          </w:p>
        </w:tc>
      </w:tr>
      <w:tr w:rsidR="00F235B6" w:rsidRPr="009A7517" w14:paraId="3E68BAED" w14:textId="77777777" w:rsidTr="00F235B6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91D60" w14:textId="5CE33D49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i/>
                <w:iCs/>
                <w:color w:val="000000"/>
                <w:sz w:val="26"/>
                <w:szCs w:val="26"/>
              </w:rPr>
              <w:t xml:space="preserve">OKEA ASA </w:t>
            </w:r>
            <w:r w:rsidRPr="009A7517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(2)</w:t>
            </w:r>
          </w:p>
        </w:tc>
      </w:tr>
      <w:tr w:rsidR="00F235B6" w:rsidRPr="009A7517" w14:paraId="20F86D22" w14:textId="77777777" w:rsidTr="00F235B6">
        <w:trPr>
          <w:trHeight w:val="308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E4EA4" w14:textId="76E62DD6" w:rsidR="00F235B6" w:rsidRPr="009A7517" w:rsidRDefault="00F235B6" w:rsidP="00F235B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2</w:t>
            </w:r>
            <w:r w:rsidR="002D1F8B" w:rsidRPr="009A7517">
              <w:rPr>
                <w:sz w:val="26"/>
                <w:szCs w:val="26"/>
              </w:rPr>
              <w:t>6</w:t>
            </w: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BC358" w14:textId="2D73BCB2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1D1AC" w14:textId="14C78BA4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4,762</w:t>
            </w:r>
          </w:p>
        </w:tc>
        <w:tc>
          <w:tcPr>
            <w:tcW w:w="5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590FE" w14:textId="4A8FA9F5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8547C" w14:textId="24A21E7E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E0EAE" w14:textId="5CA2583D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 xml:space="preserve">LIBOR 3 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เดือนบวกร้อยละ </w:t>
            </w:r>
            <w:r w:rsidRPr="009A7517">
              <w:rPr>
                <w:color w:val="000000"/>
                <w:sz w:val="26"/>
                <w:szCs w:val="26"/>
              </w:rPr>
              <w:t>6.50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63029" w14:textId="5B20086E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24D9D" w14:textId="76F04FDB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 xml:space="preserve">27 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9A7517">
              <w:rPr>
                <w:color w:val="000000"/>
                <w:sz w:val="26"/>
                <w:szCs w:val="26"/>
              </w:rPr>
              <w:t>2566</w:t>
            </w:r>
          </w:p>
        </w:tc>
      </w:tr>
      <w:tr w:rsidR="00F235B6" w:rsidRPr="009A7517" w14:paraId="4202C4BE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7525B" w14:textId="0473AEA2" w:rsidR="00F235B6" w:rsidRPr="009A7517" w:rsidRDefault="00F235B6" w:rsidP="00F235B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9A7517">
              <w:rPr>
                <w:sz w:val="26"/>
                <w:szCs w:val="26"/>
              </w:rPr>
              <w:t>2</w:t>
            </w:r>
            <w:r w:rsidR="002D1F8B" w:rsidRPr="009A7517">
              <w:rPr>
                <w:sz w:val="26"/>
                <w:szCs w:val="26"/>
              </w:rPr>
              <w:t>7</w:t>
            </w: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0F5DF9" w14:textId="5297CAF6" w:rsidR="00F235B6" w:rsidRPr="009A7517" w:rsidRDefault="001C5ACD" w:rsidP="00F235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4,216</w:t>
            </w: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950F79" w14:textId="591565BF" w:rsidR="00F235B6" w:rsidRPr="009A7517" w:rsidRDefault="00F235B6" w:rsidP="00F235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4,027</w:t>
            </w:r>
          </w:p>
        </w:tc>
        <w:tc>
          <w:tcPr>
            <w:tcW w:w="58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7F4BA8" w14:textId="047805E2" w:rsidR="00F235B6" w:rsidRPr="009A7517" w:rsidRDefault="00F235B6" w:rsidP="00F235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86366F" w14:textId="7FA0A3EE" w:rsidR="00F235B6" w:rsidRPr="009A7517" w:rsidRDefault="00F235B6" w:rsidP="00F235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32853" w14:textId="694B7123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8.75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ED67E" w14:textId="0E404314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7472F" w14:textId="525A174D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9A7517">
              <w:rPr>
                <w:color w:val="000000"/>
                <w:sz w:val="26"/>
                <w:szCs w:val="26"/>
              </w:rPr>
              <w:t xml:space="preserve">10 </w:t>
            </w:r>
            <w:r w:rsidRPr="009A7517">
              <w:rPr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9A7517">
              <w:rPr>
                <w:color w:val="000000"/>
                <w:sz w:val="26"/>
                <w:szCs w:val="26"/>
              </w:rPr>
              <w:t>2567</w:t>
            </w:r>
          </w:p>
        </w:tc>
      </w:tr>
      <w:tr w:rsidR="00F235B6" w:rsidRPr="009A7517" w14:paraId="1799A361" w14:textId="77777777" w:rsidTr="00F235B6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D141F" w14:textId="77777777" w:rsidR="00F235B6" w:rsidRPr="009A7517" w:rsidRDefault="00F235B6" w:rsidP="00F235B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E9B5C4" w14:textId="2085F035" w:rsidR="00F235B6" w:rsidRPr="009A7517" w:rsidRDefault="001C5ACD" w:rsidP="00F235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b/>
                <w:bCs/>
                <w:color w:val="000000"/>
                <w:sz w:val="26"/>
                <w:szCs w:val="26"/>
              </w:rPr>
              <w:t>56,516</w:t>
            </w: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EEE522" w14:textId="3A9C17AE" w:rsidR="00F235B6" w:rsidRPr="009A7517" w:rsidRDefault="00F235B6" w:rsidP="00F235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b/>
                <w:bCs/>
                <w:color w:val="000000"/>
                <w:sz w:val="26"/>
                <w:szCs w:val="26"/>
              </w:rPr>
              <w:t>52,589</w:t>
            </w:r>
          </w:p>
        </w:tc>
        <w:tc>
          <w:tcPr>
            <w:tcW w:w="58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D94DC0" w14:textId="30AAB9B6" w:rsidR="00F235B6" w:rsidRPr="009A7517" w:rsidRDefault="00300A3D" w:rsidP="00F235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b/>
                <w:bCs/>
                <w:color w:val="000000"/>
                <w:sz w:val="26"/>
                <w:szCs w:val="26"/>
              </w:rPr>
              <w:t>39,500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889716" w14:textId="1E679571" w:rsidR="00F235B6" w:rsidRPr="009A7517" w:rsidRDefault="00F235B6" w:rsidP="00F235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9A7517">
              <w:rPr>
                <w:b/>
                <w:bCs/>
                <w:color w:val="000000"/>
                <w:sz w:val="26"/>
                <w:szCs w:val="26"/>
              </w:rPr>
              <w:t>30,500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92D1D" w14:textId="77777777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490C5" w14:textId="77777777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2AA3C" w14:textId="77777777" w:rsidR="00F235B6" w:rsidRPr="009A7517" w:rsidRDefault="00F235B6" w:rsidP="00F2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</w:tr>
      <w:bookmarkEnd w:id="18"/>
    </w:tbl>
    <w:p w14:paraId="74223046" w14:textId="77777777" w:rsidR="00311BB1" w:rsidRPr="009A7517" w:rsidRDefault="00311BB1" w:rsidP="00311BB1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9451357" w14:textId="47E8E153" w:rsidR="00311BB1" w:rsidRPr="009A7517" w:rsidRDefault="00311BB1" w:rsidP="00311BB1">
      <w:pPr>
        <w:pStyle w:val="ListParagraph"/>
        <w:numPr>
          <w:ilvl w:val="0"/>
          <w:numId w:val="52"/>
        </w:numPr>
        <w:tabs>
          <w:tab w:val="decimal" w:pos="540"/>
        </w:tabs>
        <w:jc w:val="thaiDistribute"/>
        <w:rPr>
          <w:rFonts w:ascii="Angsana New" w:hAnsi="Angsana New"/>
          <w:sz w:val="30"/>
          <w:szCs w:val="30"/>
          <w:lang w:val="en-GB"/>
        </w:rPr>
      </w:pPr>
      <w:bookmarkStart w:id="19" w:name="_Hlk95486524"/>
      <w:r w:rsidRPr="009A7517">
        <w:rPr>
          <w:rFonts w:ascii="Angsana New" w:hAnsi="Angsana New" w:hint="cs"/>
          <w:sz w:val="30"/>
          <w:szCs w:val="30"/>
          <w:cs/>
          <w:lang w:val="en-GB"/>
        </w:rPr>
        <w:t xml:space="preserve">หุ้นกู้เพื่ออนุรักษ์สิ่งแวดล้อม (หุ้นกรีนบอนด์) ชนิดระบุชื่อผู้ถือ ประเภทไม่ด้อยสิทธิ ไม่มีหลักประกัน จำหน่ายต่อผู้ลงทุนสถาบัน และผู้ลงทุนรายใหญ่ หุ้นกู้ดังกล่าวมีมูลค่าที่ตราไว้หน่วยละ </w:t>
      </w:r>
      <w:r w:rsidRPr="009A7517">
        <w:rPr>
          <w:rFonts w:ascii="Angsana New" w:hAnsi="Angsana New" w:hint="cs"/>
          <w:sz w:val="30"/>
          <w:szCs w:val="30"/>
          <w:lang w:val="en-GB"/>
        </w:rPr>
        <w:t>1,000</w:t>
      </w:r>
      <w:r w:rsidRPr="009A7517">
        <w:rPr>
          <w:rFonts w:ascii="Angsana New" w:hAnsi="Angsana New" w:hint="cs"/>
          <w:sz w:val="30"/>
          <w:szCs w:val="30"/>
          <w:cs/>
          <w:lang w:val="en-GB"/>
        </w:rPr>
        <w:t xml:space="preserve"> บาท และมีกำหนดชำระดอกเบี้ยทุก</w:t>
      </w:r>
      <w:r w:rsidR="000A1B62" w:rsidRPr="009A7517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9A7517">
        <w:rPr>
          <w:rFonts w:ascii="Angsana New" w:hAnsi="Angsana New" w:hint="cs"/>
          <w:sz w:val="30"/>
          <w:szCs w:val="30"/>
          <w:cs/>
          <w:lang w:val="en-GB"/>
        </w:rPr>
        <w:t>เดือน</w:t>
      </w:r>
    </w:p>
    <w:p w14:paraId="1AA036DB" w14:textId="454290B2" w:rsidR="00311BB1" w:rsidRPr="009A7517" w:rsidRDefault="00311BB1" w:rsidP="00311BB1">
      <w:pPr>
        <w:pStyle w:val="ListParagraph"/>
        <w:numPr>
          <w:ilvl w:val="0"/>
          <w:numId w:val="52"/>
        </w:numPr>
        <w:tabs>
          <w:tab w:val="decimal" w:pos="540"/>
        </w:tabs>
        <w:jc w:val="thaiDistribute"/>
        <w:rPr>
          <w:rFonts w:ascii="Angsana New" w:hAnsi="Angsana New"/>
          <w:sz w:val="30"/>
          <w:szCs w:val="30"/>
          <w:lang w:val="en-GB"/>
        </w:rPr>
      </w:pPr>
      <w:r w:rsidRPr="009A7517">
        <w:rPr>
          <w:rFonts w:ascii="Angsana New" w:hAnsi="Angsana New" w:hint="cs"/>
          <w:sz w:val="30"/>
          <w:szCs w:val="30"/>
          <w:cs/>
          <w:lang w:val="en-GB"/>
        </w:rPr>
        <w:t xml:space="preserve">หุ้นกู้ประเภทไม่ด้อยสิทธิ มีหลักประกัน มีผู้แทนผู้ถือหุ้นกู้ และสามารถไถ่ถอนก่อนครบกำหนด </w:t>
      </w:r>
      <w:r w:rsidR="00F17C0E" w:rsidRPr="009A7517">
        <w:rPr>
          <w:rFonts w:ascii="Angsana New" w:hAnsi="Angsana New" w:hint="cs"/>
          <w:sz w:val="30"/>
          <w:szCs w:val="30"/>
          <w:cs/>
          <w:lang w:val="en-GB"/>
        </w:rPr>
        <w:t xml:space="preserve">จำนวนเงิน </w:t>
      </w:r>
      <w:r w:rsidR="00F17C0E" w:rsidRPr="009A7517">
        <w:rPr>
          <w:rFonts w:ascii="Angsana New" w:hAnsi="Angsana New" w:hint="cs"/>
          <w:sz w:val="30"/>
          <w:szCs w:val="30"/>
        </w:rPr>
        <w:t xml:space="preserve">265 </w:t>
      </w:r>
      <w:r w:rsidR="00F17C0E" w:rsidRPr="009A7517">
        <w:rPr>
          <w:rFonts w:ascii="Angsana New" w:hAnsi="Angsana New" w:hint="cs"/>
          <w:sz w:val="30"/>
          <w:szCs w:val="30"/>
          <w:cs/>
        </w:rPr>
        <w:t xml:space="preserve">ล้านเหรียญสหรัฐฯ </w:t>
      </w:r>
      <w:r w:rsidRPr="009A7517">
        <w:rPr>
          <w:rFonts w:ascii="Angsana New" w:hAnsi="Angsana New" w:hint="cs"/>
          <w:sz w:val="30"/>
          <w:szCs w:val="30"/>
          <w:cs/>
          <w:lang w:val="en-GB"/>
        </w:rPr>
        <w:t xml:space="preserve">มูลค่าหน่วยละ </w:t>
      </w:r>
      <w:r w:rsidRPr="009A7517">
        <w:rPr>
          <w:rFonts w:ascii="Angsana New" w:hAnsi="Angsana New" w:hint="cs"/>
          <w:sz w:val="30"/>
          <w:szCs w:val="30"/>
          <w:lang w:val="en-GB"/>
        </w:rPr>
        <w:t>100</w:t>
      </w:r>
      <w:r w:rsidR="000A1B62" w:rsidRPr="009A7517">
        <w:rPr>
          <w:rFonts w:ascii="Angsana New" w:hAnsi="Angsana New" w:hint="cs"/>
          <w:sz w:val="30"/>
          <w:szCs w:val="30"/>
          <w:lang w:val="en-GB"/>
        </w:rPr>
        <w:t>,0</w:t>
      </w:r>
      <w:r w:rsidRPr="009A7517">
        <w:rPr>
          <w:rFonts w:ascii="Angsana New" w:hAnsi="Angsana New" w:hint="cs"/>
          <w:sz w:val="30"/>
          <w:szCs w:val="30"/>
          <w:lang w:val="en-GB"/>
        </w:rPr>
        <w:t>0</w:t>
      </w:r>
      <w:r w:rsidR="000A1B62" w:rsidRPr="009A7517">
        <w:rPr>
          <w:rFonts w:ascii="Angsana New" w:hAnsi="Angsana New" w:hint="cs"/>
          <w:sz w:val="30"/>
          <w:szCs w:val="30"/>
          <w:lang w:val="en-GB"/>
        </w:rPr>
        <w:t>0</w:t>
      </w:r>
      <w:r w:rsidRPr="009A751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0A1B62" w:rsidRPr="009A7517">
        <w:rPr>
          <w:rFonts w:ascii="Angsana New" w:hAnsi="Angsana New" w:hint="cs"/>
          <w:sz w:val="30"/>
          <w:szCs w:val="30"/>
          <w:cs/>
          <w:lang w:val="en-GB"/>
        </w:rPr>
        <w:t xml:space="preserve">เหรียญสหรัฐฯ </w:t>
      </w:r>
      <w:r w:rsidRPr="009A7517">
        <w:rPr>
          <w:rFonts w:ascii="Angsana New" w:hAnsi="Angsana New" w:hint="cs"/>
          <w:sz w:val="30"/>
          <w:szCs w:val="30"/>
          <w:cs/>
          <w:lang w:val="en-GB"/>
        </w:rPr>
        <w:t>และมีกำหนดจ่ายชำระดอกเบี้ยทุกหกเดือน</w:t>
      </w:r>
    </w:p>
    <w:bookmarkEnd w:id="19"/>
    <w:p w14:paraId="398A3913" w14:textId="77777777" w:rsidR="00311BB1" w:rsidRPr="009A7517" w:rsidRDefault="00311BB1" w:rsidP="00311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2BBB3F48" w14:textId="0F653AB7" w:rsidR="003559EF" w:rsidRPr="009A7517" w:rsidRDefault="00E1754A" w:rsidP="00311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  <w:lang w:val="en-GB"/>
        </w:rPr>
      </w:pPr>
      <w:r w:rsidRPr="009A7517">
        <w:rPr>
          <w:rFonts w:hint="cs"/>
          <w:lang w:val="en-GB"/>
        </w:rPr>
        <w:tab/>
      </w:r>
      <w:r w:rsidR="00F90E4A" w:rsidRPr="009A7517">
        <w:rPr>
          <w:rFonts w:hint="cs"/>
          <w:lang w:val="en-GB"/>
        </w:rPr>
        <w:tab/>
      </w:r>
      <w:r w:rsidR="002C7564" w:rsidRPr="009A7517">
        <w:rPr>
          <w:rFonts w:hint="cs"/>
          <w:cs/>
          <w:lang w:val="en-GB"/>
        </w:rPr>
        <w:t>ภายใต้ข้อกำหนดว่าด้วยสิทธิและหน้าที่ของผู้ออกหุ้นกู้</w:t>
      </w:r>
      <w:r w:rsidR="002C7564" w:rsidRPr="009A7517">
        <w:rPr>
          <w:rFonts w:hint="cs"/>
          <w:lang w:val="en-GB"/>
        </w:rPr>
        <w:t> </w:t>
      </w:r>
      <w:r w:rsidR="002C7564" w:rsidRPr="009A7517">
        <w:rPr>
          <w:rFonts w:hint="cs"/>
          <w:cs/>
          <w:lang w:val="en-GB"/>
        </w:rPr>
        <w:t>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0523F2DB" w14:textId="61AE1221" w:rsidR="00311BB1" w:rsidRPr="009A7517" w:rsidRDefault="00311BB1" w:rsidP="002D1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lang w:val="en-GB"/>
        </w:rPr>
      </w:pPr>
    </w:p>
    <w:p w14:paraId="2D0D2ABF" w14:textId="60678D37" w:rsidR="00B25AA1" w:rsidRPr="009A7517" w:rsidRDefault="00B25AA1" w:rsidP="00B2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 xml:space="preserve">เมื่อวันที่ </w:t>
      </w:r>
      <w:r w:rsidRPr="009A7517">
        <w:rPr>
          <w:rFonts w:hint="cs"/>
        </w:rPr>
        <w:t xml:space="preserve">13 </w:t>
      </w:r>
      <w:r w:rsidRPr="009A7517">
        <w:rPr>
          <w:rFonts w:hint="cs"/>
          <w:cs/>
        </w:rPr>
        <w:t xml:space="preserve">กรกฎาคม </w:t>
      </w:r>
      <w:r w:rsidRPr="009A7517">
        <w:rPr>
          <w:rFonts w:hint="cs"/>
        </w:rPr>
        <w:t xml:space="preserve">2565 </w:t>
      </w:r>
      <w:r w:rsidRPr="009A7517">
        <w:rPr>
          <w:rFonts w:hint="cs"/>
          <w:cs/>
        </w:rPr>
        <w:t>บริษัทย่อยแห่งหนึ่งประกาศซื้อหุ้นกู้</w:t>
      </w:r>
      <w:r w:rsidR="000300E6" w:rsidRPr="009A7517">
        <w:rPr>
          <w:rFonts w:hint="cs"/>
          <w:cs/>
        </w:rPr>
        <w:t xml:space="preserve"> </w:t>
      </w:r>
      <w:r w:rsidR="000300E6" w:rsidRPr="009A7517">
        <w:t xml:space="preserve">OKEA02 </w:t>
      </w:r>
      <w:r w:rsidRPr="009A7517">
        <w:rPr>
          <w:rFonts w:hint="cs"/>
          <w:cs/>
        </w:rPr>
        <w:t xml:space="preserve">ที่คงเหลืออยู่ทั้งหมดของหุ้นกู้ที่ได้ออกไปแล้ว โดยยอดคงเหลือของหุ้นกู้ดังกล่าวมีมูลค่า </w:t>
      </w:r>
      <w:r w:rsidRPr="009A7517">
        <w:rPr>
          <w:rFonts w:hint="cs"/>
        </w:rPr>
        <w:t xml:space="preserve">100 </w:t>
      </w:r>
      <w:r w:rsidRPr="009A7517">
        <w:rPr>
          <w:rFonts w:hint="cs"/>
          <w:cs/>
        </w:rPr>
        <w:t xml:space="preserve">ล้านเหรียญสหรัฐฯ และมีมูลค่าการซื้อคืนที่ราคาร้อยละ </w:t>
      </w:r>
      <w:r w:rsidRPr="009A7517">
        <w:rPr>
          <w:rFonts w:hint="cs"/>
        </w:rPr>
        <w:t xml:space="preserve">102.75 </w:t>
      </w:r>
      <w:r w:rsidRPr="009A7517">
        <w:rPr>
          <w:rFonts w:hint="cs"/>
          <w:cs/>
        </w:rPr>
        <w:t xml:space="preserve">ของมูลค่าที่ตราไว้ การซื้อคืนหุ้นกู้ดังกล่าวได้เสร็จสิ้นเมื่อวันที่ </w:t>
      </w:r>
      <w:r w:rsidRPr="009A7517">
        <w:rPr>
          <w:rFonts w:hint="cs"/>
        </w:rPr>
        <w:t xml:space="preserve">27 </w:t>
      </w:r>
      <w:r w:rsidRPr="009A7517">
        <w:rPr>
          <w:rFonts w:hint="cs"/>
          <w:cs/>
        </w:rPr>
        <w:t xml:space="preserve">กรกฎาคม </w:t>
      </w:r>
      <w:r w:rsidRPr="009A7517">
        <w:rPr>
          <w:rFonts w:hint="cs"/>
        </w:rPr>
        <w:t>2565</w:t>
      </w:r>
    </w:p>
    <w:p w14:paraId="4267D372" w14:textId="06BC6965" w:rsidR="007D5445" w:rsidRPr="009A7517" w:rsidRDefault="004762B0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9A7517">
        <w:rPr>
          <w:rFonts w:hint="cs"/>
          <w:cs/>
          <w:lang w:val="en-GB"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="00DE3F43" w:rsidRPr="009A7517">
        <w:rPr>
          <w:rFonts w:hint="cs"/>
        </w:rPr>
        <w:t>3</w:t>
      </w:r>
      <w:r w:rsidR="00D52C0E" w:rsidRPr="009A7517">
        <w:rPr>
          <w:rFonts w:hint="cs"/>
        </w:rPr>
        <w:t>1</w:t>
      </w:r>
      <w:r w:rsidRPr="009A7517">
        <w:rPr>
          <w:rFonts w:hint="cs"/>
          <w:cs/>
          <w:lang w:val="en-GB"/>
        </w:rPr>
        <w:t xml:space="preserve"> ธันวาคม มีรายละเอียดของหลักประกันซึ่งเป็นสินทรัพย์ ดังนี้</w:t>
      </w:r>
    </w:p>
    <w:p w14:paraId="555216B8" w14:textId="77777777" w:rsidR="00803E74" w:rsidRPr="009A7517" w:rsidRDefault="00803E74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110BE6" w:rsidRPr="009A7517" w14:paraId="69BA6B96" w14:textId="77777777" w:rsidTr="00A41ACC">
        <w:trPr>
          <w:tblHeader/>
        </w:trPr>
        <w:tc>
          <w:tcPr>
            <w:tcW w:w="4230" w:type="dxa"/>
          </w:tcPr>
          <w:p w14:paraId="2427997A" w14:textId="77777777" w:rsidR="00110BE6" w:rsidRPr="009A7517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lang w:val="en-GB"/>
              </w:rPr>
            </w:pPr>
          </w:p>
        </w:tc>
        <w:tc>
          <w:tcPr>
            <w:tcW w:w="2475" w:type="dxa"/>
            <w:gridSpan w:val="2"/>
          </w:tcPr>
          <w:p w14:paraId="1E37A7BA" w14:textId="77777777" w:rsidR="00110BE6" w:rsidRPr="009A7517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82A4C35" w14:textId="77777777" w:rsidR="00110BE6" w:rsidRPr="009A7517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10BE6" w:rsidRPr="009A7517" w14:paraId="7B1FA2DA" w14:textId="77777777" w:rsidTr="00A41ACC">
        <w:trPr>
          <w:tblHeader/>
        </w:trPr>
        <w:tc>
          <w:tcPr>
            <w:tcW w:w="4230" w:type="dxa"/>
          </w:tcPr>
          <w:p w14:paraId="2FBE4DA2" w14:textId="77777777" w:rsidR="00110BE6" w:rsidRPr="009A7517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32B50829" w14:textId="5076936E" w:rsidR="00110BE6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6606CB3C" w14:textId="2C56B7ED" w:rsidR="00110BE6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37" w:type="dxa"/>
          </w:tcPr>
          <w:p w14:paraId="2DAF9B6F" w14:textId="661D4AA9" w:rsidR="00110BE6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44EAB49C" w14:textId="59EC8F28" w:rsidR="00110BE6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110BE6" w:rsidRPr="009A7517" w14:paraId="7AE4D7EA" w14:textId="77777777" w:rsidTr="00A41ACC">
        <w:trPr>
          <w:tblHeader/>
        </w:trPr>
        <w:tc>
          <w:tcPr>
            <w:tcW w:w="4230" w:type="dxa"/>
          </w:tcPr>
          <w:p w14:paraId="07B791C4" w14:textId="77777777" w:rsidR="00110BE6" w:rsidRPr="009A7517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285FB664" w14:textId="77777777" w:rsidR="00110BE6" w:rsidRPr="009A7517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44A4" w:rsidRPr="009A7517" w14:paraId="15FAAD96" w14:textId="77777777" w:rsidTr="00A41ACC">
        <w:tc>
          <w:tcPr>
            <w:tcW w:w="4230" w:type="dxa"/>
          </w:tcPr>
          <w:p w14:paraId="383C380D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37" w:type="dxa"/>
          </w:tcPr>
          <w:p w14:paraId="793F10ED" w14:textId="2FA8E46B" w:rsidR="006244A4" w:rsidRPr="009A7517" w:rsidRDefault="003420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35,021</w:t>
            </w:r>
          </w:p>
        </w:tc>
        <w:tc>
          <w:tcPr>
            <w:tcW w:w="1238" w:type="dxa"/>
          </w:tcPr>
          <w:p w14:paraId="03795BDF" w14:textId="1377F271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30,306</w:t>
            </w:r>
          </w:p>
        </w:tc>
        <w:tc>
          <w:tcPr>
            <w:tcW w:w="1237" w:type="dxa"/>
          </w:tcPr>
          <w:p w14:paraId="61C63295" w14:textId="7AFB65C3" w:rsidR="006244A4" w:rsidRPr="009A7517" w:rsidRDefault="00B860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38" w:type="dxa"/>
          </w:tcPr>
          <w:p w14:paraId="0B8F5D4B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6244A4" w:rsidRPr="009A7517" w14:paraId="0E30E24B" w14:textId="77777777" w:rsidTr="00A41ACC">
        <w:tc>
          <w:tcPr>
            <w:tcW w:w="4230" w:type="dxa"/>
          </w:tcPr>
          <w:p w14:paraId="4CE214D4" w14:textId="70E4D1C5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เงินลงทุนในบริษัทย่อย/บริษัทร่วม</w:t>
            </w:r>
          </w:p>
        </w:tc>
        <w:tc>
          <w:tcPr>
            <w:tcW w:w="1237" w:type="dxa"/>
          </w:tcPr>
          <w:p w14:paraId="1845F1D8" w14:textId="5381ABFF" w:rsidR="006244A4" w:rsidRPr="009A7517" w:rsidRDefault="003420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4,763</w:t>
            </w:r>
          </w:p>
        </w:tc>
        <w:tc>
          <w:tcPr>
            <w:tcW w:w="1238" w:type="dxa"/>
          </w:tcPr>
          <w:p w14:paraId="4E5BA35D" w14:textId="3F6BECDB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4,742</w:t>
            </w:r>
          </w:p>
        </w:tc>
        <w:tc>
          <w:tcPr>
            <w:tcW w:w="1237" w:type="dxa"/>
          </w:tcPr>
          <w:p w14:paraId="2C9713F5" w14:textId="197BDAAF" w:rsidR="006244A4" w:rsidRPr="009A7517" w:rsidRDefault="00B860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38" w:type="dxa"/>
          </w:tcPr>
          <w:p w14:paraId="3AE56A6E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6244A4" w:rsidRPr="009A7517" w14:paraId="4937EEFE" w14:textId="77777777" w:rsidTr="00A41ACC">
        <w:tc>
          <w:tcPr>
            <w:tcW w:w="4230" w:type="dxa"/>
          </w:tcPr>
          <w:p w14:paraId="1049BDE4" w14:textId="4374C2CB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45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1237" w:type="dxa"/>
          </w:tcPr>
          <w:p w14:paraId="78068C52" w14:textId="2538777E" w:rsidR="006244A4" w:rsidRPr="009A7517" w:rsidRDefault="003420AD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47</w:t>
            </w:r>
          </w:p>
        </w:tc>
        <w:tc>
          <w:tcPr>
            <w:tcW w:w="1238" w:type="dxa"/>
          </w:tcPr>
          <w:p w14:paraId="2E422458" w14:textId="4BC62B7D" w:rsidR="006244A4" w:rsidRPr="009A7517" w:rsidRDefault="006244A4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58</w:t>
            </w:r>
          </w:p>
        </w:tc>
        <w:tc>
          <w:tcPr>
            <w:tcW w:w="1237" w:type="dxa"/>
          </w:tcPr>
          <w:p w14:paraId="3A7915DE" w14:textId="3F813454" w:rsidR="006244A4" w:rsidRPr="009A7517" w:rsidRDefault="00B860A9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38" w:type="dxa"/>
          </w:tcPr>
          <w:p w14:paraId="5248AD94" w14:textId="2B7569AC" w:rsidR="006244A4" w:rsidRPr="009A7517" w:rsidRDefault="006244A4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6244A4" w:rsidRPr="009A7517" w14:paraId="43116D2D" w14:textId="77777777" w:rsidTr="00A41ACC">
        <w:tc>
          <w:tcPr>
            <w:tcW w:w="4230" w:type="dxa"/>
          </w:tcPr>
          <w:p w14:paraId="5E9CB575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3CEA200C" w14:textId="64E3BD3A" w:rsidR="006244A4" w:rsidRPr="009A7517" w:rsidRDefault="003420AD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39,831</w:t>
            </w:r>
          </w:p>
        </w:tc>
        <w:tc>
          <w:tcPr>
            <w:tcW w:w="1238" w:type="dxa"/>
          </w:tcPr>
          <w:p w14:paraId="7CDC3E54" w14:textId="090F7563" w:rsidR="006244A4" w:rsidRPr="009A7517" w:rsidRDefault="006244A4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35,106</w:t>
            </w:r>
          </w:p>
        </w:tc>
        <w:tc>
          <w:tcPr>
            <w:tcW w:w="1237" w:type="dxa"/>
          </w:tcPr>
          <w:p w14:paraId="285011C8" w14:textId="5AC162AA" w:rsidR="006244A4" w:rsidRPr="009A7517" w:rsidRDefault="00B860A9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1238" w:type="dxa"/>
          </w:tcPr>
          <w:p w14:paraId="22C6E379" w14:textId="77777777" w:rsidR="006244A4" w:rsidRPr="009A7517" w:rsidRDefault="006244A4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-</w:t>
            </w:r>
          </w:p>
        </w:tc>
      </w:tr>
    </w:tbl>
    <w:p w14:paraId="4BFACAD3" w14:textId="7AD07500" w:rsidR="00766FA1" w:rsidRPr="009A7517" w:rsidRDefault="00766FA1" w:rsidP="00354E46"/>
    <w:p w14:paraId="56CE4103" w14:textId="24234E48" w:rsidR="00B75122" w:rsidRPr="009A7517" w:rsidRDefault="004762B0" w:rsidP="00B75122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/>
          <w:b/>
          <w:bCs/>
          <w:sz w:val="30"/>
          <w:szCs w:val="30"/>
          <w:cs/>
          <w:lang w:bidi="th-TH"/>
        </w:rPr>
        <w:t>เจ้าหนี้</w:t>
      </w:r>
      <w:r w:rsidR="000A1B62" w:rsidRPr="009A7517">
        <w:rPr>
          <w:rFonts w:ascii="Angsana New" w:hAnsi="Angsana New"/>
          <w:b/>
          <w:bCs/>
          <w:sz w:val="30"/>
          <w:szCs w:val="30"/>
          <w:cs/>
          <w:lang w:bidi="th-TH"/>
        </w:rPr>
        <w:t>หมุนเวียน</w:t>
      </w:r>
      <w:r w:rsidRPr="009A7517">
        <w:rPr>
          <w:rFonts w:ascii="Angsana New" w:hAnsi="Angsana New"/>
          <w:b/>
          <w:bCs/>
          <w:sz w:val="30"/>
          <w:szCs w:val="30"/>
          <w:cs/>
          <w:lang w:bidi="th-TH"/>
        </w:rPr>
        <w:t>อื่น</w:t>
      </w:r>
    </w:p>
    <w:p w14:paraId="797ED401" w14:textId="77777777" w:rsidR="00FD19D4" w:rsidRPr="009A7517" w:rsidRDefault="00FD19D4" w:rsidP="00FD19D4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110BE6" w:rsidRPr="009A7517" w14:paraId="704B34D6" w14:textId="77777777" w:rsidTr="00A41ACC">
        <w:trPr>
          <w:trHeight w:val="408"/>
          <w:tblHeader/>
        </w:trPr>
        <w:tc>
          <w:tcPr>
            <w:tcW w:w="1772" w:type="pct"/>
          </w:tcPr>
          <w:p w14:paraId="682B5D90" w14:textId="77777777" w:rsidR="00110BE6" w:rsidRPr="009A7517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2B159B1" w14:textId="77777777" w:rsidR="00110BE6" w:rsidRPr="009A7517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48CAC938" w14:textId="77777777" w:rsidR="00110BE6" w:rsidRPr="009A7517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26965518" w14:textId="77777777" w:rsidR="00110BE6" w:rsidRPr="009A7517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B65AD" w:rsidRPr="009A7517" w14:paraId="464C36AA" w14:textId="77777777" w:rsidTr="00A41ACC">
        <w:trPr>
          <w:trHeight w:val="408"/>
        </w:trPr>
        <w:tc>
          <w:tcPr>
            <w:tcW w:w="1772" w:type="pct"/>
          </w:tcPr>
          <w:p w14:paraId="1036DBA6" w14:textId="77777777" w:rsidR="00EB65AD" w:rsidRPr="009A7517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39523FB" w14:textId="77777777" w:rsidR="00EB65AD" w:rsidRPr="009A7517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4" w:type="pct"/>
          </w:tcPr>
          <w:p w14:paraId="2B922243" w14:textId="4B8685C0" w:rsidR="00EB65AD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674" w:type="pct"/>
          </w:tcPr>
          <w:p w14:paraId="20392228" w14:textId="57F564F0" w:rsidR="00EB65AD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674" w:type="pct"/>
          </w:tcPr>
          <w:p w14:paraId="4AE02CC0" w14:textId="24338884" w:rsidR="00EB65AD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673" w:type="pct"/>
          </w:tcPr>
          <w:p w14:paraId="1521A1E3" w14:textId="478F834A" w:rsidR="00EB65AD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EB65AD" w:rsidRPr="009A7517" w14:paraId="74EBD7F0" w14:textId="77777777" w:rsidTr="00A41ACC">
        <w:trPr>
          <w:trHeight w:val="408"/>
        </w:trPr>
        <w:tc>
          <w:tcPr>
            <w:tcW w:w="1772" w:type="pct"/>
          </w:tcPr>
          <w:p w14:paraId="74D9F03F" w14:textId="77777777" w:rsidR="00EB65AD" w:rsidRPr="009A7517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7E28E94" w14:textId="77777777" w:rsidR="00EB65AD" w:rsidRPr="009A7517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7984C0F8" w14:textId="77777777" w:rsidR="00EB65AD" w:rsidRPr="009A7517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44A4" w:rsidRPr="009A7517" w14:paraId="79271EB1" w14:textId="77777777" w:rsidTr="00A41ACC">
        <w:trPr>
          <w:trHeight w:val="408"/>
        </w:trPr>
        <w:tc>
          <w:tcPr>
            <w:tcW w:w="1772" w:type="pct"/>
            <w:shd w:val="clear" w:color="auto" w:fill="auto"/>
          </w:tcPr>
          <w:p w14:paraId="16C7F71E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</w:tcPr>
          <w:p w14:paraId="10600727" w14:textId="45844FF6" w:rsidR="006244A4" w:rsidRPr="009A7517" w:rsidRDefault="007E449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EFF210F" w14:textId="432FF2D9" w:rsidR="006244A4" w:rsidRPr="009A7517" w:rsidRDefault="00CB33FB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CA417A3" w14:textId="08B2789B" w:rsidR="006244A4" w:rsidRPr="009A7517" w:rsidRDefault="006244A4" w:rsidP="007B6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48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E2BA43A" w14:textId="12D8F637" w:rsidR="006244A4" w:rsidRPr="009A7517" w:rsidRDefault="00FF4876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118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B482102" w14:textId="66901463" w:rsidR="006244A4" w:rsidRPr="009A7517" w:rsidRDefault="006244A4" w:rsidP="007B6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85</w:t>
            </w:r>
          </w:p>
        </w:tc>
      </w:tr>
      <w:tr w:rsidR="006244A4" w:rsidRPr="009A7517" w14:paraId="1FAC0994" w14:textId="77777777" w:rsidTr="00A41ACC">
        <w:trPr>
          <w:trHeight w:val="408"/>
        </w:trPr>
        <w:tc>
          <w:tcPr>
            <w:tcW w:w="1772" w:type="pct"/>
          </w:tcPr>
          <w:p w14:paraId="6CD16BC0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33" w:type="pct"/>
            <w:shd w:val="clear" w:color="auto" w:fill="auto"/>
          </w:tcPr>
          <w:p w14:paraId="391FA3E7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DDFB834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AAA49DA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1E01B6B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3" w:type="pct"/>
            <w:vAlign w:val="bottom"/>
          </w:tcPr>
          <w:p w14:paraId="1D88AEF1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6244A4" w:rsidRPr="009A7517" w14:paraId="23CCE15E" w14:textId="77777777" w:rsidTr="00A41ACC">
        <w:trPr>
          <w:trHeight w:val="408"/>
        </w:trPr>
        <w:tc>
          <w:tcPr>
            <w:tcW w:w="1772" w:type="pct"/>
          </w:tcPr>
          <w:p w14:paraId="25F824D2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33" w:type="pct"/>
            <w:shd w:val="clear" w:color="auto" w:fill="auto"/>
          </w:tcPr>
          <w:p w14:paraId="3BA94CA7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68EE7DA1" w14:textId="2A26559D" w:rsidR="006244A4" w:rsidRPr="009A7517" w:rsidRDefault="00CB33FB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6,682</w:t>
            </w:r>
          </w:p>
        </w:tc>
        <w:tc>
          <w:tcPr>
            <w:tcW w:w="674" w:type="pct"/>
            <w:vAlign w:val="bottom"/>
          </w:tcPr>
          <w:p w14:paraId="205676F6" w14:textId="6CDEAD84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3,566</w:t>
            </w:r>
          </w:p>
        </w:tc>
        <w:tc>
          <w:tcPr>
            <w:tcW w:w="674" w:type="pct"/>
            <w:vAlign w:val="bottom"/>
          </w:tcPr>
          <w:p w14:paraId="301E7D4E" w14:textId="25B6D57B" w:rsidR="006244A4" w:rsidRPr="009A7517" w:rsidRDefault="00CB33FB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787</w:t>
            </w:r>
          </w:p>
        </w:tc>
        <w:tc>
          <w:tcPr>
            <w:tcW w:w="673" w:type="pct"/>
            <w:vAlign w:val="bottom"/>
          </w:tcPr>
          <w:p w14:paraId="1CB9ED2F" w14:textId="64345F31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580</w:t>
            </w:r>
          </w:p>
        </w:tc>
      </w:tr>
      <w:tr w:rsidR="007B67BE" w:rsidRPr="009A7517" w14:paraId="2FCBDC21" w14:textId="77777777" w:rsidTr="00A41ACC">
        <w:trPr>
          <w:trHeight w:val="408"/>
        </w:trPr>
        <w:tc>
          <w:tcPr>
            <w:tcW w:w="1772" w:type="pct"/>
          </w:tcPr>
          <w:p w14:paraId="6A20BCC2" w14:textId="16372044" w:rsidR="007B67BE" w:rsidRPr="009A7517" w:rsidRDefault="007B67BE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533" w:type="pct"/>
            <w:shd w:val="clear" w:color="auto" w:fill="auto"/>
          </w:tcPr>
          <w:p w14:paraId="04F64907" w14:textId="77777777" w:rsidR="007B67BE" w:rsidRPr="009A7517" w:rsidRDefault="007B67BE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775C5041" w14:textId="5BDD8DEB" w:rsidR="007B67BE" w:rsidRPr="009A7517" w:rsidRDefault="007B67BE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1,788</w:t>
            </w:r>
          </w:p>
        </w:tc>
        <w:tc>
          <w:tcPr>
            <w:tcW w:w="674" w:type="pct"/>
            <w:vAlign w:val="bottom"/>
          </w:tcPr>
          <w:p w14:paraId="2B7FCF17" w14:textId="5D9A5992" w:rsidR="007B67BE" w:rsidRPr="009A7517" w:rsidRDefault="007B67BE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t>-</w:t>
            </w:r>
          </w:p>
        </w:tc>
        <w:tc>
          <w:tcPr>
            <w:tcW w:w="674" w:type="pct"/>
            <w:vAlign w:val="bottom"/>
          </w:tcPr>
          <w:p w14:paraId="61387A66" w14:textId="056B10C8" w:rsidR="007B67BE" w:rsidRPr="009A7517" w:rsidRDefault="007B67BE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t>-</w:t>
            </w:r>
          </w:p>
        </w:tc>
        <w:tc>
          <w:tcPr>
            <w:tcW w:w="673" w:type="pct"/>
            <w:vAlign w:val="bottom"/>
          </w:tcPr>
          <w:p w14:paraId="4EBC7B1D" w14:textId="776F7ADB" w:rsidR="007B67BE" w:rsidRPr="009A7517" w:rsidRDefault="007B67BE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t>-</w:t>
            </w:r>
          </w:p>
        </w:tc>
      </w:tr>
      <w:tr w:rsidR="007B67BE" w:rsidRPr="009A7517" w14:paraId="09406E0F" w14:textId="77777777" w:rsidTr="00A41ACC">
        <w:trPr>
          <w:trHeight w:val="408"/>
        </w:trPr>
        <w:tc>
          <w:tcPr>
            <w:tcW w:w="1772" w:type="pct"/>
          </w:tcPr>
          <w:p w14:paraId="0E87E2AF" w14:textId="7D02F5CC" w:rsidR="007B67BE" w:rsidRPr="009A7517" w:rsidRDefault="007B67BE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เจ้าหนี้ค่าสาธารณูปโภค</w:t>
            </w:r>
          </w:p>
        </w:tc>
        <w:tc>
          <w:tcPr>
            <w:tcW w:w="533" w:type="pct"/>
            <w:shd w:val="clear" w:color="auto" w:fill="auto"/>
          </w:tcPr>
          <w:p w14:paraId="0E10016F" w14:textId="77777777" w:rsidR="007B67BE" w:rsidRPr="009A7517" w:rsidRDefault="007B67BE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1713B919" w14:textId="759C9329" w:rsidR="007B67BE" w:rsidRPr="009A7517" w:rsidRDefault="007B67BE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365</w:t>
            </w:r>
          </w:p>
        </w:tc>
        <w:tc>
          <w:tcPr>
            <w:tcW w:w="674" w:type="pct"/>
            <w:vAlign w:val="bottom"/>
          </w:tcPr>
          <w:p w14:paraId="6AB0A947" w14:textId="12C67612" w:rsidR="007B67BE" w:rsidRPr="009A7517" w:rsidRDefault="007B67BE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361</w:t>
            </w:r>
          </w:p>
        </w:tc>
        <w:tc>
          <w:tcPr>
            <w:tcW w:w="674" w:type="pct"/>
            <w:vAlign w:val="bottom"/>
          </w:tcPr>
          <w:p w14:paraId="165B07A6" w14:textId="62AC52D9" w:rsidR="007B67BE" w:rsidRPr="009A7517" w:rsidRDefault="007B67BE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365</w:t>
            </w:r>
          </w:p>
        </w:tc>
        <w:tc>
          <w:tcPr>
            <w:tcW w:w="673" w:type="pct"/>
            <w:vAlign w:val="bottom"/>
          </w:tcPr>
          <w:p w14:paraId="3D4132A3" w14:textId="07F34586" w:rsidR="007B67BE" w:rsidRPr="009A7517" w:rsidRDefault="007B67BE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361</w:t>
            </w:r>
          </w:p>
        </w:tc>
      </w:tr>
      <w:tr w:rsidR="007B67BE" w:rsidRPr="009A7517" w14:paraId="06E4591D" w14:textId="77777777" w:rsidTr="00A41ACC">
        <w:trPr>
          <w:trHeight w:val="408"/>
        </w:trPr>
        <w:tc>
          <w:tcPr>
            <w:tcW w:w="1772" w:type="pct"/>
          </w:tcPr>
          <w:p w14:paraId="424BE3B1" w14:textId="0F941F9C" w:rsidR="007B67BE" w:rsidRPr="009A7517" w:rsidRDefault="007B67BE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เจ้าหนี้ค่าก่อสร้างและซื้อสินทรัพย์</w:t>
            </w:r>
          </w:p>
        </w:tc>
        <w:tc>
          <w:tcPr>
            <w:tcW w:w="533" w:type="pct"/>
            <w:shd w:val="clear" w:color="auto" w:fill="auto"/>
          </w:tcPr>
          <w:p w14:paraId="746ACEAC" w14:textId="77777777" w:rsidR="007B67BE" w:rsidRPr="009A7517" w:rsidRDefault="007B67BE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4087805D" w14:textId="038DE62F" w:rsidR="007B67BE" w:rsidRPr="009A7517" w:rsidRDefault="007B67BE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350</w:t>
            </w:r>
          </w:p>
        </w:tc>
        <w:tc>
          <w:tcPr>
            <w:tcW w:w="674" w:type="pct"/>
            <w:vAlign w:val="bottom"/>
          </w:tcPr>
          <w:p w14:paraId="29544E92" w14:textId="42CDC03C" w:rsidR="007B67BE" w:rsidRPr="009A7517" w:rsidRDefault="007B67BE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614</w:t>
            </w:r>
          </w:p>
        </w:tc>
        <w:tc>
          <w:tcPr>
            <w:tcW w:w="674" w:type="pct"/>
            <w:vAlign w:val="bottom"/>
          </w:tcPr>
          <w:p w14:paraId="22570843" w14:textId="6F0BA804" w:rsidR="007B67BE" w:rsidRPr="009A7517" w:rsidRDefault="007B67BE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201</w:t>
            </w:r>
          </w:p>
        </w:tc>
        <w:tc>
          <w:tcPr>
            <w:tcW w:w="673" w:type="pct"/>
            <w:vAlign w:val="bottom"/>
          </w:tcPr>
          <w:p w14:paraId="7FE4C847" w14:textId="2D91D4BF" w:rsidR="007B67BE" w:rsidRPr="009A7517" w:rsidRDefault="007B67BE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169</w:t>
            </w:r>
          </w:p>
        </w:tc>
      </w:tr>
      <w:tr w:rsidR="007B67BE" w:rsidRPr="009A7517" w14:paraId="37C77B0E" w14:textId="77777777" w:rsidTr="00C36791">
        <w:trPr>
          <w:trHeight w:val="408"/>
        </w:trPr>
        <w:tc>
          <w:tcPr>
            <w:tcW w:w="1772" w:type="pct"/>
          </w:tcPr>
          <w:p w14:paraId="193775BB" w14:textId="56478B49" w:rsidR="007B67BE" w:rsidRPr="009A7517" w:rsidRDefault="007B67BE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33" w:type="pct"/>
            <w:shd w:val="clear" w:color="auto" w:fill="auto"/>
          </w:tcPr>
          <w:p w14:paraId="7FAC468B" w14:textId="77777777" w:rsidR="007B67BE" w:rsidRPr="009A7517" w:rsidRDefault="007B67BE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F1B4ADE" w14:textId="2A66416F" w:rsidR="007B67BE" w:rsidRPr="009A7517" w:rsidRDefault="007B67BE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344</w:t>
            </w:r>
          </w:p>
        </w:tc>
        <w:tc>
          <w:tcPr>
            <w:tcW w:w="674" w:type="pct"/>
            <w:vAlign w:val="bottom"/>
          </w:tcPr>
          <w:p w14:paraId="2513F09B" w14:textId="496F6544" w:rsidR="007B67BE" w:rsidRPr="009A7517" w:rsidRDefault="007B67BE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  <w:cs/>
              </w:rPr>
              <w:t>207</w:t>
            </w:r>
          </w:p>
        </w:tc>
        <w:tc>
          <w:tcPr>
            <w:tcW w:w="674" w:type="pct"/>
            <w:vAlign w:val="bottom"/>
          </w:tcPr>
          <w:p w14:paraId="09022881" w14:textId="04421DAC" w:rsidR="007B67BE" w:rsidRPr="009A7517" w:rsidRDefault="007B67BE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227</w:t>
            </w:r>
          </w:p>
        </w:tc>
        <w:tc>
          <w:tcPr>
            <w:tcW w:w="673" w:type="pct"/>
            <w:vAlign w:val="bottom"/>
          </w:tcPr>
          <w:p w14:paraId="32D88733" w14:textId="2875BCD9" w:rsidR="007B67BE" w:rsidRPr="009A7517" w:rsidRDefault="007B67BE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60</w:t>
            </w:r>
          </w:p>
        </w:tc>
      </w:tr>
      <w:tr w:rsidR="007B67BE" w:rsidRPr="009A7517" w14:paraId="5B5C93D3" w14:textId="77777777" w:rsidTr="00A41ACC">
        <w:trPr>
          <w:trHeight w:val="408"/>
        </w:trPr>
        <w:tc>
          <w:tcPr>
            <w:tcW w:w="1772" w:type="pct"/>
          </w:tcPr>
          <w:p w14:paraId="6425DFB7" w14:textId="77777777" w:rsidR="007B67BE" w:rsidRPr="009A7517" w:rsidRDefault="007B67BE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33" w:type="pct"/>
            <w:shd w:val="clear" w:color="auto" w:fill="auto"/>
          </w:tcPr>
          <w:p w14:paraId="1C0467BE" w14:textId="77777777" w:rsidR="007B67BE" w:rsidRPr="009A7517" w:rsidRDefault="007B67BE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700CABF4" w14:textId="3F28322D" w:rsidR="007B67BE" w:rsidRPr="009A7517" w:rsidRDefault="007B67BE" w:rsidP="007B6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1,507</w:t>
            </w:r>
          </w:p>
        </w:tc>
        <w:tc>
          <w:tcPr>
            <w:tcW w:w="674" w:type="pct"/>
            <w:vAlign w:val="bottom"/>
          </w:tcPr>
          <w:p w14:paraId="312D97DE" w14:textId="215C5A24" w:rsidR="007B67BE" w:rsidRPr="009A7517" w:rsidRDefault="007B67BE" w:rsidP="007B6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1,</w:t>
            </w:r>
            <w:r w:rsidRPr="009A7517">
              <w:rPr>
                <w:rFonts w:hint="cs"/>
                <w:cs/>
              </w:rPr>
              <w:t>076</w:t>
            </w:r>
          </w:p>
        </w:tc>
        <w:tc>
          <w:tcPr>
            <w:tcW w:w="674" w:type="pct"/>
            <w:vAlign w:val="bottom"/>
          </w:tcPr>
          <w:p w14:paraId="3D27EC9A" w14:textId="1227C356" w:rsidR="007B67BE" w:rsidRPr="009A7517" w:rsidRDefault="007B67BE" w:rsidP="007B6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80</w:t>
            </w:r>
            <w:r w:rsidRPr="009A7517">
              <w:t>2</w:t>
            </w:r>
          </w:p>
        </w:tc>
        <w:tc>
          <w:tcPr>
            <w:tcW w:w="673" w:type="pct"/>
            <w:vAlign w:val="bottom"/>
          </w:tcPr>
          <w:p w14:paraId="3FAC9854" w14:textId="2ADDD9A4" w:rsidR="007B67BE" w:rsidRPr="009A7517" w:rsidRDefault="007B67BE" w:rsidP="007B6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625</w:t>
            </w:r>
          </w:p>
        </w:tc>
      </w:tr>
      <w:tr w:rsidR="007B67BE" w:rsidRPr="009A7517" w14:paraId="5DA9753C" w14:textId="77777777" w:rsidTr="00A41ACC">
        <w:trPr>
          <w:trHeight w:val="423"/>
        </w:trPr>
        <w:tc>
          <w:tcPr>
            <w:tcW w:w="1772" w:type="pct"/>
          </w:tcPr>
          <w:p w14:paraId="099FE02B" w14:textId="77777777" w:rsidR="007B67BE" w:rsidRPr="009A7517" w:rsidRDefault="007B67BE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shd w:val="clear" w:color="auto" w:fill="auto"/>
          </w:tcPr>
          <w:p w14:paraId="55679548" w14:textId="77777777" w:rsidR="007B67BE" w:rsidRPr="009A7517" w:rsidRDefault="007B67BE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1D6C5D3" w14:textId="144CADCC" w:rsidR="007B67BE" w:rsidRPr="009A7517" w:rsidRDefault="007B67BE" w:rsidP="007B67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11,036</w:t>
            </w:r>
          </w:p>
        </w:tc>
        <w:tc>
          <w:tcPr>
            <w:tcW w:w="674" w:type="pct"/>
            <w:vAlign w:val="bottom"/>
          </w:tcPr>
          <w:p w14:paraId="276FDAE3" w14:textId="294FF7B2" w:rsidR="007B67BE" w:rsidRPr="009A7517" w:rsidRDefault="007B67BE" w:rsidP="007B67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5,872</w:t>
            </w:r>
          </w:p>
        </w:tc>
        <w:tc>
          <w:tcPr>
            <w:tcW w:w="674" w:type="pct"/>
            <w:vAlign w:val="bottom"/>
          </w:tcPr>
          <w:p w14:paraId="092D08E4" w14:textId="596B3791" w:rsidR="007B67BE" w:rsidRPr="009A7517" w:rsidRDefault="007B67BE" w:rsidP="007B67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</w:t>
            </w:r>
            <w:r w:rsidRPr="009A7517">
              <w:rPr>
                <w:b/>
                <w:bCs/>
              </w:rPr>
              <w:t>500</w:t>
            </w:r>
          </w:p>
        </w:tc>
        <w:tc>
          <w:tcPr>
            <w:tcW w:w="673" w:type="pct"/>
            <w:vAlign w:val="bottom"/>
          </w:tcPr>
          <w:p w14:paraId="1FBAD5D1" w14:textId="5BBE31C5" w:rsidR="007B67BE" w:rsidRPr="009A7517" w:rsidRDefault="007B67BE" w:rsidP="007B67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1,880</w:t>
            </w:r>
          </w:p>
        </w:tc>
      </w:tr>
    </w:tbl>
    <w:p w14:paraId="14B8438B" w14:textId="77777777" w:rsidR="00FD19D4" w:rsidRPr="009A7517" w:rsidRDefault="00FD19D4" w:rsidP="00FD19D4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14:paraId="3AECCF5F" w14:textId="77777777" w:rsidR="00FD19D4" w:rsidRPr="009A7517" w:rsidRDefault="00FD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 w:rsidRPr="009A7517">
        <w:rPr>
          <w:b/>
          <w:bCs/>
          <w:cs/>
        </w:rPr>
        <w:br w:type="page"/>
      </w:r>
    </w:p>
    <w:p w14:paraId="4903757C" w14:textId="29DC49A7" w:rsidR="000E6E6F" w:rsidRPr="009A7517" w:rsidRDefault="002C7564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ประมาณการหนี้สินสำหรับ</w:t>
      </w:r>
      <w:r w:rsidRPr="009A7517">
        <w:rPr>
          <w:rFonts w:ascii="Angsana New" w:hAnsi="Angsana New"/>
          <w:b/>
          <w:bCs/>
          <w:sz w:val="30"/>
          <w:szCs w:val="30"/>
          <w:cs/>
          <w:lang w:bidi="th-TH"/>
        </w:rPr>
        <w:t>ผลประโยชน์พนักงาน</w:t>
      </w:r>
    </w:p>
    <w:p w14:paraId="030252DB" w14:textId="77777777" w:rsidR="00FD19D4" w:rsidRPr="009A7517" w:rsidRDefault="00FD19D4" w:rsidP="00FD19D4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784329" w:rsidRPr="009A7517" w14:paraId="6E2156E2" w14:textId="77777777" w:rsidTr="00A41ACC">
        <w:trPr>
          <w:tblHeader/>
        </w:trPr>
        <w:tc>
          <w:tcPr>
            <w:tcW w:w="3600" w:type="dxa"/>
          </w:tcPr>
          <w:p w14:paraId="4A67BBC2" w14:textId="77777777" w:rsidR="00784329" w:rsidRPr="009A7517" w:rsidRDefault="00784329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89AECDA" w14:textId="77777777" w:rsidR="00784329" w:rsidRPr="009A7517" w:rsidRDefault="0078432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A7D25D6" w14:textId="77777777" w:rsidR="00784329" w:rsidRPr="009A7517" w:rsidRDefault="0078432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562E2" w:rsidRPr="009A7517" w14:paraId="60CFC5CB" w14:textId="77777777" w:rsidTr="00A41ACC">
        <w:trPr>
          <w:tblHeader/>
        </w:trPr>
        <w:tc>
          <w:tcPr>
            <w:tcW w:w="3600" w:type="dxa"/>
          </w:tcPr>
          <w:p w14:paraId="100F1BA2" w14:textId="77777777" w:rsidR="00B562E2" w:rsidRPr="009A7517" w:rsidRDefault="00B562E2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2EA3CF53" w14:textId="29D0D1CB" w:rsidR="00B562E2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95" w:type="dxa"/>
          </w:tcPr>
          <w:p w14:paraId="5D5562D7" w14:textId="2B18AA65" w:rsidR="00B562E2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95" w:type="dxa"/>
          </w:tcPr>
          <w:p w14:paraId="2FBDBB15" w14:textId="0EC500EF" w:rsidR="00B562E2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95" w:type="dxa"/>
          </w:tcPr>
          <w:p w14:paraId="1CBEDA77" w14:textId="0248F711" w:rsidR="00B562E2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EB65AD" w:rsidRPr="009A7517" w14:paraId="4B66A725" w14:textId="77777777" w:rsidTr="00A41ACC">
        <w:trPr>
          <w:tblHeader/>
        </w:trPr>
        <w:tc>
          <w:tcPr>
            <w:tcW w:w="3600" w:type="dxa"/>
          </w:tcPr>
          <w:p w14:paraId="1DE3F04A" w14:textId="77777777" w:rsidR="00EB65AD" w:rsidRPr="009A7517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C85FDCE" w14:textId="77777777" w:rsidR="00EB65AD" w:rsidRPr="009A7517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EB65AD" w:rsidRPr="009A7517" w14:paraId="60012D6A" w14:textId="77777777" w:rsidTr="00A41ACC">
        <w:tc>
          <w:tcPr>
            <w:tcW w:w="3600" w:type="dxa"/>
          </w:tcPr>
          <w:p w14:paraId="3C271214" w14:textId="77777777" w:rsidR="00EB65AD" w:rsidRPr="009A7517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95" w:type="dxa"/>
            <w:vAlign w:val="bottom"/>
          </w:tcPr>
          <w:p w14:paraId="41ED68B9" w14:textId="77777777" w:rsidR="00EB65AD" w:rsidRPr="009A7517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BD76AC8" w14:textId="77777777" w:rsidR="00EB65AD" w:rsidRPr="009A7517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22851E0" w14:textId="77777777" w:rsidR="00EB65AD" w:rsidRPr="009A7517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FD9C255" w14:textId="77777777" w:rsidR="00EB65AD" w:rsidRPr="009A7517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B65AD" w:rsidRPr="009A7517" w14:paraId="6DF32B2F" w14:textId="77777777" w:rsidTr="00A41ACC">
        <w:trPr>
          <w:trHeight w:val="64"/>
        </w:trPr>
        <w:tc>
          <w:tcPr>
            <w:tcW w:w="3600" w:type="dxa"/>
          </w:tcPr>
          <w:p w14:paraId="28382323" w14:textId="00CFF0FB" w:rsidR="00EB65AD" w:rsidRPr="009A7517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</w:t>
            </w:r>
            <w:r w:rsidR="00F16A05"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95" w:type="dxa"/>
            <w:vAlign w:val="bottom"/>
          </w:tcPr>
          <w:p w14:paraId="0CA8B136" w14:textId="77777777" w:rsidR="00EB65AD" w:rsidRPr="009A7517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EA320A3" w14:textId="77777777" w:rsidR="00EB65AD" w:rsidRPr="009A7517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1327D3A7" w14:textId="77777777" w:rsidR="00EB65AD" w:rsidRPr="009A7517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9EF5740" w14:textId="77777777" w:rsidR="00EB65AD" w:rsidRPr="009A7517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6244A4" w:rsidRPr="009A7517" w14:paraId="1C65C3C7" w14:textId="77777777" w:rsidTr="00A41ACC">
        <w:tc>
          <w:tcPr>
            <w:tcW w:w="3600" w:type="dxa"/>
          </w:tcPr>
          <w:p w14:paraId="24CC8A82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55EA6E5F" w14:textId="3707646C" w:rsidR="006244A4" w:rsidRPr="009A7517" w:rsidRDefault="00131DE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2,2</w:t>
            </w:r>
            <w:r w:rsidR="00A208C9" w:rsidRPr="009A7517">
              <w:t>5</w:t>
            </w:r>
            <w:r w:rsidRPr="009A7517">
              <w:rPr>
                <w:rFonts w:hint="cs"/>
              </w:rPr>
              <w:t>8</w:t>
            </w:r>
          </w:p>
        </w:tc>
        <w:tc>
          <w:tcPr>
            <w:tcW w:w="1395" w:type="dxa"/>
            <w:vAlign w:val="bottom"/>
          </w:tcPr>
          <w:p w14:paraId="1D9927DA" w14:textId="46CEDED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2,413</w:t>
            </w:r>
          </w:p>
        </w:tc>
        <w:tc>
          <w:tcPr>
            <w:tcW w:w="1395" w:type="dxa"/>
            <w:vAlign w:val="bottom"/>
          </w:tcPr>
          <w:p w14:paraId="179A9AE8" w14:textId="06C77028" w:rsidR="006244A4" w:rsidRPr="009A7517" w:rsidRDefault="00137420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1,983</w:t>
            </w:r>
          </w:p>
        </w:tc>
        <w:tc>
          <w:tcPr>
            <w:tcW w:w="1395" w:type="dxa"/>
            <w:vAlign w:val="bottom"/>
          </w:tcPr>
          <w:p w14:paraId="21357F6A" w14:textId="65200CE2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2,</w:t>
            </w:r>
            <w:r w:rsidR="007245CC" w:rsidRPr="009A7517">
              <w:t>227</w:t>
            </w:r>
          </w:p>
        </w:tc>
      </w:tr>
      <w:tr w:rsidR="006244A4" w:rsidRPr="009A7517" w14:paraId="3EA9CEF8" w14:textId="77777777" w:rsidTr="00A41ACC">
        <w:tc>
          <w:tcPr>
            <w:tcW w:w="3600" w:type="dxa"/>
          </w:tcPr>
          <w:p w14:paraId="07145A99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32E466FD" w14:textId="4C70CF68" w:rsidR="006244A4" w:rsidRPr="009A7517" w:rsidRDefault="00131DE9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90</w:t>
            </w:r>
          </w:p>
        </w:tc>
        <w:tc>
          <w:tcPr>
            <w:tcW w:w="1395" w:type="dxa"/>
            <w:vAlign w:val="bottom"/>
          </w:tcPr>
          <w:p w14:paraId="7F4FD5B8" w14:textId="1FB34D3A" w:rsidR="006244A4" w:rsidRPr="009A7517" w:rsidRDefault="006244A4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64</w:t>
            </w:r>
          </w:p>
        </w:tc>
        <w:tc>
          <w:tcPr>
            <w:tcW w:w="1395" w:type="dxa"/>
            <w:vAlign w:val="bottom"/>
          </w:tcPr>
          <w:p w14:paraId="34C6DD92" w14:textId="59D51E04" w:rsidR="006244A4" w:rsidRPr="009A7517" w:rsidRDefault="00137420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88</w:t>
            </w:r>
          </w:p>
        </w:tc>
        <w:tc>
          <w:tcPr>
            <w:tcW w:w="1395" w:type="dxa"/>
            <w:vAlign w:val="bottom"/>
          </w:tcPr>
          <w:p w14:paraId="4C2EE8E7" w14:textId="11DDCE50" w:rsidR="006244A4" w:rsidRPr="009A7517" w:rsidRDefault="006244A4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57</w:t>
            </w:r>
          </w:p>
        </w:tc>
      </w:tr>
      <w:tr w:rsidR="006244A4" w:rsidRPr="009A7517" w14:paraId="0778814A" w14:textId="77777777" w:rsidTr="00A41ACC">
        <w:tc>
          <w:tcPr>
            <w:tcW w:w="3600" w:type="dxa"/>
          </w:tcPr>
          <w:p w14:paraId="1375CCE6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9424E00" w14:textId="0903BA0B" w:rsidR="006244A4" w:rsidRPr="009A7517" w:rsidRDefault="00131DE9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2,3</w:t>
            </w:r>
            <w:r w:rsidR="00A208C9" w:rsidRPr="009A7517">
              <w:rPr>
                <w:b/>
                <w:bCs/>
              </w:rPr>
              <w:t>4</w:t>
            </w:r>
            <w:r w:rsidRPr="009A7517">
              <w:rPr>
                <w:rFonts w:hint="cs"/>
                <w:b/>
                <w:bCs/>
              </w:rPr>
              <w:t>8</w:t>
            </w:r>
          </w:p>
        </w:tc>
        <w:tc>
          <w:tcPr>
            <w:tcW w:w="1395" w:type="dxa"/>
            <w:vAlign w:val="bottom"/>
          </w:tcPr>
          <w:p w14:paraId="6FB7238C" w14:textId="567F0899" w:rsidR="006244A4" w:rsidRPr="009A7517" w:rsidRDefault="006244A4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2,477</w:t>
            </w:r>
          </w:p>
        </w:tc>
        <w:tc>
          <w:tcPr>
            <w:tcW w:w="1395" w:type="dxa"/>
            <w:vAlign w:val="bottom"/>
          </w:tcPr>
          <w:p w14:paraId="5FDBB1FC" w14:textId="42C759F3" w:rsidR="006244A4" w:rsidRPr="009A7517" w:rsidRDefault="00137420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2,071</w:t>
            </w:r>
          </w:p>
        </w:tc>
        <w:tc>
          <w:tcPr>
            <w:tcW w:w="1395" w:type="dxa"/>
            <w:vAlign w:val="bottom"/>
          </w:tcPr>
          <w:p w14:paraId="0A4801C4" w14:textId="1E02C3D2" w:rsidR="006244A4" w:rsidRPr="009A7517" w:rsidRDefault="006244A4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2,2</w:t>
            </w:r>
            <w:r w:rsidR="00E312A7" w:rsidRPr="009A7517">
              <w:rPr>
                <w:b/>
                <w:bCs/>
              </w:rPr>
              <w:t>84</w:t>
            </w:r>
          </w:p>
        </w:tc>
      </w:tr>
      <w:tr w:rsidR="006244A4" w:rsidRPr="009A7517" w14:paraId="6AC5B488" w14:textId="77777777" w:rsidTr="00A41ACC">
        <w:tc>
          <w:tcPr>
            <w:tcW w:w="3600" w:type="dxa"/>
          </w:tcPr>
          <w:p w14:paraId="3504B97E" w14:textId="56C22DF6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114CE6CD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E3EF9A6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60FC3177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6028C1B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6244A4" w:rsidRPr="009A7517" w14:paraId="555DC769" w14:textId="77777777" w:rsidTr="00AF7396">
        <w:tc>
          <w:tcPr>
            <w:tcW w:w="3600" w:type="dxa"/>
          </w:tcPr>
          <w:p w14:paraId="6610B981" w14:textId="3F30DA5B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95" w:type="dxa"/>
            <w:vAlign w:val="bottom"/>
          </w:tcPr>
          <w:p w14:paraId="2AA966B3" w14:textId="7C6093FC" w:rsidR="006244A4" w:rsidRPr="009A7517" w:rsidRDefault="00131DE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61</w:t>
            </w:r>
          </w:p>
        </w:tc>
        <w:tc>
          <w:tcPr>
            <w:tcW w:w="1395" w:type="dxa"/>
            <w:vAlign w:val="bottom"/>
          </w:tcPr>
          <w:p w14:paraId="3FD5BCE4" w14:textId="72B5C39C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89</w:t>
            </w:r>
          </w:p>
        </w:tc>
        <w:tc>
          <w:tcPr>
            <w:tcW w:w="1395" w:type="dxa"/>
            <w:vAlign w:val="bottom"/>
          </w:tcPr>
          <w:p w14:paraId="05BC44D5" w14:textId="125EA7EC" w:rsidR="006244A4" w:rsidRPr="009A7517" w:rsidRDefault="00137420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6</w:t>
            </w:r>
            <w:r w:rsidR="001134F9" w:rsidRPr="009A7517">
              <w:t>1</w:t>
            </w:r>
          </w:p>
        </w:tc>
        <w:tc>
          <w:tcPr>
            <w:tcW w:w="1395" w:type="dxa"/>
            <w:vAlign w:val="bottom"/>
          </w:tcPr>
          <w:p w14:paraId="22A9563B" w14:textId="4956033C" w:rsidR="006244A4" w:rsidRPr="009A7517" w:rsidRDefault="00E312A7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t>140</w:t>
            </w:r>
          </w:p>
        </w:tc>
      </w:tr>
      <w:tr w:rsidR="006244A4" w:rsidRPr="009A7517" w14:paraId="24A6F410" w14:textId="77777777" w:rsidTr="00AF7396">
        <w:tc>
          <w:tcPr>
            <w:tcW w:w="3600" w:type="dxa"/>
          </w:tcPr>
          <w:p w14:paraId="09B7E6E8" w14:textId="7EBED344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395" w:type="dxa"/>
            <w:vAlign w:val="bottom"/>
          </w:tcPr>
          <w:p w14:paraId="6F220B00" w14:textId="4E9F97F7" w:rsidR="006244A4" w:rsidRPr="009A7517" w:rsidRDefault="00131DE9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2,</w:t>
            </w:r>
            <w:r w:rsidR="00D76FE0" w:rsidRPr="009A7517">
              <w:rPr>
                <w:rFonts w:hint="cs"/>
              </w:rPr>
              <w:t>287</w:t>
            </w:r>
          </w:p>
        </w:tc>
        <w:tc>
          <w:tcPr>
            <w:tcW w:w="1395" w:type="dxa"/>
            <w:vAlign w:val="bottom"/>
          </w:tcPr>
          <w:p w14:paraId="080CEC19" w14:textId="192D8256" w:rsidR="006244A4" w:rsidRPr="009A7517" w:rsidRDefault="006244A4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2,388</w:t>
            </w:r>
          </w:p>
        </w:tc>
        <w:tc>
          <w:tcPr>
            <w:tcW w:w="1395" w:type="dxa"/>
            <w:vAlign w:val="bottom"/>
          </w:tcPr>
          <w:p w14:paraId="72CA408A" w14:textId="244C8A7B" w:rsidR="006244A4" w:rsidRPr="009A7517" w:rsidRDefault="00137420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2,0</w:t>
            </w:r>
            <w:r w:rsidR="00D76FE0" w:rsidRPr="009A7517">
              <w:rPr>
                <w:rFonts w:hint="cs"/>
              </w:rPr>
              <w:t>10</w:t>
            </w:r>
          </w:p>
        </w:tc>
        <w:tc>
          <w:tcPr>
            <w:tcW w:w="1395" w:type="dxa"/>
            <w:vAlign w:val="bottom"/>
          </w:tcPr>
          <w:p w14:paraId="541AD695" w14:textId="0C5D9E06" w:rsidR="006244A4" w:rsidRPr="009A7517" w:rsidRDefault="006244A4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2,144</w:t>
            </w:r>
          </w:p>
        </w:tc>
      </w:tr>
      <w:tr w:rsidR="006244A4" w:rsidRPr="009A7517" w14:paraId="04758405" w14:textId="77777777" w:rsidTr="00AF7396">
        <w:tc>
          <w:tcPr>
            <w:tcW w:w="3600" w:type="dxa"/>
          </w:tcPr>
          <w:p w14:paraId="33EDCCCD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4D696C9" w14:textId="4B4C4ED7" w:rsidR="006244A4" w:rsidRPr="009A7517" w:rsidRDefault="00131DE9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</w:t>
            </w:r>
            <w:r w:rsidR="00D76FE0" w:rsidRPr="009A7517">
              <w:rPr>
                <w:rFonts w:hint="cs"/>
                <w:b/>
                <w:bCs/>
              </w:rPr>
              <w:t>348</w:t>
            </w:r>
          </w:p>
        </w:tc>
        <w:tc>
          <w:tcPr>
            <w:tcW w:w="1395" w:type="dxa"/>
            <w:vAlign w:val="bottom"/>
          </w:tcPr>
          <w:p w14:paraId="77636D57" w14:textId="1CDA0418" w:rsidR="006244A4" w:rsidRPr="009A7517" w:rsidRDefault="006244A4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2,477</w:t>
            </w:r>
          </w:p>
        </w:tc>
        <w:tc>
          <w:tcPr>
            <w:tcW w:w="1395" w:type="dxa"/>
            <w:vAlign w:val="bottom"/>
          </w:tcPr>
          <w:p w14:paraId="3C669805" w14:textId="446FBF56" w:rsidR="006244A4" w:rsidRPr="009A7517" w:rsidRDefault="00137420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2,07</w:t>
            </w:r>
            <w:r w:rsidR="001134F9" w:rsidRPr="009A7517">
              <w:rPr>
                <w:b/>
                <w:bCs/>
              </w:rPr>
              <w:t>1</w:t>
            </w:r>
          </w:p>
        </w:tc>
        <w:tc>
          <w:tcPr>
            <w:tcW w:w="1395" w:type="dxa"/>
            <w:vAlign w:val="bottom"/>
          </w:tcPr>
          <w:p w14:paraId="46E2C392" w14:textId="0569C6A8" w:rsidR="006244A4" w:rsidRPr="009A7517" w:rsidRDefault="006244A4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2,2</w:t>
            </w:r>
            <w:r w:rsidR="00E312A7" w:rsidRPr="009A7517">
              <w:rPr>
                <w:b/>
                <w:bCs/>
              </w:rPr>
              <w:t>84</w:t>
            </w:r>
          </w:p>
        </w:tc>
      </w:tr>
      <w:tr w:rsidR="006244A4" w:rsidRPr="009A7517" w14:paraId="3E61CF88" w14:textId="77777777" w:rsidTr="00A41ACC">
        <w:tc>
          <w:tcPr>
            <w:tcW w:w="3600" w:type="dxa"/>
          </w:tcPr>
          <w:p w14:paraId="3159BAC1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5A5E5AF3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14:paraId="70D3F823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95" w:type="dxa"/>
            <w:vAlign w:val="bottom"/>
          </w:tcPr>
          <w:p w14:paraId="0EE34B15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95" w:type="dxa"/>
            <w:vAlign w:val="bottom"/>
          </w:tcPr>
          <w:p w14:paraId="40C41B8D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6244A4" w:rsidRPr="009A7517" w14:paraId="109BC618" w14:textId="77777777" w:rsidTr="00A41ACC">
        <w:tc>
          <w:tcPr>
            <w:tcW w:w="3600" w:type="dxa"/>
          </w:tcPr>
          <w:p w14:paraId="3DABC59C" w14:textId="786B0B4F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5" w:type="dxa"/>
            <w:vAlign w:val="bottom"/>
          </w:tcPr>
          <w:p w14:paraId="01C8C36C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0DFDC03B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AC4618A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ADECE43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6244A4" w:rsidRPr="009A7517" w14:paraId="261CAF0A" w14:textId="77777777" w:rsidTr="00A41ACC">
        <w:tc>
          <w:tcPr>
            <w:tcW w:w="3600" w:type="dxa"/>
          </w:tcPr>
          <w:p w14:paraId="430B53D2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95" w:type="dxa"/>
            <w:vAlign w:val="bottom"/>
          </w:tcPr>
          <w:p w14:paraId="249B759C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AFB9EBC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20593ED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B08A7DD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6244A4" w:rsidRPr="009A7517" w14:paraId="5AB20EAB" w14:textId="77777777" w:rsidTr="00A41ACC">
        <w:tc>
          <w:tcPr>
            <w:tcW w:w="3600" w:type="dxa"/>
          </w:tcPr>
          <w:p w14:paraId="3573DFBC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95" w:type="dxa"/>
            <w:vAlign w:val="bottom"/>
          </w:tcPr>
          <w:p w14:paraId="395B059D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3F33B76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53D1F7E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4EE07E8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6244A4" w:rsidRPr="009A7517" w14:paraId="222045C0" w14:textId="77777777" w:rsidTr="00A41ACC">
        <w:tc>
          <w:tcPr>
            <w:tcW w:w="3600" w:type="dxa"/>
          </w:tcPr>
          <w:p w14:paraId="7BE9A995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4E1BB5CF" w14:textId="57E29804" w:rsidR="00131DE9" w:rsidRPr="009A7517" w:rsidRDefault="00131DE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15</w:t>
            </w:r>
            <w:r w:rsidR="00DD1733" w:rsidRPr="009A7517">
              <w:t>7</w:t>
            </w:r>
          </w:p>
        </w:tc>
        <w:tc>
          <w:tcPr>
            <w:tcW w:w="1395" w:type="dxa"/>
            <w:vAlign w:val="bottom"/>
          </w:tcPr>
          <w:p w14:paraId="181AA9A2" w14:textId="35F1F762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154</w:t>
            </w:r>
          </w:p>
        </w:tc>
        <w:tc>
          <w:tcPr>
            <w:tcW w:w="1395" w:type="dxa"/>
            <w:vAlign w:val="bottom"/>
          </w:tcPr>
          <w:p w14:paraId="51EA60C0" w14:textId="6D043EA2" w:rsidR="006244A4" w:rsidRPr="009A7517" w:rsidRDefault="00137420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</w:t>
            </w:r>
            <w:r w:rsidR="00E312A7" w:rsidRPr="009A7517">
              <w:t>09</w:t>
            </w:r>
          </w:p>
        </w:tc>
        <w:tc>
          <w:tcPr>
            <w:tcW w:w="1395" w:type="dxa"/>
            <w:vAlign w:val="bottom"/>
          </w:tcPr>
          <w:p w14:paraId="278E88BB" w14:textId="772CB2FE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</w:t>
            </w:r>
            <w:r w:rsidR="007738D8" w:rsidRPr="009A7517">
              <w:t>28</w:t>
            </w:r>
          </w:p>
        </w:tc>
      </w:tr>
      <w:tr w:rsidR="006244A4" w:rsidRPr="009A7517" w14:paraId="51F8A669" w14:textId="77777777" w:rsidTr="00A41ACC">
        <w:tc>
          <w:tcPr>
            <w:tcW w:w="3600" w:type="dxa"/>
          </w:tcPr>
          <w:p w14:paraId="4B20AC18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3F76EA4A" w14:textId="29D8ADD2" w:rsidR="00131DE9" w:rsidRPr="009A7517" w:rsidRDefault="00131DE9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35</w:t>
            </w:r>
          </w:p>
        </w:tc>
        <w:tc>
          <w:tcPr>
            <w:tcW w:w="1395" w:type="dxa"/>
            <w:vAlign w:val="bottom"/>
          </w:tcPr>
          <w:p w14:paraId="5006DCFE" w14:textId="52BBE9DC" w:rsidR="006244A4" w:rsidRPr="009A7517" w:rsidRDefault="006244A4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7</w:t>
            </w:r>
          </w:p>
        </w:tc>
        <w:tc>
          <w:tcPr>
            <w:tcW w:w="1395" w:type="dxa"/>
            <w:vAlign w:val="bottom"/>
          </w:tcPr>
          <w:p w14:paraId="3258DA62" w14:textId="78D48B25" w:rsidR="006244A4" w:rsidRPr="009A7517" w:rsidRDefault="00137420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35</w:t>
            </w:r>
          </w:p>
        </w:tc>
        <w:tc>
          <w:tcPr>
            <w:tcW w:w="1395" w:type="dxa"/>
            <w:vAlign w:val="bottom"/>
          </w:tcPr>
          <w:p w14:paraId="15BEC0D7" w14:textId="3B756820" w:rsidR="006244A4" w:rsidRPr="009A7517" w:rsidRDefault="006244A4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5</w:t>
            </w:r>
          </w:p>
        </w:tc>
      </w:tr>
      <w:tr w:rsidR="006244A4" w:rsidRPr="009A7517" w14:paraId="5A9C7907" w14:textId="77777777" w:rsidTr="00A41ACC">
        <w:tc>
          <w:tcPr>
            <w:tcW w:w="3600" w:type="dxa"/>
          </w:tcPr>
          <w:p w14:paraId="4B14EDB9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CF0BB67" w14:textId="313022C9" w:rsidR="006244A4" w:rsidRPr="009A7517" w:rsidRDefault="00131DE9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</w:t>
            </w:r>
            <w:r w:rsidR="00DD1733" w:rsidRPr="009A7517">
              <w:rPr>
                <w:b/>
                <w:bCs/>
              </w:rPr>
              <w:t>92</w:t>
            </w:r>
          </w:p>
        </w:tc>
        <w:tc>
          <w:tcPr>
            <w:tcW w:w="1395" w:type="dxa"/>
            <w:vAlign w:val="bottom"/>
          </w:tcPr>
          <w:p w14:paraId="3A525F85" w14:textId="4F302AD7" w:rsidR="006244A4" w:rsidRPr="009A7517" w:rsidRDefault="006244A4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161</w:t>
            </w:r>
          </w:p>
        </w:tc>
        <w:tc>
          <w:tcPr>
            <w:tcW w:w="1395" w:type="dxa"/>
            <w:vAlign w:val="bottom"/>
          </w:tcPr>
          <w:p w14:paraId="052749F6" w14:textId="70194A8E" w:rsidR="006244A4" w:rsidRPr="009A7517" w:rsidRDefault="00137420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</w:t>
            </w:r>
            <w:r w:rsidR="00E312A7" w:rsidRPr="009A7517">
              <w:rPr>
                <w:b/>
                <w:bCs/>
              </w:rPr>
              <w:t>44</w:t>
            </w:r>
          </w:p>
        </w:tc>
        <w:tc>
          <w:tcPr>
            <w:tcW w:w="1395" w:type="dxa"/>
            <w:vAlign w:val="bottom"/>
          </w:tcPr>
          <w:p w14:paraId="4F4D1146" w14:textId="6B886DDF" w:rsidR="006244A4" w:rsidRPr="009A7517" w:rsidRDefault="007738D8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b/>
                <w:bCs/>
              </w:rPr>
              <w:t>133</w:t>
            </w:r>
          </w:p>
        </w:tc>
      </w:tr>
      <w:tr w:rsidR="006244A4" w:rsidRPr="009A7517" w14:paraId="51FCE08A" w14:textId="77777777" w:rsidTr="00A41ACC">
        <w:tc>
          <w:tcPr>
            <w:tcW w:w="3600" w:type="dxa"/>
          </w:tcPr>
          <w:p w14:paraId="6A2E8A04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1671A062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0229CC8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6AE55B94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BF71C12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6244A4" w:rsidRPr="009A7517" w14:paraId="106FB6FF" w14:textId="77777777" w:rsidTr="00A41ACC">
        <w:tc>
          <w:tcPr>
            <w:tcW w:w="3600" w:type="dxa"/>
          </w:tcPr>
          <w:p w14:paraId="5081A001" w14:textId="77777777" w:rsidR="006244A4" w:rsidRPr="009A7517" w:rsidRDefault="006244A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17E434E3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8CD98DF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26E6386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0FECF495" w14:textId="77777777" w:rsidR="006244A4" w:rsidRPr="009A7517" w:rsidRDefault="006244A4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72B7B" w:rsidRPr="009A7517" w14:paraId="4201D1DC" w14:textId="77777777" w:rsidTr="00A41ACC">
        <w:tc>
          <w:tcPr>
            <w:tcW w:w="3600" w:type="dxa"/>
          </w:tcPr>
          <w:p w14:paraId="28CC1753" w14:textId="71320BD6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คณิตศาสตร์ประกันภัยที่รับรู้ในระหว่างปี</w:t>
            </w:r>
          </w:p>
        </w:tc>
        <w:tc>
          <w:tcPr>
            <w:tcW w:w="1395" w:type="dxa"/>
            <w:vAlign w:val="bottom"/>
          </w:tcPr>
          <w:p w14:paraId="38A797F4" w14:textId="1071AF4C" w:rsidR="00972B7B" w:rsidRPr="009A7517" w:rsidRDefault="00131DE9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(23</w:t>
            </w:r>
            <w:r w:rsidR="00DD1733" w:rsidRPr="009A7517">
              <w:t>3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395" w:type="dxa"/>
            <w:vAlign w:val="bottom"/>
          </w:tcPr>
          <w:p w14:paraId="107D4C74" w14:textId="1DD4BA40" w:rsidR="00972B7B" w:rsidRPr="009A7517" w:rsidRDefault="00972B7B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(1</w:t>
            </w:r>
            <w:r w:rsidR="007738D8" w:rsidRPr="009A7517">
              <w:t>59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395" w:type="dxa"/>
            <w:vAlign w:val="bottom"/>
          </w:tcPr>
          <w:p w14:paraId="31EAA554" w14:textId="0E32E059" w:rsidR="00972B7B" w:rsidRPr="009A7517" w:rsidRDefault="00137420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</w:t>
            </w:r>
            <w:r w:rsidR="002A57A0" w:rsidRPr="009A7517">
              <w:t>236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395" w:type="dxa"/>
            <w:vAlign w:val="bottom"/>
          </w:tcPr>
          <w:p w14:paraId="11D56148" w14:textId="53DF621A" w:rsidR="00972B7B" w:rsidRPr="009A7517" w:rsidRDefault="00972B7B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(167)</w:t>
            </w:r>
          </w:p>
        </w:tc>
      </w:tr>
      <w:tr w:rsidR="00972B7B" w:rsidRPr="009A7517" w14:paraId="1EEC91F3" w14:textId="77777777" w:rsidTr="00A41ACC">
        <w:tc>
          <w:tcPr>
            <w:tcW w:w="3600" w:type="dxa"/>
          </w:tcPr>
          <w:p w14:paraId="5ADCC26E" w14:textId="77777777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ขาดทุนสะสมจากการประมาณตามหลัก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คณิตศาสตร์ประกันภัยที่รับรู้</w:t>
            </w:r>
          </w:p>
        </w:tc>
        <w:tc>
          <w:tcPr>
            <w:tcW w:w="1395" w:type="dxa"/>
            <w:vAlign w:val="bottom"/>
          </w:tcPr>
          <w:p w14:paraId="621BEA2C" w14:textId="6CCFD542" w:rsidR="00972B7B" w:rsidRPr="009A7517" w:rsidRDefault="00E834BE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2</w:t>
            </w:r>
            <w:r w:rsidR="003410C8" w:rsidRPr="009A7517">
              <w:t>6</w:t>
            </w:r>
            <w:r w:rsidR="00DD1733" w:rsidRPr="009A7517">
              <w:t>3</w:t>
            </w:r>
          </w:p>
        </w:tc>
        <w:tc>
          <w:tcPr>
            <w:tcW w:w="1395" w:type="dxa"/>
            <w:vAlign w:val="bottom"/>
          </w:tcPr>
          <w:p w14:paraId="63F38F9F" w14:textId="4DF1264C" w:rsidR="00972B7B" w:rsidRPr="009A7517" w:rsidRDefault="00972B7B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49</w:t>
            </w:r>
            <w:r w:rsidR="007738D8" w:rsidRPr="009A7517">
              <w:t>9</w:t>
            </w:r>
          </w:p>
        </w:tc>
        <w:tc>
          <w:tcPr>
            <w:tcW w:w="1395" w:type="dxa"/>
            <w:vAlign w:val="bottom"/>
          </w:tcPr>
          <w:p w14:paraId="11D9A759" w14:textId="280D84CC" w:rsidR="00972B7B" w:rsidRPr="009A7517" w:rsidRDefault="00137420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292</w:t>
            </w:r>
          </w:p>
        </w:tc>
        <w:tc>
          <w:tcPr>
            <w:tcW w:w="1395" w:type="dxa"/>
            <w:vAlign w:val="bottom"/>
          </w:tcPr>
          <w:p w14:paraId="65F5B9FA" w14:textId="51CC059A" w:rsidR="00972B7B" w:rsidRPr="009A7517" w:rsidRDefault="00972B7B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528</w:t>
            </w:r>
          </w:p>
        </w:tc>
      </w:tr>
    </w:tbl>
    <w:p w14:paraId="1B96883C" w14:textId="77777777" w:rsidR="00B85D1B" w:rsidRPr="009A7517" w:rsidRDefault="00B85D1B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  <w:lang w:val="en-GB"/>
        </w:rPr>
      </w:pPr>
    </w:p>
    <w:p w14:paraId="2B4B7570" w14:textId="77777777" w:rsidR="00FD19D4" w:rsidRPr="009A7517" w:rsidRDefault="00FD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  <w:lang w:val="en-GB"/>
        </w:rPr>
      </w:pPr>
      <w:r w:rsidRPr="009A7517">
        <w:rPr>
          <w:b/>
          <w:bCs/>
          <w:i/>
          <w:iCs/>
          <w:cs/>
          <w:lang w:val="en-GB"/>
        </w:rPr>
        <w:br w:type="page"/>
      </w:r>
    </w:p>
    <w:p w14:paraId="676A19A2" w14:textId="6D92942D" w:rsidR="00A254F7" w:rsidRPr="009A7517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  <w:cs/>
          <w:lang w:val="en-GB"/>
        </w:rPr>
      </w:pPr>
      <w:r w:rsidRPr="009A7517">
        <w:rPr>
          <w:rFonts w:hint="cs"/>
          <w:b/>
          <w:bCs/>
          <w:i/>
          <w:iCs/>
          <w:cs/>
          <w:lang w:val="en-GB"/>
        </w:rPr>
        <w:lastRenderedPageBreak/>
        <w:t xml:space="preserve">โครงการผลประโยชน์ที่กำหนดไว้  </w:t>
      </w:r>
    </w:p>
    <w:p w14:paraId="6C66413A" w14:textId="77777777" w:rsidR="00A254F7" w:rsidRPr="009A7517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56E9CF48" w14:textId="57CD314A" w:rsidR="00A254F7" w:rsidRPr="009A7517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9A7517">
        <w:rPr>
          <w:rFonts w:hint="cs"/>
          <w:cs/>
          <w:lang w:val="en-GB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DE3F43" w:rsidRPr="009A7517">
        <w:rPr>
          <w:rFonts w:hint="cs"/>
        </w:rPr>
        <w:t>254</w:t>
      </w:r>
      <w:r w:rsidR="00D52C0E" w:rsidRPr="009A7517">
        <w:rPr>
          <w:rFonts w:hint="cs"/>
        </w:rPr>
        <w:t>1</w:t>
      </w:r>
      <w:r w:rsidRPr="009A7517">
        <w:rPr>
          <w:rFonts w:hint="cs"/>
          <w:cs/>
          <w:lang w:val="en-GB"/>
        </w:rPr>
        <w:t xml:space="preserve"> ในการให้ผลประโยชน์เมื่อเกษียณแก่พนักงานตามสิทธิและอายุงาน</w:t>
      </w:r>
      <w:r w:rsidR="005767E5" w:rsidRPr="009A7517">
        <w:rPr>
          <w:rFonts w:hint="cs"/>
          <w:cs/>
          <w:lang w:val="en-GB"/>
        </w:rPr>
        <w:t xml:space="preserve"> </w:t>
      </w:r>
      <w:r w:rsidRPr="009A7517">
        <w:rPr>
          <w:rFonts w:hint="cs"/>
          <w:cs/>
          <w:lang w:val="en-GB"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  <w:r w:rsidR="00B80441" w:rsidRPr="009A7517">
        <w:rPr>
          <w:rFonts w:hint="cs"/>
          <w:lang w:val="en-GB"/>
        </w:rPr>
        <w:tab/>
      </w:r>
    </w:p>
    <w:p w14:paraId="72FFC7EF" w14:textId="77777777" w:rsidR="00102F63" w:rsidRPr="009A7517" w:rsidRDefault="00102F63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15"/>
        <w:gridCol w:w="1395"/>
        <w:gridCol w:w="1395"/>
        <w:gridCol w:w="1395"/>
      </w:tblGrid>
      <w:tr w:rsidR="0083549F" w:rsidRPr="009A7517" w14:paraId="5481DE61" w14:textId="77777777" w:rsidTr="00FD19D4">
        <w:trPr>
          <w:tblHeader/>
        </w:trPr>
        <w:tc>
          <w:tcPr>
            <w:tcW w:w="3780" w:type="dxa"/>
          </w:tcPr>
          <w:p w14:paraId="21D23A16" w14:textId="3491CAC6" w:rsidR="0083549F" w:rsidRPr="009A7517" w:rsidRDefault="00AE12C1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610" w:type="dxa"/>
            <w:gridSpan w:val="2"/>
            <w:vAlign w:val="bottom"/>
          </w:tcPr>
          <w:p w14:paraId="190B1D9C" w14:textId="77777777" w:rsidR="0083549F" w:rsidRPr="009A7517" w:rsidRDefault="0083549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A7BA550" w14:textId="77777777" w:rsidR="0083549F" w:rsidRPr="009A7517" w:rsidRDefault="0083549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11A94" w:rsidRPr="009A7517" w14:paraId="0A3F6C25" w14:textId="77777777" w:rsidTr="00FD19D4">
        <w:trPr>
          <w:tblHeader/>
        </w:trPr>
        <w:tc>
          <w:tcPr>
            <w:tcW w:w="3780" w:type="dxa"/>
          </w:tcPr>
          <w:p w14:paraId="153D13CC" w14:textId="1FC5479C" w:rsidR="00F11A94" w:rsidRPr="009A7517" w:rsidRDefault="00F11A94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215" w:type="dxa"/>
          </w:tcPr>
          <w:p w14:paraId="632D2371" w14:textId="2C652562" w:rsidR="00F11A94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95" w:type="dxa"/>
          </w:tcPr>
          <w:p w14:paraId="55B597F1" w14:textId="6D39C91F" w:rsidR="00F11A94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95" w:type="dxa"/>
          </w:tcPr>
          <w:p w14:paraId="3292D5FD" w14:textId="2E637C0F" w:rsidR="00F11A94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95" w:type="dxa"/>
          </w:tcPr>
          <w:p w14:paraId="462811CB" w14:textId="7C606CB2" w:rsidR="00F11A94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83549F" w:rsidRPr="009A7517" w14:paraId="78EEB717" w14:textId="77777777" w:rsidTr="00FD19D4">
        <w:trPr>
          <w:tblHeader/>
        </w:trPr>
        <w:tc>
          <w:tcPr>
            <w:tcW w:w="3780" w:type="dxa"/>
          </w:tcPr>
          <w:p w14:paraId="3E248149" w14:textId="77777777" w:rsidR="0083549F" w:rsidRPr="009A7517" w:rsidRDefault="0083549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980B00E" w14:textId="77777777" w:rsidR="0083549F" w:rsidRPr="009A7517" w:rsidRDefault="0083549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972B7B" w:rsidRPr="009A7517" w14:paraId="1C2ACE9B" w14:textId="77777777" w:rsidTr="00FD19D4">
        <w:tc>
          <w:tcPr>
            <w:tcW w:w="3780" w:type="dxa"/>
          </w:tcPr>
          <w:p w14:paraId="78F2DB6C" w14:textId="00AE66C0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15" w:type="dxa"/>
            <w:vAlign w:val="bottom"/>
          </w:tcPr>
          <w:p w14:paraId="17D8B7FF" w14:textId="67323DBE" w:rsidR="00972B7B" w:rsidRPr="009A7517" w:rsidRDefault="00C23DD8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2,</w:t>
            </w:r>
            <w:r w:rsidR="00DD1733" w:rsidRPr="009A7517">
              <w:t>529</w:t>
            </w:r>
          </w:p>
        </w:tc>
        <w:tc>
          <w:tcPr>
            <w:tcW w:w="1395" w:type="dxa"/>
            <w:vAlign w:val="bottom"/>
          </w:tcPr>
          <w:p w14:paraId="70176B8E" w14:textId="57EE21B8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2,64</w:t>
            </w:r>
            <w:r w:rsidR="007738D8" w:rsidRPr="009A7517">
              <w:t>3</w:t>
            </w:r>
          </w:p>
        </w:tc>
        <w:tc>
          <w:tcPr>
            <w:tcW w:w="1395" w:type="dxa"/>
            <w:vAlign w:val="bottom"/>
          </w:tcPr>
          <w:p w14:paraId="4D861016" w14:textId="36AF5F45" w:rsidR="00972B7B" w:rsidRPr="009A7517" w:rsidRDefault="00C23DD8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2,</w:t>
            </w:r>
            <w:r w:rsidR="001134F9" w:rsidRPr="009A7517">
              <w:t>2</w:t>
            </w:r>
            <w:r w:rsidR="00E312A7" w:rsidRPr="009A7517">
              <w:t>84</w:t>
            </w:r>
          </w:p>
        </w:tc>
        <w:tc>
          <w:tcPr>
            <w:tcW w:w="1395" w:type="dxa"/>
            <w:vAlign w:val="bottom"/>
          </w:tcPr>
          <w:p w14:paraId="2B23EC3E" w14:textId="7F76FE82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2,538</w:t>
            </w:r>
          </w:p>
        </w:tc>
      </w:tr>
      <w:tr w:rsidR="00972B7B" w:rsidRPr="009A7517" w14:paraId="116EAB9C" w14:textId="77777777" w:rsidTr="00FD19D4">
        <w:tc>
          <w:tcPr>
            <w:tcW w:w="3780" w:type="dxa"/>
          </w:tcPr>
          <w:p w14:paraId="61C7C573" w14:textId="77777777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47EEB740" w14:textId="77777777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BF8F05D" w14:textId="77777777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0829D8A9" w14:textId="77777777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86979B3" w14:textId="77777777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72B7B" w:rsidRPr="009A7517" w14:paraId="0C85C5C3" w14:textId="77777777" w:rsidTr="00FD19D4">
        <w:tc>
          <w:tcPr>
            <w:tcW w:w="3780" w:type="dxa"/>
          </w:tcPr>
          <w:p w14:paraId="016D0785" w14:textId="4044EABF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  <w:r w:rsidRPr="009A751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4EC61F9B" w14:textId="0815042D" w:rsidR="00972B7B" w:rsidRPr="009A7517" w:rsidRDefault="00C23DD8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395" w:type="dxa"/>
            <w:vAlign w:val="bottom"/>
          </w:tcPr>
          <w:p w14:paraId="21B7502F" w14:textId="3F969A40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125</w:t>
            </w:r>
          </w:p>
        </w:tc>
        <w:tc>
          <w:tcPr>
            <w:tcW w:w="1395" w:type="dxa"/>
            <w:vAlign w:val="bottom"/>
          </w:tcPr>
          <w:p w14:paraId="108BD5F9" w14:textId="630ADE91" w:rsidR="00972B7B" w:rsidRPr="009A7517" w:rsidRDefault="0047318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395" w:type="dxa"/>
            <w:vAlign w:val="bottom"/>
          </w:tcPr>
          <w:p w14:paraId="5F9C5C17" w14:textId="36EEB86B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972B7B" w:rsidRPr="009A7517" w14:paraId="63E77F4E" w14:textId="77777777" w:rsidTr="00FD19D4">
        <w:tc>
          <w:tcPr>
            <w:tcW w:w="3780" w:type="dxa"/>
          </w:tcPr>
          <w:p w14:paraId="47D2268D" w14:textId="018121DA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215" w:type="dxa"/>
            <w:vAlign w:val="bottom"/>
          </w:tcPr>
          <w:p w14:paraId="641DCB9B" w14:textId="294DE2AE" w:rsidR="00972B7B" w:rsidRPr="009A7517" w:rsidRDefault="00C23DD8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395" w:type="dxa"/>
            <w:vAlign w:val="bottom"/>
          </w:tcPr>
          <w:p w14:paraId="6618F816" w14:textId="4927E3F3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(15)</w:t>
            </w:r>
          </w:p>
        </w:tc>
        <w:tc>
          <w:tcPr>
            <w:tcW w:w="1395" w:type="dxa"/>
            <w:vAlign w:val="bottom"/>
          </w:tcPr>
          <w:p w14:paraId="66F24AB8" w14:textId="330947B4" w:rsidR="00972B7B" w:rsidRPr="009A7517" w:rsidRDefault="0047318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395" w:type="dxa"/>
            <w:vAlign w:val="bottom"/>
          </w:tcPr>
          <w:p w14:paraId="78294FCE" w14:textId="62EC2725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  <w:tr w:rsidR="00972B7B" w:rsidRPr="009A7517" w14:paraId="50348C41" w14:textId="77777777" w:rsidTr="00FD19D4">
        <w:tc>
          <w:tcPr>
            <w:tcW w:w="3780" w:type="dxa"/>
          </w:tcPr>
          <w:p w14:paraId="4AC9B310" w14:textId="77777777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36E7551D" w14:textId="77777777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63B90D61" w14:textId="77777777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D4325E4" w14:textId="77777777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24118BFF" w14:textId="77777777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972B7B" w:rsidRPr="009A7517" w14:paraId="3751C789" w14:textId="77777777" w:rsidTr="00FD19D4">
        <w:tc>
          <w:tcPr>
            <w:tcW w:w="3780" w:type="dxa"/>
          </w:tcPr>
          <w:p w14:paraId="4266F8B7" w14:textId="1A868F4C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15" w:type="dxa"/>
            <w:vAlign w:val="bottom"/>
          </w:tcPr>
          <w:p w14:paraId="03605E19" w14:textId="468A6722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306A1DA" w14:textId="77777777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07BE795" w14:textId="77777777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C703298" w14:textId="77777777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72B7B" w:rsidRPr="009A7517" w14:paraId="1DBA49A5" w14:textId="77777777" w:rsidTr="00FD19D4">
        <w:tc>
          <w:tcPr>
            <w:tcW w:w="3780" w:type="dxa"/>
          </w:tcPr>
          <w:p w14:paraId="6F2E6C0C" w14:textId="77777777" w:rsidR="00FD19D4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ต้นทุนบริการปัจจุบันและดอกเบี้ยจาก</w:t>
            </w:r>
          </w:p>
          <w:p w14:paraId="6D0CD6AF" w14:textId="2D068BD0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15" w:type="dxa"/>
            <w:vAlign w:val="bottom"/>
          </w:tcPr>
          <w:p w14:paraId="2094E4BF" w14:textId="44C35EAC" w:rsidR="00972B7B" w:rsidRPr="009A7517" w:rsidRDefault="00DD1733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t>192</w:t>
            </w:r>
          </w:p>
        </w:tc>
        <w:tc>
          <w:tcPr>
            <w:tcW w:w="1395" w:type="dxa"/>
            <w:vAlign w:val="bottom"/>
          </w:tcPr>
          <w:p w14:paraId="0B183FE4" w14:textId="3A09B8A9" w:rsidR="00972B7B" w:rsidRPr="009A7517" w:rsidRDefault="007738D8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t>161</w:t>
            </w:r>
          </w:p>
        </w:tc>
        <w:tc>
          <w:tcPr>
            <w:tcW w:w="1395" w:type="dxa"/>
            <w:vAlign w:val="bottom"/>
          </w:tcPr>
          <w:p w14:paraId="3C57D2C3" w14:textId="6B948D15" w:rsidR="00972B7B" w:rsidRPr="009A7517" w:rsidRDefault="00C23DD8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</w:t>
            </w:r>
            <w:r w:rsidR="00E312A7" w:rsidRPr="009A7517">
              <w:t>44</w:t>
            </w:r>
          </w:p>
        </w:tc>
        <w:tc>
          <w:tcPr>
            <w:tcW w:w="1395" w:type="dxa"/>
            <w:vAlign w:val="bottom"/>
          </w:tcPr>
          <w:p w14:paraId="103D60E1" w14:textId="68FD8CB1" w:rsidR="00972B7B" w:rsidRPr="009A7517" w:rsidRDefault="00972B7B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</w:t>
            </w:r>
            <w:r w:rsidR="007738D8" w:rsidRPr="009A7517">
              <w:t>33</w:t>
            </w:r>
          </w:p>
        </w:tc>
      </w:tr>
      <w:tr w:rsidR="00972B7B" w:rsidRPr="009A7517" w14:paraId="6B0104CB" w14:textId="77777777" w:rsidTr="00FD19D4">
        <w:tc>
          <w:tcPr>
            <w:tcW w:w="3780" w:type="dxa"/>
          </w:tcPr>
          <w:p w14:paraId="506780E8" w14:textId="77777777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DC92B32" w14:textId="02ACD207" w:rsidR="00972B7B" w:rsidRPr="009A7517" w:rsidRDefault="00C23DD8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</w:t>
            </w:r>
            <w:r w:rsidR="00DD1733" w:rsidRPr="009A7517">
              <w:rPr>
                <w:b/>
                <w:bCs/>
              </w:rPr>
              <w:t>92</w:t>
            </w:r>
          </w:p>
        </w:tc>
        <w:tc>
          <w:tcPr>
            <w:tcW w:w="1395" w:type="dxa"/>
            <w:vAlign w:val="bottom"/>
          </w:tcPr>
          <w:p w14:paraId="198AF655" w14:textId="1A06665D" w:rsidR="00972B7B" w:rsidRPr="009A7517" w:rsidRDefault="007738D8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b/>
                <w:bCs/>
              </w:rPr>
              <w:t>161</w:t>
            </w:r>
          </w:p>
        </w:tc>
        <w:tc>
          <w:tcPr>
            <w:tcW w:w="1395" w:type="dxa"/>
            <w:vAlign w:val="bottom"/>
          </w:tcPr>
          <w:p w14:paraId="0318D434" w14:textId="00981E78" w:rsidR="00972B7B" w:rsidRPr="009A7517" w:rsidRDefault="00C23DD8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</w:t>
            </w:r>
            <w:r w:rsidR="00E312A7" w:rsidRPr="009A7517">
              <w:rPr>
                <w:b/>
                <w:bCs/>
              </w:rPr>
              <w:t>44</w:t>
            </w:r>
          </w:p>
        </w:tc>
        <w:tc>
          <w:tcPr>
            <w:tcW w:w="1395" w:type="dxa"/>
            <w:vAlign w:val="bottom"/>
          </w:tcPr>
          <w:p w14:paraId="6A9180A4" w14:textId="5A2B5139" w:rsidR="00972B7B" w:rsidRPr="009A7517" w:rsidRDefault="00972B7B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</w:t>
            </w:r>
            <w:r w:rsidR="007738D8" w:rsidRPr="009A7517">
              <w:rPr>
                <w:b/>
                <w:bCs/>
              </w:rPr>
              <w:t>33</w:t>
            </w:r>
          </w:p>
        </w:tc>
      </w:tr>
      <w:tr w:rsidR="0061256B" w:rsidRPr="009A7517" w14:paraId="03B28930" w14:textId="77777777" w:rsidTr="00FD19D4">
        <w:tc>
          <w:tcPr>
            <w:tcW w:w="3780" w:type="dxa"/>
          </w:tcPr>
          <w:p w14:paraId="679BE719" w14:textId="77777777" w:rsidR="0061256B" w:rsidRPr="009A7517" w:rsidRDefault="0061256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62FD8E09" w14:textId="77777777" w:rsidR="0061256B" w:rsidRPr="009A7517" w:rsidRDefault="0061256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343ED4F3" w14:textId="77777777" w:rsidR="0061256B" w:rsidRPr="009A7517" w:rsidRDefault="0061256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697C3468" w14:textId="77777777" w:rsidR="0061256B" w:rsidRPr="009A7517" w:rsidRDefault="0061256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CF37A95" w14:textId="77777777" w:rsidR="0061256B" w:rsidRPr="009A7517" w:rsidRDefault="0061256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61256B" w:rsidRPr="009A7517" w14:paraId="5F621757" w14:textId="77777777" w:rsidTr="00FD19D4">
        <w:tc>
          <w:tcPr>
            <w:tcW w:w="3780" w:type="dxa"/>
          </w:tcPr>
          <w:p w14:paraId="54BCA037" w14:textId="51263C6C" w:rsidR="0061256B" w:rsidRPr="009A7517" w:rsidRDefault="0061256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35B5171" w14:textId="77777777" w:rsidR="0061256B" w:rsidRPr="009A7517" w:rsidRDefault="0061256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15058BB" w14:textId="77777777" w:rsidR="0061256B" w:rsidRPr="009A7517" w:rsidRDefault="0061256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268E15D" w14:textId="77777777" w:rsidR="0061256B" w:rsidRPr="009A7517" w:rsidRDefault="0061256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C9A880C" w14:textId="77777777" w:rsidR="0061256B" w:rsidRPr="009A7517" w:rsidRDefault="0061256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972B7B" w:rsidRPr="009A7517" w14:paraId="56C7DE7E" w14:textId="77777777" w:rsidTr="00FD19D4">
        <w:tc>
          <w:tcPr>
            <w:tcW w:w="3780" w:type="dxa"/>
          </w:tcPr>
          <w:p w14:paraId="4E4AEF92" w14:textId="77777777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(กำไร) ขาดทุนจากการประมาณตามหลัก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2BD58018" w14:textId="73E610BD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89FDA35" w14:textId="0B37F246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6782F3A6" w14:textId="3CA81B9D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5CA23B0" w14:textId="17515BDD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72B7B" w:rsidRPr="009A7517" w14:paraId="7B9A5DA0" w14:textId="77777777" w:rsidTr="00FD19D4">
        <w:tc>
          <w:tcPr>
            <w:tcW w:w="3780" w:type="dxa"/>
          </w:tcPr>
          <w:p w14:paraId="2AD07C81" w14:textId="4FD9AFDF" w:rsidR="00972B7B" w:rsidRPr="009A7517" w:rsidRDefault="00972B7B" w:rsidP="00FD19D4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15" w:type="dxa"/>
            <w:vAlign w:val="bottom"/>
          </w:tcPr>
          <w:p w14:paraId="1B4529D9" w14:textId="676C6627" w:rsidR="00972B7B" w:rsidRPr="009A7517" w:rsidRDefault="0047318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22</w:t>
            </w:r>
          </w:p>
        </w:tc>
        <w:tc>
          <w:tcPr>
            <w:tcW w:w="1395" w:type="dxa"/>
            <w:vAlign w:val="bottom"/>
          </w:tcPr>
          <w:p w14:paraId="47631A29" w14:textId="4D66F581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16</w:t>
            </w:r>
          </w:p>
        </w:tc>
        <w:tc>
          <w:tcPr>
            <w:tcW w:w="1395" w:type="dxa"/>
            <w:vAlign w:val="bottom"/>
          </w:tcPr>
          <w:p w14:paraId="3FEF76CE" w14:textId="50A07D98" w:rsidR="00972B7B" w:rsidRPr="009A7517" w:rsidRDefault="0047318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21</w:t>
            </w:r>
          </w:p>
        </w:tc>
        <w:tc>
          <w:tcPr>
            <w:tcW w:w="1395" w:type="dxa"/>
            <w:vAlign w:val="bottom"/>
          </w:tcPr>
          <w:p w14:paraId="60AD837E" w14:textId="4BA14E12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16</w:t>
            </w:r>
          </w:p>
        </w:tc>
      </w:tr>
      <w:tr w:rsidR="00972B7B" w:rsidRPr="009A7517" w14:paraId="0FC2786A" w14:textId="77777777" w:rsidTr="00FD19D4">
        <w:tc>
          <w:tcPr>
            <w:tcW w:w="3780" w:type="dxa"/>
          </w:tcPr>
          <w:p w14:paraId="2A409FC6" w14:textId="06C2BA33" w:rsidR="00972B7B" w:rsidRPr="009A7517" w:rsidRDefault="00972B7B" w:rsidP="00FD19D4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15" w:type="dxa"/>
            <w:vAlign w:val="bottom"/>
          </w:tcPr>
          <w:p w14:paraId="0C3E4720" w14:textId="7E0B33D9" w:rsidR="00972B7B" w:rsidRPr="009A7517" w:rsidRDefault="0047318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(252)</w:t>
            </w:r>
          </w:p>
        </w:tc>
        <w:tc>
          <w:tcPr>
            <w:tcW w:w="1395" w:type="dxa"/>
            <w:vAlign w:val="bottom"/>
          </w:tcPr>
          <w:p w14:paraId="4C3B4215" w14:textId="5132D4C0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198</w:t>
            </w:r>
          </w:p>
        </w:tc>
        <w:tc>
          <w:tcPr>
            <w:tcW w:w="1395" w:type="dxa"/>
            <w:vAlign w:val="bottom"/>
          </w:tcPr>
          <w:p w14:paraId="186306F5" w14:textId="1BF45062" w:rsidR="00972B7B" w:rsidRPr="009A7517" w:rsidRDefault="0047318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(244)</w:t>
            </w:r>
          </w:p>
        </w:tc>
        <w:tc>
          <w:tcPr>
            <w:tcW w:w="1395" w:type="dxa"/>
            <w:vAlign w:val="bottom"/>
          </w:tcPr>
          <w:p w14:paraId="2A0EAAFD" w14:textId="6BB69306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192</w:t>
            </w:r>
          </w:p>
        </w:tc>
      </w:tr>
      <w:tr w:rsidR="00972B7B" w:rsidRPr="009A7517" w14:paraId="6276C887" w14:textId="77777777" w:rsidTr="00FD19D4">
        <w:tc>
          <w:tcPr>
            <w:tcW w:w="3780" w:type="dxa"/>
          </w:tcPr>
          <w:p w14:paraId="00D74D40" w14:textId="181E754C" w:rsidR="00972B7B" w:rsidRPr="009A7517" w:rsidRDefault="00972B7B" w:rsidP="00FD19D4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15" w:type="dxa"/>
            <w:vAlign w:val="bottom"/>
          </w:tcPr>
          <w:p w14:paraId="5EBB394F" w14:textId="3C1AFBEC" w:rsidR="00972B7B" w:rsidRPr="009A7517" w:rsidRDefault="0047318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</w:t>
            </w:r>
            <w:r w:rsidR="00DD1733" w:rsidRPr="009A7517">
              <w:t>3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395" w:type="dxa"/>
            <w:vAlign w:val="bottom"/>
          </w:tcPr>
          <w:p w14:paraId="4F927A38" w14:textId="1BBE6FB8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(376)</w:t>
            </w:r>
          </w:p>
        </w:tc>
        <w:tc>
          <w:tcPr>
            <w:tcW w:w="1395" w:type="dxa"/>
            <w:vAlign w:val="bottom"/>
          </w:tcPr>
          <w:p w14:paraId="41679893" w14:textId="0351B836" w:rsidR="00972B7B" w:rsidRPr="009A7517" w:rsidRDefault="0047318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(13)</w:t>
            </w:r>
          </w:p>
        </w:tc>
        <w:tc>
          <w:tcPr>
            <w:tcW w:w="1395" w:type="dxa"/>
            <w:vAlign w:val="bottom"/>
          </w:tcPr>
          <w:p w14:paraId="3E551E43" w14:textId="084684B3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(375)</w:t>
            </w:r>
          </w:p>
        </w:tc>
      </w:tr>
      <w:tr w:rsidR="00972B7B" w:rsidRPr="009A7517" w14:paraId="78098E49" w14:textId="77777777" w:rsidTr="00FD19D4">
        <w:tc>
          <w:tcPr>
            <w:tcW w:w="3780" w:type="dxa"/>
          </w:tcPr>
          <w:p w14:paraId="4CAF7385" w14:textId="0D8D091F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01EF96CD" w14:textId="74013DEC" w:rsidR="00972B7B" w:rsidRPr="009A7517" w:rsidRDefault="00DD1733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t>(14)</w:t>
            </w:r>
          </w:p>
        </w:tc>
        <w:tc>
          <w:tcPr>
            <w:tcW w:w="1395" w:type="dxa"/>
            <w:vAlign w:val="bottom"/>
          </w:tcPr>
          <w:p w14:paraId="5F78F603" w14:textId="291D1C58" w:rsidR="00972B7B" w:rsidRPr="009A7517" w:rsidRDefault="00972B7B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3</w:t>
            </w:r>
          </w:p>
        </w:tc>
        <w:tc>
          <w:tcPr>
            <w:tcW w:w="1395" w:type="dxa"/>
            <w:vAlign w:val="bottom"/>
          </w:tcPr>
          <w:p w14:paraId="3E82AC21" w14:textId="0DD4A848" w:rsidR="00972B7B" w:rsidRPr="009A7517" w:rsidRDefault="0047318D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395" w:type="dxa"/>
            <w:vAlign w:val="bottom"/>
          </w:tcPr>
          <w:p w14:paraId="36125311" w14:textId="5FD5A82F" w:rsidR="00972B7B" w:rsidRPr="009A7517" w:rsidRDefault="00972B7B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972B7B" w:rsidRPr="009A7517" w14:paraId="1B6869E9" w14:textId="77777777" w:rsidTr="00FD19D4">
        <w:tc>
          <w:tcPr>
            <w:tcW w:w="3780" w:type="dxa"/>
          </w:tcPr>
          <w:p w14:paraId="20CB1912" w14:textId="77777777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A8D8834" w14:textId="4EC19188" w:rsidR="00972B7B" w:rsidRPr="009A7517" w:rsidRDefault="00C23DD8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(2</w:t>
            </w:r>
            <w:r w:rsidR="00DD1733" w:rsidRPr="009A7517">
              <w:rPr>
                <w:b/>
                <w:bCs/>
              </w:rPr>
              <w:t>47</w:t>
            </w:r>
            <w:r w:rsidRPr="009A7517">
              <w:rPr>
                <w:rFonts w:hint="cs"/>
                <w:b/>
                <w:bCs/>
              </w:rPr>
              <w:t>)</w:t>
            </w:r>
          </w:p>
        </w:tc>
        <w:tc>
          <w:tcPr>
            <w:tcW w:w="1395" w:type="dxa"/>
            <w:vAlign w:val="bottom"/>
          </w:tcPr>
          <w:p w14:paraId="12AF035E" w14:textId="49127C7F" w:rsidR="00972B7B" w:rsidRPr="009A7517" w:rsidRDefault="00972B7B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(1</w:t>
            </w:r>
            <w:r w:rsidR="00DD1733" w:rsidRPr="009A7517">
              <w:rPr>
                <w:b/>
                <w:bCs/>
              </w:rPr>
              <w:t>59</w:t>
            </w:r>
            <w:r w:rsidRPr="009A7517">
              <w:rPr>
                <w:rFonts w:hint="cs"/>
                <w:b/>
                <w:bCs/>
              </w:rPr>
              <w:t>)</w:t>
            </w:r>
          </w:p>
        </w:tc>
        <w:tc>
          <w:tcPr>
            <w:tcW w:w="1395" w:type="dxa"/>
            <w:vAlign w:val="bottom"/>
          </w:tcPr>
          <w:p w14:paraId="5F20E3C5" w14:textId="260F54A7" w:rsidR="00972B7B" w:rsidRPr="009A7517" w:rsidRDefault="0047318D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(236)</w:t>
            </w:r>
          </w:p>
        </w:tc>
        <w:tc>
          <w:tcPr>
            <w:tcW w:w="1395" w:type="dxa"/>
            <w:vAlign w:val="bottom"/>
          </w:tcPr>
          <w:p w14:paraId="0BCEE65E" w14:textId="38F67F96" w:rsidR="00972B7B" w:rsidRPr="009A7517" w:rsidRDefault="00972B7B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(167)</w:t>
            </w:r>
          </w:p>
        </w:tc>
      </w:tr>
      <w:tr w:rsidR="00972B7B" w:rsidRPr="009A7517" w14:paraId="2C99136A" w14:textId="77777777" w:rsidTr="00FD19D4">
        <w:tc>
          <w:tcPr>
            <w:tcW w:w="3780" w:type="dxa"/>
          </w:tcPr>
          <w:p w14:paraId="5B80B262" w14:textId="77777777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734846D8" w14:textId="77777777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36D2C63A" w14:textId="77777777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F0B7F5A" w14:textId="77777777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07218933" w14:textId="77777777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972B7B" w:rsidRPr="009A7517" w14:paraId="4068540D" w14:textId="77777777" w:rsidTr="00FD19D4">
        <w:tc>
          <w:tcPr>
            <w:tcW w:w="3780" w:type="dxa"/>
          </w:tcPr>
          <w:p w14:paraId="535DE423" w14:textId="5516DE99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15" w:type="dxa"/>
            <w:vAlign w:val="bottom"/>
          </w:tcPr>
          <w:p w14:paraId="5405F3BF" w14:textId="07105B77" w:rsidR="00972B7B" w:rsidRPr="009A7517" w:rsidRDefault="00C23DD8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(126)</w:t>
            </w:r>
          </w:p>
        </w:tc>
        <w:tc>
          <w:tcPr>
            <w:tcW w:w="1395" w:type="dxa"/>
            <w:vAlign w:val="bottom"/>
          </w:tcPr>
          <w:p w14:paraId="0364C8D9" w14:textId="3606CB6D" w:rsidR="00972B7B" w:rsidRPr="009A7517" w:rsidRDefault="00972B7B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(2</w:t>
            </w:r>
            <w:r w:rsidR="007738D8" w:rsidRPr="009A7517">
              <w:t>26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395" w:type="dxa"/>
            <w:vAlign w:val="bottom"/>
          </w:tcPr>
          <w:p w14:paraId="4C79D3DF" w14:textId="17E8898C" w:rsidR="00972B7B" w:rsidRPr="009A7517" w:rsidRDefault="0047318D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</w:t>
            </w:r>
            <w:r w:rsidR="00E312A7" w:rsidRPr="009A7517">
              <w:t>121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395" w:type="dxa"/>
            <w:vAlign w:val="bottom"/>
          </w:tcPr>
          <w:p w14:paraId="78C1DDD6" w14:textId="760E2E8E" w:rsidR="00972B7B" w:rsidRPr="009A7517" w:rsidRDefault="00972B7B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(2</w:t>
            </w:r>
            <w:r w:rsidR="007738D8" w:rsidRPr="009A7517">
              <w:t>20</w:t>
            </w:r>
            <w:r w:rsidRPr="009A7517">
              <w:rPr>
                <w:rFonts w:hint="cs"/>
              </w:rPr>
              <w:t>)</w:t>
            </w:r>
          </w:p>
        </w:tc>
      </w:tr>
      <w:tr w:rsidR="00972B7B" w:rsidRPr="009A7517" w14:paraId="7FA2B000" w14:textId="77777777" w:rsidTr="00FD19D4">
        <w:tc>
          <w:tcPr>
            <w:tcW w:w="3780" w:type="dxa"/>
          </w:tcPr>
          <w:p w14:paraId="6B1E7976" w14:textId="1211C11B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15" w:type="dxa"/>
            <w:vAlign w:val="bottom"/>
          </w:tcPr>
          <w:p w14:paraId="0B26A127" w14:textId="3C3B99FE" w:rsidR="00972B7B" w:rsidRPr="009A7517" w:rsidRDefault="00C23DD8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2,3</w:t>
            </w:r>
            <w:r w:rsidR="00DD1733" w:rsidRPr="009A7517">
              <w:rPr>
                <w:b/>
                <w:bCs/>
              </w:rPr>
              <w:t>48</w:t>
            </w:r>
          </w:p>
        </w:tc>
        <w:tc>
          <w:tcPr>
            <w:tcW w:w="1395" w:type="dxa"/>
            <w:vAlign w:val="bottom"/>
          </w:tcPr>
          <w:p w14:paraId="6400FD41" w14:textId="7358B693" w:rsidR="00972B7B" w:rsidRPr="009A7517" w:rsidRDefault="00972B7B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</w:t>
            </w:r>
            <w:r w:rsidR="00DD1733" w:rsidRPr="009A7517">
              <w:rPr>
                <w:b/>
                <w:bCs/>
              </w:rPr>
              <w:t>529</w:t>
            </w:r>
          </w:p>
        </w:tc>
        <w:tc>
          <w:tcPr>
            <w:tcW w:w="1395" w:type="dxa"/>
            <w:vAlign w:val="bottom"/>
          </w:tcPr>
          <w:p w14:paraId="15008746" w14:textId="76D26969" w:rsidR="00972B7B" w:rsidRPr="009A7517" w:rsidRDefault="0047318D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2,071</w:t>
            </w:r>
          </w:p>
        </w:tc>
        <w:tc>
          <w:tcPr>
            <w:tcW w:w="1395" w:type="dxa"/>
            <w:vAlign w:val="bottom"/>
          </w:tcPr>
          <w:p w14:paraId="5052480B" w14:textId="36938F53" w:rsidR="00972B7B" w:rsidRPr="009A7517" w:rsidRDefault="00972B7B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2,2</w:t>
            </w:r>
            <w:r w:rsidR="00E312A7" w:rsidRPr="009A7517">
              <w:rPr>
                <w:b/>
                <w:bCs/>
              </w:rPr>
              <w:t>84</w:t>
            </w:r>
          </w:p>
        </w:tc>
      </w:tr>
    </w:tbl>
    <w:p w14:paraId="6766DF2C" w14:textId="6920A6A7" w:rsidR="0063476B" w:rsidRPr="009A7517" w:rsidRDefault="0063476B">
      <w:pPr>
        <w:rPr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40"/>
        <w:gridCol w:w="1350"/>
        <w:gridCol w:w="1350"/>
        <w:gridCol w:w="1440"/>
      </w:tblGrid>
      <w:tr w:rsidR="00AB76E0" w:rsidRPr="009A7517" w14:paraId="434EBBDD" w14:textId="77777777" w:rsidTr="00AB0D64">
        <w:trPr>
          <w:tblHeader/>
        </w:trPr>
        <w:tc>
          <w:tcPr>
            <w:tcW w:w="3600" w:type="dxa"/>
          </w:tcPr>
          <w:p w14:paraId="2AFFEB87" w14:textId="7237F2B4" w:rsidR="00AB76E0" w:rsidRPr="009A7517" w:rsidRDefault="006D29D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790" w:type="dxa"/>
            <w:gridSpan w:val="2"/>
            <w:vAlign w:val="bottom"/>
          </w:tcPr>
          <w:p w14:paraId="36FB529D" w14:textId="77777777" w:rsidR="00AB76E0" w:rsidRPr="009A7517" w:rsidRDefault="00AB76E0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29D3031" w14:textId="77777777" w:rsidR="00AB76E0" w:rsidRPr="009A7517" w:rsidRDefault="00AB76E0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B76E0" w:rsidRPr="009A7517" w14:paraId="1268D2D3" w14:textId="77777777" w:rsidTr="00AB0D64">
        <w:trPr>
          <w:tblHeader/>
        </w:trPr>
        <w:tc>
          <w:tcPr>
            <w:tcW w:w="3600" w:type="dxa"/>
          </w:tcPr>
          <w:p w14:paraId="3E89F4FC" w14:textId="4DC92F99" w:rsidR="00AB76E0" w:rsidRPr="009A7517" w:rsidRDefault="006D29D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440" w:type="dxa"/>
          </w:tcPr>
          <w:p w14:paraId="4D88505F" w14:textId="2943B283" w:rsidR="00AB76E0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1802AC7" w14:textId="3EE80229" w:rsidR="00AB76E0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2CF5B4BD" w14:textId="29356E78" w:rsidR="00AB76E0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9238316" w14:textId="1EFF1B82" w:rsidR="00AB76E0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AB76E0" w:rsidRPr="009A7517" w14:paraId="646F7C37" w14:textId="77777777" w:rsidTr="00AB0D64">
        <w:trPr>
          <w:tblHeader/>
        </w:trPr>
        <w:tc>
          <w:tcPr>
            <w:tcW w:w="3600" w:type="dxa"/>
          </w:tcPr>
          <w:p w14:paraId="5A6CB321" w14:textId="77777777" w:rsidR="00AB76E0" w:rsidRPr="009A7517" w:rsidRDefault="00AB76E0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720E7F6" w14:textId="77777777" w:rsidR="00AB76E0" w:rsidRPr="009A7517" w:rsidRDefault="00AB76E0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(ร้อยละ)</w:t>
            </w:r>
          </w:p>
        </w:tc>
      </w:tr>
      <w:tr w:rsidR="00972B7B" w:rsidRPr="009A7517" w14:paraId="6DF5611C" w14:textId="77777777" w:rsidTr="00AB0D64">
        <w:tc>
          <w:tcPr>
            <w:tcW w:w="3600" w:type="dxa"/>
          </w:tcPr>
          <w:p w14:paraId="23FD3E7F" w14:textId="77777777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440" w:type="dxa"/>
            <w:vAlign w:val="bottom"/>
          </w:tcPr>
          <w:p w14:paraId="455352EC" w14:textId="35A94E88" w:rsidR="00972B7B" w:rsidRPr="009A7517" w:rsidRDefault="003E5B31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 xml:space="preserve">0.1 </w:t>
            </w:r>
            <w:r w:rsidR="00766FA1" w:rsidRPr="009A7517">
              <w:rPr>
                <w:rFonts w:hint="cs"/>
              </w:rPr>
              <w:t>-</w:t>
            </w:r>
            <w:r w:rsidRPr="009A7517">
              <w:rPr>
                <w:rFonts w:hint="cs"/>
              </w:rPr>
              <w:t xml:space="preserve"> 3.</w:t>
            </w:r>
            <w:r w:rsidR="00D62C67" w:rsidRPr="009A7517">
              <w:t>45</w:t>
            </w:r>
          </w:p>
        </w:tc>
        <w:tc>
          <w:tcPr>
            <w:tcW w:w="1350" w:type="dxa"/>
            <w:vAlign w:val="bottom"/>
          </w:tcPr>
          <w:p w14:paraId="28A0F7D6" w14:textId="67CE9D54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>0.1 - 3.16</w:t>
            </w:r>
          </w:p>
        </w:tc>
        <w:tc>
          <w:tcPr>
            <w:tcW w:w="1350" w:type="dxa"/>
            <w:vAlign w:val="bottom"/>
          </w:tcPr>
          <w:p w14:paraId="425086E3" w14:textId="03635B16" w:rsidR="00972B7B" w:rsidRPr="009A7517" w:rsidRDefault="00D62C67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A7517">
              <w:t>2.52</w:t>
            </w:r>
            <w:r w:rsidR="0047318D" w:rsidRPr="009A7517">
              <w:rPr>
                <w:rFonts w:hint="cs"/>
              </w:rPr>
              <w:t xml:space="preserve"> </w:t>
            </w:r>
            <w:r w:rsidRPr="009A7517">
              <w:t>-</w:t>
            </w:r>
            <w:r w:rsidR="0047318D" w:rsidRPr="009A7517">
              <w:rPr>
                <w:rFonts w:hint="cs"/>
              </w:rPr>
              <w:t xml:space="preserve"> </w:t>
            </w:r>
            <w:r w:rsidRPr="009A7517">
              <w:t>3.45</w:t>
            </w:r>
          </w:p>
        </w:tc>
        <w:tc>
          <w:tcPr>
            <w:tcW w:w="1440" w:type="dxa"/>
            <w:vAlign w:val="bottom"/>
          </w:tcPr>
          <w:p w14:paraId="26538A82" w14:textId="5AAB2167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>1.36 - 1.81</w:t>
            </w:r>
          </w:p>
        </w:tc>
      </w:tr>
      <w:tr w:rsidR="00972B7B" w:rsidRPr="009A7517" w14:paraId="6C8BB338" w14:textId="77777777" w:rsidTr="00AB0D64">
        <w:tc>
          <w:tcPr>
            <w:tcW w:w="3600" w:type="dxa"/>
          </w:tcPr>
          <w:p w14:paraId="799B5EBD" w14:textId="77777777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440" w:type="dxa"/>
            <w:vAlign w:val="bottom"/>
          </w:tcPr>
          <w:p w14:paraId="588E6455" w14:textId="28BB1FD8" w:rsidR="00972B7B" w:rsidRPr="009A7517" w:rsidRDefault="003E5B31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 xml:space="preserve">2 </w:t>
            </w:r>
            <w:r w:rsidR="00766FA1" w:rsidRPr="009A7517">
              <w:rPr>
                <w:rFonts w:hint="cs"/>
              </w:rPr>
              <w:t>-</w:t>
            </w:r>
            <w:r w:rsidRPr="009A7517">
              <w:rPr>
                <w:rFonts w:hint="cs"/>
              </w:rPr>
              <w:t xml:space="preserve"> 6</w:t>
            </w:r>
          </w:p>
        </w:tc>
        <w:tc>
          <w:tcPr>
            <w:tcW w:w="1350" w:type="dxa"/>
            <w:vAlign w:val="bottom"/>
          </w:tcPr>
          <w:p w14:paraId="69ABEB77" w14:textId="6BC93F4F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>2 - 6</w:t>
            </w:r>
          </w:p>
        </w:tc>
        <w:tc>
          <w:tcPr>
            <w:tcW w:w="1350" w:type="dxa"/>
            <w:vAlign w:val="bottom"/>
          </w:tcPr>
          <w:p w14:paraId="0375253A" w14:textId="20F5FA40" w:rsidR="00972B7B" w:rsidRPr="009A7517" w:rsidRDefault="0047318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A7517">
              <w:rPr>
                <w:rFonts w:hint="cs"/>
              </w:rPr>
              <w:t>6</w:t>
            </w:r>
          </w:p>
        </w:tc>
        <w:tc>
          <w:tcPr>
            <w:tcW w:w="1440" w:type="dxa"/>
            <w:vAlign w:val="bottom"/>
          </w:tcPr>
          <w:p w14:paraId="4021D240" w14:textId="4D186D38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A7517">
              <w:rPr>
                <w:rFonts w:hint="cs"/>
              </w:rPr>
              <w:t>6</w:t>
            </w:r>
          </w:p>
        </w:tc>
      </w:tr>
      <w:tr w:rsidR="00972B7B" w:rsidRPr="009A7517" w14:paraId="5F8C04A4" w14:textId="77777777" w:rsidTr="00AB0D64">
        <w:trPr>
          <w:trHeight w:val="92"/>
        </w:trPr>
        <w:tc>
          <w:tcPr>
            <w:tcW w:w="3600" w:type="dxa"/>
          </w:tcPr>
          <w:p w14:paraId="4667609B" w14:textId="7DD859AB" w:rsidR="00972B7B" w:rsidRPr="009A7517" w:rsidRDefault="00972B7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vAlign w:val="bottom"/>
          </w:tcPr>
          <w:p w14:paraId="06F1FE7E" w14:textId="71BE61B7" w:rsidR="00972B7B" w:rsidRPr="009A7517" w:rsidRDefault="003E5B31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 xml:space="preserve">0 </w:t>
            </w:r>
            <w:r w:rsidR="00766FA1" w:rsidRPr="009A7517">
              <w:rPr>
                <w:rFonts w:hint="cs"/>
              </w:rPr>
              <w:t>-</w:t>
            </w:r>
            <w:r w:rsidRPr="009A7517">
              <w:rPr>
                <w:rFonts w:hint="cs"/>
              </w:rPr>
              <w:t xml:space="preserve"> 57.3</w:t>
            </w:r>
          </w:p>
        </w:tc>
        <w:tc>
          <w:tcPr>
            <w:tcW w:w="1350" w:type="dxa"/>
            <w:vAlign w:val="bottom"/>
          </w:tcPr>
          <w:p w14:paraId="0CBCD5A2" w14:textId="571A34B3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>0 - 57.3</w:t>
            </w:r>
          </w:p>
        </w:tc>
        <w:tc>
          <w:tcPr>
            <w:tcW w:w="1350" w:type="dxa"/>
            <w:vAlign w:val="bottom"/>
          </w:tcPr>
          <w:p w14:paraId="435C619F" w14:textId="0B5000CF" w:rsidR="00972B7B" w:rsidRPr="009A7517" w:rsidRDefault="003E5B31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>1.</w:t>
            </w:r>
            <w:r w:rsidR="00D62C67" w:rsidRPr="009A7517">
              <w:t>67</w:t>
            </w:r>
            <w:r w:rsidRPr="009A7517">
              <w:rPr>
                <w:rFonts w:hint="cs"/>
              </w:rPr>
              <w:t xml:space="preserve"> </w:t>
            </w:r>
            <w:r w:rsidR="00D62C67" w:rsidRPr="009A7517">
              <w:t>-</w:t>
            </w:r>
            <w:r w:rsidRPr="009A7517">
              <w:rPr>
                <w:rFonts w:hint="cs"/>
              </w:rPr>
              <w:t xml:space="preserve"> </w:t>
            </w:r>
            <w:r w:rsidR="00D62C67" w:rsidRPr="009A7517">
              <w:t>11.46</w:t>
            </w:r>
          </w:p>
        </w:tc>
        <w:tc>
          <w:tcPr>
            <w:tcW w:w="1440" w:type="dxa"/>
            <w:vAlign w:val="bottom"/>
          </w:tcPr>
          <w:p w14:paraId="4A19EC53" w14:textId="7C49FBE2" w:rsidR="00972B7B" w:rsidRPr="009A7517" w:rsidRDefault="00972B7B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A7517">
              <w:rPr>
                <w:rFonts w:hint="cs"/>
              </w:rPr>
              <w:t>1.91 - 8.6</w:t>
            </w:r>
          </w:p>
        </w:tc>
      </w:tr>
    </w:tbl>
    <w:p w14:paraId="199AF547" w14:textId="4730F205" w:rsidR="00032745" w:rsidRPr="009A7517" w:rsidRDefault="000327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8C05545" w14:textId="77777777" w:rsidR="00D77F4A" w:rsidRPr="009A7517" w:rsidRDefault="00D77F4A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59425EA" w14:textId="77777777" w:rsidR="00D77F4A" w:rsidRPr="009A7517" w:rsidRDefault="00D77F4A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18E4BFF" w14:textId="2E1CC2F6" w:rsidR="00766FA1" w:rsidRPr="009A7517" w:rsidRDefault="00032745" w:rsidP="00341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9A7517">
        <w:rPr>
          <w:rFonts w:hint="cs"/>
          <w:cs/>
        </w:rPr>
        <w:t xml:space="preserve">ณ วันที่ </w:t>
      </w:r>
      <w:r w:rsidR="00DE3F43" w:rsidRPr="009A7517">
        <w:rPr>
          <w:rFonts w:hint="cs"/>
        </w:rPr>
        <w:t>3</w:t>
      </w:r>
      <w:r w:rsidR="00D52C0E" w:rsidRPr="009A7517">
        <w:rPr>
          <w:rFonts w:hint="cs"/>
        </w:rPr>
        <w:t>1</w:t>
      </w:r>
      <w:r w:rsidRPr="009A7517">
        <w:rPr>
          <w:rFonts w:hint="cs"/>
          <w:cs/>
        </w:rPr>
        <w:t xml:space="preserve"> ธันวาคม </w:t>
      </w:r>
      <w:r w:rsidR="00DE3F43" w:rsidRPr="009A7517">
        <w:rPr>
          <w:rFonts w:hint="cs"/>
        </w:rPr>
        <w:t>256</w:t>
      </w:r>
      <w:r w:rsidR="00972B7B" w:rsidRPr="009A7517">
        <w:rPr>
          <w:rFonts w:hint="cs"/>
        </w:rPr>
        <w:t>5</w:t>
      </w:r>
      <w:r w:rsidRPr="009A7517">
        <w:rPr>
          <w:rFonts w:hint="cs"/>
          <w:cs/>
        </w:rPr>
        <w:t xml:space="preserve"> ระยะเวลาถัวเฉลี่ยถ่วงน้ำหนักของภาระ</w:t>
      </w:r>
      <w:r w:rsidR="00F60F9A" w:rsidRPr="009A7517">
        <w:rPr>
          <w:rFonts w:hint="cs"/>
          <w:cs/>
        </w:rPr>
        <w:t xml:space="preserve">ผูกพันผลประโยชน์ที่กำหนดไว้เป็น </w:t>
      </w:r>
      <w:r w:rsidR="003E5B31" w:rsidRPr="009A7517">
        <w:rPr>
          <w:rFonts w:hint="cs"/>
        </w:rPr>
        <w:t>4</w:t>
      </w:r>
      <w:r w:rsidR="00B06236" w:rsidRPr="009A7517">
        <w:rPr>
          <w:rFonts w:hint="cs"/>
          <w:cs/>
        </w:rPr>
        <w:t xml:space="preserve"> - </w:t>
      </w:r>
      <w:r w:rsidR="003E5B31" w:rsidRPr="009A7517">
        <w:rPr>
          <w:rFonts w:hint="cs"/>
        </w:rPr>
        <w:t>28</w:t>
      </w:r>
      <w:r w:rsidR="0011391F" w:rsidRPr="009A7517">
        <w:rPr>
          <w:rFonts w:hint="cs"/>
          <w:cs/>
        </w:rPr>
        <w:t xml:space="preserve"> </w:t>
      </w:r>
      <w:r w:rsidR="00AF77EF" w:rsidRPr="009A7517">
        <w:rPr>
          <w:rFonts w:hint="cs"/>
          <w:cs/>
        </w:rPr>
        <w:t xml:space="preserve">ปี </w:t>
      </w:r>
      <w:r w:rsidR="003410C8" w:rsidRPr="009A7517">
        <w:t xml:space="preserve">            </w:t>
      </w:r>
      <w:r w:rsidR="00AF77EF" w:rsidRPr="009A7517">
        <w:rPr>
          <w:rFonts w:hint="cs"/>
          <w:i/>
          <w:iCs/>
          <w:cs/>
        </w:rPr>
        <w:t>(</w:t>
      </w:r>
      <w:r w:rsidR="00DE3F43" w:rsidRPr="009A7517">
        <w:rPr>
          <w:rFonts w:hint="cs"/>
          <w:i/>
          <w:iCs/>
        </w:rPr>
        <w:t>256</w:t>
      </w:r>
      <w:r w:rsidR="00972B7B" w:rsidRPr="009A7517">
        <w:rPr>
          <w:rFonts w:hint="cs"/>
          <w:i/>
          <w:iCs/>
        </w:rPr>
        <w:t>4</w:t>
      </w:r>
      <w:r w:rsidR="00AF77EF" w:rsidRPr="009A7517">
        <w:rPr>
          <w:rFonts w:hint="cs"/>
          <w:i/>
          <w:iCs/>
          <w:cs/>
        </w:rPr>
        <w:t xml:space="preserve">: </w:t>
      </w:r>
      <w:r w:rsidR="00972B7B" w:rsidRPr="009A7517">
        <w:rPr>
          <w:rFonts w:hint="cs"/>
          <w:i/>
          <w:iCs/>
        </w:rPr>
        <w:t>5</w:t>
      </w:r>
      <w:r w:rsidR="00FF6693" w:rsidRPr="009A7517">
        <w:rPr>
          <w:rFonts w:hint="cs"/>
          <w:i/>
          <w:iCs/>
          <w:cs/>
        </w:rPr>
        <w:t xml:space="preserve"> </w:t>
      </w:r>
      <w:r w:rsidR="005C44A8" w:rsidRPr="009A7517">
        <w:rPr>
          <w:rFonts w:hint="cs"/>
          <w:i/>
          <w:iCs/>
          <w:cs/>
        </w:rPr>
        <w:t>-</w:t>
      </w:r>
      <w:r w:rsidR="00FF6693" w:rsidRPr="009A7517">
        <w:rPr>
          <w:rFonts w:hint="cs"/>
          <w:i/>
          <w:iCs/>
          <w:cs/>
        </w:rPr>
        <w:t xml:space="preserve"> </w:t>
      </w:r>
      <w:r w:rsidR="00DE3F43" w:rsidRPr="009A7517">
        <w:rPr>
          <w:rFonts w:hint="cs"/>
          <w:i/>
          <w:iCs/>
        </w:rPr>
        <w:t>29</w:t>
      </w:r>
      <w:r w:rsidR="00AF77EF" w:rsidRPr="009A7517">
        <w:rPr>
          <w:rFonts w:hint="cs"/>
          <w:i/>
          <w:iCs/>
          <w:cs/>
        </w:rPr>
        <w:t xml:space="preserve"> ปี)</w:t>
      </w:r>
    </w:p>
    <w:p w14:paraId="207022BF" w14:textId="77777777" w:rsidR="00FD19D4" w:rsidRPr="009A7517" w:rsidRDefault="00FD19D4" w:rsidP="00341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22DE7B46" w14:textId="2FB799A6" w:rsidR="00032745" w:rsidRPr="009A7517" w:rsidRDefault="000327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9A7517">
        <w:rPr>
          <w:rFonts w:eastAsia="Calibri" w:hint="cs"/>
          <w:b/>
          <w:bCs/>
          <w:i/>
          <w:iCs/>
          <w:cs/>
        </w:rPr>
        <w:t xml:space="preserve">การวิเคราะห์ความอ่อนไหว </w:t>
      </w:r>
    </w:p>
    <w:p w14:paraId="4C2BE4A0" w14:textId="77777777" w:rsidR="00BC6F45" w:rsidRPr="009A7517" w:rsidRDefault="00BC6F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4AEEB0CE" w14:textId="742501D0" w:rsidR="00532A20" w:rsidRPr="009A7517" w:rsidRDefault="00453067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>การเปลี่ยนแปลงในแต่ละข้อสมมติ</w:t>
      </w:r>
      <w:r w:rsidR="00032745" w:rsidRPr="009A7517">
        <w:rPr>
          <w:rFonts w:hint="cs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9A7517">
        <w:rPr>
          <w:rFonts w:hint="cs"/>
          <w:cs/>
        </w:rPr>
        <w:t>ันที่รายงาน โดยถือว่าข้อสมมติ</w:t>
      </w:r>
      <w:r w:rsidR="00032745" w:rsidRPr="009A7517">
        <w:rPr>
          <w:rFonts w:hint="cs"/>
          <w:cs/>
        </w:rPr>
        <w:t>อื่น</w:t>
      </w:r>
      <w:r w:rsidR="00BC6F45" w:rsidRPr="009A7517">
        <w:rPr>
          <w:rFonts w:hint="cs"/>
          <w:cs/>
        </w:rPr>
        <w:t xml:space="preserve"> </w:t>
      </w:r>
      <w:r w:rsidR="00032745" w:rsidRPr="009A7517">
        <w:rPr>
          <w:rFonts w:hint="cs"/>
          <w:cs/>
        </w:rPr>
        <w:t xml:space="preserve">ๆ คงที่ </w:t>
      </w:r>
    </w:p>
    <w:p w14:paraId="4AC3762F" w14:textId="35081AFB" w:rsidR="006D29DB" w:rsidRPr="009A7517" w:rsidRDefault="006D29DB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266"/>
        <w:gridCol w:w="1224"/>
        <w:gridCol w:w="1224"/>
        <w:gridCol w:w="1224"/>
        <w:gridCol w:w="1251"/>
      </w:tblGrid>
      <w:tr w:rsidR="00116994" w:rsidRPr="009A7517" w14:paraId="029EC47E" w14:textId="77777777" w:rsidTr="00833B27">
        <w:trPr>
          <w:trHeight w:val="20"/>
          <w:tblHeader/>
        </w:trPr>
        <w:tc>
          <w:tcPr>
            <w:tcW w:w="4292" w:type="dxa"/>
          </w:tcPr>
          <w:p w14:paraId="37F4C4EC" w14:textId="77777777" w:rsidR="00116994" w:rsidRPr="009A7517" w:rsidRDefault="00116994" w:rsidP="006353D9">
            <w:pPr>
              <w:spacing w:line="360" w:lineRule="atLeast"/>
              <w:ind w:left="234" w:hanging="35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897" w:type="dxa"/>
            <w:gridSpan w:val="4"/>
          </w:tcPr>
          <w:p w14:paraId="44336461" w14:textId="56675CC2" w:rsidR="00116994" w:rsidRPr="009A7517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16994" w:rsidRPr="009A7517" w14:paraId="3A47E735" w14:textId="77777777" w:rsidTr="00833B27">
        <w:trPr>
          <w:trHeight w:val="20"/>
          <w:tblHeader/>
        </w:trPr>
        <w:tc>
          <w:tcPr>
            <w:tcW w:w="4292" w:type="dxa"/>
          </w:tcPr>
          <w:p w14:paraId="1FE4D4CA" w14:textId="617CAEB4" w:rsidR="00116994" w:rsidRPr="009A7517" w:rsidRDefault="00116994" w:rsidP="006353D9">
            <w:pPr>
              <w:spacing w:line="360" w:lineRule="atLeast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ผลกระทบต่อภาระผูกพันของโครงการ</w:t>
            </w:r>
          </w:p>
        </w:tc>
        <w:tc>
          <w:tcPr>
            <w:tcW w:w="2448" w:type="dxa"/>
            <w:gridSpan w:val="2"/>
          </w:tcPr>
          <w:p w14:paraId="28C41A02" w14:textId="2CFDDB7F" w:rsidR="00116994" w:rsidRPr="009A7517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52C0E"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49" w:type="dxa"/>
            <w:gridSpan w:val="2"/>
          </w:tcPr>
          <w:p w14:paraId="11F9E160" w14:textId="527AEC05" w:rsidR="00116994" w:rsidRPr="009A7517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52C0E"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F11A94" w:rsidRPr="009A7517" w14:paraId="104A20DC" w14:textId="77777777" w:rsidTr="00116994">
        <w:trPr>
          <w:trHeight w:val="20"/>
          <w:tblHeader/>
        </w:trPr>
        <w:tc>
          <w:tcPr>
            <w:tcW w:w="4292" w:type="dxa"/>
          </w:tcPr>
          <w:p w14:paraId="737DB318" w14:textId="4CB55D09" w:rsidR="00F11A94" w:rsidRPr="009A7517" w:rsidRDefault="00F11A94" w:rsidP="00F11A94">
            <w:pPr>
              <w:spacing w:line="360" w:lineRule="atLeast"/>
              <w:ind w:left="166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ผลประโยชน์ ณ วันที่ </w:t>
            </w:r>
            <w:r w:rsidRPr="009A7517">
              <w:rPr>
                <w:rFonts w:hint="cs"/>
                <w:b/>
                <w:bCs/>
                <w:i/>
                <w:iCs/>
              </w:rPr>
              <w:t>31</w:t>
            </w: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24" w:type="dxa"/>
          </w:tcPr>
          <w:p w14:paraId="384C8D90" w14:textId="186AE2EE" w:rsidR="00F11A94" w:rsidRPr="009A7517" w:rsidRDefault="00972B7B" w:rsidP="00F11A94">
            <w:pPr>
              <w:pStyle w:val="acctfourfigures"/>
              <w:tabs>
                <w:tab w:val="clear" w:pos="765"/>
              </w:tabs>
              <w:spacing w:line="36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24" w:type="dxa"/>
          </w:tcPr>
          <w:p w14:paraId="7FC5C1B2" w14:textId="75860C52" w:rsidR="00F11A94" w:rsidRPr="009A7517" w:rsidRDefault="00972B7B" w:rsidP="00F11A94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24" w:type="dxa"/>
          </w:tcPr>
          <w:p w14:paraId="2D6B1530" w14:textId="5134BB89" w:rsidR="00F11A94" w:rsidRPr="009A7517" w:rsidRDefault="00972B7B" w:rsidP="00F11A94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25" w:type="dxa"/>
          </w:tcPr>
          <w:p w14:paraId="4DAA108F" w14:textId="37BBF26A" w:rsidR="00F11A94" w:rsidRPr="009A7517" w:rsidRDefault="00972B7B" w:rsidP="00F11A94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2564</w:t>
            </w:r>
          </w:p>
        </w:tc>
      </w:tr>
      <w:tr w:rsidR="00116994" w:rsidRPr="009A7517" w14:paraId="12D4B32F" w14:textId="77777777" w:rsidTr="00833B27">
        <w:trPr>
          <w:trHeight w:val="20"/>
          <w:tblHeader/>
        </w:trPr>
        <w:tc>
          <w:tcPr>
            <w:tcW w:w="4292" w:type="dxa"/>
          </w:tcPr>
          <w:p w14:paraId="06DB500C" w14:textId="77777777" w:rsidR="00116994" w:rsidRPr="009A7517" w:rsidRDefault="00116994" w:rsidP="006353D9">
            <w:pPr>
              <w:spacing w:line="360" w:lineRule="atLeast"/>
              <w:ind w:left="234" w:hanging="35"/>
              <w:rPr>
                <w:cs/>
              </w:rPr>
            </w:pPr>
          </w:p>
        </w:tc>
        <w:tc>
          <w:tcPr>
            <w:tcW w:w="4897" w:type="dxa"/>
            <w:gridSpan w:val="4"/>
            <w:vAlign w:val="center"/>
          </w:tcPr>
          <w:p w14:paraId="269A91B6" w14:textId="26D9FEDC" w:rsidR="00116994" w:rsidRPr="009A7517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72B7B" w:rsidRPr="009A7517" w14:paraId="2444F422" w14:textId="77777777" w:rsidTr="00116994">
        <w:trPr>
          <w:trHeight w:val="20"/>
        </w:trPr>
        <w:tc>
          <w:tcPr>
            <w:tcW w:w="4292" w:type="dxa"/>
          </w:tcPr>
          <w:p w14:paraId="04EAD12B" w14:textId="77777777" w:rsidR="00972B7B" w:rsidRPr="009A7517" w:rsidRDefault="00972B7B" w:rsidP="00972B7B">
            <w:pPr>
              <w:spacing w:line="360" w:lineRule="atLeast"/>
              <w:ind w:left="234" w:hanging="234"/>
            </w:pPr>
            <w:r w:rsidRPr="009A7517">
              <w:rPr>
                <w:rFonts w:hint="cs"/>
                <w:cs/>
              </w:rPr>
              <w:t xml:space="preserve">อัตราคิดลด  </w:t>
            </w:r>
          </w:p>
        </w:tc>
        <w:tc>
          <w:tcPr>
            <w:tcW w:w="1224" w:type="dxa"/>
            <w:vAlign w:val="center"/>
          </w:tcPr>
          <w:p w14:paraId="3F670FD9" w14:textId="19D43E2F" w:rsidR="00972B7B" w:rsidRPr="009A7517" w:rsidRDefault="002C369E" w:rsidP="003410C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(132)</w:t>
            </w:r>
          </w:p>
        </w:tc>
        <w:tc>
          <w:tcPr>
            <w:tcW w:w="1224" w:type="dxa"/>
            <w:vAlign w:val="center"/>
          </w:tcPr>
          <w:p w14:paraId="4784CEC8" w14:textId="6DD17CEA" w:rsidR="00972B7B" w:rsidRPr="009A7517" w:rsidRDefault="00972B7B" w:rsidP="00972B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(203)</w:t>
            </w:r>
          </w:p>
        </w:tc>
        <w:tc>
          <w:tcPr>
            <w:tcW w:w="1224" w:type="dxa"/>
            <w:vAlign w:val="center"/>
          </w:tcPr>
          <w:p w14:paraId="3C8BC6E9" w14:textId="27E59516" w:rsidR="00972B7B" w:rsidRPr="009A7517" w:rsidRDefault="002C369E" w:rsidP="00EF06E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1225" w:type="dxa"/>
            <w:vAlign w:val="center"/>
          </w:tcPr>
          <w:p w14:paraId="0572E843" w14:textId="72D062DD" w:rsidR="00972B7B" w:rsidRPr="009A7517" w:rsidRDefault="00972B7B" w:rsidP="00972B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233</w:t>
            </w:r>
          </w:p>
        </w:tc>
      </w:tr>
      <w:tr w:rsidR="00972B7B" w:rsidRPr="009A7517" w14:paraId="7660C387" w14:textId="77777777" w:rsidTr="00116994">
        <w:trPr>
          <w:trHeight w:val="20"/>
        </w:trPr>
        <w:tc>
          <w:tcPr>
            <w:tcW w:w="4292" w:type="dxa"/>
          </w:tcPr>
          <w:p w14:paraId="0456931F" w14:textId="77777777" w:rsidR="00972B7B" w:rsidRPr="009A7517" w:rsidRDefault="00972B7B" w:rsidP="00972B7B">
            <w:pPr>
              <w:spacing w:line="360" w:lineRule="atLeast"/>
              <w:ind w:left="234" w:hanging="234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4" w:type="dxa"/>
          </w:tcPr>
          <w:p w14:paraId="0856CCC7" w14:textId="6E5B35BB" w:rsidR="00972B7B" w:rsidRPr="009A7517" w:rsidRDefault="002C369E" w:rsidP="00972B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1224" w:type="dxa"/>
          </w:tcPr>
          <w:p w14:paraId="205E9A3F" w14:textId="7F1B2BC8" w:rsidR="00972B7B" w:rsidRPr="009A7517" w:rsidRDefault="00972B7B" w:rsidP="00972B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1224" w:type="dxa"/>
          </w:tcPr>
          <w:p w14:paraId="65BE4534" w14:textId="768842E4" w:rsidR="00972B7B" w:rsidRPr="009A7517" w:rsidRDefault="002C369E" w:rsidP="00972B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(172)</w:t>
            </w:r>
          </w:p>
        </w:tc>
        <w:tc>
          <w:tcPr>
            <w:tcW w:w="1225" w:type="dxa"/>
          </w:tcPr>
          <w:p w14:paraId="5960EC94" w14:textId="6E14F31F" w:rsidR="00972B7B" w:rsidRPr="009A7517" w:rsidRDefault="00972B7B" w:rsidP="00972B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(215)</w:t>
            </w:r>
          </w:p>
        </w:tc>
      </w:tr>
      <w:tr w:rsidR="00972B7B" w:rsidRPr="009A7517" w14:paraId="26500DD2" w14:textId="77777777" w:rsidTr="00116994">
        <w:trPr>
          <w:trHeight w:val="20"/>
        </w:trPr>
        <w:tc>
          <w:tcPr>
            <w:tcW w:w="4292" w:type="dxa"/>
          </w:tcPr>
          <w:p w14:paraId="609DDB6C" w14:textId="77777777" w:rsidR="00972B7B" w:rsidRPr="009A7517" w:rsidRDefault="00972B7B" w:rsidP="00972B7B">
            <w:pPr>
              <w:spacing w:line="360" w:lineRule="atLeast"/>
              <w:ind w:left="234" w:right="198" w:hanging="234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224" w:type="dxa"/>
            <w:vAlign w:val="bottom"/>
          </w:tcPr>
          <w:p w14:paraId="22F7ADA8" w14:textId="4E710A3B" w:rsidR="00972B7B" w:rsidRPr="009A7517" w:rsidRDefault="002C369E" w:rsidP="00972B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(40)</w:t>
            </w:r>
          </w:p>
        </w:tc>
        <w:tc>
          <w:tcPr>
            <w:tcW w:w="1224" w:type="dxa"/>
            <w:vAlign w:val="bottom"/>
          </w:tcPr>
          <w:p w14:paraId="79E51B4D" w14:textId="49E74DAB" w:rsidR="00972B7B" w:rsidRPr="009A7517" w:rsidRDefault="00972B7B" w:rsidP="00972B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(111)</w:t>
            </w:r>
          </w:p>
        </w:tc>
        <w:tc>
          <w:tcPr>
            <w:tcW w:w="1224" w:type="dxa"/>
            <w:vAlign w:val="bottom"/>
          </w:tcPr>
          <w:p w14:paraId="1379657C" w14:textId="1F49332F" w:rsidR="00972B7B" w:rsidRPr="009A7517" w:rsidRDefault="002C369E" w:rsidP="00972B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225" w:type="dxa"/>
            <w:vAlign w:val="bottom"/>
          </w:tcPr>
          <w:p w14:paraId="5EC77E95" w14:textId="408F122F" w:rsidR="00972B7B" w:rsidRPr="009A7517" w:rsidRDefault="00972B7B" w:rsidP="00972B7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126</w:t>
            </w:r>
          </w:p>
        </w:tc>
      </w:tr>
    </w:tbl>
    <w:p w14:paraId="6A6D74D3" w14:textId="77777777" w:rsidR="003D16D1" w:rsidRPr="009A7517" w:rsidRDefault="003D16D1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266"/>
        <w:gridCol w:w="1224"/>
        <w:gridCol w:w="1224"/>
        <w:gridCol w:w="1224"/>
        <w:gridCol w:w="1251"/>
      </w:tblGrid>
      <w:tr w:rsidR="00116994" w:rsidRPr="009A7517" w14:paraId="7A342F88" w14:textId="77777777" w:rsidTr="00833B27">
        <w:trPr>
          <w:trHeight w:val="20"/>
          <w:tblHeader/>
        </w:trPr>
        <w:tc>
          <w:tcPr>
            <w:tcW w:w="4292" w:type="dxa"/>
          </w:tcPr>
          <w:p w14:paraId="39437130" w14:textId="77777777" w:rsidR="00116994" w:rsidRPr="009A7517" w:rsidRDefault="00116994" w:rsidP="00EE593E">
            <w:pPr>
              <w:ind w:left="234" w:hanging="35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897" w:type="dxa"/>
            <w:gridSpan w:val="4"/>
          </w:tcPr>
          <w:p w14:paraId="6B5A1713" w14:textId="4BCF45D3" w:rsidR="00116994" w:rsidRPr="009A7517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16994" w:rsidRPr="009A7517" w14:paraId="6B83D363" w14:textId="77777777" w:rsidTr="00833B27">
        <w:trPr>
          <w:trHeight w:val="20"/>
          <w:tblHeader/>
        </w:trPr>
        <w:tc>
          <w:tcPr>
            <w:tcW w:w="4292" w:type="dxa"/>
          </w:tcPr>
          <w:p w14:paraId="3F106985" w14:textId="61B32BA3" w:rsidR="00116994" w:rsidRPr="009A7517" w:rsidRDefault="00116994" w:rsidP="00EE593E">
            <w:pPr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ผลกระทบต่อภาระผูกพันของโครงการ</w:t>
            </w:r>
          </w:p>
        </w:tc>
        <w:tc>
          <w:tcPr>
            <w:tcW w:w="2448" w:type="dxa"/>
            <w:gridSpan w:val="2"/>
          </w:tcPr>
          <w:p w14:paraId="73ACE98E" w14:textId="7B0EF646" w:rsidR="00116994" w:rsidRPr="009A7517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52C0E"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49" w:type="dxa"/>
            <w:gridSpan w:val="2"/>
          </w:tcPr>
          <w:p w14:paraId="5F556EAD" w14:textId="205CCCD9" w:rsidR="00116994" w:rsidRPr="009A7517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52C0E"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F11A94" w:rsidRPr="009A7517" w14:paraId="7140A7A8" w14:textId="77777777" w:rsidTr="00116994">
        <w:trPr>
          <w:trHeight w:val="20"/>
          <w:tblHeader/>
        </w:trPr>
        <w:tc>
          <w:tcPr>
            <w:tcW w:w="4292" w:type="dxa"/>
          </w:tcPr>
          <w:p w14:paraId="3B51766D" w14:textId="139AA139" w:rsidR="00F11A94" w:rsidRPr="009A7517" w:rsidRDefault="00F11A94" w:rsidP="00F11A94">
            <w:pPr>
              <w:ind w:left="166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ผลประโยชน์ ณ วันที่ </w:t>
            </w:r>
            <w:r w:rsidRPr="009A7517">
              <w:rPr>
                <w:rFonts w:hint="cs"/>
                <w:b/>
                <w:bCs/>
                <w:i/>
                <w:iCs/>
              </w:rPr>
              <w:t>31</w:t>
            </w: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24" w:type="dxa"/>
          </w:tcPr>
          <w:p w14:paraId="3F38F802" w14:textId="2212853A" w:rsidR="00F11A94" w:rsidRPr="009A7517" w:rsidRDefault="00681C0F" w:rsidP="00F11A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24" w:type="dxa"/>
          </w:tcPr>
          <w:p w14:paraId="1C717D16" w14:textId="7164FAE4" w:rsidR="00F11A94" w:rsidRPr="009A7517" w:rsidRDefault="00681C0F" w:rsidP="00F11A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24" w:type="dxa"/>
          </w:tcPr>
          <w:p w14:paraId="309FBB9B" w14:textId="10939A0F" w:rsidR="00F11A94" w:rsidRPr="009A7517" w:rsidRDefault="00681C0F" w:rsidP="00F11A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25" w:type="dxa"/>
          </w:tcPr>
          <w:p w14:paraId="6D51AC02" w14:textId="731F2291" w:rsidR="00F11A94" w:rsidRPr="009A7517" w:rsidRDefault="00681C0F" w:rsidP="00F11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2564</w:t>
            </w:r>
          </w:p>
        </w:tc>
      </w:tr>
      <w:tr w:rsidR="00116994" w:rsidRPr="009A7517" w14:paraId="238347FC" w14:textId="77777777" w:rsidTr="00833B27">
        <w:trPr>
          <w:trHeight w:val="20"/>
          <w:tblHeader/>
        </w:trPr>
        <w:tc>
          <w:tcPr>
            <w:tcW w:w="4292" w:type="dxa"/>
          </w:tcPr>
          <w:p w14:paraId="586CDDA1" w14:textId="77777777" w:rsidR="00116994" w:rsidRPr="009A7517" w:rsidRDefault="00116994" w:rsidP="00EE593E">
            <w:pPr>
              <w:ind w:left="234" w:hanging="35"/>
              <w:rPr>
                <w:cs/>
              </w:rPr>
            </w:pPr>
          </w:p>
        </w:tc>
        <w:tc>
          <w:tcPr>
            <w:tcW w:w="4897" w:type="dxa"/>
            <w:gridSpan w:val="4"/>
            <w:vAlign w:val="center"/>
          </w:tcPr>
          <w:p w14:paraId="637F3E3B" w14:textId="28C712DF" w:rsidR="00116994" w:rsidRPr="009A7517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81C0F" w:rsidRPr="009A7517" w14:paraId="186D783F" w14:textId="77777777" w:rsidTr="00116994">
        <w:trPr>
          <w:trHeight w:val="20"/>
        </w:trPr>
        <w:tc>
          <w:tcPr>
            <w:tcW w:w="4292" w:type="dxa"/>
          </w:tcPr>
          <w:p w14:paraId="7E6D4D42" w14:textId="77777777" w:rsidR="00681C0F" w:rsidRPr="009A7517" w:rsidRDefault="00681C0F" w:rsidP="00681C0F">
            <w:pPr>
              <w:ind w:left="234" w:hanging="234"/>
            </w:pPr>
            <w:r w:rsidRPr="009A7517">
              <w:rPr>
                <w:rFonts w:hint="cs"/>
                <w:cs/>
              </w:rPr>
              <w:t xml:space="preserve">อัตราคิดลด  </w:t>
            </w:r>
          </w:p>
        </w:tc>
        <w:tc>
          <w:tcPr>
            <w:tcW w:w="1224" w:type="dxa"/>
            <w:vAlign w:val="center"/>
          </w:tcPr>
          <w:p w14:paraId="4239DE74" w14:textId="5048141A" w:rsidR="00681C0F" w:rsidRPr="009A7517" w:rsidRDefault="002C369E" w:rsidP="003410C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(124)</w:t>
            </w:r>
          </w:p>
        </w:tc>
        <w:tc>
          <w:tcPr>
            <w:tcW w:w="1224" w:type="dxa"/>
            <w:vAlign w:val="center"/>
          </w:tcPr>
          <w:p w14:paraId="4B8D3422" w14:textId="51504D27" w:rsidR="00681C0F" w:rsidRPr="009A7517" w:rsidRDefault="00681C0F" w:rsidP="003410C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(195)</w:t>
            </w:r>
          </w:p>
        </w:tc>
        <w:tc>
          <w:tcPr>
            <w:tcW w:w="1224" w:type="dxa"/>
            <w:vAlign w:val="center"/>
          </w:tcPr>
          <w:p w14:paraId="76FDB086" w14:textId="17323F66" w:rsidR="00681C0F" w:rsidRPr="009A7517" w:rsidRDefault="002C369E" w:rsidP="003410C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225" w:type="dxa"/>
            <w:vAlign w:val="center"/>
          </w:tcPr>
          <w:p w14:paraId="6475DB5D" w14:textId="4C5BCB8F" w:rsidR="00681C0F" w:rsidRPr="009A7517" w:rsidRDefault="00681C0F" w:rsidP="00EF06E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224</w:t>
            </w:r>
          </w:p>
        </w:tc>
      </w:tr>
      <w:tr w:rsidR="00681C0F" w:rsidRPr="009A7517" w14:paraId="799B1550" w14:textId="77777777" w:rsidTr="00116994">
        <w:trPr>
          <w:trHeight w:val="20"/>
        </w:trPr>
        <w:tc>
          <w:tcPr>
            <w:tcW w:w="4292" w:type="dxa"/>
          </w:tcPr>
          <w:p w14:paraId="3AAACD39" w14:textId="77777777" w:rsidR="00681C0F" w:rsidRPr="009A7517" w:rsidRDefault="00681C0F" w:rsidP="00681C0F">
            <w:pPr>
              <w:ind w:left="234" w:hanging="234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4" w:type="dxa"/>
          </w:tcPr>
          <w:p w14:paraId="458FD05C" w14:textId="46E399FB" w:rsidR="00681C0F" w:rsidRPr="009A7517" w:rsidRDefault="002C369E" w:rsidP="003410C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1224" w:type="dxa"/>
          </w:tcPr>
          <w:p w14:paraId="61650F0A" w14:textId="496031F6" w:rsidR="00681C0F" w:rsidRPr="009A7517" w:rsidRDefault="00681C0F" w:rsidP="003410C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1224" w:type="dxa"/>
          </w:tcPr>
          <w:p w14:paraId="55D7710D" w14:textId="01B64F08" w:rsidR="00681C0F" w:rsidRPr="009A7517" w:rsidRDefault="002C369E" w:rsidP="003410C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(164)</w:t>
            </w:r>
          </w:p>
        </w:tc>
        <w:tc>
          <w:tcPr>
            <w:tcW w:w="1225" w:type="dxa"/>
          </w:tcPr>
          <w:p w14:paraId="665C2F9A" w14:textId="3CEECFFA" w:rsidR="00681C0F" w:rsidRPr="009A7517" w:rsidRDefault="00681C0F" w:rsidP="00EF06E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(207)</w:t>
            </w:r>
          </w:p>
        </w:tc>
      </w:tr>
      <w:tr w:rsidR="00681C0F" w:rsidRPr="009A7517" w14:paraId="3EEFDFC2" w14:textId="77777777" w:rsidTr="00116994">
        <w:trPr>
          <w:trHeight w:val="20"/>
        </w:trPr>
        <w:tc>
          <w:tcPr>
            <w:tcW w:w="4292" w:type="dxa"/>
          </w:tcPr>
          <w:p w14:paraId="288ABCAF" w14:textId="77777777" w:rsidR="00681C0F" w:rsidRPr="009A7517" w:rsidRDefault="00681C0F" w:rsidP="00681C0F">
            <w:pPr>
              <w:ind w:left="234" w:right="198" w:hanging="234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224" w:type="dxa"/>
            <w:vAlign w:val="bottom"/>
          </w:tcPr>
          <w:p w14:paraId="6D754F14" w14:textId="00F86C88" w:rsidR="00681C0F" w:rsidRPr="009A7517" w:rsidRDefault="002C369E" w:rsidP="003410C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(31)</w:t>
            </w:r>
          </w:p>
        </w:tc>
        <w:tc>
          <w:tcPr>
            <w:tcW w:w="1224" w:type="dxa"/>
            <w:vAlign w:val="bottom"/>
          </w:tcPr>
          <w:p w14:paraId="488D8CF0" w14:textId="0D665267" w:rsidR="00681C0F" w:rsidRPr="009A7517" w:rsidRDefault="00681C0F" w:rsidP="003410C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(102)</w:t>
            </w:r>
          </w:p>
        </w:tc>
        <w:tc>
          <w:tcPr>
            <w:tcW w:w="1224" w:type="dxa"/>
            <w:vAlign w:val="bottom"/>
          </w:tcPr>
          <w:p w14:paraId="23D373CC" w14:textId="62FF1C8A" w:rsidR="00681C0F" w:rsidRPr="009A7517" w:rsidRDefault="002C369E" w:rsidP="003410C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225" w:type="dxa"/>
            <w:vAlign w:val="bottom"/>
          </w:tcPr>
          <w:p w14:paraId="7438B7CB" w14:textId="08A41E79" w:rsidR="00681C0F" w:rsidRPr="009A7517" w:rsidRDefault="00681C0F" w:rsidP="00EF06E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117</w:t>
            </w:r>
          </w:p>
        </w:tc>
      </w:tr>
    </w:tbl>
    <w:p w14:paraId="4A29587A" w14:textId="77777777" w:rsidR="00F11A94" w:rsidRPr="009A7517" w:rsidRDefault="00F11A94" w:rsidP="00F11A9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หุ้นทุนซื้อคืน</w:t>
      </w:r>
    </w:p>
    <w:p w14:paraId="2F341B5C" w14:textId="77777777" w:rsidR="00F11A94" w:rsidRPr="009A7517" w:rsidRDefault="00F11A94" w:rsidP="00F1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7D0A71F5" w14:textId="77777777" w:rsidR="00F11A94" w:rsidRPr="009A7517" w:rsidRDefault="00F11A94" w:rsidP="00F1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ab/>
        <w:t xml:space="preserve">เมื่อวันที่ </w:t>
      </w:r>
      <w:r w:rsidRPr="009A7517">
        <w:rPr>
          <w:rFonts w:hint="cs"/>
        </w:rPr>
        <w:t>21</w:t>
      </w:r>
      <w:r w:rsidRPr="009A7517">
        <w:rPr>
          <w:rFonts w:hint="cs"/>
          <w:cs/>
        </w:rPr>
        <w:t xml:space="preserve"> พฤศจิกายน </w:t>
      </w:r>
      <w:r w:rsidRPr="009A7517">
        <w:rPr>
          <w:rFonts w:hint="cs"/>
        </w:rPr>
        <w:t>2562</w:t>
      </w:r>
      <w:r w:rsidRPr="009A7517">
        <w:rPr>
          <w:rFonts w:hint="cs"/>
          <w:cs/>
        </w:rPr>
        <w:t xml:space="preserve"> ที่ประชุมคณะกรรมการบริษัทได้มีมติอนุมัติโครงการซื้อหุ้นคืน (</w:t>
      </w:r>
      <w:r w:rsidRPr="009A7517">
        <w:rPr>
          <w:rFonts w:hint="cs"/>
        </w:rPr>
        <w:t>Treasury Stock</w:t>
      </w:r>
      <w:r w:rsidRPr="009A7517">
        <w:rPr>
          <w:rFonts w:hint="cs"/>
          <w:cs/>
        </w:rPr>
        <w:t xml:space="preserve">) เพื่อบริหารทางการเงิน วงเงินสูงสุดที่ใช้ในการซื้อหุ้นคืนไม่เกิน </w:t>
      </w:r>
      <w:r w:rsidRPr="009A7517">
        <w:rPr>
          <w:rFonts w:hint="cs"/>
        </w:rPr>
        <w:t>2,100</w:t>
      </w:r>
      <w:r w:rsidRPr="009A7517">
        <w:rPr>
          <w:rFonts w:hint="cs"/>
          <w:cs/>
        </w:rPr>
        <w:t xml:space="preserve"> ล้านบาท จำนวนหุ้นที่จะซื้อคืนสูงสุดไม่เกิน </w:t>
      </w:r>
      <w:r w:rsidRPr="009A7517">
        <w:rPr>
          <w:rFonts w:hint="cs"/>
        </w:rPr>
        <w:t>70</w:t>
      </w:r>
      <w:r w:rsidRPr="009A7517">
        <w:rPr>
          <w:rFonts w:hint="cs"/>
          <w:cs/>
        </w:rPr>
        <w:t xml:space="preserve"> ล้านหุ้น มูลค่าที่ตราไว้หุ้นละ </w:t>
      </w:r>
      <w:r w:rsidRPr="009A7517">
        <w:rPr>
          <w:rFonts w:hint="cs"/>
        </w:rPr>
        <w:t>1</w:t>
      </w:r>
      <w:r w:rsidRPr="009A7517">
        <w:rPr>
          <w:rFonts w:hint="cs"/>
          <w:cs/>
        </w:rPr>
        <w:t xml:space="preserve"> บาท จำนวนหุ้นที่จะซื้อคืนคิดเป็นร้อยละ </w:t>
      </w:r>
      <w:r w:rsidRPr="009A7517">
        <w:rPr>
          <w:rFonts w:hint="cs"/>
        </w:rPr>
        <w:t>5</w:t>
      </w:r>
      <w:r w:rsidRPr="009A7517">
        <w:rPr>
          <w:rFonts w:hint="cs"/>
          <w:cs/>
        </w:rPr>
        <w:t xml:space="preserve"> ของหุ้นที่จำหน่ายได้แล้วทั้งหมด โดยมีกำหนดเวลาที่จะซื้อหุ้นคืนตั้งแต่วันที่ </w:t>
      </w:r>
      <w:r w:rsidRPr="009A7517">
        <w:rPr>
          <w:rFonts w:hint="cs"/>
        </w:rPr>
        <w:t>6</w:t>
      </w:r>
      <w:r w:rsidRPr="009A7517">
        <w:rPr>
          <w:rFonts w:hint="cs"/>
          <w:cs/>
        </w:rPr>
        <w:t xml:space="preserve"> ธันวาคม </w:t>
      </w:r>
      <w:r w:rsidRPr="009A7517">
        <w:rPr>
          <w:rFonts w:hint="cs"/>
        </w:rPr>
        <w:t>2562</w:t>
      </w:r>
      <w:r w:rsidRPr="009A7517">
        <w:rPr>
          <w:rFonts w:hint="cs"/>
          <w:cs/>
        </w:rPr>
        <w:t xml:space="preserve"> ถึงวันที่ </w:t>
      </w:r>
      <w:r w:rsidRPr="009A7517">
        <w:rPr>
          <w:rFonts w:hint="cs"/>
        </w:rPr>
        <w:t>5</w:t>
      </w:r>
      <w:r w:rsidRPr="009A7517">
        <w:rPr>
          <w:rFonts w:hint="cs"/>
          <w:cs/>
        </w:rPr>
        <w:t xml:space="preserve"> มิถุนายน </w:t>
      </w:r>
      <w:r w:rsidRPr="009A7517">
        <w:rPr>
          <w:rFonts w:hint="cs"/>
        </w:rPr>
        <w:t>2563</w:t>
      </w:r>
      <w:r w:rsidRPr="009A7517">
        <w:rPr>
          <w:rFonts w:hint="cs"/>
          <w:cs/>
        </w:rPr>
        <w:t xml:space="preserve"> โดยหุ้นซื้อคืนมีเงื่อนไขให้ต้องจำหน่ายออกไปภายหลัง </w:t>
      </w:r>
      <w:r w:rsidRPr="009A7517">
        <w:rPr>
          <w:rFonts w:hint="cs"/>
        </w:rPr>
        <w:t>6</w:t>
      </w:r>
      <w:r w:rsidRPr="009A7517">
        <w:rPr>
          <w:rFonts w:hint="cs"/>
          <w:cs/>
        </w:rPr>
        <w:t xml:space="preserve"> เดือนนับแต่การซื้อหุ้นคืนเสร็จสิ้นแต่ต้องไม่เกิน </w:t>
      </w:r>
      <w:r w:rsidRPr="009A7517">
        <w:rPr>
          <w:rFonts w:hint="cs"/>
        </w:rPr>
        <w:t>3</w:t>
      </w:r>
      <w:r w:rsidRPr="009A7517">
        <w:rPr>
          <w:rFonts w:hint="cs"/>
          <w:cs/>
        </w:rPr>
        <w:t xml:space="preserve"> ปี</w:t>
      </w:r>
    </w:p>
    <w:p w14:paraId="14C2C688" w14:textId="4F897CA3" w:rsidR="00F11A94" w:rsidRPr="009A7517" w:rsidRDefault="00F11A94" w:rsidP="00F1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ab/>
      </w:r>
    </w:p>
    <w:p w14:paraId="0769FEE1" w14:textId="02C5FC96" w:rsidR="00F11A94" w:rsidRPr="009A7517" w:rsidRDefault="00F11A94" w:rsidP="00ED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 xml:space="preserve">ณ วันที่ </w:t>
      </w:r>
      <w:r w:rsidRPr="009A7517">
        <w:rPr>
          <w:rFonts w:hint="cs"/>
        </w:rPr>
        <w:t>31</w:t>
      </w:r>
      <w:r w:rsidRPr="009A7517">
        <w:rPr>
          <w:rFonts w:hint="cs"/>
          <w:cs/>
        </w:rPr>
        <w:t xml:space="preserve"> ธันวาคม </w:t>
      </w:r>
      <w:r w:rsidRPr="009A7517">
        <w:rPr>
          <w:rFonts w:hint="cs"/>
        </w:rPr>
        <w:t>256</w:t>
      </w:r>
      <w:r w:rsidR="00681C0F" w:rsidRPr="009A7517">
        <w:rPr>
          <w:rFonts w:hint="cs"/>
        </w:rPr>
        <w:t>5</w:t>
      </w:r>
      <w:r w:rsidRPr="009A7517">
        <w:rPr>
          <w:rFonts w:hint="cs"/>
          <w:cs/>
        </w:rPr>
        <w:t xml:space="preserve"> บริษัท</w:t>
      </w:r>
      <w:r w:rsidR="009F3844" w:rsidRPr="009A7517">
        <w:rPr>
          <w:rFonts w:hint="cs"/>
          <w:cs/>
        </w:rPr>
        <w:t>มี</w:t>
      </w:r>
      <w:r w:rsidRPr="009A7517">
        <w:rPr>
          <w:rFonts w:hint="cs"/>
          <w:cs/>
        </w:rPr>
        <w:t>หุ้น</w:t>
      </w:r>
      <w:r w:rsidR="009F3844" w:rsidRPr="009A7517">
        <w:rPr>
          <w:rFonts w:hint="cs"/>
          <w:cs/>
        </w:rPr>
        <w:t>ซื้อ</w:t>
      </w:r>
      <w:r w:rsidRPr="009A7517">
        <w:rPr>
          <w:rFonts w:hint="cs"/>
          <w:cs/>
        </w:rPr>
        <w:t xml:space="preserve">คืนภายใต้โครงการดังกล่าวเป็นจำนวนรวมทั้งสิ้น </w:t>
      </w:r>
      <w:r w:rsidR="005867EC" w:rsidRPr="009A7517">
        <w:rPr>
          <w:rFonts w:hint="cs"/>
        </w:rPr>
        <w:t>9</w:t>
      </w:r>
      <w:r w:rsidR="009F6864" w:rsidRPr="009A7517">
        <w:rPr>
          <w:rFonts w:hint="cs"/>
        </w:rPr>
        <w:t xml:space="preserve"> </w:t>
      </w:r>
      <w:r w:rsidRPr="009A7517">
        <w:rPr>
          <w:rFonts w:hint="cs"/>
          <w:cs/>
        </w:rPr>
        <w:t xml:space="preserve">ล้านหุ้น เป็นจำนวนเงินรวม </w:t>
      </w:r>
      <w:r w:rsidR="009F6864" w:rsidRPr="009A7517">
        <w:rPr>
          <w:rFonts w:hint="cs"/>
        </w:rPr>
        <w:t>24</w:t>
      </w:r>
      <w:r w:rsidR="00F076B4" w:rsidRPr="009A7517">
        <w:t>8</w:t>
      </w:r>
      <w:r w:rsidRPr="009A7517">
        <w:rPr>
          <w:rFonts w:hint="cs"/>
          <w:cs/>
        </w:rPr>
        <w:t xml:space="preserve"> ล้านบาท</w:t>
      </w:r>
      <w:r w:rsidR="00DE4252" w:rsidRPr="009A7517">
        <w:rPr>
          <w:rFonts w:hint="cs"/>
        </w:rPr>
        <w:t xml:space="preserve"> </w:t>
      </w:r>
      <w:r w:rsidR="00DE4252" w:rsidRPr="009A7517">
        <w:rPr>
          <w:rFonts w:hint="cs"/>
          <w:i/>
          <w:iCs/>
        </w:rPr>
        <w:t>(256</w:t>
      </w:r>
      <w:r w:rsidR="00681C0F" w:rsidRPr="009A7517">
        <w:rPr>
          <w:rFonts w:hint="cs"/>
          <w:i/>
          <w:iCs/>
        </w:rPr>
        <w:t>4</w:t>
      </w:r>
      <w:r w:rsidR="00DE4252" w:rsidRPr="009A7517">
        <w:rPr>
          <w:rFonts w:hint="cs"/>
          <w:i/>
          <w:iCs/>
        </w:rPr>
        <w:t xml:space="preserve">: </w:t>
      </w:r>
      <w:r w:rsidR="003F0199" w:rsidRPr="009A7517">
        <w:rPr>
          <w:rFonts w:hint="cs"/>
          <w:i/>
          <w:iCs/>
        </w:rPr>
        <w:t>19</w:t>
      </w:r>
      <w:r w:rsidR="00681C0F" w:rsidRPr="009A7517">
        <w:rPr>
          <w:rFonts w:hint="cs"/>
          <w:i/>
          <w:iCs/>
        </w:rPr>
        <w:t xml:space="preserve"> </w:t>
      </w:r>
      <w:r w:rsidR="00DE4252" w:rsidRPr="009A7517">
        <w:rPr>
          <w:rFonts w:hint="cs"/>
          <w:i/>
          <w:iCs/>
          <w:cs/>
        </w:rPr>
        <w:t xml:space="preserve">ล้านหุ้น เป็นจำนวนเงินรวม </w:t>
      </w:r>
      <w:r w:rsidR="00DE4252" w:rsidRPr="009A7517">
        <w:rPr>
          <w:rFonts w:hint="cs"/>
          <w:i/>
          <w:iCs/>
        </w:rPr>
        <w:t xml:space="preserve">505 </w:t>
      </w:r>
      <w:r w:rsidR="00DE4252" w:rsidRPr="009A7517">
        <w:rPr>
          <w:rFonts w:hint="cs"/>
          <w:i/>
          <w:iCs/>
          <w:cs/>
        </w:rPr>
        <w:t>ล้านบาท</w:t>
      </w:r>
      <w:r w:rsidR="00DE4252" w:rsidRPr="009A7517">
        <w:rPr>
          <w:rFonts w:hint="cs"/>
          <w:i/>
          <w:iCs/>
        </w:rPr>
        <w:t>)</w:t>
      </w:r>
      <w:r w:rsidRPr="009A7517">
        <w:rPr>
          <w:rFonts w:hint="cs"/>
          <w:cs/>
        </w:rPr>
        <w:t xml:space="preserve"> แสดงเป็นรายการแยกต่างหากในส่วนของผู้ถือหุ้นและแสดงเป็นรายการหักในส่วนของผู้ถือหุ้นในงบการเงินรวม พร้อมกันนี้ได้จัดสรรกำไรสะสมไว้เป็นสำรองหุ้นซื้อคืนในจำนวนเดียวกัน</w:t>
      </w:r>
    </w:p>
    <w:p w14:paraId="17D45E81" w14:textId="00FAB8B7" w:rsidR="00EF06E6" w:rsidRPr="009A7517" w:rsidRDefault="00EF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3C0BBA9" w14:textId="1AB5D06B" w:rsidR="0047318D" w:rsidRPr="009A7517" w:rsidRDefault="0047318D" w:rsidP="0047318D">
      <w:pPr>
        <w:tabs>
          <w:tab w:val="clear" w:pos="227"/>
          <w:tab w:val="clear" w:pos="454"/>
          <w:tab w:val="left" w:pos="567"/>
        </w:tabs>
        <w:rPr>
          <w:i/>
          <w:iCs/>
        </w:rPr>
      </w:pPr>
      <w:r w:rsidRPr="009A7517">
        <w:tab/>
      </w:r>
      <w:r w:rsidRPr="009A7517">
        <w:rPr>
          <w:rFonts w:hint="cs"/>
          <w:i/>
          <w:iCs/>
          <w:cs/>
        </w:rPr>
        <w:t>การจ่ายโดยใช้หุ้นเป็นเกณฑ์</w:t>
      </w:r>
    </w:p>
    <w:p w14:paraId="6C21C8E3" w14:textId="1099A016" w:rsidR="000300E6" w:rsidRPr="009A7517" w:rsidRDefault="000300E6" w:rsidP="000300E6">
      <w:pPr>
        <w:tabs>
          <w:tab w:val="clear" w:pos="227"/>
          <w:tab w:val="clear" w:pos="454"/>
          <w:tab w:val="left" w:pos="567"/>
        </w:tabs>
      </w:pPr>
    </w:p>
    <w:p w14:paraId="709F23A9" w14:textId="6BB995AB" w:rsidR="000300E6" w:rsidRPr="009A7517" w:rsidRDefault="000300E6" w:rsidP="00D717D7">
      <w:pPr>
        <w:tabs>
          <w:tab w:val="clear" w:pos="227"/>
          <w:tab w:val="clear" w:pos="454"/>
          <w:tab w:val="left" w:pos="567"/>
        </w:tabs>
        <w:ind w:left="540"/>
        <w:jc w:val="thaiDistribute"/>
      </w:pPr>
      <w:r w:rsidRPr="009A7517">
        <w:rPr>
          <w:rFonts w:hint="cs"/>
          <w:cs/>
        </w:rPr>
        <w:t xml:space="preserve">ในระหว่างปีสิ้นสุดวันที่ </w:t>
      </w:r>
      <w:r w:rsidRPr="009A7517">
        <w:t xml:space="preserve">31 </w:t>
      </w:r>
      <w:r w:rsidRPr="009A7517">
        <w:rPr>
          <w:rFonts w:hint="cs"/>
          <w:cs/>
        </w:rPr>
        <w:t xml:space="preserve">ธันวาคม </w:t>
      </w:r>
      <w:r w:rsidRPr="009A7517">
        <w:t xml:space="preserve">2565 </w:t>
      </w:r>
      <w:r w:rsidRPr="009A7517">
        <w:rPr>
          <w:rFonts w:hint="cs"/>
          <w:cs/>
        </w:rPr>
        <w:t>บริษัทมีข้อตกลงเรื่องการจ่ายโดยใช้หุ้นเป็นเกณฑ์กับกรรมการ ผู้บริหารและพนักงานของบริษัท โดยให้สิทธิซื้อหุ้น</w:t>
      </w:r>
      <w:r w:rsidR="00EA3EF9" w:rsidRPr="009A7517">
        <w:rPr>
          <w:rFonts w:hint="cs"/>
          <w:cs/>
        </w:rPr>
        <w:t>ทุนซื้อคืน</w:t>
      </w:r>
      <w:r w:rsidRPr="009A7517">
        <w:rPr>
          <w:rFonts w:hint="cs"/>
          <w:cs/>
        </w:rPr>
        <w:t xml:space="preserve"> จำนวนไม่เกิน</w:t>
      </w:r>
      <w:r w:rsidRPr="009A7517">
        <w:t xml:space="preserve"> 18 </w:t>
      </w:r>
      <w:r w:rsidRPr="009A7517">
        <w:rPr>
          <w:rFonts w:hint="cs"/>
          <w:cs/>
        </w:rPr>
        <w:t xml:space="preserve">ล้านหุ้น ในราคาหุ้นละ </w:t>
      </w:r>
      <w:r w:rsidRPr="009A7517">
        <w:t xml:space="preserve">28.14 </w:t>
      </w:r>
      <w:r w:rsidRPr="009A7517">
        <w:rPr>
          <w:rFonts w:hint="cs"/>
          <w:cs/>
        </w:rPr>
        <w:t xml:space="preserve">บาท การชำระเงินจะรับชำระเป็นเงินสด </w:t>
      </w:r>
      <w:r w:rsidR="00D717D7" w:rsidRPr="009A7517">
        <w:rPr>
          <w:rFonts w:hint="cs"/>
          <w:cs/>
        </w:rPr>
        <w:t xml:space="preserve">ณ </w:t>
      </w:r>
      <w:r w:rsidR="002A0123" w:rsidRPr="009A7517">
        <w:rPr>
          <w:rFonts w:hint="cs"/>
          <w:cs/>
        </w:rPr>
        <w:t xml:space="preserve">วันที่ </w:t>
      </w:r>
      <w:r w:rsidR="00D717D7" w:rsidRPr="009A7517">
        <w:t xml:space="preserve">31 </w:t>
      </w:r>
      <w:r w:rsidR="00D717D7" w:rsidRPr="009A7517">
        <w:rPr>
          <w:rFonts w:hint="cs"/>
          <w:cs/>
        </w:rPr>
        <w:t xml:space="preserve">ธันวาคม </w:t>
      </w:r>
      <w:r w:rsidR="00D717D7" w:rsidRPr="009A7517">
        <w:t xml:space="preserve">2565 </w:t>
      </w:r>
      <w:r w:rsidR="00D717D7" w:rsidRPr="009A7517">
        <w:rPr>
          <w:rFonts w:hint="cs"/>
          <w:cs/>
        </w:rPr>
        <w:t>บริษัทมีจำนวนหุ้นคงเหลือ</w:t>
      </w:r>
      <w:r w:rsidR="002A0123" w:rsidRPr="009A7517">
        <w:rPr>
          <w:rFonts w:hint="cs"/>
          <w:cs/>
        </w:rPr>
        <w:t>ภายใต้ข้อตกลงดังกล่าว</w:t>
      </w:r>
      <w:r w:rsidR="00D717D7" w:rsidRPr="009A7517">
        <w:rPr>
          <w:rFonts w:hint="cs"/>
          <w:cs/>
        </w:rPr>
        <w:t xml:space="preserve">จำนวน </w:t>
      </w:r>
      <w:r w:rsidR="00D717D7" w:rsidRPr="009A7517">
        <w:t xml:space="preserve">8 </w:t>
      </w:r>
      <w:r w:rsidR="00D717D7" w:rsidRPr="009A7517">
        <w:rPr>
          <w:rFonts w:hint="cs"/>
          <w:cs/>
        </w:rPr>
        <w:t xml:space="preserve">ล้านหุ้น </w:t>
      </w:r>
    </w:p>
    <w:p w14:paraId="7C553066" w14:textId="77777777" w:rsidR="000A1B62" w:rsidRPr="009A7517" w:rsidRDefault="000A1B62" w:rsidP="004E3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</w:p>
    <w:p w14:paraId="1D1963B1" w14:textId="77777777" w:rsidR="00F11A94" w:rsidRPr="009A7517" w:rsidRDefault="00F11A94" w:rsidP="00F11A9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ส่วนเกินทุนและสำรอง</w:t>
      </w:r>
    </w:p>
    <w:p w14:paraId="0B5FA977" w14:textId="77777777" w:rsidR="00840637" w:rsidRPr="009A7517" w:rsidRDefault="00840637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F0C828F" w14:textId="480826F1" w:rsidR="00532A20" w:rsidRPr="009A7517" w:rsidRDefault="00532A20" w:rsidP="00532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9A7517">
        <w:rPr>
          <w:rFonts w:eastAsia="Calibri" w:hint="cs"/>
          <w:b/>
          <w:bCs/>
          <w:i/>
          <w:iCs/>
          <w:cs/>
        </w:rPr>
        <w:t>ส่วนเกินมูลค่าหุ้น</w:t>
      </w:r>
    </w:p>
    <w:p w14:paraId="5DF96D68" w14:textId="77777777" w:rsidR="00532A20" w:rsidRPr="009A7517" w:rsidRDefault="00532A20" w:rsidP="00532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44E7173B" w14:textId="6647D0B2" w:rsidR="00532A20" w:rsidRPr="009A7517" w:rsidRDefault="00532A20" w:rsidP="00532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 xml:space="preserve">ตามบทบัญญัติแห่งพระราชบัญญัติบริษัทมหาชนจำกัด พ.ศ. </w:t>
      </w:r>
      <w:r w:rsidR="00DE3F43" w:rsidRPr="009A7517">
        <w:rPr>
          <w:rFonts w:hint="cs"/>
        </w:rPr>
        <w:t>2535</w:t>
      </w:r>
      <w:r w:rsidRPr="009A7517">
        <w:rPr>
          <w:rFonts w:hint="cs"/>
          <w:cs/>
        </w:rPr>
        <w:t xml:space="preserve"> มาตรา </w:t>
      </w:r>
      <w:r w:rsidR="00DE3F43" w:rsidRPr="009A7517">
        <w:rPr>
          <w:rFonts w:hint="cs"/>
        </w:rPr>
        <w:t>5</w:t>
      </w:r>
      <w:r w:rsidR="00D52C0E" w:rsidRPr="009A7517">
        <w:rPr>
          <w:rFonts w:hint="cs"/>
        </w:rPr>
        <w:t>1</w:t>
      </w:r>
      <w:r w:rsidRPr="009A7517">
        <w:rPr>
          <w:rFonts w:hint="cs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3A9B4FC" w14:textId="77777777" w:rsidR="003D16D1" w:rsidRPr="009A7517" w:rsidRDefault="003D16D1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1215E79" w14:textId="77777777" w:rsidR="00FD19D4" w:rsidRPr="009A7517" w:rsidRDefault="00FD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9A7517">
        <w:rPr>
          <w:b/>
          <w:bCs/>
          <w:i/>
          <w:iCs/>
          <w:cs/>
        </w:rPr>
        <w:br w:type="page"/>
      </w:r>
    </w:p>
    <w:p w14:paraId="632EF933" w14:textId="0E6FC691" w:rsidR="006D29DB" w:rsidRPr="009A7517" w:rsidRDefault="006D29DB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b/>
          <w:bCs/>
          <w:i/>
          <w:iCs/>
        </w:rPr>
      </w:pPr>
      <w:r w:rsidRPr="009A7517">
        <w:rPr>
          <w:rFonts w:hint="cs"/>
          <w:b/>
          <w:bCs/>
          <w:i/>
          <w:iCs/>
          <w:cs/>
        </w:rPr>
        <w:lastRenderedPageBreak/>
        <w:t>ส่วนเกินทุนจากการลดทุน</w:t>
      </w:r>
    </w:p>
    <w:p w14:paraId="1C1B1217" w14:textId="77777777" w:rsidR="006D29DB" w:rsidRPr="009A7517" w:rsidRDefault="006D29DB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5591B9CC" w14:textId="4EAAD9E3" w:rsidR="006D29DB" w:rsidRPr="009A7517" w:rsidRDefault="009F0863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>ส่วนเกินทุนจากการลดทุนเป็นผลจากการลดทุนจดทะเบียนและชำระแล้ว</w:t>
      </w:r>
      <w:r w:rsidR="006D29DB" w:rsidRPr="009A7517">
        <w:rPr>
          <w:rFonts w:hint="cs"/>
          <w:cs/>
        </w:rPr>
        <w:t xml:space="preserve">ของบริษัท จากทุนจดทะเบียน </w:t>
      </w:r>
      <w:r w:rsidR="00D52C0E" w:rsidRPr="009A7517">
        <w:rPr>
          <w:rFonts w:hint="cs"/>
        </w:rPr>
        <w:t>1</w:t>
      </w:r>
      <w:r w:rsidR="006D29DB" w:rsidRPr="009A7517">
        <w:rPr>
          <w:rFonts w:hint="cs"/>
        </w:rPr>
        <w:t>,</w:t>
      </w:r>
      <w:r w:rsidR="00DE3F43" w:rsidRPr="009A7517">
        <w:rPr>
          <w:rFonts w:hint="cs"/>
        </w:rPr>
        <w:t>032</w:t>
      </w:r>
      <w:r w:rsidR="006D29DB" w:rsidRPr="009A7517">
        <w:rPr>
          <w:rFonts w:hint="cs"/>
        </w:rPr>
        <w:t>,</w:t>
      </w:r>
      <w:r w:rsidR="00DE3F43" w:rsidRPr="009A7517">
        <w:rPr>
          <w:rFonts w:hint="cs"/>
        </w:rPr>
        <w:t>76</w:t>
      </w:r>
      <w:r w:rsidR="00D52C0E" w:rsidRPr="009A7517">
        <w:rPr>
          <w:rFonts w:hint="cs"/>
        </w:rPr>
        <w:t>1</w:t>
      </w:r>
      <w:r w:rsidR="006D29DB" w:rsidRPr="009A7517">
        <w:rPr>
          <w:rFonts w:hint="cs"/>
        </w:rPr>
        <w:t>,</w:t>
      </w:r>
      <w:r w:rsidR="00DE3F43" w:rsidRPr="009A7517">
        <w:rPr>
          <w:rFonts w:hint="cs"/>
        </w:rPr>
        <w:t>220</w:t>
      </w:r>
      <w:r w:rsidR="006D29DB" w:rsidRPr="009A7517">
        <w:rPr>
          <w:rFonts w:hint="cs"/>
          <w:cs/>
        </w:rPr>
        <w:t xml:space="preserve"> บาท เป็น </w:t>
      </w:r>
      <w:r w:rsidR="00DE3F43" w:rsidRPr="009A7517">
        <w:rPr>
          <w:rFonts w:hint="cs"/>
        </w:rPr>
        <w:t>843</w:t>
      </w:r>
      <w:r w:rsidR="006D29DB" w:rsidRPr="009A7517">
        <w:rPr>
          <w:rFonts w:hint="cs"/>
        </w:rPr>
        <w:t>,</w:t>
      </w:r>
      <w:r w:rsidR="00D52C0E" w:rsidRPr="009A7517">
        <w:rPr>
          <w:rFonts w:hint="cs"/>
        </w:rPr>
        <w:t>1</w:t>
      </w:r>
      <w:r w:rsidR="00DE3F43" w:rsidRPr="009A7517">
        <w:rPr>
          <w:rFonts w:hint="cs"/>
        </w:rPr>
        <w:t>43</w:t>
      </w:r>
      <w:r w:rsidR="006D29DB" w:rsidRPr="009A7517">
        <w:rPr>
          <w:rFonts w:hint="cs"/>
        </w:rPr>
        <w:t>,</w:t>
      </w:r>
      <w:r w:rsidR="00DE3F43" w:rsidRPr="009A7517">
        <w:rPr>
          <w:rFonts w:hint="cs"/>
        </w:rPr>
        <w:t>46</w:t>
      </w:r>
      <w:r w:rsidR="00D52C0E" w:rsidRPr="009A7517">
        <w:rPr>
          <w:rFonts w:hint="cs"/>
        </w:rPr>
        <w:t>1</w:t>
      </w:r>
      <w:r w:rsidR="006D29DB" w:rsidRPr="009A7517">
        <w:rPr>
          <w:rFonts w:hint="cs"/>
          <w:cs/>
        </w:rPr>
        <w:t xml:space="preserve"> บาท และทุนชำระแล้วจาก </w:t>
      </w:r>
      <w:r w:rsidR="00DE3F43" w:rsidRPr="009A7517">
        <w:rPr>
          <w:rFonts w:hint="cs"/>
        </w:rPr>
        <w:t>753</w:t>
      </w:r>
      <w:r w:rsidR="006D29DB" w:rsidRPr="009A7517">
        <w:rPr>
          <w:rFonts w:hint="cs"/>
        </w:rPr>
        <w:t>,</w:t>
      </w:r>
      <w:r w:rsidR="00DE3F43" w:rsidRPr="009A7517">
        <w:rPr>
          <w:rFonts w:hint="cs"/>
        </w:rPr>
        <w:t>040</w:t>
      </w:r>
      <w:r w:rsidR="006D29DB" w:rsidRPr="009A7517">
        <w:rPr>
          <w:rFonts w:hint="cs"/>
        </w:rPr>
        <w:t>,</w:t>
      </w:r>
      <w:r w:rsidR="00DE3F43" w:rsidRPr="009A7517">
        <w:rPr>
          <w:rFonts w:hint="cs"/>
        </w:rPr>
        <w:t>940</w:t>
      </w:r>
      <w:r w:rsidR="006D29DB" w:rsidRPr="009A7517">
        <w:rPr>
          <w:rFonts w:hint="cs"/>
          <w:cs/>
        </w:rPr>
        <w:t xml:space="preserve"> บาท เป็น </w:t>
      </w:r>
      <w:r w:rsidR="00DE3F43" w:rsidRPr="009A7517">
        <w:rPr>
          <w:rFonts w:hint="cs"/>
        </w:rPr>
        <w:t>563</w:t>
      </w:r>
      <w:r w:rsidR="006D29DB" w:rsidRPr="009A7517">
        <w:rPr>
          <w:rFonts w:hint="cs"/>
        </w:rPr>
        <w:t>,</w:t>
      </w:r>
      <w:r w:rsidR="00DE3F43" w:rsidRPr="009A7517">
        <w:rPr>
          <w:rFonts w:hint="cs"/>
        </w:rPr>
        <w:t>423</w:t>
      </w:r>
      <w:r w:rsidR="006D29DB" w:rsidRPr="009A7517">
        <w:rPr>
          <w:rFonts w:hint="cs"/>
        </w:rPr>
        <w:t>,</w:t>
      </w:r>
      <w:r w:rsidR="00D52C0E" w:rsidRPr="009A7517">
        <w:rPr>
          <w:rFonts w:hint="cs"/>
        </w:rPr>
        <w:t>1</w:t>
      </w:r>
      <w:r w:rsidR="00DE3F43" w:rsidRPr="009A7517">
        <w:rPr>
          <w:rFonts w:hint="cs"/>
        </w:rPr>
        <w:t>8</w:t>
      </w:r>
      <w:r w:rsidR="00D52C0E" w:rsidRPr="009A7517">
        <w:rPr>
          <w:rFonts w:hint="cs"/>
        </w:rPr>
        <w:t>1</w:t>
      </w:r>
      <w:r w:rsidR="006D29DB" w:rsidRPr="009A7517">
        <w:rPr>
          <w:rFonts w:hint="cs"/>
          <w:cs/>
        </w:rPr>
        <w:t xml:space="preserve"> บาท โดยลดหุ้นจำนวน </w:t>
      </w:r>
      <w:r w:rsidR="00D52C0E" w:rsidRPr="009A7517">
        <w:rPr>
          <w:rFonts w:hint="cs"/>
        </w:rPr>
        <w:t>1</w:t>
      </w:r>
      <w:r w:rsidR="00DE3F43" w:rsidRPr="009A7517">
        <w:rPr>
          <w:rFonts w:hint="cs"/>
        </w:rPr>
        <w:t>89</w:t>
      </w:r>
      <w:r w:rsidR="006D29DB" w:rsidRPr="009A7517">
        <w:rPr>
          <w:rFonts w:hint="cs"/>
        </w:rPr>
        <w:t>,</w:t>
      </w:r>
      <w:r w:rsidR="00DE3F43" w:rsidRPr="009A7517">
        <w:rPr>
          <w:rFonts w:hint="cs"/>
        </w:rPr>
        <w:t>6</w:t>
      </w:r>
      <w:r w:rsidR="00D52C0E" w:rsidRPr="009A7517">
        <w:rPr>
          <w:rFonts w:hint="cs"/>
        </w:rPr>
        <w:t>1</w:t>
      </w:r>
      <w:r w:rsidR="00DE3F43" w:rsidRPr="009A7517">
        <w:rPr>
          <w:rFonts w:hint="cs"/>
        </w:rPr>
        <w:t>7</w:t>
      </w:r>
      <w:r w:rsidR="006D29DB" w:rsidRPr="009A7517">
        <w:rPr>
          <w:rFonts w:hint="cs"/>
        </w:rPr>
        <w:t>,</w:t>
      </w:r>
      <w:r w:rsidR="00DE3F43" w:rsidRPr="009A7517">
        <w:rPr>
          <w:rFonts w:hint="cs"/>
        </w:rPr>
        <w:t>759</w:t>
      </w:r>
      <w:r w:rsidR="006D29DB" w:rsidRPr="009A7517">
        <w:rPr>
          <w:rFonts w:hint="cs"/>
          <w:cs/>
        </w:rPr>
        <w:t xml:space="preserve"> หุ้น</w:t>
      </w:r>
    </w:p>
    <w:p w14:paraId="28DFD888" w14:textId="77777777" w:rsidR="00840637" w:rsidRPr="009A7517" w:rsidRDefault="00840637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4D4A252" w14:textId="64FC4F59" w:rsidR="009A05EC" w:rsidRPr="009A7517" w:rsidRDefault="009A05EC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9A7517">
        <w:rPr>
          <w:rFonts w:eastAsia="Calibri" w:hint="cs"/>
          <w:b/>
          <w:bCs/>
          <w:i/>
          <w:iCs/>
          <w:cs/>
        </w:rPr>
        <w:t>ส่วนเกินทุนอื่น</w:t>
      </w:r>
    </w:p>
    <w:p w14:paraId="2E82AC34" w14:textId="77777777" w:rsidR="00840637" w:rsidRPr="009A7517" w:rsidRDefault="00840637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8B372AB" w14:textId="4C640439" w:rsidR="006D29DB" w:rsidRPr="009A7517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9A7517">
        <w:rPr>
          <w:rFonts w:eastAsia="Calibri" w:hint="cs"/>
          <w:b/>
          <w:bCs/>
          <w:i/>
          <w:iCs/>
          <w:cs/>
        </w:rPr>
        <w:t>ส่วนเกินทุนจากการเปลี่ยนแปลงสัดส่วนการถือหุ้นในบริษัทย่อย</w:t>
      </w:r>
    </w:p>
    <w:p w14:paraId="4742EBC1" w14:textId="77777777" w:rsidR="006D29DB" w:rsidRPr="009A7517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D5B1896" w14:textId="77777777" w:rsidR="006D29DB" w:rsidRPr="009A7517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>การเปลี่ยนแปลงส่วนได้เสียของบริษัทใหญ่ในบริษัทย่อยในส่วนของผู้ถือหุ้นประกอบด้วยผลกระทบจากการปรับลดสัดส่วนการถือหุ้นของบริษัทในบริษัทย่อย และผลต่างจากการเปลี่ยนแปลงส่วนได้เสียของบริษัทใหญ่ในบริษัทย่อยโดยที่ไม่ได้ทำให้บริษัทใหญ่สูญเสียอำนาจในการควบคุม</w:t>
      </w:r>
    </w:p>
    <w:p w14:paraId="5ACB2BA6" w14:textId="77777777" w:rsidR="006D29DB" w:rsidRPr="009A7517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F567491" w14:textId="1E036BCB" w:rsidR="006D29DB" w:rsidRPr="009A7517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9A7517">
        <w:rPr>
          <w:rFonts w:eastAsia="Calibri" w:hint="cs"/>
          <w:b/>
          <w:bCs/>
          <w:i/>
          <w:iCs/>
          <w:cs/>
        </w:rPr>
        <w:t>ส่วนเกินทุนจากการรวมธุรกิจ</w:t>
      </w:r>
    </w:p>
    <w:p w14:paraId="72C2C2C7" w14:textId="77777777" w:rsidR="006D29DB" w:rsidRPr="009A7517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4B73FE9" w14:textId="283231D5" w:rsidR="006D29DB" w:rsidRPr="009A7517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>ส่วนเกินทุนจากการรวมธุรกิจเกิดจากการเพิ่มมูลค่าของสินทรัพย์สุทธิที่ได้มาโดยวัดค่าและบันทึกด้วยมูลค่ายุติธรรม</w:t>
      </w:r>
      <w:r w:rsidR="00840637" w:rsidRPr="009A7517">
        <w:t xml:space="preserve"> </w:t>
      </w:r>
      <w:r w:rsidRPr="009A7517">
        <w:rPr>
          <w:rFonts w:hint="cs"/>
          <w:cs/>
        </w:rPr>
        <w:t xml:space="preserve">ณ วันรวมธุรกิจ </w:t>
      </w:r>
    </w:p>
    <w:p w14:paraId="4A381685" w14:textId="77777777" w:rsidR="00FD19D4" w:rsidRPr="009A7517" w:rsidRDefault="00FD19D4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</w:p>
    <w:p w14:paraId="0664D1D9" w14:textId="28AE852F" w:rsidR="009E45D4" w:rsidRPr="009A7517" w:rsidRDefault="004762B0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9A7517">
        <w:rPr>
          <w:rFonts w:eastAsia="Calibri" w:hint="cs"/>
          <w:b/>
          <w:bCs/>
          <w:i/>
          <w:iCs/>
          <w:cs/>
        </w:rPr>
        <w:t>สำรองตามกฎหมาย</w:t>
      </w:r>
    </w:p>
    <w:p w14:paraId="01B3581F" w14:textId="77777777" w:rsidR="00112CD9" w:rsidRPr="009A7517" w:rsidRDefault="00112CD9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</w:rPr>
      </w:pPr>
    </w:p>
    <w:p w14:paraId="6A643472" w14:textId="56FF06D2" w:rsidR="00090E70" w:rsidRPr="009A7517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 xml:space="preserve">ตามบทบัญญัติแห่งพระราชบัญญัติบริษัทมหาชนจำกัด พ.ศ. </w:t>
      </w:r>
      <w:r w:rsidR="00DE3F43" w:rsidRPr="009A7517">
        <w:rPr>
          <w:rFonts w:hint="cs"/>
        </w:rPr>
        <w:t>2535</w:t>
      </w:r>
      <w:r w:rsidRPr="009A7517">
        <w:rPr>
          <w:rFonts w:hint="cs"/>
          <w:cs/>
        </w:rPr>
        <w:t xml:space="preserve"> มาตรา </w:t>
      </w:r>
      <w:r w:rsidR="00D52C0E" w:rsidRPr="009A7517">
        <w:rPr>
          <w:rFonts w:hint="cs"/>
        </w:rPr>
        <w:t>11</w:t>
      </w:r>
      <w:r w:rsidR="00DE3F43" w:rsidRPr="009A7517">
        <w:rPr>
          <w:rFonts w:hint="cs"/>
        </w:rPr>
        <w:t>6</w:t>
      </w:r>
      <w:r w:rsidRPr="009A7517">
        <w:rPr>
          <w:rFonts w:hint="cs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DE3F43" w:rsidRPr="009A7517">
        <w:rPr>
          <w:rFonts w:hint="cs"/>
        </w:rPr>
        <w:t>5</w:t>
      </w:r>
      <w:r w:rsidRPr="009A7517">
        <w:rPr>
          <w:rFonts w:hint="cs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52C0E" w:rsidRPr="009A7517">
        <w:rPr>
          <w:rFonts w:hint="cs"/>
        </w:rPr>
        <w:t>1</w:t>
      </w:r>
      <w:r w:rsidR="00DE3F43" w:rsidRPr="009A7517">
        <w:rPr>
          <w:rFonts w:hint="cs"/>
        </w:rPr>
        <w:t>0</w:t>
      </w:r>
      <w:r w:rsidRPr="009A7517">
        <w:rPr>
          <w:rFonts w:hint="cs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0FE6BCEC" w14:textId="1E110BF4" w:rsidR="00F11A94" w:rsidRPr="009A7517" w:rsidRDefault="00F11A94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</w:p>
    <w:p w14:paraId="021EAC27" w14:textId="58485921" w:rsidR="00C448E6" w:rsidRPr="009A7517" w:rsidRDefault="00C448E6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9A7517">
        <w:rPr>
          <w:rFonts w:eastAsia="Calibri" w:hint="cs"/>
          <w:b/>
          <w:bCs/>
          <w:i/>
          <w:iCs/>
          <w:cs/>
        </w:rPr>
        <w:t>สำรองหุ้นทุนซื้อคืน</w:t>
      </w:r>
    </w:p>
    <w:p w14:paraId="6A9025D9" w14:textId="12E0A25B" w:rsidR="00112CD9" w:rsidRPr="009A7517" w:rsidRDefault="00112CD9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</w:rPr>
      </w:pPr>
    </w:p>
    <w:p w14:paraId="7D1A4CAF" w14:textId="1714C9AA" w:rsidR="00C448E6" w:rsidRPr="009A7517" w:rsidRDefault="00C448E6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34B5ABEF" w14:textId="77777777" w:rsidR="00840637" w:rsidRPr="009A7517" w:rsidRDefault="00840637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p w14:paraId="6A1B5369" w14:textId="77777777" w:rsidR="00FD19D4" w:rsidRPr="009A7517" w:rsidRDefault="00FD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cs/>
        </w:rPr>
      </w:pPr>
      <w:r w:rsidRPr="009A7517">
        <w:rPr>
          <w:rFonts w:eastAsia="Calibri"/>
          <w:b/>
          <w:bCs/>
          <w:i/>
          <w:iCs/>
          <w:cs/>
        </w:rPr>
        <w:br w:type="page"/>
      </w:r>
    </w:p>
    <w:p w14:paraId="3841769A" w14:textId="64C4B9DE" w:rsidR="00846FCF" w:rsidRPr="009A7517" w:rsidRDefault="00846FCF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9A7517">
        <w:rPr>
          <w:rFonts w:eastAsia="Calibri" w:hint="cs"/>
          <w:b/>
          <w:bCs/>
          <w:i/>
          <w:iCs/>
          <w:cs/>
        </w:rPr>
        <w:lastRenderedPageBreak/>
        <w:t>องค์ประกอบอื่นของส่วนของผู้ถือหุ้น</w:t>
      </w:r>
    </w:p>
    <w:p w14:paraId="426FBF1F" w14:textId="77777777" w:rsidR="008E1B3F" w:rsidRPr="009A7517" w:rsidRDefault="008E1B3F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8E0ECDE" w14:textId="16754EF8" w:rsidR="0063476B" w:rsidRPr="009A7517" w:rsidRDefault="007731F7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</w:rPr>
      </w:pPr>
      <w:r w:rsidRPr="009A7517">
        <w:rPr>
          <w:rFonts w:hint="cs"/>
          <w:b/>
          <w:bCs/>
          <w:cs/>
        </w:rPr>
        <w:t>สำรอง</w:t>
      </w:r>
      <w:r w:rsidR="0063476B" w:rsidRPr="009A7517">
        <w:rPr>
          <w:rFonts w:hint="cs"/>
          <w:b/>
          <w:bCs/>
          <w:cs/>
        </w:rPr>
        <w:t>การแปลงค่างบการเงิน</w:t>
      </w:r>
    </w:p>
    <w:p w14:paraId="2D634D0C" w14:textId="77777777" w:rsidR="005E51CE" w:rsidRPr="009A7517" w:rsidRDefault="005E51CE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2E095F70" w14:textId="017C73AA" w:rsidR="005D1F13" w:rsidRPr="009A7517" w:rsidRDefault="007731F7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>สำรอง</w:t>
      </w:r>
      <w:r w:rsidR="0063476B" w:rsidRPr="009A7517">
        <w:rPr>
          <w:rFonts w:hint="cs"/>
          <w:cs/>
        </w:rPr>
        <w:t xml:space="preserve">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FD19D4" w:rsidRPr="009A7517">
        <w:t>3</w:t>
      </w:r>
      <w:r w:rsidR="0063476B" w:rsidRPr="009A7517">
        <w:rPr>
          <w:rFonts w:hint="cs"/>
          <w:cs/>
        </w:rPr>
        <w:t>(ง.</w:t>
      </w:r>
      <w:r w:rsidR="00434ECB" w:rsidRPr="009A7517">
        <w:rPr>
          <w:rFonts w:hint="cs"/>
        </w:rPr>
        <w:t>4</w:t>
      </w:r>
      <w:r w:rsidR="0063476B" w:rsidRPr="009A7517">
        <w:rPr>
          <w:rFonts w:hint="cs"/>
          <w:cs/>
        </w:rPr>
        <w:t>))</w:t>
      </w:r>
    </w:p>
    <w:p w14:paraId="7F3D7754" w14:textId="4EF21458" w:rsidR="005E51CE" w:rsidRPr="009A7517" w:rsidRDefault="005E51CE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4"/>
          <w:szCs w:val="24"/>
          <w:cs/>
        </w:rPr>
      </w:pPr>
      <w:bookmarkStart w:id="20" w:name="_Hlk54294682"/>
    </w:p>
    <w:p w14:paraId="03ABE5B4" w14:textId="1E7CA395" w:rsidR="007731F7" w:rsidRPr="009A7517" w:rsidRDefault="007731F7" w:rsidP="00DE42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b/>
          <w:bCs/>
        </w:rPr>
      </w:pPr>
      <w:r w:rsidRPr="009A7517">
        <w:rPr>
          <w:rFonts w:hint="cs"/>
          <w:b/>
          <w:bCs/>
          <w:cs/>
        </w:rPr>
        <w:t>สำรองการป้องกันความเสี่ยง</w:t>
      </w:r>
    </w:p>
    <w:p w14:paraId="4ED5C5E4" w14:textId="77777777" w:rsidR="005E51CE" w:rsidRPr="009A7517" w:rsidRDefault="005E51CE" w:rsidP="00DE42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7497DCE4" w14:textId="031EC770" w:rsidR="007731F7" w:rsidRPr="009A7517" w:rsidRDefault="007731F7" w:rsidP="00DE42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  <w:r w:rsidRPr="009A7517">
        <w:rPr>
          <w:rFonts w:hint="cs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  <w:bookmarkEnd w:id="20"/>
    </w:p>
    <w:p w14:paraId="2760FDB7" w14:textId="77777777" w:rsidR="005E51CE" w:rsidRPr="009A7517" w:rsidRDefault="005E51CE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24"/>
          <w:szCs w:val="24"/>
        </w:rPr>
      </w:pPr>
    </w:p>
    <w:p w14:paraId="792D0B09" w14:textId="3C0EE6FD" w:rsidR="000263E6" w:rsidRPr="009A7517" w:rsidRDefault="007731F7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</w:rPr>
      </w:pPr>
      <w:r w:rsidRPr="009A7517">
        <w:rPr>
          <w:rFonts w:hint="cs"/>
          <w:b/>
          <w:bCs/>
          <w:cs/>
        </w:rPr>
        <w:t>สำรอง</w:t>
      </w:r>
      <w:r w:rsidR="000263E6" w:rsidRPr="009A7517">
        <w:rPr>
          <w:rFonts w:hint="cs"/>
          <w:b/>
          <w:bCs/>
          <w:cs/>
        </w:rPr>
        <w:t>การเปลี่ยนแปลงในมูลค่ายุติธรรม</w:t>
      </w:r>
    </w:p>
    <w:p w14:paraId="22C04C48" w14:textId="77777777" w:rsidR="00864889" w:rsidRPr="009A7517" w:rsidRDefault="00864889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24"/>
          <w:szCs w:val="24"/>
        </w:rPr>
      </w:pPr>
    </w:p>
    <w:p w14:paraId="279E1305" w14:textId="3B318BC7" w:rsidR="000263E6" w:rsidRPr="009A7517" w:rsidRDefault="000263E6" w:rsidP="00F83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9A7517">
        <w:rPr>
          <w:rFonts w:hint="cs"/>
          <w:cs/>
        </w:rPr>
        <w:t>การเปลี่ยนแปลงในมูลค่ายุติธรรมประกอบด้วย</w:t>
      </w:r>
      <w:r w:rsidR="00F83DC6" w:rsidRPr="009A7517">
        <w:rPr>
          <w:rFonts w:hint="cs"/>
          <w:cs/>
        </w:rPr>
        <w:t xml:space="preserve"> </w:t>
      </w:r>
      <w:r w:rsidRPr="009A7517">
        <w:rPr>
          <w:rFonts w:hint="cs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6F0BF1B2" w14:textId="355BD436" w:rsidR="00840637" w:rsidRPr="009A7517" w:rsidRDefault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286D26C8" w14:textId="4F724BB8" w:rsidR="00C448E6" w:rsidRPr="009A7517" w:rsidRDefault="00C448E6" w:rsidP="00F11A9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หุ้นกู้</w:t>
      </w:r>
      <w:r w:rsidR="00372833"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ด้อยสิทธิ</w:t>
      </w: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ที่มีลักษณะคล้ายทุน</w:t>
      </w:r>
    </w:p>
    <w:p w14:paraId="33224B6B" w14:textId="20CED926" w:rsidR="00C448E6" w:rsidRPr="009A7517" w:rsidRDefault="00C448E6" w:rsidP="00C44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3DDE404" w14:textId="572C79EE" w:rsidR="007731F7" w:rsidRPr="009A7517" w:rsidRDefault="005F5C69" w:rsidP="00132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 xml:space="preserve">เมื่อวันที่ </w:t>
      </w:r>
      <w:r w:rsidR="00D52C0E" w:rsidRPr="009A7517">
        <w:rPr>
          <w:rFonts w:hint="cs"/>
        </w:rPr>
        <w:t>1</w:t>
      </w:r>
      <w:r w:rsidR="00DE3F43" w:rsidRPr="009A7517">
        <w:rPr>
          <w:rFonts w:hint="cs"/>
        </w:rPr>
        <w:t>8</w:t>
      </w:r>
      <w:r w:rsidRPr="009A7517">
        <w:rPr>
          <w:rFonts w:hint="cs"/>
          <w:cs/>
        </w:rPr>
        <w:t xml:space="preserve"> ตุลาคม </w:t>
      </w:r>
      <w:r w:rsidR="00DE3F43" w:rsidRPr="009A7517">
        <w:rPr>
          <w:rFonts w:hint="cs"/>
        </w:rPr>
        <w:t>2562</w:t>
      </w:r>
      <w:r w:rsidRPr="009A7517">
        <w:rPr>
          <w:rFonts w:hint="cs"/>
          <w:cs/>
        </w:rPr>
        <w:t xml:space="preserve"> บริษัทได้ออกหุ้นกู้ด้อยสิทธิที่มีลักษณะคล้ายทุน จำนวน </w:t>
      </w:r>
      <w:r w:rsidR="00D52C0E" w:rsidRPr="009A7517">
        <w:rPr>
          <w:rFonts w:hint="cs"/>
        </w:rPr>
        <w:t>1</w:t>
      </w:r>
      <w:r w:rsidR="00DE3F43" w:rsidRPr="009A7517">
        <w:rPr>
          <w:rFonts w:hint="cs"/>
        </w:rPr>
        <w:t>0</w:t>
      </w:r>
      <w:r w:rsidR="001F30C8" w:rsidRPr="009A7517">
        <w:rPr>
          <w:rFonts w:hint="cs"/>
        </w:rPr>
        <w:t>,</w:t>
      </w:r>
      <w:r w:rsidR="00DE3F43" w:rsidRPr="009A7517">
        <w:rPr>
          <w:rFonts w:hint="cs"/>
        </w:rPr>
        <w:t>000</w:t>
      </w:r>
      <w:r w:rsidRPr="009A7517">
        <w:rPr>
          <w:rFonts w:hint="cs"/>
          <w:cs/>
        </w:rPr>
        <w:t xml:space="preserve"> ล้านบาท เป็นหุ้นกู้ชนิดระบุชื่อผู้ถือ ไม่มีหลักประกัน ไม่สามารถแปลงสภาพได้ มีผู้แทนผู้ถือหุ้นกู้ และไม่มีกำหนดชำระคืนเงินต้น โดยจะมีการจ่ายชำระคืนเงินต้นเพียงครั้งเดียวเมื่อเลิกบริษัท หรือเมื่อผู้ออกหุ้นกู้ใช้สิทธิไถ่ถอนหุ้นกู้ก่อนกำหนดตามเงื่อนไขที่ระบุไว้ อัตราดอกเบี้ยในปีที่หนึ่งถึงปีที่ห้า เป็นอัตราดอกเบี้ยคงที่ร้อยละ </w:t>
      </w:r>
      <w:r w:rsidR="00DE3F43" w:rsidRPr="009A7517">
        <w:rPr>
          <w:rFonts w:hint="cs"/>
        </w:rPr>
        <w:t>5</w:t>
      </w:r>
      <w:r w:rsidR="001F30C8" w:rsidRPr="009A7517">
        <w:rPr>
          <w:rFonts w:hint="cs"/>
          <w:cs/>
        </w:rPr>
        <w:t>.</w:t>
      </w:r>
      <w:r w:rsidR="00DE3F43" w:rsidRPr="009A7517">
        <w:rPr>
          <w:rFonts w:hint="cs"/>
        </w:rPr>
        <w:t>00</w:t>
      </w:r>
      <w:r w:rsidRPr="009A7517">
        <w:rPr>
          <w:rFonts w:hint="cs"/>
          <w:cs/>
        </w:rPr>
        <w:t xml:space="preserve"> ต่อปี ทั้งนี้ผู้ออกหุ้นกู้จะทำการปรับอัตราดอกเบี้ยหุ้นกู้ทุก ๆ ห้าปี ดอกเบี้ยมีกำหนดชำระทุก ๆ หกเดือนตลอดอายุของหุ้นกู้ โดยมีสิทธิที่จะเลื่อนการชำระดอกเบี้ยพร้อมสะสมดอกเบี้ยจ่ายไปชำระในวันใด ๆ</w:t>
      </w:r>
      <w:r w:rsidR="00203A7B" w:rsidRPr="009A7517">
        <w:rPr>
          <w:rFonts w:hint="cs"/>
          <w:cs/>
        </w:rPr>
        <w:t xml:space="preserve"> </w:t>
      </w:r>
      <w:r w:rsidRPr="009A7517">
        <w:rPr>
          <w:rFonts w:hint="cs"/>
          <w:cs/>
        </w:rPr>
        <w:t xml:space="preserve">ก็ได้โดยไม่จำกัดระยะเวลาและจำนวนครั้ง ตามดุลพินิจของผู้ออกหุ้นกู้แต่เพียงผู้เดียว โดยในระหว่างที่เลื่อนการชำระดอกเบี้ยบริษัทจะไม่สามารถประกาศหรือจ่ายเงินปันผลได้ </w:t>
      </w:r>
      <w:r w:rsidR="00DE0BCC" w:rsidRPr="009A7517">
        <w:rPr>
          <w:rFonts w:hint="cs"/>
          <w:cs/>
        </w:rPr>
        <w:t>จากการ</w:t>
      </w:r>
      <w:r w:rsidR="00203A7B" w:rsidRPr="009A7517">
        <w:rPr>
          <w:rFonts w:hint="cs"/>
          <w:cs/>
        </w:rPr>
        <w:t>พิจารณาข้อกำหนด</w:t>
      </w:r>
      <w:r w:rsidR="00DE0BCC" w:rsidRPr="009A7517">
        <w:rPr>
          <w:rFonts w:hint="cs"/>
          <w:cs/>
        </w:rPr>
        <w:t xml:space="preserve">ทั้งหมดของหุ้นกู้ </w:t>
      </w:r>
      <w:r w:rsidR="00641074" w:rsidRPr="009A7517">
        <w:rPr>
          <w:rFonts w:hint="cs"/>
          <w:cs/>
        </w:rPr>
        <w:t>บริษัท</w:t>
      </w:r>
      <w:r w:rsidR="000A01DB" w:rsidRPr="009A7517">
        <w:rPr>
          <w:rFonts w:hint="cs"/>
          <w:cs/>
        </w:rPr>
        <w:t xml:space="preserve">จึงจัดประเภทหุ้นกู้ด้อยสิทธิที่มีลักษณะคล้ายทุนดังกล่าวเป็นทุน </w:t>
      </w:r>
      <w:r w:rsidRPr="009A7517">
        <w:rPr>
          <w:rFonts w:hint="cs"/>
          <w:cs/>
        </w:rPr>
        <w:t xml:space="preserve">ทั้งนี้ค่าใช้จ่ายในการออกหุ้นกู้จำนวน </w:t>
      </w:r>
      <w:r w:rsidR="00DE3F43" w:rsidRPr="009A7517">
        <w:rPr>
          <w:rFonts w:hint="cs"/>
        </w:rPr>
        <w:t>59</w:t>
      </w:r>
      <w:r w:rsidRPr="009A7517">
        <w:rPr>
          <w:rFonts w:hint="cs"/>
          <w:cs/>
        </w:rPr>
        <w:t xml:space="preserve"> ล้านบาท ได้รับรู้เป็นส่วนหนึ่งของส่วนของผู้ถือหุ้น</w:t>
      </w:r>
      <w:r w:rsidR="006C63BD" w:rsidRPr="009A7517">
        <w:rPr>
          <w:rFonts w:hint="cs"/>
          <w:cs/>
        </w:rPr>
        <w:t xml:space="preserve"> </w:t>
      </w:r>
      <w:r w:rsidR="00DE02DA" w:rsidRPr="009A7517">
        <w:rPr>
          <w:rFonts w:hint="cs"/>
          <w:cs/>
        </w:rPr>
        <w:t xml:space="preserve">โดยในระหว่างปีสิ้นสุดวันที่ </w:t>
      </w:r>
      <w:r w:rsidR="00DE02DA" w:rsidRPr="009A7517">
        <w:rPr>
          <w:rFonts w:hint="cs"/>
        </w:rPr>
        <w:t xml:space="preserve">31 </w:t>
      </w:r>
      <w:r w:rsidR="00DE02DA" w:rsidRPr="009A7517">
        <w:rPr>
          <w:rFonts w:hint="cs"/>
          <w:cs/>
        </w:rPr>
        <w:t>ธันวาคม</w:t>
      </w:r>
      <w:r w:rsidR="007731F7" w:rsidRPr="009A7517">
        <w:rPr>
          <w:rFonts w:hint="cs"/>
          <w:cs/>
        </w:rPr>
        <w:t xml:space="preserve"> </w:t>
      </w:r>
      <w:r w:rsidR="00DE02DA" w:rsidRPr="009A7517">
        <w:rPr>
          <w:rFonts w:hint="cs"/>
        </w:rPr>
        <w:t>256</w:t>
      </w:r>
      <w:r w:rsidR="00681C0F" w:rsidRPr="009A7517">
        <w:rPr>
          <w:rFonts w:hint="cs"/>
        </w:rPr>
        <w:t>5</w:t>
      </w:r>
      <w:r w:rsidR="00DE02DA" w:rsidRPr="009A7517">
        <w:rPr>
          <w:rFonts w:hint="cs"/>
        </w:rPr>
        <w:t xml:space="preserve"> </w:t>
      </w:r>
      <w:r w:rsidR="006C63BD" w:rsidRPr="009A7517">
        <w:rPr>
          <w:rFonts w:hint="cs"/>
          <w:cs/>
        </w:rPr>
        <w:t>บริษัทได้จ่ายดอกเบี้ย</w:t>
      </w:r>
      <w:r w:rsidR="00DE02DA" w:rsidRPr="009A7517">
        <w:rPr>
          <w:rFonts w:hint="cs"/>
          <w:cs/>
        </w:rPr>
        <w:t>ให้แก่ผู้ถือหุ้นกู้</w:t>
      </w:r>
      <w:r w:rsidR="006C63BD" w:rsidRPr="009A7517">
        <w:rPr>
          <w:rFonts w:hint="cs"/>
          <w:cs/>
        </w:rPr>
        <w:t xml:space="preserve">จำนวน </w:t>
      </w:r>
      <w:r w:rsidR="009F6864" w:rsidRPr="009A7517">
        <w:rPr>
          <w:rFonts w:hint="cs"/>
        </w:rPr>
        <w:t>50</w:t>
      </w:r>
      <w:r w:rsidR="00D717D7" w:rsidRPr="009A7517">
        <w:t>0</w:t>
      </w:r>
      <w:r w:rsidR="006C63BD" w:rsidRPr="009A7517">
        <w:rPr>
          <w:rFonts w:hint="cs"/>
        </w:rPr>
        <w:t xml:space="preserve"> </w:t>
      </w:r>
      <w:r w:rsidR="006C63BD" w:rsidRPr="009A7517">
        <w:rPr>
          <w:rFonts w:hint="cs"/>
          <w:cs/>
        </w:rPr>
        <w:t>ล้านบาท</w:t>
      </w:r>
      <w:r w:rsidR="00DE02DA" w:rsidRPr="009A7517">
        <w:rPr>
          <w:rFonts w:hint="cs"/>
          <w:cs/>
        </w:rPr>
        <w:t xml:space="preserve"> </w:t>
      </w:r>
      <w:r w:rsidR="007731F7" w:rsidRPr="009A7517">
        <w:rPr>
          <w:rFonts w:hint="cs"/>
          <w:i/>
          <w:iCs/>
        </w:rPr>
        <w:t>(256</w:t>
      </w:r>
      <w:r w:rsidR="00681C0F" w:rsidRPr="009A7517">
        <w:rPr>
          <w:rFonts w:hint="cs"/>
          <w:i/>
          <w:iCs/>
        </w:rPr>
        <w:t>4</w:t>
      </w:r>
      <w:r w:rsidR="007731F7" w:rsidRPr="009A7517">
        <w:rPr>
          <w:rFonts w:hint="cs"/>
          <w:i/>
          <w:iCs/>
        </w:rPr>
        <w:t>: 50</w:t>
      </w:r>
      <w:r w:rsidR="00681C0F" w:rsidRPr="009A7517">
        <w:rPr>
          <w:rFonts w:hint="cs"/>
          <w:i/>
          <w:iCs/>
        </w:rPr>
        <w:t>0</w:t>
      </w:r>
      <w:r w:rsidR="007731F7" w:rsidRPr="009A7517">
        <w:rPr>
          <w:rFonts w:hint="cs"/>
          <w:i/>
          <w:iCs/>
        </w:rPr>
        <w:t xml:space="preserve"> </w:t>
      </w:r>
      <w:r w:rsidR="007731F7" w:rsidRPr="009A7517">
        <w:rPr>
          <w:rFonts w:hint="cs"/>
          <w:i/>
          <w:iCs/>
          <w:cs/>
        </w:rPr>
        <w:t>ล้านบาท)</w:t>
      </w:r>
      <w:r w:rsidR="007731F7" w:rsidRPr="009A7517">
        <w:rPr>
          <w:rFonts w:hint="cs"/>
          <w:cs/>
        </w:rPr>
        <w:t xml:space="preserve"> </w:t>
      </w:r>
      <w:r w:rsidR="00DE02DA" w:rsidRPr="009A7517">
        <w:rPr>
          <w:rFonts w:hint="cs"/>
          <w:cs/>
        </w:rPr>
        <w:t xml:space="preserve">ซึ่งรับรู้เป็นส่วนหนึ่งของส่วนของผู้ถือหุ้นในงบการเงินรวมและงบการเงินเฉพาะกิจการ </w:t>
      </w:r>
    </w:p>
    <w:p w14:paraId="675B4A9A" w14:textId="4868C1B0" w:rsidR="00864889" w:rsidRPr="009A7517" w:rsidRDefault="00864889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cs/>
          <w:lang w:val="en-GB"/>
        </w:rPr>
      </w:pPr>
    </w:p>
    <w:p w14:paraId="2CFD317A" w14:textId="463B2DDD" w:rsidR="00870CCC" w:rsidRPr="009A7517" w:rsidRDefault="004762B0" w:rsidP="007731F7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</w:p>
    <w:p w14:paraId="085FE93E" w14:textId="77777777" w:rsidR="00ED7567" w:rsidRPr="009A7517" w:rsidRDefault="00ED756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283B3C8" w14:textId="5777EC6F" w:rsidR="00B96AE7" w:rsidRPr="009A7517" w:rsidRDefault="007004BD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>ผู้บริหารพิจารณาว่า</w:t>
      </w:r>
      <w:r w:rsidR="004762B0" w:rsidRPr="009A7517">
        <w:rPr>
          <w:rFonts w:hint="cs"/>
          <w:cs/>
        </w:rPr>
        <w:t xml:space="preserve">กลุ่มบริษัทมี </w:t>
      </w:r>
      <w:r w:rsidR="00DE3F43" w:rsidRPr="009A7517">
        <w:rPr>
          <w:rFonts w:hint="cs"/>
        </w:rPr>
        <w:t>6</w:t>
      </w:r>
      <w:r w:rsidR="004762B0" w:rsidRPr="009A7517">
        <w:rPr>
          <w:rFonts w:hint="cs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</w:t>
      </w:r>
      <w:r w:rsidRPr="009A7517">
        <w:rPr>
          <w:rFonts w:hint="cs"/>
          <w:cs/>
        </w:rPr>
        <w:t>ที่มี</w:t>
      </w:r>
      <w:r w:rsidR="004762B0" w:rsidRPr="009A7517">
        <w:rPr>
          <w:rFonts w:hint="cs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เนื่องจากใช้เทคโนโลยีและ</w:t>
      </w:r>
      <w:r w:rsidR="00C70639" w:rsidRPr="009A7517">
        <w:rPr>
          <w:rFonts w:hint="cs"/>
          <w:cs/>
        </w:rPr>
        <w:t>กลยุทธ์ทางการตลาดที่แตกต่าง</w:t>
      </w:r>
      <w:r w:rsidR="004762B0" w:rsidRPr="009A7517">
        <w:rPr>
          <w:rFonts w:hint="cs"/>
          <w:cs/>
        </w:rPr>
        <w:t xml:space="preserve"> การดำเนินงานของแต่ละส่วนงานที่รายงานของกลุ่มบริษัท โดยสรุปมีดังนี้</w:t>
      </w:r>
    </w:p>
    <w:p w14:paraId="4A33121D" w14:textId="77777777" w:rsidR="00DE02DA" w:rsidRPr="009A7517" w:rsidRDefault="00DE02DA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</w:p>
    <w:p w14:paraId="79232F61" w14:textId="19BEDD0E" w:rsidR="00FD6919" w:rsidRPr="009A7517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9A7517">
        <w:rPr>
          <w:rFonts w:hint="cs"/>
          <w:i/>
          <w:iCs/>
          <w:cs/>
        </w:rPr>
        <w:t xml:space="preserve">ส่วนงาน </w:t>
      </w:r>
      <w:r w:rsidR="00D52C0E" w:rsidRPr="009A7517">
        <w:rPr>
          <w:rFonts w:hint="cs"/>
          <w:i/>
          <w:iCs/>
        </w:rPr>
        <w:t>1</w:t>
      </w:r>
      <w:r w:rsidRPr="009A7517">
        <w:rPr>
          <w:rFonts w:hint="cs"/>
          <w:i/>
          <w:iCs/>
          <w:cs/>
        </w:rPr>
        <w:t xml:space="preserve"> </w:t>
      </w:r>
      <w:r w:rsidRPr="009A7517">
        <w:rPr>
          <w:rFonts w:hint="cs"/>
          <w:i/>
          <w:iCs/>
          <w:cs/>
        </w:rPr>
        <w:tab/>
        <w:t>โรงกลั่น</w:t>
      </w:r>
      <w:r w:rsidR="00555229" w:rsidRPr="009A7517">
        <w:rPr>
          <w:rFonts w:hint="cs"/>
          <w:i/>
          <w:iCs/>
          <w:cs/>
        </w:rPr>
        <w:t>และการค้าน้ำมัน</w:t>
      </w:r>
    </w:p>
    <w:p w14:paraId="55DD9818" w14:textId="3A29598F" w:rsidR="00FD6919" w:rsidRPr="009A7517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9A7517">
        <w:rPr>
          <w:rFonts w:hint="cs"/>
          <w:i/>
          <w:iCs/>
          <w:cs/>
        </w:rPr>
        <w:t xml:space="preserve">ส่วนงาน </w:t>
      </w:r>
      <w:r w:rsidR="00DE3F43" w:rsidRPr="009A7517">
        <w:rPr>
          <w:rFonts w:hint="cs"/>
          <w:i/>
          <w:iCs/>
        </w:rPr>
        <w:t>2</w:t>
      </w:r>
      <w:r w:rsidRPr="009A7517">
        <w:rPr>
          <w:rFonts w:hint="cs"/>
          <w:i/>
          <w:iCs/>
          <w:cs/>
        </w:rPr>
        <w:t xml:space="preserve"> </w:t>
      </w:r>
      <w:r w:rsidRPr="009A7517">
        <w:rPr>
          <w:rFonts w:hint="cs"/>
          <w:i/>
          <w:iCs/>
          <w:cs/>
        </w:rPr>
        <w:tab/>
        <w:t>การตลาด</w:t>
      </w:r>
    </w:p>
    <w:p w14:paraId="3120B44D" w14:textId="2FBEF5C5" w:rsidR="00FD6919" w:rsidRPr="009A7517" w:rsidRDefault="0055522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9A7517">
        <w:rPr>
          <w:rFonts w:hint="cs"/>
          <w:i/>
          <w:iCs/>
          <w:cs/>
        </w:rPr>
        <w:t xml:space="preserve">ส่วนงาน </w:t>
      </w:r>
      <w:r w:rsidR="00DE3F43" w:rsidRPr="009A7517">
        <w:rPr>
          <w:rFonts w:hint="cs"/>
          <w:i/>
          <w:iCs/>
        </w:rPr>
        <w:t>3</w:t>
      </w:r>
      <w:r w:rsidRPr="009A7517">
        <w:rPr>
          <w:rFonts w:hint="cs"/>
          <w:i/>
          <w:iCs/>
          <w:cs/>
        </w:rPr>
        <w:t xml:space="preserve"> พลังงาน</w:t>
      </w:r>
      <w:r w:rsidR="004762B0" w:rsidRPr="009A7517">
        <w:rPr>
          <w:rFonts w:hint="cs"/>
          <w:i/>
          <w:iCs/>
          <w:cs/>
        </w:rPr>
        <w:t>ไฟฟ้า</w:t>
      </w:r>
    </w:p>
    <w:p w14:paraId="4EB1B0CF" w14:textId="4E3A993C" w:rsidR="00FD6919" w:rsidRPr="009A7517" w:rsidRDefault="0055522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9A7517">
        <w:rPr>
          <w:rFonts w:hint="cs"/>
          <w:i/>
          <w:iCs/>
          <w:cs/>
        </w:rPr>
        <w:t xml:space="preserve">ส่วนงาน </w:t>
      </w:r>
      <w:r w:rsidR="00DE3F43" w:rsidRPr="009A7517">
        <w:rPr>
          <w:rFonts w:hint="cs"/>
          <w:i/>
          <w:iCs/>
        </w:rPr>
        <w:t>4</w:t>
      </w:r>
      <w:r w:rsidRPr="009A7517">
        <w:rPr>
          <w:rFonts w:hint="cs"/>
          <w:i/>
          <w:iCs/>
          <w:cs/>
        </w:rPr>
        <w:t xml:space="preserve"> ผลิตภัณฑ์ชีวภาพ</w:t>
      </w:r>
    </w:p>
    <w:p w14:paraId="11D8CFF1" w14:textId="75ACD15C" w:rsidR="00FD6919" w:rsidRPr="009A7517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  <w:cs/>
        </w:rPr>
      </w:pPr>
      <w:r w:rsidRPr="009A7517">
        <w:rPr>
          <w:rFonts w:hint="cs"/>
          <w:i/>
          <w:iCs/>
          <w:cs/>
        </w:rPr>
        <w:t xml:space="preserve">ส่วนงาน </w:t>
      </w:r>
      <w:r w:rsidR="00DE3F43" w:rsidRPr="009A7517">
        <w:rPr>
          <w:rFonts w:hint="cs"/>
          <w:i/>
          <w:iCs/>
        </w:rPr>
        <w:t>5</w:t>
      </w:r>
      <w:r w:rsidRPr="009A7517">
        <w:rPr>
          <w:rFonts w:hint="cs"/>
          <w:i/>
          <w:iCs/>
          <w:cs/>
        </w:rPr>
        <w:t xml:space="preserve"> </w:t>
      </w:r>
      <w:r w:rsidR="000039E0" w:rsidRPr="009A7517">
        <w:rPr>
          <w:rFonts w:hint="cs"/>
          <w:i/>
          <w:iCs/>
          <w:cs/>
        </w:rPr>
        <w:t>ทรัพยากรธรรมชาติ</w:t>
      </w:r>
    </w:p>
    <w:p w14:paraId="45AE02C1" w14:textId="23A8E5FD" w:rsidR="00891BBA" w:rsidRPr="009A7517" w:rsidRDefault="00891BBA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9A7517">
        <w:rPr>
          <w:rFonts w:hint="cs"/>
          <w:i/>
          <w:iCs/>
          <w:cs/>
        </w:rPr>
        <w:t xml:space="preserve">ส่วนงาน </w:t>
      </w:r>
      <w:r w:rsidR="00DE3F43" w:rsidRPr="009A7517">
        <w:rPr>
          <w:rFonts w:hint="cs"/>
          <w:i/>
          <w:iCs/>
        </w:rPr>
        <w:t>6</w:t>
      </w:r>
      <w:r w:rsidRPr="009A7517">
        <w:rPr>
          <w:rFonts w:hint="cs"/>
          <w:i/>
          <w:iCs/>
          <w:cs/>
        </w:rPr>
        <w:t xml:space="preserve"> อื่น</w:t>
      </w:r>
      <w:r w:rsidR="00B96AE7" w:rsidRPr="009A7517">
        <w:rPr>
          <w:rFonts w:hint="cs"/>
          <w:i/>
          <w:iCs/>
          <w:cs/>
        </w:rPr>
        <w:t xml:space="preserve"> </w:t>
      </w:r>
      <w:r w:rsidRPr="009A7517">
        <w:rPr>
          <w:rFonts w:hint="cs"/>
          <w:i/>
          <w:iCs/>
          <w:cs/>
        </w:rPr>
        <w:t>ๆ</w:t>
      </w:r>
    </w:p>
    <w:p w14:paraId="064828E0" w14:textId="3449F58D" w:rsidR="000A1B62" w:rsidRPr="009A7517" w:rsidRDefault="000A1B62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</w:rPr>
      </w:pPr>
    </w:p>
    <w:p w14:paraId="187ECADF" w14:textId="0CBFF38C" w:rsidR="007C47DC" w:rsidRPr="009A7517" w:rsidRDefault="000263E6" w:rsidP="00ED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>ผลการดำเนินงานของแต่ละส่วนงานวัดโดยใช้ กำไรก่อนภาษี ต้นทุนทางการเงิน ค่าเสื่อมราคาและค่าตัดจำหน่าย กำไรจากอัตราแลกเปลี่ยน กำไร (ขาดทุน) จากตราสารอนุพันธ์ของสัญญาซื้</w:t>
      </w:r>
      <w:r w:rsidRPr="009A7517">
        <w:rPr>
          <w:rFonts w:hint="cs"/>
          <w:cs/>
        </w:rPr>
        <w:tab/>
        <w:t>อขายเงินตราต่างประเทศล่วงหน้า และขาดทุนจากการด้อยค่า (“กำไร (ขาดทุน) จากการดำเนินงานตามส่วนงาน”)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จากการดำเนินงานตามส่วนงาน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36C744B" w14:textId="355EFF8E" w:rsidR="00ED7346" w:rsidRPr="009A7517" w:rsidRDefault="00ED7346" w:rsidP="00ED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  <w:cs/>
        </w:rPr>
        <w:sectPr w:rsidR="00ED7346" w:rsidRPr="009A7517" w:rsidSect="00FB5E1D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1404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122"/>
        <w:gridCol w:w="1260"/>
        <w:gridCol w:w="40"/>
        <w:gridCol w:w="1130"/>
        <w:gridCol w:w="1170"/>
        <w:gridCol w:w="34"/>
        <w:gridCol w:w="1136"/>
        <w:gridCol w:w="33"/>
        <w:gridCol w:w="1137"/>
        <w:gridCol w:w="31"/>
        <w:gridCol w:w="1139"/>
        <w:gridCol w:w="30"/>
        <w:gridCol w:w="1320"/>
        <w:gridCol w:w="119"/>
        <w:gridCol w:w="1119"/>
        <w:gridCol w:w="11"/>
        <w:gridCol w:w="209"/>
      </w:tblGrid>
      <w:tr w:rsidR="008013FF" w:rsidRPr="009A7517" w14:paraId="2CBE9F7C" w14:textId="77777777" w:rsidTr="00FD19D4">
        <w:tc>
          <w:tcPr>
            <w:tcW w:w="4122" w:type="dxa"/>
          </w:tcPr>
          <w:p w14:paraId="744F6BCA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cs/>
              </w:rPr>
            </w:pPr>
            <w:bookmarkStart w:id="21" w:name="_Hlk28005564"/>
          </w:p>
        </w:tc>
        <w:tc>
          <w:tcPr>
            <w:tcW w:w="9918" w:type="dxa"/>
            <w:gridSpan w:val="16"/>
          </w:tcPr>
          <w:p w14:paraId="25E71288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8013FF" w:rsidRPr="009A7517" w14:paraId="1EF4FA8E" w14:textId="77777777" w:rsidTr="007D7385">
        <w:tc>
          <w:tcPr>
            <w:tcW w:w="4122" w:type="dxa"/>
          </w:tcPr>
          <w:p w14:paraId="27F914BE" w14:textId="77777777" w:rsidR="008013FF" w:rsidRPr="009A7517" w:rsidRDefault="008013FF" w:rsidP="00FD19D4">
            <w:pPr>
              <w:spacing w:line="340" w:lineRule="exact"/>
              <w:jc w:val="both"/>
              <w:rPr>
                <w:b/>
                <w:bCs/>
              </w:rPr>
            </w:pPr>
          </w:p>
          <w:p w14:paraId="199D7572" w14:textId="572671E7" w:rsidR="008013FF" w:rsidRPr="009A7517" w:rsidRDefault="008013FF" w:rsidP="00FD19D4">
            <w:pPr>
              <w:spacing w:line="340" w:lineRule="exact"/>
              <w:jc w:val="both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9A7517">
              <w:rPr>
                <w:rFonts w:hint="cs"/>
                <w:b/>
                <w:bCs/>
                <w:i/>
                <w:iCs/>
              </w:rPr>
              <w:t>31</w:t>
            </w: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 ธันวาคม </w:t>
            </w:r>
            <w:r w:rsidRPr="009A7517">
              <w:rPr>
                <w:rFonts w:hint="cs"/>
                <w:b/>
                <w:bCs/>
                <w:i/>
                <w:iCs/>
              </w:rPr>
              <w:t>256</w:t>
            </w:r>
            <w:r w:rsidR="00724E86" w:rsidRPr="009A7517">
              <w:rPr>
                <w:rFonts w:hint="cs"/>
                <w:b/>
                <w:bCs/>
                <w:i/>
                <w:iCs/>
              </w:rPr>
              <w:t>5</w:t>
            </w:r>
          </w:p>
        </w:tc>
        <w:tc>
          <w:tcPr>
            <w:tcW w:w="1300" w:type="dxa"/>
            <w:gridSpan w:val="2"/>
            <w:vAlign w:val="bottom"/>
          </w:tcPr>
          <w:p w14:paraId="48AF67A3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9A7517">
              <w:rPr>
                <w:rFonts w:hint="cs"/>
                <w:cs/>
              </w:rPr>
              <w:t>โรงกลั่นและการค้าน้ำมัน</w:t>
            </w:r>
          </w:p>
        </w:tc>
        <w:tc>
          <w:tcPr>
            <w:tcW w:w="1130" w:type="dxa"/>
            <w:vAlign w:val="bottom"/>
          </w:tcPr>
          <w:p w14:paraId="0C27AE29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9A7517">
              <w:rPr>
                <w:rFonts w:hint="cs"/>
                <w:cs/>
              </w:rPr>
              <w:t>การตลาด</w:t>
            </w:r>
          </w:p>
        </w:tc>
        <w:tc>
          <w:tcPr>
            <w:tcW w:w="1204" w:type="dxa"/>
            <w:gridSpan w:val="2"/>
            <w:vAlign w:val="bottom"/>
          </w:tcPr>
          <w:p w14:paraId="69511B7B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9A7517">
              <w:rPr>
                <w:rFonts w:hint="cs"/>
                <w:cs/>
              </w:rPr>
              <w:t>พลังงานไฟฟ้า</w:t>
            </w:r>
          </w:p>
        </w:tc>
        <w:tc>
          <w:tcPr>
            <w:tcW w:w="1169" w:type="dxa"/>
            <w:gridSpan w:val="2"/>
            <w:vAlign w:val="bottom"/>
          </w:tcPr>
          <w:p w14:paraId="67982D8D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9A7517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168" w:type="dxa"/>
            <w:gridSpan w:val="2"/>
            <w:vAlign w:val="bottom"/>
          </w:tcPr>
          <w:p w14:paraId="54185B54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19"/>
              <w:jc w:val="center"/>
            </w:pPr>
            <w:r w:rsidRPr="009A7517">
              <w:rPr>
                <w:rFonts w:hint="cs"/>
                <w:cs/>
              </w:rPr>
              <w:t>ทรัพยากร</w:t>
            </w:r>
            <w:r w:rsidRPr="009A7517">
              <w:rPr>
                <w:rFonts w:hint="cs"/>
                <w:cs/>
              </w:rPr>
              <w:br/>
              <w:t>ธรรมชาติ</w:t>
            </w:r>
          </w:p>
        </w:tc>
        <w:tc>
          <w:tcPr>
            <w:tcW w:w="1169" w:type="dxa"/>
            <w:gridSpan w:val="2"/>
            <w:vAlign w:val="bottom"/>
          </w:tcPr>
          <w:p w14:paraId="45748EF1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อื่น ๆ</w:t>
            </w:r>
          </w:p>
        </w:tc>
        <w:tc>
          <w:tcPr>
            <w:tcW w:w="1439" w:type="dxa"/>
            <w:gridSpan w:val="2"/>
            <w:vAlign w:val="bottom"/>
          </w:tcPr>
          <w:p w14:paraId="2CA7F85B" w14:textId="77777777" w:rsidR="00FD19D4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9" w:firstLine="90"/>
              <w:jc w:val="center"/>
            </w:pPr>
            <w:r w:rsidRPr="009A7517">
              <w:rPr>
                <w:rFonts w:hint="cs"/>
                <w:cs/>
              </w:rPr>
              <w:t>รายการตัดบัญชี</w:t>
            </w:r>
          </w:p>
          <w:p w14:paraId="239C7CD5" w14:textId="21A0B0B6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9" w:firstLine="139"/>
              <w:jc w:val="center"/>
            </w:pPr>
            <w:r w:rsidRPr="009A7517">
              <w:rPr>
                <w:rFonts w:hint="cs"/>
                <w:cs/>
              </w:rPr>
              <w:t>ระหว่างกัน</w:t>
            </w:r>
          </w:p>
        </w:tc>
        <w:tc>
          <w:tcPr>
            <w:tcW w:w="1339" w:type="dxa"/>
            <w:gridSpan w:val="3"/>
            <w:vAlign w:val="bottom"/>
          </w:tcPr>
          <w:p w14:paraId="456DC395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รวม</w:t>
            </w:r>
          </w:p>
        </w:tc>
      </w:tr>
      <w:tr w:rsidR="008013FF" w:rsidRPr="009A7517" w14:paraId="4AD08842" w14:textId="77777777" w:rsidTr="00FD19D4">
        <w:tc>
          <w:tcPr>
            <w:tcW w:w="4122" w:type="dxa"/>
          </w:tcPr>
          <w:p w14:paraId="373CE1BE" w14:textId="77777777" w:rsidR="008013FF" w:rsidRPr="009A7517" w:rsidRDefault="008013F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8" w:type="dxa"/>
            <w:gridSpan w:val="16"/>
            <w:vAlign w:val="bottom"/>
          </w:tcPr>
          <w:p w14:paraId="35AD0CCB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8013FF" w:rsidRPr="009A7517" w14:paraId="02469E56" w14:textId="77777777" w:rsidTr="007D7385">
        <w:tc>
          <w:tcPr>
            <w:tcW w:w="4122" w:type="dxa"/>
            <w:vAlign w:val="bottom"/>
          </w:tcPr>
          <w:p w14:paraId="3D0834E0" w14:textId="77777777" w:rsidR="008013FF" w:rsidRPr="009A7517" w:rsidRDefault="008013F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00" w:type="dxa"/>
            <w:gridSpan w:val="2"/>
            <w:vAlign w:val="bottom"/>
          </w:tcPr>
          <w:p w14:paraId="7EE15A99" w14:textId="0CF084A9" w:rsidR="008013FF" w:rsidRPr="009A7517" w:rsidRDefault="0005597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96,328</w:t>
            </w:r>
          </w:p>
        </w:tc>
        <w:tc>
          <w:tcPr>
            <w:tcW w:w="1130" w:type="dxa"/>
            <w:vAlign w:val="bottom"/>
          </w:tcPr>
          <w:p w14:paraId="265DAEFF" w14:textId="6A21AF37" w:rsidR="008013FF" w:rsidRPr="009A7517" w:rsidRDefault="0094338A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</w:pPr>
            <w:r w:rsidRPr="009A7517">
              <w:rPr>
                <w:rFonts w:hint="cs"/>
              </w:rPr>
              <w:t>184,897</w:t>
            </w:r>
          </w:p>
        </w:tc>
        <w:tc>
          <w:tcPr>
            <w:tcW w:w="1204" w:type="dxa"/>
            <w:gridSpan w:val="2"/>
            <w:vAlign w:val="bottom"/>
          </w:tcPr>
          <w:p w14:paraId="730F3996" w14:textId="2BAFCE08" w:rsidR="008013FF" w:rsidRPr="009A7517" w:rsidRDefault="008545F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5,395</w:t>
            </w:r>
          </w:p>
        </w:tc>
        <w:tc>
          <w:tcPr>
            <w:tcW w:w="1169" w:type="dxa"/>
            <w:gridSpan w:val="2"/>
            <w:vAlign w:val="bottom"/>
          </w:tcPr>
          <w:p w14:paraId="2A211E3D" w14:textId="51F0FE17" w:rsidR="008013FF" w:rsidRPr="009A7517" w:rsidRDefault="008545F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1,980</w:t>
            </w:r>
          </w:p>
        </w:tc>
        <w:tc>
          <w:tcPr>
            <w:tcW w:w="1168" w:type="dxa"/>
            <w:gridSpan w:val="2"/>
            <w:vAlign w:val="bottom"/>
          </w:tcPr>
          <w:p w14:paraId="5391CF9E" w14:textId="0A050C12" w:rsidR="008013FF" w:rsidRPr="009A7517" w:rsidRDefault="008545F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23,583</w:t>
            </w:r>
          </w:p>
        </w:tc>
        <w:tc>
          <w:tcPr>
            <w:tcW w:w="1169" w:type="dxa"/>
            <w:gridSpan w:val="2"/>
            <w:vAlign w:val="bottom"/>
          </w:tcPr>
          <w:p w14:paraId="1BD6C8DA" w14:textId="3F562907" w:rsidR="008013FF" w:rsidRPr="009A7517" w:rsidRDefault="008545F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19</w:t>
            </w:r>
          </w:p>
        </w:tc>
        <w:tc>
          <w:tcPr>
            <w:tcW w:w="1439" w:type="dxa"/>
            <w:gridSpan w:val="2"/>
            <w:vAlign w:val="bottom"/>
          </w:tcPr>
          <w:p w14:paraId="19E40E9E" w14:textId="52F5FC7D" w:rsidR="008013FF" w:rsidRPr="009A7517" w:rsidRDefault="008545F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339" w:type="dxa"/>
            <w:gridSpan w:val="3"/>
            <w:vAlign w:val="bottom"/>
          </w:tcPr>
          <w:p w14:paraId="5D117872" w14:textId="2CFF5B43" w:rsidR="008013FF" w:rsidRPr="009A7517" w:rsidRDefault="008545F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312,202</w:t>
            </w:r>
          </w:p>
        </w:tc>
      </w:tr>
      <w:tr w:rsidR="008013FF" w:rsidRPr="009A7517" w14:paraId="488F29D5" w14:textId="77777777" w:rsidTr="007D7385">
        <w:tc>
          <w:tcPr>
            <w:tcW w:w="4122" w:type="dxa"/>
          </w:tcPr>
          <w:p w14:paraId="6A34F273" w14:textId="77777777" w:rsidR="008013FF" w:rsidRPr="009A7517" w:rsidRDefault="008013F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00" w:type="dxa"/>
            <w:gridSpan w:val="2"/>
            <w:vAlign w:val="bottom"/>
          </w:tcPr>
          <w:p w14:paraId="0C46223D" w14:textId="132CD773" w:rsidR="008013FF" w:rsidRPr="009A7517" w:rsidRDefault="0005597D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173,940</w:t>
            </w:r>
          </w:p>
        </w:tc>
        <w:tc>
          <w:tcPr>
            <w:tcW w:w="1130" w:type="dxa"/>
            <w:vAlign w:val="bottom"/>
          </w:tcPr>
          <w:p w14:paraId="799C3D52" w14:textId="1A5119B1" w:rsidR="008013FF" w:rsidRPr="009A7517" w:rsidRDefault="0094338A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</w:pPr>
            <w:r w:rsidRPr="009A7517">
              <w:rPr>
                <w:rFonts w:hint="cs"/>
              </w:rPr>
              <w:t>4</w:t>
            </w:r>
            <w:r w:rsidR="00F82B93" w:rsidRPr="009A7517">
              <w:rPr>
                <w:rFonts w:hint="cs"/>
              </w:rPr>
              <w:t>1</w:t>
            </w:r>
          </w:p>
        </w:tc>
        <w:tc>
          <w:tcPr>
            <w:tcW w:w="1204" w:type="dxa"/>
            <w:gridSpan w:val="2"/>
            <w:vAlign w:val="bottom"/>
          </w:tcPr>
          <w:p w14:paraId="79E977B5" w14:textId="4C282DB8" w:rsidR="008013FF" w:rsidRPr="009A7517" w:rsidRDefault="008545F6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10</w:t>
            </w:r>
          </w:p>
        </w:tc>
        <w:tc>
          <w:tcPr>
            <w:tcW w:w="1169" w:type="dxa"/>
            <w:gridSpan w:val="2"/>
            <w:vAlign w:val="bottom"/>
          </w:tcPr>
          <w:p w14:paraId="0CA263F3" w14:textId="430DD3D0" w:rsidR="008013FF" w:rsidRPr="009A7517" w:rsidRDefault="008545F6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11,393</w:t>
            </w:r>
          </w:p>
        </w:tc>
        <w:tc>
          <w:tcPr>
            <w:tcW w:w="1168" w:type="dxa"/>
            <w:gridSpan w:val="2"/>
            <w:vAlign w:val="bottom"/>
          </w:tcPr>
          <w:p w14:paraId="4CE12B3B" w14:textId="7EACB44D" w:rsidR="008013FF" w:rsidRPr="009A7517" w:rsidRDefault="008545F6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169" w:type="dxa"/>
            <w:gridSpan w:val="2"/>
            <w:vAlign w:val="bottom"/>
          </w:tcPr>
          <w:p w14:paraId="75445AFC" w14:textId="6770C5AF" w:rsidR="008013FF" w:rsidRPr="009A7517" w:rsidRDefault="008545F6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39" w:type="dxa"/>
            <w:gridSpan w:val="2"/>
            <w:vAlign w:val="bottom"/>
          </w:tcPr>
          <w:p w14:paraId="5A636C9B" w14:textId="54BD1C81" w:rsidR="008013FF" w:rsidRPr="009A7517" w:rsidRDefault="008545F6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(185,384)</w:t>
            </w:r>
          </w:p>
        </w:tc>
        <w:tc>
          <w:tcPr>
            <w:tcW w:w="1339" w:type="dxa"/>
            <w:gridSpan w:val="3"/>
            <w:vAlign w:val="bottom"/>
          </w:tcPr>
          <w:p w14:paraId="334A6847" w14:textId="5B5CF700" w:rsidR="008013FF" w:rsidRPr="009A7517" w:rsidRDefault="008545F6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-</w:t>
            </w:r>
          </w:p>
        </w:tc>
      </w:tr>
      <w:tr w:rsidR="008013FF" w:rsidRPr="009A7517" w14:paraId="7545A313" w14:textId="77777777" w:rsidTr="007D7385">
        <w:tc>
          <w:tcPr>
            <w:tcW w:w="4122" w:type="dxa"/>
          </w:tcPr>
          <w:p w14:paraId="3744B981" w14:textId="77777777" w:rsidR="008013FF" w:rsidRPr="009A7517" w:rsidRDefault="008013F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00" w:type="dxa"/>
            <w:gridSpan w:val="2"/>
            <w:vAlign w:val="bottom"/>
          </w:tcPr>
          <w:p w14:paraId="628D5DA2" w14:textId="32891469" w:rsidR="008013FF" w:rsidRPr="009A7517" w:rsidRDefault="0005597D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270,268</w:t>
            </w:r>
          </w:p>
        </w:tc>
        <w:tc>
          <w:tcPr>
            <w:tcW w:w="1130" w:type="dxa"/>
            <w:vAlign w:val="bottom"/>
          </w:tcPr>
          <w:p w14:paraId="644DEC89" w14:textId="7EBF2EE5" w:rsidR="008013FF" w:rsidRPr="009A7517" w:rsidRDefault="0094338A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184,93</w:t>
            </w:r>
            <w:r w:rsidR="00F82B93" w:rsidRPr="009A7517">
              <w:rPr>
                <w:rFonts w:hint="cs"/>
                <w:b/>
                <w:bCs/>
              </w:rPr>
              <w:t>8</w:t>
            </w:r>
          </w:p>
        </w:tc>
        <w:tc>
          <w:tcPr>
            <w:tcW w:w="1204" w:type="dxa"/>
            <w:gridSpan w:val="2"/>
            <w:vAlign w:val="bottom"/>
          </w:tcPr>
          <w:p w14:paraId="1C783810" w14:textId="0A101361" w:rsidR="008013FF" w:rsidRPr="009A7517" w:rsidRDefault="008545F6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5,405</w:t>
            </w:r>
          </w:p>
        </w:tc>
        <w:tc>
          <w:tcPr>
            <w:tcW w:w="1169" w:type="dxa"/>
            <w:gridSpan w:val="2"/>
            <w:vAlign w:val="bottom"/>
          </w:tcPr>
          <w:p w14:paraId="4B0B6DB1" w14:textId="3F0AFBD1" w:rsidR="008013FF" w:rsidRPr="009A7517" w:rsidRDefault="008545F6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13,373</w:t>
            </w:r>
          </w:p>
        </w:tc>
        <w:tc>
          <w:tcPr>
            <w:tcW w:w="1168" w:type="dxa"/>
            <w:gridSpan w:val="2"/>
            <w:vAlign w:val="bottom"/>
          </w:tcPr>
          <w:p w14:paraId="107BFBC4" w14:textId="5C74A43D" w:rsidR="008013FF" w:rsidRPr="009A7517" w:rsidRDefault="008545F6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23,583</w:t>
            </w:r>
          </w:p>
        </w:tc>
        <w:tc>
          <w:tcPr>
            <w:tcW w:w="1169" w:type="dxa"/>
            <w:gridSpan w:val="2"/>
            <w:vAlign w:val="bottom"/>
          </w:tcPr>
          <w:p w14:paraId="7F764738" w14:textId="3EC22721" w:rsidR="008013FF" w:rsidRPr="009A7517" w:rsidRDefault="008545F6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19</w:t>
            </w:r>
          </w:p>
        </w:tc>
        <w:tc>
          <w:tcPr>
            <w:tcW w:w="1439" w:type="dxa"/>
            <w:gridSpan w:val="2"/>
            <w:vAlign w:val="bottom"/>
          </w:tcPr>
          <w:p w14:paraId="7797384F" w14:textId="591C86CE" w:rsidR="008013FF" w:rsidRPr="009A7517" w:rsidRDefault="008545F6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(185,384)</w:t>
            </w:r>
          </w:p>
        </w:tc>
        <w:tc>
          <w:tcPr>
            <w:tcW w:w="1339" w:type="dxa"/>
            <w:gridSpan w:val="3"/>
            <w:vAlign w:val="bottom"/>
          </w:tcPr>
          <w:p w14:paraId="7F583066" w14:textId="624D7F59" w:rsidR="008013FF" w:rsidRPr="009A7517" w:rsidRDefault="008545F6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312,202</w:t>
            </w:r>
          </w:p>
        </w:tc>
      </w:tr>
      <w:tr w:rsidR="008013FF" w:rsidRPr="009A7517" w14:paraId="3490D881" w14:textId="77777777" w:rsidTr="007D7385">
        <w:trPr>
          <w:trHeight w:val="209"/>
        </w:trPr>
        <w:tc>
          <w:tcPr>
            <w:tcW w:w="4122" w:type="dxa"/>
          </w:tcPr>
          <w:p w14:paraId="0B8E1102" w14:textId="77777777" w:rsidR="008013FF" w:rsidRPr="009A7517" w:rsidRDefault="008013F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00" w:type="dxa"/>
            <w:gridSpan w:val="2"/>
            <w:vAlign w:val="bottom"/>
          </w:tcPr>
          <w:p w14:paraId="642F2C00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130" w:type="dxa"/>
            <w:vAlign w:val="bottom"/>
          </w:tcPr>
          <w:p w14:paraId="00B7F7A3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rPr>
                <w:cs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CA3D074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vAlign w:val="bottom"/>
          </w:tcPr>
          <w:p w14:paraId="2380BA60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8" w:type="dxa"/>
            <w:gridSpan w:val="2"/>
            <w:vAlign w:val="bottom"/>
          </w:tcPr>
          <w:p w14:paraId="1C7AB7C0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vAlign w:val="bottom"/>
          </w:tcPr>
          <w:p w14:paraId="2AE80BCB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3192E12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339" w:type="dxa"/>
            <w:gridSpan w:val="3"/>
            <w:vAlign w:val="bottom"/>
          </w:tcPr>
          <w:p w14:paraId="18093707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</w:tr>
      <w:tr w:rsidR="008013FF" w:rsidRPr="009A7517" w14:paraId="3033439A" w14:textId="77777777" w:rsidTr="007D7385">
        <w:tc>
          <w:tcPr>
            <w:tcW w:w="4122" w:type="dxa"/>
          </w:tcPr>
          <w:p w14:paraId="33CE9D99" w14:textId="77777777" w:rsidR="008013FF" w:rsidRPr="009A7517" w:rsidRDefault="008013F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00" w:type="dxa"/>
            <w:gridSpan w:val="2"/>
            <w:vAlign w:val="bottom"/>
          </w:tcPr>
          <w:p w14:paraId="1880D8C7" w14:textId="39A00D04" w:rsidR="008013FF" w:rsidRPr="009A7517" w:rsidRDefault="0005597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</w:t>
            </w:r>
            <w:r w:rsidR="008545F6" w:rsidRPr="009A7517">
              <w:rPr>
                <w:rFonts w:hint="cs"/>
              </w:rPr>
              <w:t>7,86</w:t>
            </w:r>
            <w:r w:rsidR="004E3D47" w:rsidRPr="009A7517">
              <w:t>4</w:t>
            </w:r>
          </w:p>
        </w:tc>
        <w:tc>
          <w:tcPr>
            <w:tcW w:w="1130" w:type="dxa"/>
            <w:vAlign w:val="bottom"/>
          </w:tcPr>
          <w:p w14:paraId="2209127D" w14:textId="4DA81B0A" w:rsidR="008013FF" w:rsidRPr="009A7517" w:rsidRDefault="008545F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</w:pPr>
            <w:r w:rsidRPr="009A7517">
              <w:rPr>
                <w:rFonts w:hint="cs"/>
              </w:rPr>
              <w:t>2,909</w:t>
            </w:r>
          </w:p>
        </w:tc>
        <w:tc>
          <w:tcPr>
            <w:tcW w:w="1204" w:type="dxa"/>
            <w:gridSpan w:val="2"/>
            <w:vAlign w:val="bottom"/>
          </w:tcPr>
          <w:p w14:paraId="51170C7B" w14:textId="2D427743" w:rsidR="008013FF" w:rsidRPr="009A7517" w:rsidRDefault="008545F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6,</w:t>
            </w:r>
            <w:r w:rsidR="00681866" w:rsidRPr="009A7517">
              <w:t>400</w:t>
            </w:r>
          </w:p>
        </w:tc>
        <w:tc>
          <w:tcPr>
            <w:tcW w:w="1169" w:type="dxa"/>
            <w:gridSpan w:val="2"/>
            <w:vAlign w:val="bottom"/>
          </w:tcPr>
          <w:p w14:paraId="7C469C51" w14:textId="05555517" w:rsidR="008013FF" w:rsidRPr="009A7517" w:rsidRDefault="008545F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617</w:t>
            </w:r>
          </w:p>
        </w:tc>
        <w:tc>
          <w:tcPr>
            <w:tcW w:w="1168" w:type="dxa"/>
            <w:gridSpan w:val="2"/>
            <w:vAlign w:val="bottom"/>
          </w:tcPr>
          <w:p w14:paraId="3BE7B87A" w14:textId="5D1E4EFF" w:rsidR="008013FF" w:rsidRPr="009A7517" w:rsidRDefault="008545F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17,625</w:t>
            </w:r>
          </w:p>
        </w:tc>
        <w:tc>
          <w:tcPr>
            <w:tcW w:w="1169" w:type="dxa"/>
            <w:gridSpan w:val="2"/>
            <w:vAlign w:val="bottom"/>
          </w:tcPr>
          <w:p w14:paraId="439CED46" w14:textId="177DDF8E" w:rsidR="008013FF" w:rsidRPr="009A7517" w:rsidRDefault="008545F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(691)</w:t>
            </w:r>
          </w:p>
        </w:tc>
        <w:tc>
          <w:tcPr>
            <w:tcW w:w="1439" w:type="dxa"/>
            <w:gridSpan w:val="2"/>
            <w:vAlign w:val="bottom"/>
          </w:tcPr>
          <w:p w14:paraId="76475ECF" w14:textId="366C7BF5" w:rsidR="008013FF" w:rsidRPr="009A7517" w:rsidRDefault="008545F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339" w:type="dxa"/>
            <w:gridSpan w:val="3"/>
            <w:vAlign w:val="bottom"/>
          </w:tcPr>
          <w:p w14:paraId="2B0D16DF" w14:textId="4ABF3847" w:rsidR="008013FF" w:rsidRPr="009A7517" w:rsidRDefault="008545F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44,724</w:t>
            </w:r>
          </w:p>
        </w:tc>
      </w:tr>
      <w:tr w:rsidR="008013FF" w:rsidRPr="009A7517" w14:paraId="4FBC7E7E" w14:textId="77777777" w:rsidTr="007D7385">
        <w:tc>
          <w:tcPr>
            <w:tcW w:w="4122" w:type="dxa"/>
          </w:tcPr>
          <w:p w14:paraId="39B53593" w14:textId="77777777" w:rsidR="008013FF" w:rsidRPr="009A7517" w:rsidRDefault="008013F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00" w:type="dxa"/>
            <w:gridSpan w:val="2"/>
            <w:vAlign w:val="bottom"/>
          </w:tcPr>
          <w:p w14:paraId="77D51EF1" w14:textId="4CA8C7CF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30" w:type="dxa"/>
            <w:vAlign w:val="bottom"/>
          </w:tcPr>
          <w:p w14:paraId="4610FBE3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204" w:type="dxa"/>
            <w:gridSpan w:val="2"/>
            <w:vAlign w:val="bottom"/>
          </w:tcPr>
          <w:p w14:paraId="149C0284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vAlign w:val="bottom"/>
          </w:tcPr>
          <w:p w14:paraId="40194DA2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8" w:type="dxa"/>
            <w:gridSpan w:val="2"/>
            <w:vAlign w:val="bottom"/>
          </w:tcPr>
          <w:p w14:paraId="25C404DD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vAlign w:val="bottom"/>
          </w:tcPr>
          <w:p w14:paraId="6BFB50EC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439" w:type="dxa"/>
            <w:gridSpan w:val="2"/>
            <w:vAlign w:val="bottom"/>
          </w:tcPr>
          <w:p w14:paraId="235C683F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339" w:type="dxa"/>
            <w:gridSpan w:val="3"/>
            <w:vAlign w:val="bottom"/>
          </w:tcPr>
          <w:p w14:paraId="2B17EBC4" w14:textId="3BDF7E0A" w:rsidR="008013FF" w:rsidRPr="009A7517" w:rsidRDefault="00453CE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(10,00</w:t>
            </w:r>
            <w:r w:rsidR="00681866" w:rsidRPr="009A7517">
              <w:t>4</w:t>
            </w:r>
            <w:r w:rsidRPr="009A7517">
              <w:rPr>
                <w:rFonts w:hint="cs"/>
              </w:rPr>
              <w:t>)</w:t>
            </w:r>
          </w:p>
        </w:tc>
      </w:tr>
      <w:tr w:rsidR="008013FF" w:rsidRPr="009A7517" w14:paraId="7C87498E" w14:textId="77777777" w:rsidTr="007D7385">
        <w:tc>
          <w:tcPr>
            <w:tcW w:w="4122" w:type="dxa"/>
          </w:tcPr>
          <w:p w14:paraId="0D4D7BC5" w14:textId="3244211B" w:rsidR="008013FF" w:rsidRPr="009A7517" w:rsidRDefault="009B50A3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8013FF" w:rsidRPr="009A7517">
              <w:rPr>
                <w:rFonts w:ascii="Angsana New" w:hAnsi="Angsana New" w:hint="cs"/>
                <w:sz w:val="30"/>
                <w:szCs w:val="30"/>
                <w:cs/>
              </w:rPr>
              <w:t>จากตราสารอนุพันธ์</w:t>
            </w:r>
          </w:p>
        </w:tc>
        <w:tc>
          <w:tcPr>
            <w:tcW w:w="1300" w:type="dxa"/>
            <w:gridSpan w:val="2"/>
            <w:vAlign w:val="bottom"/>
          </w:tcPr>
          <w:p w14:paraId="7091FFCB" w14:textId="02063F2C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30" w:type="dxa"/>
            <w:vAlign w:val="bottom"/>
          </w:tcPr>
          <w:p w14:paraId="2C0EF6AC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519FBED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60E28BF6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8" w:type="dxa"/>
            <w:gridSpan w:val="2"/>
            <w:vAlign w:val="bottom"/>
          </w:tcPr>
          <w:p w14:paraId="6E20468A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vAlign w:val="bottom"/>
          </w:tcPr>
          <w:p w14:paraId="673F04BB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77A569A6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339" w:type="dxa"/>
            <w:gridSpan w:val="3"/>
            <w:vAlign w:val="bottom"/>
          </w:tcPr>
          <w:p w14:paraId="1FD2FED7" w14:textId="08DA0ED1" w:rsidR="008013FF" w:rsidRPr="009A7517" w:rsidRDefault="00453CE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104</w:t>
            </w:r>
          </w:p>
        </w:tc>
      </w:tr>
      <w:tr w:rsidR="008013FF" w:rsidRPr="009A7517" w14:paraId="3397CA6F" w14:textId="77777777" w:rsidTr="007D7385">
        <w:tc>
          <w:tcPr>
            <w:tcW w:w="4122" w:type="dxa"/>
          </w:tcPr>
          <w:p w14:paraId="6D1DC96A" w14:textId="7BB43B39" w:rsidR="008013FF" w:rsidRPr="009A7517" w:rsidRDefault="009B50A3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8013FF" w:rsidRPr="009A7517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300" w:type="dxa"/>
            <w:gridSpan w:val="2"/>
            <w:vAlign w:val="bottom"/>
          </w:tcPr>
          <w:p w14:paraId="2AC4D907" w14:textId="44B22ED6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30" w:type="dxa"/>
            <w:vAlign w:val="bottom"/>
          </w:tcPr>
          <w:p w14:paraId="5CC69C36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A63A613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6BE6F44D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8" w:type="dxa"/>
            <w:gridSpan w:val="2"/>
            <w:vAlign w:val="bottom"/>
          </w:tcPr>
          <w:p w14:paraId="1637202B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vAlign w:val="bottom"/>
          </w:tcPr>
          <w:p w14:paraId="5BD9BE34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B62ADA7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339" w:type="dxa"/>
            <w:gridSpan w:val="3"/>
            <w:vAlign w:val="bottom"/>
          </w:tcPr>
          <w:p w14:paraId="23ACB490" w14:textId="519C67A7" w:rsidR="008013FF" w:rsidRPr="009A7517" w:rsidRDefault="00453CE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1</w:t>
            </w:r>
          </w:p>
        </w:tc>
      </w:tr>
      <w:tr w:rsidR="008013FF" w:rsidRPr="009A7517" w14:paraId="04E2B247" w14:textId="77777777" w:rsidTr="007D7385">
        <w:tc>
          <w:tcPr>
            <w:tcW w:w="4122" w:type="dxa"/>
          </w:tcPr>
          <w:p w14:paraId="613DE129" w14:textId="77777777" w:rsidR="008013FF" w:rsidRPr="009A7517" w:rsidRDefault="008013F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00" w:type="dxa"/>
            <w:gridSpan w:val="2"/>
            <w:vAlign w:val="bottom"/>
          </w:tcPr>
          <w:p w14:paraId="1DF3BDC2" w14:textId="71724DFA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30" w:type="dxa"/>
            <w:vAlign w:val="bottom"/>
          </w:tcPr>
          <w:p w14:paraId="2AC3897B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A7DEA88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vAlign w:val="bottom"/>
          </w:tcPr>
          <w:p w14:paraId="3B9B3BBF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8" w:type="dxa"/>
            <w:gridSpan w:val="2"/>
            <w:vAlign w:val="bottom"/>
          </w:tcPr>
          <w:p w14:paraId="4D4FEE25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vAlign w:val="bottom"/>
          </w:tcPr>
          <w:p w14:paraId="0E6FE087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439" w:type="dxa"/>
            <w:gridSpan w:val="2"/>
            <w:vAlign w:val="bottom"/>
          </w:tcPr>
          <w:p w14:paraId="750561C6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339" w:type="dxa"/>
            <w:gridSpan w:val="3"/>
            <w:vAlign w:val="bottom"/>
          </w:tcPr>
          <w:p w14:paraId="6A84D4C0" w14:textId="35892E91" w:rsidR="008013FF" w:rsidRPr="009A7517" w:rsidRDefault="00453CE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(2,844)</w:t>
            </w:r>
          </w:p>
        </w:tc>
      </w:tr>
      <w:tr w:rsidR="008013FF" w:rsidRPr="009A7517" w14:paraId="5D3F20E1" w14:textId="77777777" w:rsidTr="007D7385">
        <w:tc>
          <w:tcPr>
            <w:tcW w:w="4122" w:type="dxa"/>
          </w:tcPr>
          <w:p w14:paraId="07DE102F" w14:textId="77777777" w:rsidR="008013FF" w:rsidRPr="009A7517" w:rsidRDefault="008013F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00" w:type="dxa"/>
            <w:gridSpan w:val="2"/>
            <w:vAlign w:val="bottom"/>
          </w:tcPr>
          <w:p w14:paraId="6D1F8C00" w14:textId="49265D38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30" w:type="dxa"/>
            <w:vAlign w:val="bottom"/>
          </w:tcPr>
          <w:p w14:paraId="6E4ACD4A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204" w:type="dxa"/>
            <w:gridSpan w:val="2"/>
            <w:vAlign w:val="bottom"/>
          </w:tcPr>
          <w:p w14:paraId="46B2824C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vAlign w:val="bottom"/>
          </w:tcPr>
          <w:p w14:paraId="493D8589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8" w:type="dxa"/>
            <w:gridSpan w:val="2"/>
            <w:vAlign w:val="bottom"/>
          </w:tcPr>
          <w:p w14:paraId="5838B023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tcBorders>
              <w:left w:val="nil"/>
            </w:tcBorders>
            <w:vAlign w:val="bottom"/>
          </w:tcPr>
          <w:p w14:paraId="11CA009D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439" w:type="dxa"/>
            <w:gridSpan w:val="2"/>
            <w:vAlign w:val="bottom"/>
          </w:tcPr>
          <w:p w14:paraId="0D864EF8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339" w:type="dxa"/>
            <w:gridSpan w:val="3"/>
            <w:vAlign w:val="bottom"/>
          </w:tcPr>
          <w:p w14:paraId="749041F4" w14:textId="6645FA5C" w:rsidR="008013FF" w:rsidRPr="009A7517" w:rsidRDefault="00453CE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(3,977)</w:t>
            </w:r>
          </w:p>
        </w:tc>
      </w:tr>
      <w:tr w:rsidR="008013FF" w:rsidRPr="009A7517" w14:paraId="6C9BFD35" w14:textId="77777777" w:rsidTr="007D7385">
        <w:tc>
          <w:tcPr>
            <w:tcW w:w="4122" w:type="dxa"/>
          </w:tcPr>
          <w:p w14:paraId="59DD3FAA" w14:textId="56FC3084" w:rsidR="008013FF" w:rsidRPr="009A7517" w:rsidRDefault="001320B5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8013FF" w:rsidRPr="009A751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0" w:type="dxa"/>
            <w:gridSpan w:val="2"/>
            <w:vAlign w:val="bottom"/>
          </w:tcPr>
          <w:p w14:paraId="17E03421" w14:textId="5FD2FF63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30" w:type="dxa"/>
            <w:vAlign w:val="bottom"/>
          </w:tcPr>
          <w:p w14:paraId="0F3C8186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204" w:type="dxa"/>
            <w:gridSpan w:val="2"/>
            <w:vAlign w:val="bottom"/>
          </w:tcPr>
          <w:p w14:paraId="1F41B99D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377A7DE6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8" w:type="dxa"/>
            <w:gridSpan w:val="2"/>
            <w:vAlign w:val="bottom"/>
          </w:tcPr>
          <w:p w14:paraId="713CAD6E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tcBorders>
              <w:left w:val="nil"/>
            </w:tcBorders>
            <w:vAlign w:val="bottom"/>
          </w:tcPr>
          <w:p w14:paraId="3FD63CBD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439" w:type="dxa"/>
            <w:gridSpan w:val="2"/>
            <w:vAlign w:val="bottom"/>
          </w:tcPr>
          <w:p w14:paraId="18E4E82B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339" w:type="dxa"/>
            <w:gridSpan w:val="3"/>
            <w:vAlign w:val="bottom"/>
          </w:tcPr>
          <w:p w14:paraId="20AB745E" w14:textId="1C1BEC55" w:rsidR="008013FF" w:rsidRPr="009A7517" w:rsidRDefault="00453CE9" w:rsidP="00FD19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(12,852)</w:t>
            </w:r>
          </w:p>
        </w:tc>
      </w:tr>
      <w:tr w:rsidR="008013FF" w:rsidRPr="009A7517" w14:paraId="08A7DDA6" w14:textId="77777777" w:rsidTr="007D7385">
        <w:tc>
          <w:tcPr>
            <w:tcW w:w="4122" w:type="dxa"/>
          </w:tcPr>
          <w:p w14:paraId="416356D3" w14:textId="12AB486B" w:rsidR="008013FF" w:rsidRPr="009A7517" w:rsidRDefault="00A6569E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8013FF"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00" w:type="dxa"/>
            <w:gridSpan w:val="2"/>
            <w:vAlign w:val="bottom"/>
          </w:tcPr>
          <w:p w14:paraId="1B06B2E6" w14:textId="3C9C7532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30" w:type="dxa"/>
            <w:vAlign w:val="bottom"/>
          </w:tcPr>
          <w:p w14:paraId="6B09D7A7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204" w:type="dxa"/>
            <w:gridSpan w:val="2"/>
            <w:vAlign w:val="bottom"/>
          </w:tcPr>
          <w:p w14:paraId="73A3010D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vAlign w:val="bottom"/>
          </w:tcPr>
          <w:p w14:paraId="4F6C3267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8" w:type="dxa"/>
            <w:gridSpan w:val="2"/>
            <w:vAlign w:val="bottom"/>
          </w:tcPr>
          <w:p w14:paraId="04D67BCE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tcBorders>
              <w:left w:val="nil"/>
            </w:tcBorders>
            <w:vAlign w:val="bottom"/>
          </w:tcPr>
          <w:p w14:paraId="33582DE8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439" w:type="dxa"/>
            <w:gridSpan w:val="2"/>
            <w:vAlign w:val="bottom"/>
          </w:tcPr>
          <w:p w14:paraId="58E5ED3B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339" w:type="dxa"/>
            <w:gridSpan w:val="3"/>
            <w:vAlign w:val="bottom"/>
          </w:tcPr>
          <w:p w14:paraId="07CAC302" w14:textId="14368034" w:rsidR="008013FF" w:rsidRPr="009A7517" w:rsidRDefault="00453CE9" w:rsidP="00FD19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15,15</w:t>
            </w:r>
            <w:r w:rsidR="00681866" w:rsidRPr="009A7517">
              <w:rPr>
                <w:b/>
                <w:bCs/>
              </w:rPr>
              <w:t>2</w:t>
            </w:r>
          </w:p>
        </w:tc>
      </w:tr>
      <w:tr w:rsidR="008013FF" w:rsidRPr="009A7517" w14:paraId="4A739A2C" w14:textId="77777777" w:rsidTr="007D7385">
        <w:tc>
          <w:tcPr>
            <w:tcW w:w="4122" w:type="dxa"/>
          </w:tcPr>
          <w:p w14:paraId="2AEEEC71" w14:textId="77777777" w:rsidR="008013FF" w:rsidRPr="009A7517" w:rsidRDefault="008013F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2AF17B4D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130" w:type="dxa"/>
            <w:vAlign w:val="bottom"/>
          </w:tcPr>
          <w:p w14:paraId="0D14010F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37945E2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vAlign w:val="bottom"/>
          </w:tcPr>
          <w:p w14:paraId="6E7ADA19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8" w:type="dxa"/>
            <w:gridSpan w:val="2"/>
            <w:vAlign w:val="bottom"/>
          </w:tcPr>
          <w:p w14:paraId="7A0DD99B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tcBorders>
              <w:left w:val="nil"/>
            </w:tcBorders>
            <w:vAlign w:val="bottom"/>
          </w:tcPr>
          <w:p w14:paraId="0061F823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9790EB0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339" w:type="dxa"/>
            <w:gridSpan w:val="3"/>
            <w:vAlign w:val="bottom"/>
          </w:tcPr>
          <w:p w14:paraId="443543B7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</w:tr>
      <w:tr w:rsidR="008013FF" w:rsidRPr="009A7517" w14:paraId="3CA70D36" w14:textId="77777777" w:rsidTr="007D7385">
        <w:tc>
          <w:tcPr>
            <w:tcW w:w="4122" w:type="dxa"/>
          </w:tcPr>
          <w:p w14:paraId="4FEE69E4" w14:textId="77777777" w:rsidR="008013FF" w:rsidRPr="009A7517" w:rsidRDefault="008013F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0" w:type="dxa"/>
            <w:gridSpan w:val="2"/>
            <w:vAlign w:val="bottom"/>
          </w:tcPr>
          <w:p w14:paraId="08613CDA" w14:textId="6B11277A" w:rsidR="008013FF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46</w:t>
            </w:r>
          </w:p>
        </w:tc>
        <w:tc>
          <w:tcPr>
            <w:tcW w:w="1130" w:type="dxa"/>
            <w:vAlign w:val="bottom"/>
          </w:tcPr>
          <w:p w14:paraId="156835B0" w14:textId="07258175" w:rsidR="008013FF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12</w:t>
            </w:r>
          </w:p>
        </w:tc>
        <w:tc>
          <w:tcPr>
            <w:tcW w:w="1204" w:type="dxa"/>
            <w:gridSpan w:val="2"/>
            <w:vAlign w:val="bottom"/>
          </w:tcPr>
          <w:p w14:paraId="59E06725" w14:textId="7A52467C" w:rsidR="008013FF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140</w:t>
            </w:r>
          </w:p>
        </w:tc>
        <w:tc>
          <w:tcPr>
            <w:tcW w:w="1169" w:type="dxa"/>
            <w:gridSpan w:val="2"/>
            <w:vAlign w:val="bottom"/>
          </w:tcPr>
          <w:p w14:paraId="10E1D7DA" w14:textId="1EB0BDE8" w:rsidR="008013FF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11</w:t>
            </w:r>
          </w:p>
        </w:tc>
        <w:tc>
          <w:tcPr>
            <w:tcW w:w="1168" w:type="dxa"/>
            <w:gridSpan w:val="2"/>
            <w:vAlign w:val="bottom"/>
          </w:tcPr>
          <w:p w14:paraId="43227EC4" w14:textId="216109C7" w:rsidR="008013FF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94</w:t>
            </w:r>
          </w:p>
        </w:tc>
        <w:tc>
          <w:tcPr>
            <w:tcW w:w="1169" w:type="dxa"/>
            <w:gridSpan w:val="2"/>
            <w:tcBorders>
              <w:left w:val="nil"/>
            </w:tcBorders>
            <w:vAlign w:val="bottom"/>
          </w:tcPr>
          <w:p w14:paraId="1D66045D" w14:textId="196915B3" w:rsidR="008013FF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39" w:type="dxa"/>
            <w:gridSpan w:val="2"/>
            <w:vAlign w:val="bottom"/>
          </w:tcPr>
          <w:p w14:paraId="6DC2317C" w14:textId="6F72342A" w:rsidR="008013FF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339" w:type="dxa"/>
            <w:gridSpan w:val="3"/>
            <w:vAlign w:val="bottom"/>
          </w:tcPr>
          <w:p w14:paraId="4DF149BF" w14:textId="7AFB9B41" w:rsidR="008013FF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303</w:t>
            </w:r>
          </w:p>
        </w:tc>
      </w:tr>
      <w:tr w:rsidR="00A80FB5" w:rsidRPr="009A7517" w14:paraId="140FD4C8" w14:textId="77777777" w:rsidTr="007D7385">
        <w:tc>
          <w:tcPr>
            <w:tcW w:w="4122" w:type="dxa"/>
          </w:tcPr>
          <w:p w14:paraId="6FB2AEE0" w14:textId="77777777" w:rsidR="00A80FB5" w:rsidRPr="009A7517" w:rsidRDefault="00A80FB5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00" w:type="dxa"/>
            <w:gridSpan w:val="2"/>
            <w:vAlign w:val="bottom"/>
          </w:tcPr>
          <w:p w14:paraId="34EBB48C" w14:textId="3EB11158" w:rsidR="00A80FB5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(1,140)</w:t>
            </w:r>
          </w:p>
        </w:tc>
        <w:tc>
          <w:tcPr>
            <w:tcW w:w="1130" w:type="dxa"/>
            <w:vAlign w:val="bottom"/>
          </w:tcPr>
          <w:p w14:paraId="517A2B5C" w14:textId="713A2400" w:rsidR="00A80FB5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(488)</w:t>
            </w:r>
          </w:p>
        </w:tc>
        <w:tc>
          <w:tcPr>
            <w:tcW w:w="1204" w:type="dxa"/>
            <w:gridSpan w:val="2"/>
            <w:vAlign w:val="bottom"/>
          </w:tcPr>
          <w:p w14:paraId="56DE53B8" w14:textId="097B5DEC" w:rsidR="00A80FB5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(878)</w:t>
            </w:r>
          </w:p>
        </w:tc>
        <w:tc>
          <w:tcPr>
            <w:tcW w:w="1169" w:type="dxa"/>
            <w:gridSpan w:val="2"/>
            <w:vAlign w:val="bottom"/>
          </w:tcPr>
          <w:p w14:paraId="2A3E97E1" w14:textId="08BB2297" w:rsidR="00A80FB5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(95)</w:t>
            </w:r>
          </w:p>
        </w:tc>
        <w:tc>
          <w:tcPr>
            <w:tcW w:w="1168" w:type="dxa"/>
            <w:gridSpan w:val="2"/>
            <w:vAlign w:val="bottom"/>
          </w:tcPr>
          <w:p w14:paraId="3E556B01" w14:textId="19238563" w:rsidR="00A80FB5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(1,285)</w:t>
            </w:r>
          </w:p>
        </w:tc>
        <w:tc>
          <w:tcPr>
            <w:tcW w:w="1169" w:type="dxa"/>
            <w:gridSpan w:val="2"/>
            <w:tcBorders>
              <w:left w:val="nil"/>
            </w:tcBorders>
            <w:vAlign w:val="bottom"/>
          </w:tcPr>
          <w:p w14:paraId="6DF6DE27" w14:textId="3C1B8C21" w:rsidR="00A80FB5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(91)</w:t>
            </w:r>
          </w:p>
        </w:tc>
        <w:tc>
          <w:tcPr>
            <w:tcW w:w="1439" w:type="dxa"/>
            <w:gridSpan w:val="2"/>
            <w:vAlign w:val="bottom"/>
          </w:tcPr>
          <w:p w14:paraId="32B56160" w14:textId="2FD7908E" w:rsidR="00A80FB5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339" w:type="dxa"/>
            <w:gridSpan w:val="3"/>
            <w:vAlign w:val="bottom"/>
          </w:tcPr>
          <w:p w14:paraId="7365663B" w14:textId="0DF0D928" w:rsidR="00A80FB5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(3,977)</w:t>
            </w:r>
          </w:p>
        </w:tc>
      </w:tr>
      <w:tr w:rsidR="00A80FB5" w:rsidRPr="009A7517" w14:paraId="661932AA" w14:textId="77777777" w:rsidTr="007D7385">
        <w:tc>
          <w:tcPr>
            <w:tcW w:w="4122" w:type="dxa"/>
          </w:tcPr>
          <w:p w14:paraId="3E62AD23" w14:textId="77777777" w:rsidR="00A80FB5" w:rsidRPr="009A7517" w:rsidRDefault="00A80FB5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00" w:type="dxa"/>
            <w:gridSpan w:val="2"/>
            <w:vAlign w:val="bottom"/>
          </w:tcPr>
          <w:p w14:paraId="6A98DF32" w14:textId="163A7946" w:rsidR="00A80FB5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(4,181)</w:t>
            </w:r>
          </w:p>
        </w:tc>
        <w:tc>
          <w:tcPr>
            <w:tcW w:w="1130" w:type="dxa"/>
            <w:vAlign w:val="bottom"/>
          </w:tcPr>
          <w:p w14:paraId="05B765F2" w14:textId="07FB738B" w:rsidR="00A80FB5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</w:pPr>
            <w:r w:rsidRPr="009A7517">
              <w:rPr>
                <w:rFonts w:hint="cs"/>
              </w:rPr>
              <w:t>(1,463)</w:t>
            </w:r>
          </w:p>
        </w:tc>
        <w:tc>
          <w:tcPr>
            <w:tcW w:w="1204" w:type="dxa"/>
            <w:gridSpan w:val="2"/>
            <w:vAlign w:val="bottom"/>
          </w:tcPr>
          <w:p w14:paraId="67CEB427" w14:textId="43964E82" w:rsidR="00A80FB5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(1,49</w:t>
            </w:r>
            <w:r w:rsidR="00D717D7" w:rsidRPr="009A7517">
              <w:t>9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169" w:type="dxa"/>
            <w:gridSpan w:val="2"/>
            <w:vAlign w:val="bottom"/>
          </w:tcPr>
          <w:p w14:paraId="7FE221B1" w14:textId="4BF8A31B" w:rsidR="00A80FB5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(423)</w:t>
            </w:r>
          </w:p>
        </w:tc>
        <w:tc>
          <w:tcPr>
            <w:tcW w:w="1168" w:type="dxa"/>
            <w:gridSpan w:val="2"/>
            <w:vAlign w:val="bottom"/>
          </w:tcPr>
          <w:p w14:paraId="2133883A" w14:textId="127F1761" w:rsidR="00A80FB5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(2,358)</w:t>
            </w:r>
          </w:p>
        </w:tc>
        <w:tc>
          <w:tcPr>
            <w:tcW w:w="1169" w:type="dxa"/>
            <w:gridSpan w:val="2"/>
            <w:tcBorders>
              <w:left w:val="nil"/>
            </w:tcBorders>
            <w:vAlign w:val="bottom"/>
          </w:tcPr>
          <w:p w14:paraId="50FDD589" w14:textId="37C82FD6" w:rsidR="00A80FB5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(80)</w:t>
            </w:r>
          </w:p>
        </w:tc>
        <w:tc>
          <w:tcPr>
            <w:tcW w:w="1439" w:type="dxa"/>
            <w:gridSpan w:val="2"/>
            <w:vAlign w:val="bottom"/>
          </w:tcPr>
          <w:p w14:paraId="34F5D903" w14:textId="15DFEFC0" w:rsidR="00A80FB5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339" w:type="dxa"/>
            <w:gridSpan w:val="3"/>
            <w:vAlign w:val="bottom"/>
          </w:tcPr>
          <w:p w14:paraId="569325AD" w14:textId="1D42E4DD" w:rsidR="00A80FB5" w:rsidRPr="009A7517" w:rsidRDefault="00A675A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(10,00</w:t>
            </w:r>
            <w:r w:rsidR="00D717D7" w:rsidRPr="009A7517">
              <w:t>4</w:t>
            </w:r>
            <w:r w:rsidRPr="009A7517">
              <w:rPr>
                <w:rFonts w:hint="cs"/>
              </w:rPr>
              <w:t>)</w:t>
            </w:r>
          </w:p>
        </w:tc>
      </w:tr>
      <w:tr w:rsidR="008013FF" w:rsidRPr="009A7517" w14:paraId="610C0033" w14:textId="77777777" w:rsidTr="007D7385">
        <w:tc>
          <w:tcPr>
            <w:tcW w:w="4122" w:type="dxa"/>
          </w:tcPr>
          <w:p w14:paraId="6FB99546" w14:textId="77777777" w:rsidR="008013FF" w:rsidRPr="009A7517" w:rsidRDefault="008013F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3DA07F63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130" w:type="dxa"/>
            <w:vAlign w:val="bottom"/>
          </w:tcPr>
          <w:p w14:paraId="5143D49A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23FF768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vAlign w:val="bottom"/>
          </w:tcPr>
          <w:p w14:paraId="5B0313FE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8" w:type="dxa"/>
            <w:gridSpan w:val="2"/>
            <w:vAlign w:val="bottom"/>
          </w:tcPr>
          <w:p w14:paraId="2022CE7E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69" w:type="dxa"/>
            <w:gridSpan w:val="2"/>
            <w:tcBorders>
              <w:left w:val="nil"/>
            </w:tcBorders>
            <w:vAlign w:val="bottom"/>
          </w:tcPr>
          <w:p w14:paraId="72587BBB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78FAB78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339" w:type="dxa"/>
            <w:gridSpan w:val="3"/>
            <w:vAlign w:val="bottom"/>
          </w:tcPr>
          <w:p w14:paraId="6DB20238" w14:textId="77777777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</w:tr>
      <w:tr w:rsidR="008013FF" w:rsidRPr="009A7517" w14:paraId="30296709" w14:textId="77777777" w:rsidTr="007D7385">
        <w:tc>
          <w:tcPr>
            <w:tcW w:w="4122" w:type="dxa"/>
          </w:tcPr>
          <w:p w14:paraId="2470870F" w14:textId="77777777" w:rsidR="008013FF" w:rsidRPr="009A7517" w:rsidRDefault="008013F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1300" w:type="dxa"/>
            <w:gridSpan w:val="2"/>
            <w:vAlign w:val="bottom"/>
          </w:tcPr>
          <w:p w14:paraId="0BFA1ED2" w14:textId="24504266" w:rsidR="008013FF" w:rsidRPr="009A7517" w:rsidRDefault="00D67EDE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98,788</w:t>
            </w:r>
          </w:p>
        </w:tc>
        <w:tc>
          <w:tcPr>
            <w:tcW w:w="1130" w:type="dxa"/>
            <w:vAlign w:val="bottom"/>
          </w:tcPr>
          <w:p w14:paraId="157D2600" w14:textId="2311FBCF" w:rsidR="008013FF" w:rsidRPr="009A7517" w:rsidRDefault="00D67EDE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22,706</w:t>
            </w:r>
          </w:p>
        </w:tc>
        <w:tc>
          <w:tcPr>
            <w:tcW w:w="1204" w:type="dxa"/>
            <w:gridSpan w:val="2"/>
            <w:vAlign w:val="bottom"/>
          </w:tcPr>
          <w:p w14:paraId="7D277AF4" w14:textId="4FB66C86" w:rsidR="008013FF" w:rsidRPr="009A7517" w:rsidRDefault="00D67EDE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55,111</w:t>
            </w:r>
          </w:p>
        </w:tc>
        <w:tc>
          <w:tcPr>
            <w:tcW w:w="1169" w:type="dxa"/>
            <w:gridSpan w:val="2"/>
            <w:vAlign w:val="bottom"/>
          </w:tcPr>
          <w:p w14:paraId="6EA4E23E" w14:textId="3C5C0CBE" w:rsidR="008013FF" w:rsidRPr="009A7517" w:rsidRDefault="00D67EDE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13,314</w:t>
            </w:r>
          </w:p>
        </w:tc>
        <w:tc>
          <w:tcPr>
            <w:tcW w:w="1168" w:type="dxa"/>
            <w:gridSpan w:val="2"/>
            <w:vAlign w:val="bottom"/>
          </w:tcPr>
          <w:p w14:paraId="46884B40" w14:textId="08F5A068" w:rsidR="008013FF" w:rsidRPr="009A7517" w:rsidRDefault="00D67EDE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51,336</w:t>
            </w:r>
          </w:p>
        </w:tc>
        <w:tc>
          <w:tcPr>
            <w:tcW w:w="1169" w:type="dxa"/>
            <w:gridSpan w:val="2"/>
            <w:tcBorders>
              <w:left w:val="nil"/>
            </w:tcBorders>
            <w:vAlign w:val="bottom"/>
          </w:tcPr>
          <w:p w14:paraId="75BBB149" w14:textId="50BCA46A" w:rsidR="008013FF" w:rsidRPr="009A7517" w:rsidRDefault="00D67EDE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1,09</w:t>
            </w:r>
            <w:r w:rsidR="00F73B4F" w:rsidRPr="009A7517">
              <w:rPr>
                <w:rFonts w:hint="cs"/>
              </w:rPr>
              <w:t>0</w:t>
            </w:r>
          </w:p>
        </w:tc>
        <w:tc>
          <w:tcPr>
            <w:tcW w:w="1439" w:type="dxa"/>
            <w:gridSpan w:val="2"/>
            <w:vAlign w:val="bottom"/>
          </w:tcPr>
          <w:p w14:paraId="3C8D31F5" w14:textId="1AA96FBF" w:rsidR="008013FF" w:rsidRPr="009A7517" w:rsidRDefault="00D67EDE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339" w:type="dxa"/>
            <w:gridSpan w:val="3"/>
            <w:vAlign w:val="bottom"/>
          </w:tcPr>
          <w:p w14:paraId="0FC26856" w14:textId="6F71D42D" w:rsidR="008013FF" w:rsidRPr="009A7517" w:rsidRDefault="00D67EDE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242,345</w:t>
            </w:r>
          </w:p>
        </w:tc>
      </w:tr>
      <w:tr w:rsidR="008013FF" w:rsidRPr="009A7517" w14:paraId="270D23BB" w14:textId="77777777" w:rsidTr="007D7385">
        <w:tc>
          <w:tcPr>
            <w:tcW w:w="4122" w:type="dxa"/>
          </w:tcPr>
          <w:p w14:paraId="3F629C29" w14:textId="77777777" w:rsidR="008013FF" w:rsidRPr="009A7517" w:rsidRDefault="008013F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300" w:type="dxa"/>
            <w:gridSpan w:val="2"/>
            <w:vAlign w:val="bottom"/>
          </w:tcPr>
          <w:p w14:paraId="450DAD35" w14:textId="0B7F9C7B" w:rsidR="008013FF" w:rsidRPr="009A7517" w:rsidRDefault="00CC4AD7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80</w:t>
            </w:r>
          </w:p>
        </w:tc>
        <w:tc>
          <w:tcPr>
            <w:tcW w:w="1130" w:type="dxa"/>
            <w:vAlign w:val="bottom"/>
          </w:tcPr>
          <w:p w14:paraId="38BA9BB4" w14:textId="1B7973C0" w:rsidR="008013FF" w:rsidRPr="009A7517" w:rsidRDefault="00CC4AD7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04" w:type="dxa"/>
            <w:gridSpan w:val="2"/>
            <w:vAlign w:val="bottom"/>
          </w:tcPr>
          <w:p w14:paraId="69F40CDF" w14:textId="1ADE0DFF" w:rsidR="008013FF" w:rsidRPr="009A7517" w:rsidRDefault="00CC4AD7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1,290</w:t>
            </w:r>
          </w:p>
        </w:tc>
        <w:tc>
          <w:tcPr>
            <w:tcW w:w="1169" w:type="dxa"/>
            <w:gridSpan w:val="2"/>
            <w:vAlign w:val="bottom"/>
          </w:tcPr>
          <w:p w14:paraId="529EC7F6" w14:textId="1242166A" w:rsidR="008013FF" w:rsidRPr="009A7517" w:rsidRDefault="00CC4AD7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114</w:t>
            </w:r>
          </w:p>
        </w:tc>
        <w:tc>
          <w:tcPr>
            <w:tcW w:w="1168" w:type="dxa"/>
            <w:gridSpan w:val="2"/>
            <w:vAlign w:val="bottom"/>
          </w:tcPr>
          <w:p w14:paraId="306A195C" w14:textId="6B60B35F" w:rsidR="008013FF" w:rsidRPr="009A7517" w:rsidRDefault="00D67EDE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34</w:t>
            </w:r>
          </w:p>
        </w:tc>
        <w:tc>
          <w:tcPr>
            <w:tcW w:w="1169" w:type="dxa"/>
            <w:gridSpan w:val="2"/>
            <w:tcBorders>
              <w:left w:val="nil"/>
            </w:tcBorders>
            <w:vAlign w:val="bottom"/>
          </w:tcPr>
          <w:p w14:paraId="715BB4F6" w14:textId="7575508D" w:rsidR="008013FF" w:rsidRPr="009A7517" w:rsidRDefault="00CC4AD7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334</w:t>
            </w:r>
          </w:p>
        </w:tc>
        <w:tc>
          <w:tcPr>
            <w:tcW w:w="1439" w:type="dxa"/>
            <w:gridSpan w:val="2"/>
            <w:vAlign w:val="bottom"/>
          </w:tcPr>
          <w:p w14:paraId="663A39B3" w14:textId="29966B3F" w:rsidR="008013FF" w:rsidRPr="009A7517" w:rsidRDefault="00D67EDE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339" w:type="dxa"/>
            <w:gridSpan w:val="3"/>
            <w:vAlign w:val="bottom"/>
          </w:tcPr>
          <w:p w14:paraId="62C47D70" w14:textId="01B22608" w:rsidR="008013FF" w:rsidRPr="009A7517" w:rsidRDefault="00D67EDE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1,</w:t>
            </w:r>
            <w:r w:rsidR="00CC4AD7" w:rsidRPr="009A7517">
              <w:rPr>
                <w:rFonts w:hint="cs"/>
              </w:rPr>
              <w:t>852</w:t>
            </w:r>
          </w:p>
        </w:tc>
      </w:tr>
      <w:tr w:rsidR="008013FF" w:rsidRPr="009A7517" w14:paraId="65327CBF" w14:textId="77777777" w:rsidTr="007D7385">
        <w:tc>
          <w:tcPr>
            <w:tcW w:w="4122" w:type="dxa"/>
          </w:tcPr>
          <w:p w14:paraId="3E2081F1" w14:textId="77777777" w:rsidR="008013FF" w:rsidRPr="009A7517" w:rsidRDefault="008013F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300" w:type="dxa"/>
            <w:gridSpan w:val="2"/>
            <w:vAlign w:val="bottom"/>
          </w:tcPr>
          <w:p w14:paraId="0025DF8F" w14:textId="284E800D" w:rsidR="008013FF" w:rsidRPr="009A7517" w:rsidRDefault="00321E8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(866)</w:t>
            </w:r>
          </w:p>
        </w:tc>
        <w:tc>
          <w:tcPr>
            <w:tcW w:w="1130" w:type="dxa"/>
            <w:vAlign w:val="bottom"/>
          </w:tcPr>
          <w:p w14:paraId="47FE1EBB" w14:textId="589B4E10" w:rsidR="008013FF" w:rsidRPr="009A7517" w:rsidRDefault="00321E8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(1,618)</w:t>
            </w:r>
          </w:p>
        </w:tc>
        <w:tc>
          <w:tcPr>
            <w:tcW w:w="1204" w:type="dxa"/>
            <w:gridSpan w:val="2"/>
            <w:vAlign w:val="bottom"/>
          </w:tcPr>
          <w:p w14:paraId="7AEDC519" w14:textId="68EF0108" w:rsidR="008013FF" w:rsidRPr="009A7517" w:rsidRDefault="00A032B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(1,</w:t>
            </w:r>
            <w:r w:rsidR="00321E8F" w:rsidRPr="009A7517">
              <w:rPr>
                <w:rFonts w:hint="cs"/>
              </w:rPr>
              <w:t>911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169" w:type="dxa"/>
            <w:gridSpan w:val="2"/>
            <w:vAlign w:val="bottom"/>
          </w:tcPr>
          <w:p w14:paraId="0EAF3E28" w14:textId="31EA4A9B" w:rsidR="008013FF" w:rsidRPr="009A7517" w:rsidRDefault="00A032B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(387)</w:t>
            </w:r>
          </w:p>
        </w:tc>
        <w:tc>
          <w:tcPr>
            <w:tcW w:w="1168" w:type="dxa"/>
            <w:gridSpan w:val="2"/>
            <w:vAlign w:val="bottom"/>
          </w:tcPr>
          <w:p w14:paraId="73F0318F" w14:textId="5E82A74A" w:rsidR="008013FF" w:rsidRPr="009A7517" w:rsidRDefault="00A032B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(5,098)</w:t>
            </w:r>
          </w:p>
        </w:tc>
        <w:tc>
          <w:tcPr>
            <w:tcW w:w="1169" w:type="dxa"/>
            <w:gridSpan w:val="2"/>
            <w:tcBorders>
              <w:left w:val="nil"/>
            </w:tcBorders>
            <w:vAlign w:val="bottom"/>
          </w:tcPr>
          <w:p w14:paraId="60AA4185" w14:textId="06511910" w:rsidR="008013FF" w:rsidRPr="009A7517" w:rsidRDefault="00A032B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(88)</w:t>
            </w:r>
          </w:p>
        </w:tc>
        <w:tc>
          <w:tcPr>
            <w:tcW w:w="1439" w:type="dxa"/>
            <w:gridSpan w:val="2"/>
            <w:vAlign w:val="bottom"/>
          </w:tcPr>
          <w:p w14:paraId="7EA06DD8" w14:textId="4346B5D1" w:rsidR="008013FF" w:rsidRPr="009A7517" w:rsidRDefault="008013F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339" w:type="dxa"/>
            <w:gridSpan w:val="3"/>
            <w:vAlign w:val="bottom"/>
          </w:tcPr>
          <w:p w14:paraId="6BA2F233" w14:textId="7AC0D6F8" w:rsidR="008013FF" w:rsidRPr="009A7517" w:rsidRDefault="00321E8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(9,96</w:t>
            </w:r>
            <w:r w:rsidR="00D717D7" w:rsidRPr="009A7517">
              <w:t>8</w:t>
            </w:r>
            <w:r w:rsidRPr="009A7517">
              <w:rPr>
                <w:rFonts w:hint="cs"/>
              </w:rPr>
              <w:t>)</w:t>
            </w:r>
          </w:p>
        </w:tc>
      </w:tr>
      <w:bookmarkEnd w:id="21"/>
      <w:tr w:rsidR="00724E86" w:rsidRPr="009A7517" w14:paraId="7ABAC45F" w14:textId="77777777" w:rsidTr="007D7385">
        <w:trPr>
          <w:gridAfter w:val="2"/>
          <w:wAfter w:w="220" w:type="dxa"/>
        </w:trPr>
        <w:tc>
          <w:tcPr>
            <w:tcW w:w="4122" w:type="dxa"/>
          </w:tcPr>
          <w:p w14:paraId="3CCF856D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cs/>
              </w:rPr>
            </w:pPr>
          </w:p>
        </w:tc>
        <w:tc>
          <w:tcPr>
            <w:tcW w:w="9698" w:type="dxa"/>
            <w:gridSpan w:val="14"/>
          </w:tcPr>
          <w:p w14:paraId="003E8D2E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24E86" w:rsidRPr="009A7517" w14:paraId="27EF9573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6A0C6639" w14:textId="77777777" w:rsidR="00724E86" w:rsidRPr="009A7517" w:rsidRDefault="00724E86" w:rsidP="007D7385">
            <w:pPr>
              <w:spacing w:line="340" w:lineRule="exact"/>
              <w:jc w:val="both"/>
              <w:rPr>
                <w:b/>
                <w:bCs/>
              </w:rPr>
            </w:pPr>
          </w:p>
          <w:p w14:paraId="78BA8EB7" w14:textId="77777777" w:rsidR="00724E86" w:rsidRPr="009A7517" w:rsidRDefault="00724E86" w:rsidP="007D7385">
            <w:pPr>
              <w:spacing w:line="340" w:lineRule="exact"/>
              <w:jc w:val="both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9A7517">
              <w:rPr>
                <w:rFonts w:hint="cs"/>
                <w:b/>
                <w:bCs/>
                <w:i/>
                <w:iCs/>
              </w:rPr>
              <w:t>31</w:t>
            </w: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 ธันวาคม </w:t>
            </w:r>
            <w:r w:rsidRPr="009A7517">
              <w:rPr>
                <w:rFonts w:hint="cs"/>
                <w:b/>
                <w:bCs/>
                <w:i/>
                <w:iCs/>
              </w:rPr>
              <w:t>2564</w:t>
            </w:r>
          </w:p>
        </w:tc>
        <w:tc>
          <w:tcPr>
            <w:tcW w:w="1260" w:type="dxa"/>
            <w:vAlign w:val="bottom"/>
          </w:tcPr>
          <w:p w14:paraId="280205E8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9A7517">
              <w:rPr>
                <w:rFonts w:hint="cs"/>
                <w:cs/>
              </w:rPr>
              <w:t>โรงกลั่นและการค้าน้ำมัน</w:t>
            </w:r>
          </w:p>
        </w:tc>
        <w:tc>
          <w:tcPr>
            <w:tcW w:w="1170" w:type="dxa"/>
            <w:gridSpan w:val="2"/>
            <w:vAlign w:val="bottom"/>
          </w:tcPr>
          <w:p w14:paraId="70A95FD5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9A7517">
              <w:rPr>
                <w:rFonts w:hint="cs"/>
                <w:cs/>
              </w:rPr>
              <w:t>การตลาด</w:t>
            </w:r>
          </w:p>
        </w:tc>
        <w:tc>
          <w:tcPr>
            <w:tcW w:w="1170" w:type="dxa"/>
            <w:vAlign w:val="bottom"/>
          </w:tcPr>
          <w:p w14:paraId="2CCE6451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9A7517">
              <w:rPr>
                <w:rFonts w:hint="cs"/>
                <w:cs/>
              </w:rPr>
              <w:t>พลังงานไฟฟ้า</w:t>
            </w:r>
          </w:p>
        </w:tc>
        <w:tc>
          <w:tcPr>
            <w:tcW w:w="1170" w:type="dxa"/>
            <w:gridSpan w:val="2"/>
            <w:vAlign w:val="bottom"/>
          </w:tcPr>
          <w:p w14:paraId="04EB4DAC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9A7517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170" w:type="dxa"/>
            <w:gridSpan w:val="2"/>
            <w:vAlign w:val="bottom"/>
          </w:tcPr>
          <w:p w14:paraId="520F7595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19"/>
              <w:jc w:val="center"/>
            </w:pPr>
            <w:r w:rsidRPr="009A7517">
              <w:rPr>
                <w:rFonts w:hint="cs"/>
                <w:cs/>
              </w:rPr>
              <w:t>ทรัพยากร</w:t>
            </w:r>
            <w:r w:rsidRPr="009A7517">
              <w:rPr>
                <w:rFonts w:hint="cs"/>
                <w:cs/>
              </w:rPr>
              <w:br/>
              <w:t>ธรรมชาติ</w:t>
            </w:r>
          </w:p>
        </w:tc>
        <w:tc>
          <w:tcPr>
            <w:tcW w:w="1170" w:type="dxa"/>
            <w:gridSpan w:val="2"/>
            <w:vAlign w:val="bottom"/>
          </w:tcPr>
          <w:p w14:paraId="361EB483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อื่น ๆ</w:t>
            </w:r>
          </w:p>
        </w:tc>
        <w:tc>
          <w:tcPr>
            <w:tcW w:w="1350" w:type="dxa"/>
            <w:gridSpan w:val="2"/>
            <w:vAlign w:val="bottom"/>
          </w:tcPr>
          <w:p w14:paraId="04DDF86F" w14:textId="0F3A722D" w:rsidR="007D7385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/>
              <w:jc w:val="center"/>
            </w:pPr>
            <w:r w:rsidRPr="009A7517">
              <w:rPr>
                <w:rFonts w:hint="cs"/>
                <w:cs/>
              </w:rPr>
              <w:t>รายการตั</w:t>
            </w:r>
            <w:r w:rsidR="007D7385" w:rsidRPr="009A7517">
              <w:rPr>
                <w:rFonts w:hint="cs"/>
                <w:cs/>
              </w:rPr>
              <w:t>ด</w:t>
            </w:r>
            <w:r w:rsidRPr="009A7517">
              <w:rPr>
                <w:rFonts w:hint="cs"/>
                <w:cs/>
              </w:rPr>
              <w:t>บัญชี</w:t>
            </w:r>
          </w:p>
          <w:p w14:paraId="52FFE832" w14:textId="6BF082FC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/>
              <w:jc w:val="center"/>
            </w:pPr>
            <w:r w:rsidRPr="009A7517">
              <w:rPr>
                <w:rFonts w:hint="cs"/>
                <w:cs/>
              </w:rPr>
              <w:t>ระหว่างกัน</w:t>
            </w:r>
          </w:p>
        </w:tc>
        <w:tc>
          <w:tcPr>
            <w:tcW w:w="1249" w:type="dxa"/>
            <w:gridSpan w:val="3"/>
            <w:vAlign w:val="bottom"/>
          </w:tcPr>
          <w:p w14:paraId="3E7BA181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รวม</w:t>
            </w:r>
          </w:p>
        </w:tc>
      </w:tr>
      <w:tr w:rsidR="00724E86" w:rsidRPr="009A7517" w14:paraId="7DD329E4" w14:textId="77777777" w:rsidTr="007D7385">
        <w:trPr>
          <w:gridAfter w:val="2"/>
          <w:wAfter w:w="220" w:type="dxa"/>
          <w:trHeight w:val="236"/>
        </w:trPr>
        <w:tc>
          <w:tcPr>
            <w:tcW w:w="4122" w:type="dxa"/>
          </w:tcPr>
          <w:p w14:paraId="2D453079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98" w:type="dxa"/>
            <w:gridSpan w:val="14"/>
            <w:vAlign w:val="bottom"/>
          </w:tcPr>
          <w:p w14:paraId="526167AD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724E86" w:rsidRPr="009A7517" w14:paraId="04CD3EDB" w14:textId="77777777" w:rsidTr="007D7385">
        <w:trPr>
          <w:gridAfter w:val="1"/>
          <w:wAfter w:w="209" w:type="dxa"/>
        </w:trPr>
        <w:tc>
          <w:tcPr>
            <w:tcW w:w="4122" w:type="dxa"/>
            <w:vAlign w:val="bottom"/>
          </w:tcPr>
          <w:p w14:paraId="28FB0C10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420A7B95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65,161</w:t>
            </w:r>
          </w:p>
        </w:tc>
        <w:tc>
          <w:tcPr>
            <w:tcW w:w="1170" w:type="dxa"/>
            <w:gridSpan w:val="2"/>
            <w:vAlign w:val="bottom"/>
          </w:tcPr>
          <w:p w14:paraId="2733DEB1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</w:pPr>
            <w:r w:rsidRPr="009A7517">
              <w:rPr>
                <w:rFonts w:hint="cs"/>
              </w:rPr>
              <w:t>117,265</w:t>
            </w:r>
          </w:p>
        </w:tc>
        <w:tc>
          <w:tcPr>
            <w:tcW w:w="1170" w:type="dxa"/>
            <w:vAlign w:val="bottom"/>
          </w:tcPr>
          <w:p w14:paraId="0BF304CB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4,661</w:t>
            </w:r>
          </w:p>
        </w:tc>
        <w:tc>
          <w:tcPr>
            <w:tcW w:w="1170" w:type="dxa"/>
            <w:gridSpan w:val="2"/>
            <w:vAlign w:val="bottom"/>
          </w:tcPr>
          <w:p w14:paraId="050BA715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2,234</w:t>
            </w:r>
          </w:p>
        </w:tc>
        <w:tc>
          <w:tcPr>
            <w:tcW w:w="1170" w:type="dxa"/>
            <w:gridSpan w:val="2"/>
            <w:vAlign w:val="bottom"/>
          </w:tcPr>
          <w:p w14:paraId="2B15811C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10,093</w:t>
            </w:r>
          </w:p>
        </w:tc>
        <w:tc>
          <w:tcPr>
            <w:tcW w:w="1170" w:type="dxa"/>
            <w:gridSpan w:val="2"/>
            <w:vAlign w:val="bottom"/>
          </w:tcPr>
          <w:p w14:paraId="7306D6A7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14:paraId="6865A972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49" w:type="dxa"/>
            <w:gridSpan w:val="3"/>
            <w:vAlign w:val="bottom"/>
          </w:tcPr>
          <w:p w14:paraId="1F226018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199,417</w:t>
            </w:r>
          </w:p>
        </w:tc>
      </w:tr>
      <w:tr w:rsidR="00724E86" w:rsidRPr="009A7517" w14:paraId="325F73E0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50F10BA2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4A5828E8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108,483</w:t>
            </w:r>
          </w:p>
        </w:tc>
        <w:tc>
          <w:tcPr>
            <w:tcW w:w="1170" w:type="dxa"/>
            <w:gridSpan w:val="2"/>
            <w:vAlign w:val="bottom"/>
          </w:tcPr>
          <w:p w14:paraId="33262B11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</w:pPr>
            <w:r w:rsidRPr="009A7517">
              <w:rPr>
                <w:rFonts w:hint="cs"/>
              </w:rPr>
              <w:t>3</w:t>
            </w:r>
          </w:p>
        </w:tc>
        <w:tc>
          <w:tcPr>
            <w:tcW w:w="1170" w:type="dxa"/>
            <w:vAlign w:val="bottom"/>
          </w:tcPr>
          <w:p w14:paraId="5A4EFC66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8</w:t>
            </w:r>
          </w:p>
        </w:tc>
        <w:tc>
          <w:tcPr>
            <w:tcW w:w="1170" w:type="dxa"/>
            <w:gridSpan w:val="2"/>
            <w:vAlign w:val="bottom"/>
          </w:tcPr>
          <w:p w14:paraId="2335AB00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11,861</w:t>
            </w:r>
          </w:p>
        </w:tc>
        <w:tc>
          <w:tcPr>
            <w:tcW w:w="1170" w:type="dxa"/>
            <w:gridSpan w:val="2"/>
            <w:vAlign w:val="bottom"/>
          </w:tcPr>
          <w:p w14:paraId="5CEDDF96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CA76D5D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E1B4388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(120,355)</w:t>
            </w:r>
          </w:p>
        </w:tc>
        <w:tc>
          <w:tcPr>
            <w:tcW w:w="1249" w:type="dxa"/>
            <w:gridSpan w:val="3"/>
            <w:vAlign w:val="bottom"/>
          </w:tcPr>
          <w:p w14:paraId="66FA7B77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-</w:t>
            </w:r>
          </w:p>
        </w:tc>
      </w:tr>
      <w:tr w:rsidR="00724E86" w:rsidRPr="009A7517" w14:paraId="64E6A8D1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12ED2495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260" w:type="dxa"/>
            <w:vAlign w:val="bottom"/>
          </w:tcPr>
          <w:p w14:paraId="2EA11131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173,644</w:t>
            </w:r>
          </w:p>
        </w:tc>
        <w:tc>
          <w:tcPr>
            <w:tcW w:w="1170" w:type="dxa"/>
            <w:gridSpan w:val="2"/>
            <w:vAlign w:val="bottom"/>
          </w:tcPr>
          <w:p w14:paraId="741D4CF4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117,268</w:t>
            </w:r>
          </w:p>
        </w:tc>
        <w:tc>
          <w:tcPr>
            <w:tcW w:w="1170" w:type="dxa"/>
            <w:vAlign w:val="bottom"/>
          </w:tcPr>
          <w:p w14:paraId="231E29C6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4,669</w:t>
            </w:r>
          </w:p>
        </w:tc>
        <w:tc>
          <w:tcPr>
            <w:tcW w:w="1170" w:type="dxa"/>
            <w:gridSpan w:val="2"/>
            <w:vAlign w:val="bottom"/>
          </w:tcPr>
          <w:p w14:paraId="57355197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14,095</w:t>
            </w:r>
          </w:p>
        </w:tc>
        <w:tc>
          <w:tcPr>
            <w:tcW w:w="1170" w:type="dxa"/>
            <w:gridSpan w:val="2"/>
            <w:vAlign w:val="bottom"/>
          </w:tcPr>
          <w:p w14:paraId="338804B1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10,093</w:t>
            </w:r>
          </w:p>
        </w:tc>
        <w:tc>
          <w:tcPr>
            <w:tcW w:w="1170" w:type="dxa"/>
            <w:gridSpan w:val="2"/>
            <w:vAlign w:val="bottom"/>
          </w:tcPr>
          <w:p w14:paraId="0428D74A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14:paraId="2DD7F552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(120,355)</w:t>
            </w:r>
          </w:p>
        </w:tc>
        <w:tc>
          <w:tcPr>
            <w:tcW w:w="1249" w:type="dxa"/>
            <w:gridSpan w:val="3"/>
            <w:vAlign w:val="bottom"/>
          </w:tcPr>
          <w:p w14:paraId="50EB108C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199,417</w:t>
            </w:r>
          </w:p>
        </w:tc>
      </w:tr>
      <w:tr w:rsidR="00724E86" w:rsidRPr="009A7517" w14:paraId="5F8697D5" w14:textId="77777777" w:rsidTr="007D7385">
        <w:trPr>
          <w:gridAfter w:val="1"/>
          <w:wAfter w:w="209" w:type="dxa"/>
          <w:trHeight w:val="77"/>
        </w:trPr>
        <w:tc>
          <w:tcPr>
            <w:tcW w:w="4122" w:type="dxa"/>
          </w:tcPr>
          <w:p w14:paraId="7FE75195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14:paraId="6831C467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848863F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71530F20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</w:pPr>
          </w:p>
        </w:tc>
        <w:tc>
          <w:tcPr>
            <w:tcW w:w="1170" w:type="dxa"/>
            <w:gridSpan w:val="2"/>
            <w:vAlign w:val="bottom"/>
          </w:tcPr>
          <w:p w14:paraId="1A784294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</w:pPr>
          </w:p>
        </w:tc>
        <w:tc>
          <w:tcPr>
            <w:tcW w:w="1170" w:type="dxa"/>
            <w:gridSpan w:val="2"/>
            <w:vAlign w:val="bottom"/>
          </w:tcPr>
          <w:p w14:paraId="129ED64D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</w:pPr>
          </w:p>
        </w:tc>
        <w:tc>
          <w:tcPr>
            <w:tcW w:w="1170" w:type="dxa"/>
            <w:gridSpan w:val="2"/>
            <w:vAlign w:val="bottom"/>
          </w:tcPr>
          <w:p w14:paraId="728FF3BA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78629C6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cs/>
              </w:rPr>
            </w:pPr>
          </w:p>
        </w:tc>
        <w:tc>
          <w:tcPr>
            <w:tcW w:w="1249" w:type="dxa"/>
            <w:gridSpan w:val="3"/>
            <w:vAlign w:val="bottom"/>
          </w:tcPr>
          <w:p w14:paraId="10FD4682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cs/>
              </w:rPr>
            </w:pPr>
          </w:p>
        </w:tc>
      </w:tr>
      <w:tr w:rsidR="00724E86" w:rsidRPr="009A7517" w14:paraId="02B53D29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497B9F78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60" w:type="dxa"/>
            <w:vAlign w:val="bottom"/>
          </w:tcPr>
          <w:p w14:paraId="26A19750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9,363</w:t>
            </w:r>
          </w:p>
        </w:tc>
        <w:tc>
          <w:tcPr>
            <w:tcW w:w="1170" w:type="dxa"/>
            <w:gridSpan w:val="2"/>
            <w:vAlign w:val="bottom"/>
          </w:tcPr>
          <w:p w14:paraId="20368DF0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</w:pPr>
            <w:r w:rsidRPr="009A7517">
              <w:rPr>
                <w:rFonts w:hint="cs"/>
              </w:rPr>
              <w:t>2,614</w:t>
            </w:r>
          </w:p>
        </w:tc>
        <w:tc>
          <w:tcPr>
            <w:tcW w:w="1170" w:type="dxa"/>
            <w:vAlign w:val="bottom"/>
          </w:tcPr>
          <w:p w14:paraId="67EFFAAA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4,193</w:t>
            </w:r>
          </w:p>
        </w:tc>
        <w:tc>
          <w:tcPr>
            <w:tcW w:w="1170" w:type="dxa"/>
            <w:gridSpan w:val="2"/>
            <w:vAlign w:val="bottom"/>
          </w:tcPr>
          <w:p w14:paraId="7C703AB9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1,863</w:t>
            </w:r>
          </w:p>
        </w:tc>
        <w:tc>
          <w:tcPr>
            <w:tcW w:w="1170" w:type="dxa"/>
            <w:gridSpan w:val="2"/>
            <w:vAlign w:val="bottom"/>
          </w:tcPr>
          <w:p w14:paraId="7889CBC8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8,251</w:t>
            </w:r>
          </w:p>
        </w:tc>
        <w:tc>
          <w:tcPr>
            <w:tcW w:w="1170" w:type="dxa"/>
            <w:gridSpan w:val="2"/>
            <w:vAlign w:val="bottom"/>
          </w:tcPr>
          <w:p w14:paraId="595BAC2B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(466)</w:t>
            </w:r>
          </w:p>
        </w:tc>
        <w:tc>
          <w:tcPr>
            <w:tcW w:w="1350" w:type="dxa"/>
            <w:gridSpan w:val="2"/>
            <w:vAlign w:val="bottom"/>
          </w:tcPr>
          <w:p w14:paraId="2CE8D8D8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49" w:type="dxa"/>
            <w:gridSpan w:val="3"/>
            <w:vAlign w:val="bottom"/>
          </w:tcPr>
          <w:p w14:paraId="7BD3AD88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25,818</w:t>
            </w:r>
          </w:p>
        </w:tc>
      </w:tr>
      <w:tr w:rsidR="00724E86" w:rsidRPr="009A7517" w14:paraId="089099B6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7DF80005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2E25AD84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767E6882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vAlign w:val="bottom"/>
          </w:tcPr>
          <w:p w14:paraId="6A7C2EF9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3922E817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0B2E87D6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131DC92E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350" w:type="dxa"/>
            <w:gridSpan w:val="2"/>
            <w:vAlign w:val="bottom"/>
          </w:tcPr>
          <w:p w14:paraId="78BB922B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249" w:type="dxa"/>
            <w:gridSpan w:val="3"/>
            <w:vAlign w:val="bottom"/>
          </w:tcPr>
          <w:p w14:paraId="4EE37F1F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(8,075)</w:t>
            </w:r>
          </w:p>
        </w:tc>
      </w:tr>
      <w:tr w:rsidR="00724E86" w:rsidRPr="009A7517" w14:paraId="58CD84D0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2E659F9A" w14:textId="1B83CFA5" w:rsidR="00724E86" w:rsidRPr="009A7517" w:rsidRDefault="007B67BE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24E86" w:rsidRPr="009A7517">
              <w:rPr>
                <w:rFonts w:ascii="Angsana New" w:hAnsi="Angsana New" w:hint="cs"/>
                <w:sz w:val="30"/>
                <w:szCs w:val="30"/>
                <w:cs/>
              </w:rPr>
              <w:t>จากตราสารอนุพันธ์</w:t>
            </w:r>
          </w:p>
        </w:tc>
        <w:tc>
          <w:tcPr>
            <w:tcW w:w="1260" w:type="dxa"/>
            <w:vAlign w:val="bottom"/>
          </w:tcPr>
          <w:p w14:paraId="0BA8B18A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61AF9F65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2982E299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D3BD98E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1C15EB7D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0FF7D828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22C1D6C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249" w:type="dxa"/>
            <w:gridSpan w:val="3"/>
            <w:vAlign w:val="bottom"/>
          </w:tcPr>
          <w:p w14:paraId="61717620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(1)</w:t>
            </w:r>
          </w:p>
        </w:tc>
      </w:tr>
      <w:tr w:rsidR="00724E86" w:rsidRPr="009A7517" w14:paraId="3425EE11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5F6CFB93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260" w:type="dxa"/>
            <w:vAlign w:val="bottom"/>
          </w:tcPr>
          <w:p w14:paraId="72FC1256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4B586893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19B0A8A5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942823B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778AE56D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26907831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F5FB15E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249" w:type="dxa"/>
            <w:gridSpan w:val="3"/>
            <w:vAlign w:val="bottom"/>
          </w:tcPr>
          <w:p w14:paraId="65241426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251</w:t>
            </w:r>
          </w:p>
        </w:tc>
      </w:tr>
      <w:tr w:rsidR="00724E86" w:rsidRPr="009A7517" w14:paraId="47BD883F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2E2ACA1C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กำไรจากการปรับปรุงมูลค่ายุติธรรมของเงินลงทุน</w:t>
            </w:r>
          </w:p>
        </w:tc>
        <w:tc>
          <w:tcPr>
            <w:tcW w:w="1260" w:type="dxa"/>
            <w:vAlign w:val="bottom"/>
          </w:tcPr>
          <w:p w14:paraId="3A985609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01296426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2BF3C738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422E78C6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0BDC2993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18339BE9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350" w:type="dxa"/>
            <w:gridSpan w:val="2"/>
            <w:vAlign w:val="bottom"/>
          </w:tcPr>
          <w:p w14:paraId="0EF0F345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249" w:type="dxa"/>
            <w:gridSpan w:val="3"/>
            <w:vAlign w:val="bottom"/>
          </w:tcPr>
          <w:p w14:paraId="4CB14554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43</w:t>
            </w:r>
          </w:p>
        </w:tc>
      </w:tr>
      <w:tr w:rsidR="00724E86" w:rsidRPr="009A7517" w14:paraId="1FEF06EE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4D20C5D5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7D525A43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5B5DAD08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33C3ECF1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7E6595A4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1A2AA858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718903DE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350" w:type="dxa"/>
            <w:gridSpan w:val="2"/>
            <w:vAlign w:val="bottom"/>
          </w:tcPr>
          <w:p w14:paraId="30665BED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249" w:type="dxa"/>
            <w:gridSpan w:val="3"/>
            <w:vAlign w:val="bottom"/>
          </w:tcPr>
          <w:p w14:paraId="61E16BBC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(1,388)</w:t>
            </w:r>
          </w:p>
        </w:tc>
      </w:tr>
      <w:tr w:rsidR="00724E86" w:rsidRPr="009A7517" w14:paraId="60FE2454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2FE9A710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14:paraId="31BAD90B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682558BB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vAlign w:val="bottom"/>
          </w:tcPr>
          <w:p w14:paraId="7BC9E0B0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0ABDA937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29115E66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tcBorders>
              <w:left w:val="nil"/>
            </w:tcBorders>
            <w:vAlign w:val="bottom"/>
          </w:tcPr>
          <w:p w14:paraId="1A5F4A78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350" w:type="dxa"/>
            <w:gridSpan w:val="2"/>
            <w:vAlign w:val="bottom"/>
          </w:tcPr>
          <w:p w14:paraId="54B8A825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249" w:type="dxa"/>
            <w:gridSpan w:val="3"/>
            <w:vAlign w:val="bottom"/>
          </w:tcPr>
          <w:p w14:paraId="4B178961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(2,540)</w:t>
            </w:r>
          </w:p>
        </w:tc>
      </w:tr>
      <w:tr w:rsidR="00724E86" w:rsidRPr="009A7517" w14:paraId="5811A502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10C49F68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62241A0B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1E07F9DB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vAlign w:val="bottom"/>
          </w:tcPr>
          <w:p w14:paraId="33090294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BB4AE32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5D8BAA79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tcBorders>
              <w:left w:val="nil"/>
            </w:tcBorders>
            <w:vAlign w:val="bottom"/>
          </w:tcPr>
          <w:p w14:paraId="5217DCF7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350" w:type="dxa"/>
            <w:gridSpan w:val="2"/>
            <w:vAlign w:val="bottom"/>
          </w:tcPr>
          <w:p w14:paraId="7884D6FB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249" w:type="dxa"/>
            <w:gridSpan w:val="3"/>
            <w:vAlign w:val="bottom"/>
          </w:tcPr>
          <w:p w14:paraId="1B384090" w14:textId="77777777" w:rsidR="00724E86" w:rsidRPr="009A7517" w:rsidRDefault="00724E86" w:rsidP="007D7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(4,263)</w:t>
            </w:r>
          </w:p>
        </w:tc>
      </w:tr>
      <w:tr w:rsidR="00724E86" w:rsidRPr="009A7517" w14:paraId="5DE25315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37F42F9E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260" w:type="dxa"/>
            <w:vAlign w:val="bottom"/>
          </w:tcPr>
          <w:p w14:paraId="2DD39DD6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2A5AE1A0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vAlign w:val="bottom"/>
          </w:tcPr>
          <w:p w14:paraId="7B8E8A84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2664F087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vAlign w:val="bottom"/>
          </w:tcPr>
          <w:p w14:paraId="096C2737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170" w:type="dxa"/>
            <w:gridSpan w:val="2"/>
            <w:tcBorders>
              <w:left w:val="nil"/>
            </w:tcBorders>
            <w:vAlign w:val="bottom"/>
          </w:tcPr>
          <w:p w14:paraId="152916FD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350" w:type="dxa"/>
            <w:gridSpan w:val="2"/>
            <w:vAlign w:val="bottom"/>
          </w:tcPr>
          <w:p w14:paraId="6463AF9D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</w:p>
        </w:tc>
        <w:tc>
          <w:tcPr>
            <w:tcW w:w="1249" w:type="dxa"/>
            <w:gridSpan w:val="3"/>
            <w:vAlign w:val="bottom"/>
          </w:tcPr>
          <w:p w14:paraId="5F5513B8" w14:textId="77777777" w:rsidR="00724E86" w:rsidRPr="009A7517" w:rsidRDefault="00724E86" w:rsidP="007D73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9,845</w:t>
            </w:r>
          </w:p>
        </w:tc>
      </w:tr>
      <w:tr w:rsidR="00724E86" w:rsidRPr="009A7517" w14:paraId="4336D283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4E9A3348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CAE2528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FD41466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61F4E9E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17DAC5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0306319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</w:tcBorders>
            <w:vAlign w:val="bottom"/>
          </w:tcPr>
          <w:p w14:paraId="6B56A460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5ECDF19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1249" w:type="dxa"/>
            <w:gridSpan w:val="3"/>
            <w:vAlign w:val="bottom"/>
          </w:tcPr>
          <w:p w14:paraId="1B37B566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</w:tr>
      <w:tr w:rsidR="00724E86" w:rsidRPr="009A7517" w14:paraId="122A2814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2936B7DE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3338960B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CE0E809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14</w:t>
            </w:r>
          </w:p>
        </w:tc>
        <w:tc>
          <w:tcPr>
            <w:tcW w:w="1170" w:type="dxa"/>
            <w:vAlign w:val="bottom"/>
          </w:tcPr>
          <w:p w14:paraId="7B32520B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52</w:t>
            </w:r>
          </w:p>
        </w:tc>
        <w:tc>
          <w:tcPr>
            <w:tcW w:w="1170" w:type="dxa"/>
            <w:gridSpan w:val="2"/>
            <w:vAlign w:val="bottom"/>
          </w:tcPr>
          <w:p w14:paraId="548279B7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2</w:t>
            </w:r>
          </w:p>
        </w:tc>
        <w:tc>
          <w:tcPr>
            <w:tcW w:w="1170" w:type="dxa"/>
            <w:gridSpan w:val="2"/>
            <w:vAlign w:val="bottom"/>
          </w:tcPr>
          <w:p w14:paraId="2C8435ED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117</w:t>
            </w:r>
          </w:p>
        </w:tc>
        <w:tc>
          <w:tcPr>
            <w:tcW w:w="1170" w:type="dxa"/>
            <w:gridSpan w:val="2"/>
            <w:tcBorders>
              <w:left w:val="nil"/>
            </w:tcBorders>
            <w:vAlign w:val="bottom"/>
          </w:tcPr>
          <w:p w14:paraId="671593C5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1D2E221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49" w:type="dxa"/>
            <w:gridSpan w:val="3"/>
            <w:vAlign w:val="bottom"/>
          </w:tcPr>
          <w:p w14:paraId="5239E59A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185</w:t>
            </w:r>
          </w:p>
        </w:tc>
      </w:tr>
      <w:tr w:rsidR="00724E86" w:rsidRPr="009A7517" w14:paraId="05342973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765046A7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14:paraId="00B36823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(644)</w:t>
            </w:r>
          </w:p>
        </w:tc>
        <w:tc>
          <w:tcPr>
            <w:tcW w:w="1170" w:type="dxa"/>
            <w:gridSpan w:val="2"/>
            <w:vAlign w:val="bottom"/>
          </w:tcPr>
          <w:p w14:paraId="7DAEB6BE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(414)</w:t>
            </w:r>
          </w:p>
        </w:tc>
        <w:tc>
          <w:tcPr>
            <w:tcW w:w="1170" w:type="dxa"/>
            <w:vAlign w:val="bottom"/>
          </w:tcPr>
          <w:p w14:paraId="32A5816D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(892)</w:t>
            </w:r>
          </w:p>
        </w:tc>
        <w:tc>
          <w:tcPr>
            <w:tcW w:w="1170" w:type="dxa"/>
            <w:gridSpan w:val="2"/>
            <w:vAlign w:val="bottom"/>
          </w:tcPr>
          <w:p w14:paraId="1262EEEB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(108)</w:t>
            </w:r>
          </w:p>
        </w:tc>
        <w:tc>
          <w:tcPr>
            <w:tcW w:w="1170" w:type="dxa"/>
            <w:gridSpan w:val="2"/>
            <w:vAlign w:val="bottom"/>
          </w:tcPr>
          <w:p w14:paraId="78746950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(397)</w:t>
            </w:r>
          </w:p>
        </w:tc>
        <w:tc>
          <w:tcPr>
            <w:tcW w:w="1170" w:type="dxa"/>
            <w:gridSpan w:val="2"/>
            <w:tcBorders>
              <w:left w:val="nil"/>
            </w:tcBorders>
            <w:vAlign w:val="bottom"/>
          </w:tcPr>
          <w:p w14:paraId="24F907E4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(85)</w:t>
            </w:r>
          </w:p>
        </w:tc>
        <w:tc>
          <w:tcPr>
            <w:tcW w:w="1350" w:type="dxa"/>
            <w:gridSpan w:val="2"/>
            <w:vAlign w:val="bottom"/>
          </w:tcPr>
          <w:p w14:paraId="00B089FA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49" w:type="dxa"/>
            <w:gridSpan w:val="3"/>
            <w:vAlign w:val="bottom"/>
          </w:tcPr>
          <w:p w14:paraId="0FA9EEA0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(2,540)</w:t>
            </w:r>
          </w:p>
        </w:tc>
      </w:tr>
      <w:tr w:rsidR="00724E86" w:rsidRPr="009A7517" w14:paraId="4DB922EB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3D26DE08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1720B269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(3,854)</w:t>
            </w:r>
          </w:p>
        </w:tc>
        <w:tc>
          <w:tcPr>
            <w:tcW w:w="1170" w:type="dxa"/>
            <w:gridSpan w:val="2"/>
            <w:vAlign w:val="bottom"/>
          </w:tcPr>
          <w:p w14:paraId="5C692BAD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(1,388)</w:t>
            </w:r>
          </w:p>
        </w:tc>
        <w:tc>
          <w:tcPr>
            <w:tcW w:w="1170" w:type="dxa"/>
            <w:vAlign w:val="bottom"/>
          </w:tcPr>
          <w:p w14:paraId="49BD7B44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(994)</w:t>
            </w:r>
          </w:p>
        </w:tc>
        <w:tc>
          <w:tcPr>
            <w:tcW w:w="1170" w:type="dxa"/>
            <w:gridSpan w:val="2"/>
            <w:vAlign w:val="bottom"/>
          </w:tcPr>
          <w:p w14:paraId="052EBD5E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(415)</w:t>
            </w:r>
          </w:p>
        </w:tc>
        <w:tc>
          <w:tcPr>
            <w:tcW w:w="1170" w:type="dxa"/>
            <w:gridSpan w:val="2"/>
            <w:vAlign w:val="bottom"/>
          </w:tcPr>
          <w:p w14:paraId="6D237492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(1,373)</w:t>
            </w:r>
          </w:p>
        </w:tc>
        <w:tc>
          <w:tcPr>
            <w:tcW w:w="1170" w:type="dxa"/>
            <w:gridSpan w:val="2"/>
            <w:tcBorders>
              <w:left w:val="nil"/>
            </w:tcBorders>
            <w:vAlign w:val="bottom"/>
          </w:tcPr>
          <w:p w14:paraId="043BF270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(51)</w:t>
            </w:r>
          </w:p>
        </w:tc>
        <w:tc>
          <w:tcPr>
            <w:tcW w:w="1350" w:type="dxa"/>
            <w:gridSpan w:val="2"/>
            <w:vAlign w:val="bottom"/>
          </w:tcPr>
          <w:p w14:paraId="0AD06DA9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49" w:type="dxa"/>
            <w:gridSpan w:val="3"/>
            <w:vAlign w:val="bottom"/>
          </w:tcPr>
          <w:p w14:paraId="790B9DFE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(8,075)</w:t>
            </w:r>
          </w:p>
        </w:tc>
      </w:tr>
      <w:tr w:rsidR="00724E86" w:rsidRPr="009A7517" w14:paraId="24959104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527D5EC5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EA99DC2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C15EE6C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06881FF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4FE888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987B86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</w:tcBorders>
            <w:vAlign w:val="bottom"/>
          </w:tcPr>
          <w:p w14:paraId="0CC7C6E2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72581AC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1249" w:type="dxa"/>
            <w:gridSpan w:val="3"/>
            <w:vAlign w:val="bottom"/>
          </w:tcPr>
          <w:p w14:paraId="24EC9ED1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</w:tr>
      <w:tr w:rsidR="00724E86" w:rsidRPr="009A7517" w14:paraId="77B7A62A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18E91F2C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1260" w:type="dxa"/>
            <w:vAlign w:val="bottom"/>
          </w:tcPr>
          <w:p w14:paraId="425D90DC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68,104</w:t>
            </w:r>
          </w:p>
        </w:tc>
        <w:tc>
          <w:tcPr>
            <w:tcW w:w="1170" w:type="dxa"/>
            <w:gridSpan w:val="2"/>
            <w:vAlign w:val="bottom"/>
          </w:tcPr>
          <w:p w14:paraId="1A8B1267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18,365</w:t>
            </w:r>
          </w:p>
        </w:tc>
        <w:tc>
          <w:tcPr>
            <w:tcW w:w="1170" w:type="dxa"/>
            <w:vAlign w:val="bottom"/>
          </w:tcPr>
          <w:p w14:paraId="644DC206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58,645</w:t>
            </w:r>
          </w:p>
        </w:tc>
        <w:tc>
          <w:tcPr>
            <w:tcW w:w="1170" w:type="dxa"/>
            <w:gridSpan w:val="2"/>
            <w:vAlign w:val="bottom"/>
          </w:tcPr>
          <w:p w14:paraId="16193A65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12,084</w:t>
            </w:r>
          </w:p>
        </w:tc>
        <w:tc>
          <w:tcPr>
            <w:tcW w:w="1170" w:type="dxa"/>
            <w:gridSpan w:val="2"/>
            <w:vAlign w:val="bottom"/>
          </w:tcPr>
          <w:p w14:paraId="60E202D7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44,512</w:t>
            </w:r>
          </w:p>
        </w:tc>
        <w:tc>
          <w:tcPr>
            <w:tcW w:w="1170" w:type="dxa"/>
            <w:gridSpan w:val="2"/>
            <w:tcBorders>
              <w:left w:val="nil"/>
            </w:tcBorders>
            <w:vAlign w:val="bottom"/>
          </w:tcPr>
          <w:p w14:paraId="5993DD40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75</w:t>
            </w:r>
          </w:p>
        </w:tc>
        <w:tc>
          <w:tcPr>
            <w:tcW w:w="1350" w:type="dxa"/>
            <w:gridSpan w:val="2"/>
            <w:vAlign w:val="bottom"/>
          </w:tcPr>
          <w:p w14:paraId="189BD6B7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49" w:type="dxa"/>
            <w:gridSpan w:val="3"/>
            <w:vAlign w:val="bottom"/>
          </w:tcPr>
          <w:p w14:paraId="2D88E4A0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201,785</w:t>
            </w:r>
          </w:p>
        </w:tc>
      </w:tr>
      <w:tr w:rsidR="00724E86" w:rsidRPr="009A7517" w14:paraId="1AF81799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5B6E8381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260" w:type="dxa"/>
            <w:vAlign w:val="bottom"/>
          </w:tcPr>
          <w:p w14:paraId="39B7DB95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144</w:t>
            </w:r>
          </w:p>
        </w:tc>
        <w:tc>
          <w:tcPr>
            <w:tcW w:w="1170" w:type="dxa"/>
            <w:gridSpan w:val="2"/>
            <w:vAlign w:val="bottom"/>
          </w:tcPr>
          <w:p w14:paraId="5D6FB64C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1</w:t>
            </w:r>
          </w:p>
        </w:tc>
        <w:tc>
          <w:tcPr>
            <w:tcW w:w="1170" w:type="dxa"/>
            <w:vAlign w:val="bottom"/>
          </w:tcPr>
          <w:p w14:paraId="21B17347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13,486</w:t>
            </w:r>
          </w:p>
        </w:tc>
        <w:tc>
          <w:tcPr>
            <w:tcW w:w="1170" w:type="dxa"/>
            <w:gridSpan w:val="2"/>
            <w:vAlign w:val="bottom"/>
          </w:tcPr>
          <w:p w14:paraId="2FA03353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39</w:t>
            </w:r>
          </w:p>
        </w:tc>
        <w:tc>
          <w:tcPr>
            <w:tcW w:w="1170" w:type="dxa"/>
            <w:gridSpan w:val="2"/>
            <w:vAlign w:val="bottom"/>
          </w:tcPr>
          <w:p w14:paraId="2FDDCA66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170" w:type="dxa"/>
            <w:gridSpan w:val="2"/>
            <w:tcBorders>
              <w:left w:val="nil"/>
            </w:tcBorders>
            <w:vAlign w:val="bottom"/>
          </w:tcPr>
          <w:p w14:paraId="6AAA7D53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996C3ED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49" w:type="dxa"/>
            <w:gridSpan w:val="3"/>
            <w:vAlign w:val="bottom"/>
          </w:tcPr>
          <w:p w14:paraId="17E72EB8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13,670</w:t>
            </w:r>
          </w:p>
        </w:tc>
      </w:tr>
      <w:tr w:rsidR="00724E86" w:rsidRPr="009A7517" w14:paraId="7C8E2CDA" w14:textId="77777777" w:rsidTr="007D7385">
        <w:trPr>
          <w:gridAfter w:val="1"/>
          <w:wAfter w:w="209" w:type="dxa"/>
        </w:trPr>
        <w:tc>
          <w:tcPr>
            <w:tcW w:w="4122" w:type="dxa"/>
          </w:tcPr>
          <w:p w14:paraId="3AADF863" w14:textId="77777777" w:rsidR="00724E86" w:rsidRPr="009A7517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260" w:type="dxa"/>
            <w:vAlign w:val="bottom"/>
          </w:tcPr>
          <w:p w14:paraId="3F1EC375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(4,437)</w:t>
            </w:r>
          </w:p>
        </w:tc>
        <w:tc>
          <w:tcPr>
            <w:tcW w:w="1170" w:type="dxa"/>
            <w:gridSpan w:val="2"/>
            <w:vAlign w:val="bottom"/>
          </w:tcPr>
          <w:p w14:paraId="1A3D4303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(1,117)</w:t>
            </w:r>
          </w:p>
        </w:tc>
        <w:tc>
          <w:tcPr>
            <w:tcW w:w="1170" w:type="dxa"/>
            <w:vAlign w:val="bottom"/>
          </w:tcPr>
          <w:p w14:paraId="3B4085F5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(3,341)</w:t>
            </w:r>
          </w:p>
        </w:tc>
        <w:tc>
          <w:tcPr>
            <w:tcW w:w="1170" w:type="dxa"/>
            <w:gridSpan w:val="2"/>
            <w:vAlign w:val="bottom"/>
          </w:tcPr>
          <w:p w14:paraId="355FE6DD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(482)</w:t>
            </w:r>
          </w:p>
        </w:tc>
        <w:tc>
          <w:tcPr>
            <w:tcW w:w="1170" w:type="dxa"/>
            <w:gridSpan w:val="2"/>
            <w:vAlign w:val="bottom"/>
          </w:tcPr>
          <w:p w14:paraId="3B28847A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</w:pPr>
            <w:r w:rsidRPr="009A7517">
              <w:rPr>
                <w:rFonts w:hint="cs"/>
              </w:rPr>
              <w:t>(1,083)</w:t>
            </w:r>
          </w:p>
        </w:tc>
        <w:tc>
          <w:tcPr>
            <w:tcW w:w="1170" w:type="dxa"/>
            <w:gridSpan w:val="2"/>
            <w:tcBorders>
              <w:left w:val="nil"/>
            </w:tcBorders>
            <w:vAlign w:val="bottom"/>
          </w:tcPr>
          <w:p w14:paraId="1C6F0E25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(28)</w:t>
            </w:r>
          </w:p>
        </w:tc>
        <w:tc>
          <w:tcPr>
            <w:tcW w:w="1350" w:type="dxa"/>
            <w:gridSpan w:val="2"/>
            <w:vAlign w:val="bottom"/>
          </w:tcPr>
          <w:p w14:paraId="6B7E6267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49" w:type="dxa"/>
            <w:gridSpan w:val="3"/>
            <w:vAlign w:val="bottom"/>
          </w:tcPr>
          <w:p w14:paraId="6A91F5C3" w14:textId="77777777" w:rsidR="00724E86" w:rsidRPr="009A7517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cs/>
              </w:rPr>
            </w:pPr>
            <w:r w:rsidRPr="009A7517">
              <w:rPr>
                <w:rFonts w:hint="cs"/>
              </w:rPr>
              <w:t>(10,488)</w:t>
            </w:r>
          </w:p>
        </w:tc>
      </w:tr>
    </w:tbl>
    <w:p w14:paraId="2A2DEC4F" w14:textId="24093EF0" w:rsidR="00E005BD" w:rsidRPr="009A7517" w:rsidRDefault="00E005BD">
      <w:pPr>
        <w:rPr>
          <w:cs/>
        </w:rPr>
        <w:sectPr w:rsidR="00E005BD" w:rsidRPr="009A7517" w:rsidSect="00E005BD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1FB8B61E" w14:textId="77777777" w:rsidR="00174126" w:rsidRPr="009A7517" w:rsidRDefault="00174126" w:rsidP="00174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9A7517">
        <w:rPr>
          <w:rFonts w:eastAsia="Calibri" w:hint="cs"/>
          <w:b/>
          <w:bCs/>
          <w:i/>
          <w:iCs/>
          <w:cs/>
        </w:rPr>
        <w:lastRenderedPageBreak/>
        <w:t>การจำแนกรายได้</w:t>
      </w:r>
    </w:p>
    <w:p w14:paraId="0C2F5E77" w14:textId="77777777" w:rsidR="00174126" w:rsidRPr="009A7517" w:rsidRDefault="00174126" w:rsidP="00174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  <w:cs/>
        </w:rPr>
      </w:pPr>
    </w:p>
    <w:p w14:paraId="3A504D51" w14:textId="61824918" w:rsidR="00174126" w:rsidRPr="009A7517" w:rsidRDefault="000263E6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9A7517">
        <w:rPr>
          <w:rFonts w:hint="cs"/>
          <w:cs/>
        </w:rPr>
        <w:t>รายได้ส่วนใหญ่ของกลุ่มบริษัทและบริษัท มีจังหวะเวลาในการรับรู้รายได้ ณ เวลาใดเวลาหนึ่ง ยกเว้นส่วนงานพลังงานไฟฟ้า มีจังหวะเวลาในการรับรู้รายได้ตลอดช่วงเวลาหนึ่ง</w:t>
      </w:r>
    </w:p>
    <w:p w14:paraId="5E3B1920" w14:textId="77777777" w:rsidR="000263E6" w:rsidRPr="009A7517" w:rsidRDefault="000263E6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sz w:val="24"/>
          <w:szCs w:val="24"/>
        </w:rPr>
      </w:pPr>
    </w:p>
    <w:p w14:paraId="3ECF6040" w14:textId="4DA65681" w:rsidR="00F421FF" w:rsidRPr="009A7517" w:rsidRDefault="004762B0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9A7517">
        <w:rPr>
          <w:rFonts w:eastAsia="Calibri" w:hint="cs"/>
          <w:b/>
          <w:bCs/>
          <w:i/>
          <w:iCs/>
          <w:cs/>
        </w:rPr>
        <w:t>ส่วนงานภูมิศาสตร์</w:t>
      </w:r>
    </w:p>
    <w:p w14:paraId="34AC5104" w14:textId="77777777" w:rsidR="009E45D4" w:rsidRPr="009A7517" w:rsidRDefault="009E45D4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51ACD128" w14:textId="77777777" w:rsidR="001A19D4" w:rsidRPr="009A7517" w:rsidRDefault="004762B0" w:rsidP="001A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9A7517">
        <w:rPr>
          <w:rFonts w:hint="cs"/>
          <w:cs/>
        </w:rPr>
        <w:t>ในการนำเสนอจำแนกส่วนงานภูมิศาสตร์รายได้จากการขายและบริการ</w:t>
      </w:r>
      <w:r w:rsidR="000B0482" w:rsidRPr="009A7517">
        <w:rPr>
          <w:rFonts w:hint="cs"/>
          <w:cs/>
        </w:rPr>
        <w:t>แยกตามที่ตั้งทางภูมิศาสตร์ของลูกค้า</w:t>
      </w:r>
      <w:r w:rsidRPr="009A7517">
        <w:rPr>
          <w:rFonts w:hint="cs"/>
          <w:cs/>
        </w:rPr>
        <w:t xml:space="preserve"> และสินทรัพย์ไม่หมุนเวียน (ไม่รวมตราสารอนุพันธ์และภาษีเงินได้รอการตัดบัญชี) แยกแสดงตามสถานที่ตั้งทางภูมิศาสตร์ของสินทรัพย์</w:t>
      </w:r>
    </w:p>
    <w:p w14:paraId="4561EC2E" w14:textId="77777777" w:rsidR="00BA088C" w:rsidRPr="009A7517" w:rsidRDefault="00BA088C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1620"/>
      </w:tblGrid>
      <w:tr w:rsidR="00562672" w:rsidRPr="009A7517" w14:paraId="5B181D75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58AE8843" w14:textId="77777777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45C38B73" w14:textId="77777777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562672" w:rsidRPr="009A7517" w14:paraId="6FF09A5A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41758410" w14:textId="66A99206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eastAsia="Calibri"/>
                <w:b/>
                <w:bCs/>
                <w:i/>
                <w:iCs/>
              </w:rPr>
            </w:pPr>
            <w:r w:rsidRPr="009A7517">
              <w:rPr>
                <w:rFonts w:eastAsia="Calibri" w:hint="cs"/>
                <w:b/>
                <w:bCs/>
                <w:i/>
                <w:iCs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545834C6" w14:textId="32E5F3CE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รายได้</w:t>
            </w:r>
          </w:p>
        </w:tc>
      </w:tr>
      <w:tr w:rsidR="00562672" w:rsidRPr="009A7517" w14:paraId="49020EAC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472F0B56" w14:textId="77777777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710" w:type="dxa"/>
            <w:shd w:val="clear" w:color="auto" w:fill="auto"/>
          </w:tcPr>
          <w:p w14:paraId="72D2C96A" w14:textId="08E0C923" w:rsidR="00562672" w:rsidRPr="009A7517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1B85EC49" w14:textId="2F20B06A" w:rsidR="00562672" w:rsidRPr="009A7517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562672" w:rsidRPr="009A7517" w14:paraId="6C42F2EB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6EF9C588" w14:textId="7318DB69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color w:val="FF0000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6029876B" w14:textId="77777777" w:rsidR="00562672" w:rsidRPr="009A7517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2672" w:rsidRPr="009A7517" w14:paraId="768D8A02" w14:textId="77777777" w:rsidTr="007B67BE">
        <w:tc>
          <w:tcPr>
            <w:tcW w:w="5850" w:type="dxa"/>
            <w:shd w:val="clear" w:color="auto" w:fill="auto"/>
          </w:tcPr>
          <w:p w14:paraId="5F6E1C54" w14:textId="77777777" w:rsidR="00562672" w:rsidRPr="009A7517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710" w:type="dxa"/>
            <w:shd w:val="clear" w:color="auto" w:fill="auto"/>
          </w:tcPr>
          <w:p w14:paraId="1E419F34" w14:textId="2623E459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rPr>
                <w:rFonts w:hint="cs"/>
              </w:rPr>
              <w:t>208,426</w:t>
            </w:r>
          </w:p>
        </w:tc>
        <w:tc>
          <w:tcPr>
            <w:tcW w:w="1620" w:type="dxa"/>
            <w:shd w:val="clear" w:color="auto" w:fill="auto"/>
          </w:tcPr>
          <w:p w14:paraId="56855BD1" w14:textId="5C1DB63C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rPr>
                <w:rFonts w:hint="cs"/>
              </w:rPr>
              <w:t>137,977</w:t>
            </w:r>
          </w:p>
        </w:tc>
      </w:tr>
      <w:tr w:rsidR="00562672" w:rsidRPr="009A7517" w14:paraId="2EFD28E1" w14:textId="77777777" w:rsidTr="007B67BE">
        <w:tc>
          <w:tcPr>
            <w:tcW w:w="5850" w:type="dxa"/>
            <w:shd w:val="clear" w:color="auto" w:fill="auto"/>
          </w:tcPr>
          <w:p w14:paraId="73679FFF" w14:textId="1226B220" w:rsidR="00562672" w:rsidRPr="009A7517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710" w:type="dxa"/>
            <w:shd w:val="clear" w:color="auto" w:fill="auto"/>
          </w:tcPr>
          <w:p w14:paraId="6971FD95" w14:textId="3BF19762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rPr>
                <w:rFonts w:hint="cs"/>
              </w:rPr>
              <w:t>48,640</w:t>
            </w:r>
          </w:p>
        </w:tc>
        <w:tc>
          <w:tcPr>
            <w:tcW w:w="1620" w:type="dxa"/>
            <w:shd w:val="clear" w:color="auto" w:fill="auto"/>
          </w:tcPr>
          <w:p w14:paraId="551A3863" w14:textId="4F3060DF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rPr>
                <w:rFonts w:hint="cs"/>
              </w:rPr>
              <w:t>39,765</w:t>
            </w:r>
          </w:p>
        </w:tc>
      </w:tr>
      <w:tr w:rsidR="00562672" w:rsidRPr="009A7517" w14:paraId="0DA5C4D7" w14:textId="77777777" w:rsidTr="007B67BE">
        <w:tc>
          <w:tcPr>
            <w:tcW w:w="5850" w:type="dxa"/>
            <w:shd w:val="clear" w:color="auto" w:fill="auto"/>
          </w:tcPr>
          <w:p w14:paraId="5795DEB2" w14:textId="3EFE77E6" w:rsidR="00562672" w:rsidRPr="009A7517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710" w:type="dxa"/>
            <w:shd w:val="clear" w:color="auto" w:fill="auto"/>
          </w:tcPr>
          <w:p w14:paraId="2B8D3E56" w14:textId="42AE914D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rPr>
                <w:rFonts w:hint="cs"/>
              </w:rPr>
              <w:t>23,349</w:t>
            </w:r>
          </w:p>
        </w:tc>
        <w:tc>
          <w:tcPr>
            <w:tcW w:w="1620" w:type="dxa"/>
            <w:shd w:val="clear" w:color="auto" w:fill="auto"/>
          </w:tcPr>
          <w:p w14:paraId="649D43C1" w14:textId="1E51F7C0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rPr>
                <w:rFonts w:hint="cs"/>
              </w:rPr>
              <w:t>10,068</w:t>
            </w:r>
          </w:p>
        </w:tc>
      </w:tr>
      <w:tr w:rsidR="00562672" w:rsidRPr="009A7517" w14:paraId="682DB02E" w14:textId="77777777" w:rsidTr="007B67BE">
        <w:tc>
          <w:tcPr>
            <w:tcW w:w="5850" w:type="dxa"/>
            <w:shd w:val="clear" w:color="auto" w:fill="auto"/>
          </w:tcPr>
          <w:p w14:paraId="7FDA7E1E" w14:textId="1E88E663" w:rsidR="00562672" w:rsidRPr="009A7517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เกาหลี</w:t>
            </w:r>
          </w:p>
        </w:tc>
        <w:tc>
          <w:tcPr>
            <w:tcW w:w="1710" w:type="dxa"/>
            <w:shd w:val="clear" w:color="auto" w:fill="auto"/>
          </w:tcPr>
          <w:p w14:paraId="7C254625" w14:textId="2163D292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rPr>
                <w:rFonts w:hint="cs"/>
              </w:rPr>
              <w:t>20,387</w:t>
            </w:r>
          </w:p>
        </w:tc>
        <w:tc>
          <w:tcPr>
            <w:tcW w:w="1620" w:type="dxa"/>
            <w:shd w:val="clear" w:color="auto" w:fill="auto"/>
          </w:tcPr>
          <w:p w14:paraId="3D010662" w14:textId="3BB5A809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rPr>
                <w:rFonts w:hint="cs"/>
              </w:rPr>
              <w:t>7,127</w:t>
            </w:r>
          </w:p>
        </w:tc>
      </w:tr>
      <w:tr w:rsidR="00562672" w:rsidRPr="009A7517" w14:paraId="7240F488" w14:textId="77777777" w:rsidTr="007B67BE">
        <w:trPr>
          <w:trHeight w:val="58"/>
        </w:trPr>
        <w:tc>
          <w:tcPr>
            <w:tcW w:w="5850" w:type="dxa"/>
            <w:shd w:val="clear" w:color="auto" w:fill="auto"/>
          </w:tcPr>
          <w:p w14:paraId="28551CF1" w14:textId="77777777" w:rsidR="00562672" w:rsidRPr="009A7517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10" w:type="dxa"/>
            <w:shd w:val="clear" w:color="auto" w:fill="auto"/>
          </w:tcPr>
          <w:p w14:paraId="644410BB" w14:textId="19D5BFBA" w:rsidR="00562672" w:rsidRPr="009A7517" w:rsidRDefault="00562672" w:rsidP="007B6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t>11,400</w:t>
            </w:r>
          </w:p>
        </w:tc>
        <w:tc>
          <w:tcPr>
            <w:tcW w:w="1620" w:type="dxa"/>
            <w:shd w:val="clear" w:color="auto" w:fill="auto"/>
          </w:tcPr>
          <w:p w14:paraId="2242C534" w14:textId="5D37FF70" w:rsidR="00562672" w:rsidRPr="009A7517" w:rsidRDefault="00562672" w:rsidP="007B6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t>4,480</w:t>
            </w:r>
          </w:p>
        </w:tc>
      </w:tr>
      <w:tr w:rsidR="00562672" w:rsidRPr="009A7517" w14:paraId="10F29738" w14:textId="77777777" w:rsidTr="007B67BE">
        <w:trPr>
          <w:trHeight w:val="58"/>
        </w:trPr>
        <w:tc>
          <w:tcPr>
            <w:tcW w:w="5850" w:type="dxa"/>
            <w:shd w:val="clear" w:color="auto" w:fill="auto"/>
          </w:tcPr>
          <w:p w14:paraId="40F1F4C0" w14:textId="77777777" w:rsidR="00562672" w:rsidRPr="009A7517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1D474098" w14:textId="5940C498" w:rsidR="00562672" w:rsidRPr="009A7517" w:rsidRDefault="00562672" w:rsidP="007B67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312,202</w:t>
            </w:r>
          </w:p>
        </w:tc>
        <w:tc>
          <w:tcPr>
            <w:tcW w:w="1620" w:type="dxa"/>
            <w:shd w:val="clear" w:color="auto" w:fill="auto"/>
          </w:tcPr>
          <w:p w14:paraId="5185CEB3" w14:textId="73B96FF9" w:rsidR="00562672" w:rsidRPr="009A7517" w:rsidRDefault="00562672" w:rsidP="007B67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199,417</w:t>
            </w:r>
          </w:p>
        </w:tc>
      </w:tr>
    </w:tbl>
    <w:p w14:paraId="133DE0E1" w14:textId="038141C0" w:rsidR="00562672" w:rsidRPr="009A7517" w:rsidRDefault="00562672" w:rsidP="007B6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1620"/>
      </w:tblGrid>
      <w:tr w:rsidR="00E158BD" w:rsidRPr="009A7517" w14:paraId="3B458C2E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47E8C705" w14:textId="77777777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4827D5E5" w14:textId="77777777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E158BD" w:rsidRPr="009A7517" w14:paraId="251FD83D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761FA051" w14:textId="77777777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36563AF0" w14:textId="2441986D" w:rsidR="00562672" w:rsidRPr="009A7517" w:rsidRDefault="00E158BD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สินทรัพย์ไม่หมุนเวียน</w:t>
            </w:r>
          </w:p>
        </w:tc>
      </w:tr>
      <w:tr w:rsidR="00562672" w:rsidRPr="009A7517" w14:paraId="159B5348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51B767D6" w14:textId="77777777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710" w:type="dxa"/>
            <w:shd w:val="clear" w:color="auto" w:fill="auto"/>
          </w:tcPr>
          <w:p w14:paraId="0417681E" w14:textId="77777777" w:rsidR="00562672" w:rsidRPr="009A7517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1102058B" w14:textId="77777777" w:rsidR="00562672" w:rsidRPr="009A7517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562672" w:rsidRPr="009A7517" w14:paraId="264BB10F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02D6A3F6" w14:textId="77777777" w:rsidR="00562672" w:rsidRPr="009A7517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color w:val="FF0000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7F5CCDAF" w14:textId="77777777" w:rsidR="00562672" w:rsidRPr="009A7517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2672" w:rsidRPr="009A7517" w14:paraId="1CCC7921" w14:textId="77777777" w:rsidTr="007B67BE">
        <w:tc>
          <w:tcPr>
            <w:tcW w:w="5850" w:type="dxa"/>
            <w:shd w:val="clear" w:color="auto" w:fill="auto"/>
          </w:tcPr>
          <w:p w14:paraId="40D44804" w14:textId="77777777" w:rsidR="00562672" w:rsidRPr="009A7517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710" w:type="dxa"/>
            <w:shd w:val="clear" w:color="auto" w:fill="auto"/>
          </w:tcPr>
          <w:p w14:paraId="2ADBAACE" w14:textId="5E73CB11" w:rsidR="00562672" w:rsidRPr="009A7517" w:rsidRDefault="00E158BD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t>69,469</w:t>
            </w:r>
          </w:p>
        </w:tc>
        <w:tc>
          <w:tcPr>
            <w:tcW w:w="1620" w:type="dxa"/>
            <w:shd w:val="clear" w:color="auto" w:fill="auto"/>
          </w:tcPr>
          <w:p w14:paraId="48346326" w14:textId="54CAC3C3" w:rsidR="00562672" w:rsidRPr="009A7517" w:rsidRDefault="00E158BD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t>67,415</w:t>
            </w:r>
          </w:p>
        </w:tc>
      </w:tr>
      <w:tr w:rsidR="00562672" w:rsidRPr="009A7517" w14:paraId="4136425C" w14:textId="77777777" w:rsidTr="007B67BE">
        <w:tc>
          <w:tcPr>
            <w:tcW w:w="5850" w:type="dxa"/>
            <w:shd w:val="clear" w:color="auto" w:fill="auto"/>
          </w:tcPr>
          <w:p w14:paraId="6B4FB609" w14:textId="00E65DDD" w:rsidR="00562672" w:rsidRPr="009A7517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710" w:type="dxa"/>
            <w:shd w:val="clear" w:color="auto" w:fill="auto"/>
          </w:tcPr>
          <w:p w14:paraId="6C07694F" w14:textId="0FE387E0" w:rsidR="00562672" w:rsidRPr="009A7517" w:rsidRDefault="00E158BD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t>35,918</w:t>
            </w:r>
          </w:p>
        </w:tc>
        <w:tc>
          <w:tcPr>
            <w:tcW w:w="1620" w:type="dxa"/>
            <w:shd w:val="clear" w:color="auto" w:fill="auto"/>
          </w:tcPr>
          <w:p w14:paraId="735FE738" w14:textId="39E230BD" w:rsidR="00562672" w:rsidRPr="009A7517" w:rsidRDefault="00E158BD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t>12,689</w:t>
            </w:r>
          </w:p>
        </w:tc>
      </w:tr>
      <w:tr w:rsidR="00D717D7" w:rsidRPr="009A7517" w14:paraId="78388B22" w14:textId="77777777" w:rsidTr="007B67BE">
        <w:tc>
          <w:tcPr>
            <w:tcW w:w="5850" w:type="dxa"/>
            <w:shd w:val="clear" w:color="auto" w:fill="auto"/>
          </w:tcPr>
          <w:p w14:paraId="57FEBEC2" w14:textId="045E0E8B" w:rsidR="00D717D7" w:rsidRPr="009A7517" w:rsidRDefault="00D717D7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710" w:type="dxa"/>
            <w:shd w:val="clear" w:color="auto" w:fill="auto"/>
          </w:tcPr>
          <w:p w14:paraId="62E90040" w14:textId="27609E59" w:rsidR="00D717D7" w:rsidRPr="009A7517" w:rsidRDefault="00D717D7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t>10,904</w:t>
            </w:r>
          </w:p>
        </w:tc>
        <w:tc>
          <w:tcPr>
            <w:tcW w:w="1620" w:type="dxa"/>
            <w:shd w:val="clear" w:color="auto" w:fill="auto"/>
          </w:tcPr>
          <w:p w14:paraId="1FBB870C" w14:textId="40A78A7C" w:rsidR="00D717D7" w:rsidRPr="009A7517" w:rsidRDefault="00D717D7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t>9,469</w:t>
            </w:r>
          </w:p>
        </w:tc>
      </w:tr>
      <w:tr w:rsidR="00D717D7" w:rsidRPr="009A7517" w14:paraId="03E4D342" w14:textId="77777777" w:rsidTr="007B67BE">
        <w:tc>
          <w:tcPr>
            <w:tcW w:w="5850" w:type="dxa"/>
            <w:shd w:val="clear" w:color="auto" w:fill="auto"/>
          </w:tcPr>
          <w:p w14:paraId="599C965E" w14:textId="3CC87A2E" w:rsidR="00D717D7" w:rsidRPr="009A7517" w:rsidRDefault="00D717D7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710" w:type="dxa"/>
            <w:shd w:val="clear" w:color="auto" w:fill="auto"/>
          </w:tcPr>
          <w:p w14:paraId="674170E8" w14:textId="02A39B60" w:rsidR="00D717D7" w:rsidRPr="009A7517" w:rsidRDefault="00D717D7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t>8,524</w:t>
            </w:r>
          </w:p>
        </w:tc>
        <w:tc>
          <w:tcPr>
            <w:tcW w:w="1620" w:type="dxa"/>
            <w:shd w:val="clear" w:color="auto" w:fill="auto"/>
          </w:tcPr>
          <w:p w14:paraId="54956F8A" w14:textId="1711AFF0" w:rsidR="00D717D7" w:rsidRPr="009A7517" w:rsidRDefault="00D717D7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t>9,478</w:t>
            </w:r>
          </w:p>
        </w:tc>
      </w:tr>
      <w:tr w:rsidR="00D717D7" w:rsidRPr="009A7517" w14:paraId="693EAE81" w14:textId="77777777" w:rsidTr="007B67BE">
        <w:tc>
          <w:tcPr>
            <w:tcW w:w="5850" w:type="dxa"/>
            <w:shd w:val="clear" w:color="auto" w:fill="auto"/>
          </w:tcPr>
          <w:p w14:paraId="765204DB" w14:textId="3E091D26" w:rsidR="00D717D7" w:rsidRPr="009A7517" w:rsidRDefault="00D717D7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710" w:type="dxa"/>
            <w:shd w:val="clear" w:color="auto" w:fill="auto"/>
          </w:tcPr>
          <w:p w14:paraId="43914550" w14:textId="2677EAA5" w:rsidR="00D717D7" w:rsidRPr="009A7517" w:rsidRDefault="00D717D7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t>-</w:t>
            </w:r>
          </w:p>
        </w:tc>
        <w:tc>
          <w:tcPr>
            <w:tcW w:w="1620" w:type="dxa"/>
            <w:shd w:val="clear" w:color="auto" w:fill="auto"/>
          </w:tcPr>
          <w:p w14:paraId="371CDC5D" w14:textId="0EAB0F65" w:rsidR="00D717D7" w:rsidRPr="009A7517" w:rsidRDefault="00D717D7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t>12,312</w:t>
            </w:r>
          </w:p>
        </w:tc>
      </w:tr>
      <w:tr w:rsidR="00D717D7" w:rsidRPr="009A7517" w14:paraId="72FE0D8C" w14:textId="77777777" w:rsidTr="007B67BE">
        <w:trPr>
          <w:trHeight w:val="58"/>
        </w:trPr>
        <w:tc>
          <w:tcPr>
            <w:tcW w:w="5850" w:type="dxa"/>
            <w:shd w:val="clear" w:color="auto" w:fill="auto"/>
          </w:tcPr>
          <w:p w14:paraId="52AF71F1" w14:textId="77777777" w:rsidR="00D717D7" w:rsidRPr="009A7517" w:rsidRDefault="00D717D7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10" w:type="dxa"/>
            <w:shd w:val="clear" w:color="auto" w:fill="auto"/>
          </w:tcPr>
          <w:p w14:paraId="2FB30B22" w14:textId="67B0AC35" w:rsidR="00D717D7" w:rsidRPr="009A7517" w:rsidRDefault="00D717D7" w:rsidP="007B6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t>5,326</w:t>
            </w:r>
          </w:p>
        </w:tc>
        <w:tc>
          <w:tcPr>
            <w:tcW w:w="1620" w:type="dxa"/>
            <w:shd w:val="clear" w:color="auto" w:fill="auto"/>
          </w:tcPr>
          <w:p w14:paraId="02BEF65D" w14:textId="2597A2A2" w:rsidR="00D717D7" w:rsidRPr="009A7517" w:rsidRDefault="00D717D7" w:rsidP="007B6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9A7517">
              <w:t>7,518</w:t>
            </w:r>
          </w:p>
        </w:tc>
      </w:tr>
      <w:tr w:rsidR="00D717D7" w:rsidRPr="009A7517" w14:paraId="31D6AA3D" w14:textId="77777777" w:rsidTr="007B67BE">
        <w:trPr>
          <w:trHeight w:val="58"/>
        </w:trPr>
        <w:tc>
          <w:tcPr>
            <w:tcW w:w="5850" w:type="dxa"/>
            <w:shd w:val="clear" w:color="auto" w:fill="auto"/>
          </w:tcPr>
          <w:p w14:paraId="175AA3CF" w14:textId="77777777" w:rsidR="00D717D7" w:rsidRPr="009A7517" w:rsidRDefault="00D717D7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0B4AEEA1" w14:textId="4AD3B635" w:rsidR="00D717D7" w:rsidRPr="009A7517" w:rsidRDefault="00D717D7" w:rsidP="007B67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b/>
                <w:bCs/>
              </w:rPr>
              <w:t>130,141</w:t>
            </w:r>
          </w:p>
        </w:tc>
        <w:tc>
          <w:tcPr>
            <w:tcW w:w="1620" w:type="dxa"/>
            <w:shd w:val="clear" w:color="auto" w:fill="auto"/>
          </w:tcPr>
          <w:p w14:paraId="54B15354" w14:textId="6876142C" w:rsidR="00D717D7" w:rsidRPr="009A7517" w:rsidRDefault="00D717D7" w:rsidP="007B67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</w:t>
            </w:r>
            <w:r w:rsidRPr="009A7517">
              <w:rPr>
                <w:b/>
                <w:bCs/>
              </w:rPr>
              <w:t>18,881</w:t>
            </w:r>
          </w:p>
        </w:tc>
      </w:tr>
    </w:tbl>
    <w:p w14:paraId="24E84BD1" w14:textId="53B0A3B4" w:rsidR="009E45D4" w:rsidRPr="009A7517" w:rsidRDefault="004762B0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9A7517">
        <w:rPr>
          <w:rFonts w:eastAsia="Calibri" w:hint="cs"/>
          <w:b/>
          <w:bCs/>
          <w:i/>
          <w:iCs/>
          <w:cs/>
        </w:rPr>
        <w:lastRenderedPageBreak/>
        <w:t xml:space="preserve">ลูกค้ารายใหญ่ </w:t>
      </w:r>
    </w:p>
    <w:p w14:paraId="7EB14CDD" w14:textId="77777777" w:rsidR="00924C29" w:rsidRPr="009A7517" w:rsidRDefault="00924C29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2DEC679" w14:textId="438D63F5" w:rsidR="00F421FF" w:rsidRPr="009A7517" w:rsidRDefault="004762B0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9A7517">
        <w:rPr>
          <w:rFonts w:hint="cs"/>
          <w:cs/>
        </w:rPr>
        <w:t xml:space="preserve">รายได้จากลูกค้ารายหนึ่งจากส่วนงานที่ </w:t>
      </w:r>
      <w:r w:rsidR="00D52C0E" w:rsidRPr="009A7517">
        <w:rPr>
          <w:rFonts w:hint="cs"/>
        </w:rPr>
        <w:t>1</w:t>
      </w:r>
      <w:r w:rsidRPr="009A7517">
        <w:rPr>
          <w:rFonts w:hint="cs"/>
          <w:cs/>
        </w:rPr>
        <w:t xml:space="preserve"> และ </w:t>
      </w:r>
      <w:r w:rsidR="00DE3F43" w:rsidRPr="009A7517">
        <w:rPr>
          <w:rFonts w:hint="cs"/>
        </w:rPr>
        <w:t>2</w:t>
      </w:r>
      <w:r w:rsidRPr="009A7517">
        <w:rPr>
          <w:rFonts w:hint="cs"/>
          <w:cs/>
        </w:rPr>
        <w:t xml:space="preserve"> ของกลุ่มบริษัทเป็นเงินประมาณ </w:t>
      </w:r>
      <w:r w:rsidR="00681866" w:rsidRPr="009A7517">
        <w:t>20,387</w:t>
      </w:r>
      <w:r w:rsidR="007326CD" w:rsidRPr="009A7517">
        <w:rPr>
          <w:rFonts w:hint="cs"/>
        </w:rPr>
        <w:t xml:space="preserve"> </w:t>
      </w:r>
      <w:r w:rsidRPr="009A7517">
        <w:rPr>
          <w:rFonts w:hint="cs"/>
          <w:cs/>
        </w:rPr>
        <w:t xml:space="preserve">ล้านบาท </w:t>
      </w:r>
      <w:r w:rsidRPr="009A7517">
        <w:rPr>
          <w:rFonts w:hint="cs"/>
          <w:i/>
          <w:iCs/>
          <w:cs/>
        </w:rPr>
        <w:t>(</w:t>
      </w:r>
      <w:r w:rsidR="00DE3F43" w:rsidRPr="009A7517">
        <w:rPr>
          <w:rFonts w:hint="cs"/>
          <w:i/>
          <w:iCs/>
        </w:rPr>
        <w:t>256</w:t>
      </w:r>
      <w:r w:rsidR="00DC6FF7" w:rsidRPr="009A7517">
        <w:rPr>
          <w:rFonts w:hint="cs"/>
          <w:i/>
          <w:iCs/>
        </w:rPr>
        <w:t>4</w:t>
      </w:r>
      <w:r w:rsidRPr="009A7517">
        <w:rPr>
          <w:rFonts w:hint="cs"/>
          <w:i/>
          <w:iCs/>
          <w:cs/>
        </w:rPr>
        <w:t xml:space="preserve">: </w:t>
      </w:r>
      <w:r w:rsidR="00DC6FF7" w:rsidRPr="009A7517">
        <w:rPr>
          <w:rFonts w:hint="cs"/>
          <w:i/>
          <w:iCs/>
        </w:rPr>
        <w:t>16,637</w:t>
      </w:r>
      <w:r w:rsidR="00A00302" w:rsidRPr="009A7517">
        <w:rPr>
          <w:rFonts w:hint="cs"/>
          <w:i/>
          <w:iCs/>
          <w:cs/>
        </w:rPr>
        <w:t xml:space="preserve"> </w:t>
      </w:r>
      <w:r w:rsidRPr="009A7517">
        <w:rPr>
          <w:rFonts w:hint="cs"/>
          <w:i/>
          <w:iCs/>
          <w:cs/>
        </w:rPr>
        <w:t>ล้านบาท)</w:t>
      </w:r>
      <w:r w:rsidRPr="009A7517">
        <w:rPr>
          <w:rFonts w:hint="cs"/>
          <w:cs/>
        </w:rPr>
        <w:t xml:space="preserve"> จากรายได้รวมของกลุ่มบริษัท</w:t>
      </w:r>
    </w:p>
    <w:p w14:paraId="5C67B472" w14:textId="30DA7920" w:rsidR="00A6569E" w:rsidRPr="009A7517" w:rsidRDefault="00A6569E" w:rsidP="00140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0DFB178" w14:textId="328E58B8" w:rsidR="000263E6" w:rsidRPr="009A7517" w:rsidRDefault="000263E6" w:rsidP="000263E6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="00A6569E" w:rsidRPr="009A7517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40A80FED" w14:textId="77777777" w:rsidR="000263E6" w:rsidRPr="009A7517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A77CDF1" w14:textId="7731DFCA" w:rsidR="000263E6" w:rsidRPr="009A7517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9A7517">
        <w:rPr>
          <w:rFonts w:hint="cs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DE3F43" w:rsidRPr="009A7517">
        <w:rPr>
          <w:rFonts w:hint="cs"/>
        </w:rPr>
        <w:t>2520</w:t>
      </w:r>
      <w:r w:rsidRPr="009A7517">
        <w:rPr>
          <w:rFonts w:hint="cs"/>
          <w:cs/>
        </w:rPr>
        <w:t xml:space="preserve"> เกี่ยวกับ การผลิตไบโอดีเซล เอทานอล ก๊าชชีวภาพและการผลิตไฟฟ้าจากพลังงานแสงอาทิตย์ ซึ่งพอสรุปสาระสำคัญได้ดังนี้</w:t>
      </w:r>
    </w:p>
    <w:p w14:paraId="31245E09" w14:textId="77777777" w:rsidR="000263E6" w:rsidRPr="009A7517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B383DAF" w14:textId="77777777" w:rsidR="000263E6" w:rsidRPr="009A7517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  <w:r w:rsidRPr="009A7517">
        <w:rPr>
          <w:rFonts w:hint="cs"/>
          <w:i/>
          <w:iCs/>
          <w:cs/>
        </w:rPr>
        <w:t>การผลิตไบโอดีเซล การผลิตเอทานอล และการผลิตก๊าซชีวภาพ</w:t>
      </w:r>
    </w:p>
    <w:p w14:paraId="17A3482E" w14:textId="77777777" w:rsidR="000263E6" w:rsidRPr="009A7517" w:rsidRDefault="000263E6" w:rsidP="000263E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34"/>
        <w:jc w:val="thaiDistribute"/>
      </w:pPr>
      <w:r w:rsidRPr="009A7517">
        <w:rPr>
          <w:rFonts w:hint="cs"/>
        </w:rPr>
        <w:tab/>
      </w:r>
      <w:r w:rsidRPr="009A7517">
        <w:rPr>
          <w:rFonts w:hint="cs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6E14CBDF" w14:textId="77777777" w:rsidR="000263E6" w:rsidRPr="009A7517" w:rsidRDefault="000263E6" w:rsidP="000263E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9A7517">
        <w:rPr>
          <w:rFonts w:hint="cs"/>
          <w:cs/>
        </w:rPr>
        <w:tab/>
      </w:r>
      <w:r w:rsidRPr="009A7517">
        <w:rPr>
          <w:rFonts w:hint="cs"/>
        </w:rPr>
        <w:tab/>
      </w:r>
      <w:r w:rsidRPr="009A7517">
        <w:rPr>
          <w:rFonts w:hint="cs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หกปีและแปดปี นับแต่วันที่เริ่มมีรายได้จากการประกอบกิจการนั้น</w:t>
      </w:r>
    </w:p>
    <w:p w14:paraId="2EDE2EF0" w14:textId="77777777" w:rsidR="000263E6" w:rsidRPr="009A7517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CBB69A8" w14:textId="77777777" w:rsidR="000263E6" w:rsidRPr="009A7517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9A7517">
        <w:rPr>
          <w:rFonts w:hint="cs"/>
          <w:i/>
          <w:iCs/>
          <w:cs/>
        </w:rPr>
        <w:t>การผลิตไฟฟ้าจากพลังงานแสงอาทิตย์</w:t>
      </w:r>
    </w:p>
    <w:p w14:paraId="5CD11BE9" w14:textId="77777777" w:rsidR="000263E6" w:rsidRPr="009A7517" w:rsidRDefault="000263E6" w:rsidP="000263E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9A7517">
        <w:rPr>
          <w:rFonts w:hint="cs"/>
        </w:rPr>
        <w:tab/>
      </w:r>
      <w:r w:rsidRPr="009A7517">
        <w:rPr>
          <w:rFonts w:hint="cs"/>
        </w:rPr>
        <w:tab/>
      </w:r>
      <w:r w:rsidRPr="009A7517">
        <w:rPr>
          <w:rFonts w:hint="cs"/>
        </w:rPr>
        <w:tab/>
      </w:r>
      <w:r w:rsidRPr="009A7517">
        <w:rPr>
          <w:rFonts w:hint="cs"/>
        </w:rPr>
        <w:tab/>
      </w:r>
      <w:r w:rsidRPr="009A7517">
        <w:rPr>
          <w:rFonts w:hint="cs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5D28973A" w14:textId="77777777" w:rsidR="000263E6" w:rsidRPr="009A7517" w:rsidRDefault="000263E6" w:rsidP="000263E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9A7517">
        <w:rPr>
          <w:rFonts w:hint="cs"/>
        </w:rPr>
        <w:tab/>
      </w:r>
      <w:r w:rsidRPr="009A7517">
        <w:rPr>
          <w:rFonts w:hint="cs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793E8740" w14:textId="2B8EBABA" w:rsidR="000263E6" w:rsidRPr="009A7517" w:rsidRDefault="000263E6" w:rsidP="000263E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9A7517">
        <w:rPr>
          <w:rFonts w:hint="cs"/>
        </w:rPr>
        <w:tab/>
      </w:r>
      <w:r w:rsidRPr="009A7517">
        <w:rPr>
          <w:rFonts w:hint="cs"/>
          <w:cs/>
        </w:rPr>
        <w:t xml:space="preserve">ให้ได้รับลดหย่อนภาษีเงินได้นิติบุคคล ร้อยละ </w:t>
      </w:r>
      <w:r w:rsidR="00DE3F43" w:rsidRPr="009A7517">
        <w:rPr>
          <w:rFonts w:hint="cs"/>
        </w:rPr>
        <w:t>50</w:t>
      </w:r>
      <w:r w:rsidRPr="009A7517">
        <w:rPr>
          <w:rFonts w:hint="cs"/>
          <w:cs/>
        </w:rPr>
        <w:t xml:space="preserve"> 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</w:t>
      </w:r>
    </w:p>
    <w:p w14:paraId="6ED793C4" w14:textId="77777777" w:rsidR="000263E6" w:rsidRPr="009A7517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F4CA73C" w14:textId="77777777" w:rsidR="000263E6" w:rsidRPr="009A7517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9A7517">
        <w:rPr>
          <w:rFonts w:hint="cs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1AB88B55" w14:textId="5E4DC61D" w:rsidR="000263E6" w:rsidRPr="009A7517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  <w:r w:rsidRPr="009A7517">
        <w:rPr>
          <w:rFonts w:hint="cs"/>
          <w:sz w:val="28"/>
          <w:szCs w:val="28"/>
        </w:rPr>
        <w:tab/>
      </w:r>
    </w:p>
    <w:p w14:paraId="46B583A7" w14:textId="77777777" w:rsidR="0089115B" w:rsidRPr="009A7517" w:rsidRDefault="00891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 w:rsidRPr="009A7517">
        <w:rPr>
          <w:rFonts w:hint="cs"/>
          <w:sz w:val="28"/>
          <w:szCs w:val="28"/>
        </w:rPr>
        <w:br w:type="page"/>
      </w:r>
    </w:p>
    <w:p w14:paraId="34C5E9E3" w14:textId="0A0D990F" w:rsidR="000263E6" w:rsidRPr="009A7517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Times New Roman" w:hAnsi="Times New Roman" w:cs="Times New Roman"/>
        </w:rPr>
      </w:pPr>
      <w:r w:rsidRPr="009A7517">
        <w:rPr>
          <w:rFonts w:asciiTheme="majorBidi" w:hAnsiTheme="majorBidi" w:cstheme="majorBidi"/>
        </w:rPr>
        <w:lastRenderedPageBreak/>
        <w:tab/>
      </w:r>
      <w:r w:rsidRPr="009A7517">
        <w:rPr>
          <w:rFonts w:hint="cs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6681FC00" w14:textId="77777777" w:rsidR="009F0863" w:rsidRPr="009A7517" w:rsidRDefault="009F0863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9"/>
        <w:gridCol w:w="1184"/>
        <w:gridCol w:w="1184"/>
        <w:gridCol w:w="1184"/>
        <w:gridCol w:w="1184"/>
        <w:gridCol w:w="1184"/>
        <w:gridCol w:w="1181"/>
      </w:tblGrid>
      <w:tr w:rsidR="000263E6" w:rsidRPr="009A7517" w14:paraId="163CEB0F" w14:textId="77777777" w:rsidTr="009F0863">
        <w:trPr>
          <w:trHeight w:val="60"/>
        </w:trPr>
        <w:tc>
          <w:tcPr>
            <w:tcW w:w="1132" w:type="pct"/>
          </w:tcPr>
          <w:p w14:paraId="50C4784E" w14:textId="77777777" w:rsidR="000263E6" w:rsidRPr="009A7517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8" w:type="pct"/>
            <w:gridSpan w:val="6"/>
          </w:tcPr>
          <w:p w14:paraId="1C482194" w14:textId="77777777" w:rsidR="000263E6" w:rsidRPr="009A7517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63E6" w:rsidRPr="009A7517" w14:paraId="69A08D7C" w14:textId="77777777" w:rsidTr="009F0863">
        <w:trPr>
          <w:trHeight w:val="60"/>
        </w:trPr>
        <w:tc>
          <w:tcPr>
            <w:tcW w:w="1132" w:type="pct"/>
            <w:shd w:val="clear" w:color="auto" w:fill="auto"/>
          </w:tcPr>
          <w:p w14:paraId="3A124C15" w14:textId="77777777" w:rsidR="000263E6" w:rsidRPr="009A7517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pct"/>
            <w:gridSpan w:val="3"/>
            <w:shd w:val="clear" w:color="auto" w:fill="auto"/>
          </w:tcPr>
          <w:p w14:paraId="6AFD8CDB" w14:textId="775607BE" w:rsidR="000263E6" w:rsidRPr="009A7517" w:rsidRDefault="00DC6FF7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9A7517">
              <w:rPr>
                <w:rFonts w:hint="cs"/>
              </w:rPr>
              <w:t>2565</w:t>
            </w:r>
          </w:p>
        </w:tc>
        <w:tc>
          <w:tcPr>
            <w:tcW w:w="1933" w:type="pct"/>
            <w:gridSpan w:val="3"/>
            <w:shd w:val="clear" w:color="auto" w:fill="auto"/>
            <w:vAlign w:val="bottom"/>
          </w:tcPr>
          <w:p w14:paraId="1C11957D" w14:textId="73E197A0" w:rsidR="000263E6" w:rsidRPr="009A7517" w:rsidRDefault="00DC6FF7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9A7517">
              <w:rPr>
                <w:rFonts w:hint="cs"/>
              </w:rPr>
              <w:t>2564</w:t>
            </w:r>
          </w:p>
        </w:tc>
      </w:tr>
      <w:tr w:rsidR="000263E6" w:rsidRPr="009A7517" w14:paraId="4CBDF087" w14:textId="77777777" w:rsidTr="00BD57C1">
        <w:trPr>
          <w:trHeight w:val="408"/>
        </w:trPr>
        <w:tc>
          <w:tcPr>
            <w:tcW w:w="1132" w:type="pct"/>
            <w:shd w:val="clear" w:color="auto" w:fill="auto"/>
          </w:tcPr>
          <w:p w14:paraId="4F60CD46" w14:textId="77777777" w:rsidR="000263E6" w:rsidRPr="009A7517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14:paraId="4FAFE09A" w14:textId="77777777" w:rsidR="000263E6" w:rsidRPr="009A7517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645" w:type="pct"/>
          </w:tcPr>
          <w:p w14:paraId="29485C8C" w14:textId="77777777" w:rsidR="000263E6" w:rsidRPr="009A7517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hanging="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58133037" w14:textId="77777777" w:rsidR="000263E6" w:rsidRPr="009A7517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รวม</w:t>
            </w:r>
          </w:p>
        </w:tc>
        <w:tc>
          <w:tcPr>
            <w:tcW w:w="645" w:type="pct"/>
            <w:shd w:val="clear" w:color="auto" w:fill="auto"/>
          </w:tcPr>
          <w:p w14:paraId="732D8126" w14:textId="77777777" w:rsidR="000263E6" w:rsidRPr="009A7517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645" w:type="pct"/>
            <w:shd w:val="clear" w:color="auto" w:fill="auto"/>
          </w:tcPr>
          <w:p w14:paraId="33C08079" w14:textId="77777777" w:rsidR="000263E6" w:rsidRPr="009A7517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B0D6A8F" w14:textId="77777777" w:rsidR="000263E6" w:rsidRPr="009A7517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รวม</w:t>
            </w:r>
          </w:p>
        </w:tc>
      </w:tr>
      <w:tr w:rsidR="000263E6" w:rsidRPr="009A7517" w14:paraId="0E23F561" w14:textId="77777777" w:rsidTr="009F0863">
        <w:trPr>
          <w:trHeight w:val="60"/>
        </w:trPr>
        <w:tc>
          <w:tcPr>
            <w:tcW w:w="1132" w:type="pct"/>
          </w:tcPr>
          <w:p w14:paraId="2DC13932" w14:textId="77777777" w:rsidR="000263E6" w:rsidRPr="009A7517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8" w:type="pct"/>
            <w:gridSpan w:val="6"/>
          </w:tcPr>
          <w:p w14:paraId="68BBF7F2" w14:textId="77777777" w:rsidR="000263E6" w:rsidRPr="009A7517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DC6FF7" w:rsidRPr="009A7517" w14:paraId="33728350" w14:textId="77777777" w:rsidTr="009F0863">
        <w:trPr>
          <w:trHeight w:val="60"/>
        </w:trPr>
        <w:tc>
          <w:tcPr>
            <w:tcW w:w="1132" w:type="pct"/>
          </w:tcPr>
          <w:p w14:paraId="14894463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645" w:type="pct"/>
          </w:tcPr>
          <w:p w14:paraId="71113BA4" w14:textId="2360337F" w:rsidR="00DC6FF7" w:rsidRPr="009A7517" w:rsidRDefault="005B4EBD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</w:pPr>
            <w:r w:rsidRPr="009A7517">
              <w:rPr>
                <w:rFonts w:hint="cs"/>
              </w:rPr>
              <w:t>141</w:t>
            </w:r>
          </w:p>
        </w:tc>
        <w:tc>
          <w:tcPr>
            <w:tcW w:w="645" w:type="pct"/>
            <w:shd w:val="clear" w:color="auto" w:fill="auto"/>
          </w:tcPr>
          <w:p w14:paraId="3D29ECD4" w14:textId="3D7AC3FE" w:rsidR="00DC6FF7" w:rsidRPr="009A7517" w:rsidRDefault="005B4EBD" w:rsidP="00140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130,468</w:t>
            </w:r>
          </w:p>
        </w:tc>
        <w:tc>
          <w:tcPr>
            <w:tcW w:w="645" w:type="pct"/>
            <w:vAlign w:val="bottom"/>
          </w:tcPr>
          <w:p w14:paraId="0C6F4A60" w14:textId="113F63A1" w:rsidR="00DC6FF7" w:rsidRPr="009A7517" w:rsidRDefault="005B4EBD" w:rsidP="00140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130,609</w:t>
            </w:r>
          </w:p>
        </w:tc>
        <w:tc>
          <w:tcPr>
            <w:tcW w:w="645" w:type="pct"/>
          </w:tcPr>
          <w:p w14:paraId="2484F1AF" w14:textId="7EF15631" w:rsidR="00DC6FF7" w:rsidRPr="009A7517" w:rsidRDefault="00DC6FF7" w:rsidP="00140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91</w:t>
            </w:r>
          </w:p>
        </w:tc>
        <w:tc>
          <w:tcPr>
            <w:tcW w:w="645" w:type="pct"/>
          </w:tcPr>
          <w:p w14:paraId="1B3891E1" w14:textId="4A1A8A61" w:rsidR="00DC6FF7" w:rsidRPr="009A7517" w:rsidRDefault="00DC6FF7" w:rsidP="00140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78,657</w:t>
            </w:r>
          </w:p>
        </w:tc>
        <w:tc>
          <w:tcPr>
            <w:tcW w:w="643" w:type="pct"/>
            <w:vAlign w:val="bottom"/>
          </w:tcPr>
          <w:p w14:paraId="64412D44" w14:textId="759E7703" w:rsidR="00DC6FF7" w:rsidRPr="009A7517" w:rsidRDefault="00DC6FF7" w:rsidP="00140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78,748</w:t>
            </w:r>
          </w:p>
        </w:tc>
      </w:tr>
      <w:tr w:rsidR="00DC6FF7" w:rsidRPr="009A7517" w14:paraId="17284120" w14:textId="77777777" w:rsidTr="009F0863">
        <w:trPr>
          <w:trHeight w:val="60"/>
        </w:trPr>
        <w:tc>
          <w:tcPr>
            <w:tcW w:w="1132" w:type="pct"/>
          </w:tcPr>
          <w:p w14:paraId="4B246655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645" w:type="pct"/>
          </w:tcPr>
          <w:p w14:paraId="4E76B5A7" w14:textId="73D2B6BA" w:rsidR="00DC6FF7" w:rsidRPr="009A7517" w:rsidRDefault="005B4EBD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11,147</w:t>
            </w:r>
          </w:p>
        </w:tc>
        <w:tc>
          <w:tcPr>
            <w:tcW w:w="645" w:type="pct"/>
            <w:shd w:val="clear" w:color="auto" w:fill="auto"/>
          </w:tcPr>
          <w:p w14:paraId="3B239B4A" w14:textId="01D38DC3" w:rsidR="00DC6FF7" w:rsidRPr="009A7517" w:rsidRDefault="005B4EBD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317,768</w:t>
            </w:r>
          </w:p>
        </w:tc>
        <w:tc>
          <w:tcPr>
            <w:tcW w:w="645" w:type="pct"/>
            <w:vAlign w:val="bottom"/>
          </w:tcPr>
          <w:p w14:paraId="600934A1" w14:textId="30503E3E" w:rsidR="00DC6FF7" w:rsidRPr="009A7517" w:rsidRDefault="005B4EBD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328,915</w:t>
            </w:r>
          </w:p>
        </w:tc>
        <w:tc>
          <w:tcPr>
            <w:tcW w:w="645" w:type="pct"/>
          </w:tcPr>
          <w:p w14:paraId="5C350105" w14:textId="5B48968A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10,955</w:t>
            </w:r>
          </w:p>
        </w:tc>
        <w:tc>
          <w:tcPr>
            <w:tcW w:w="645" w:type="pct"/>
          </w:tcPr>
          <w:p w14:paraId="7874F24E" w14:textId="0AC40E11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194,509</w:t>
            </w:r>
          </w:p>
        </w:tc>
        <w:tc>
          <w:tcPr>
            <w:tcW w:w="643" w:type="pct"/>
            <w:vAlign w:val="bottom"/>
          </w:tcPr>
          <w:p w14:paraId="3980A434" w14:textId="1E5C652A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205,464</w:t>
            </w:r>
          </w:p>
        </w:tc>
      </w:tr>
      <w:tr w:rsidR="00DC6FF7" w:rsidRPr="009A7517" w14:paraId="43E5BD88" w14:textId="77777777" w:rsidTr="009F0863">
        <w:trPr>
          <w:trHeight w:val="60"/>
        </w:trPr>
        <w:tc>
          <w:tcPr>
            <w:tcW w:w="1132" w:type="pct"/>
          </w:tcPr>
          <w:p w14:paraId="7E57211E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645" w:type="pct"/>
          </w:tcPr>
          <w:p w14:paraId="6F9E7A73" w14:textId="75B8E99D" w:rsidR="00DC6FF7" w:rsidRPr="009A7517" w:rsidRDefault="005B4EBD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2DCC860A" w14:textId="51E7298A" w:rsidR="00DC6FF7" w:rsidRPr="009A7517" w:rsidRDefault="005B4EBD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45" w:type="pct"/>
            <w:vAlign w:val="bottom"/>
          </w:tcPr>
          <w:p w14:paraId="1A3EF5A4" w14:textId="796CEB16" w:rsidR="00DC6FF7" w:rsidRPr="009A7517" w:rsidRDefault="005B4EBD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(147,322)</w:t>
            </w:r>
          </w:p>
        </w:tc>
        <w:tc>
          <w:tcPr>
            <w:tcW w:w="645" w:type="pct"/>
          </w:tcPr>
          <w:p w14:paraId="7C625D68" w14:textId="59A1BE91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45" w:type="pct"/>
          </w:tcPr>
          <w:p w14:paraId="64A64DE6" w14:textId="2D18B75D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43" w:type="pct"/>
            <w:vAlign w:val="bottom"/>
          </w:tcPr>
          <w:p w14:paraId="5B0758C7" w14:textId="283F39D6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9A7517">
              <w:rPr>
                <w:rFonts w:hint="cs"/>
              </w:rPr>
              <w:t>(84,795)</w:t>
            </w:r>
          </w:p>
        </w:tc>
      </w:tr>
      <w:tr w:rsidR="00DC6FF7" w:rsidRPr="009A7517" w14:paraId="56DAE379" w14:textId="77777777" w:rsidTr="009F0863">
        <w:trPr>
          <w:trHeight w:val="60"/>
        </w:trPr>
        <w:tc>
          <w:tcPr>
            <w:tcW w:w="1132" w:type="pct"/>
          </w:tcPr>
          <w:p w14:paraId="5FA4F22E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45" w:type="pct"/>
          </w:tcPr>
          <w:p w14:paraId="55EBBE81" w14:textId="11EB69E8" w:rsidR="00DC6FF7" w:rsidRPr="009A7517" w:rsidRDefault="005B4EBD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11,288</w:t>
            </w:r>
          </w:p>
        </w:tc>
        <w:tc>
          <w:tcPr>
            <w:tcW w:w="645" w:type="pct"/>
            <w:shd w:val="clear" w:color="auto" w:fill="auto"/>
          </w:tcPr>
          <w:p w14:paraId="4FF83500" w14:textId="7315BBA1" w:rsidR="00DC6FF7" w:rsidRPr="009A7517" w:rsidRDefault="005B4EBD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448,236</w:t>
            </w:r>
          </w:p>
        </w:tc>
        <w:tc>
          <w:tcPr>
            <w:tcW w:w="645" w:type="pct"/>
            <w:vAlign w:val="bottom"/>
          </w:tcPr>
          <w:p w14:paraId="00162E8D" w14:textId="2B66D88E" w:rsidR="00DC6FF7" w:rsidRPr="009A7517" w:rsidRDefault="005B4EBD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312,202</w:t>
            </w:r>
          </w:p>
        </w:tc>
        <w:tc>
          <w:tcPr>
            <w:tcW w:w="645" w:type="pct"/>
          </w:tcPr>
          <w:p w14:paraId="6E0479C3" w14:textId="1C9A926C" w:rsidR="00DC6FF7" w:rsidRPr="009A7517" w:rsidRDefault="00DC6FF7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11,046</w:t>
            </w:r>
          </w:p>
        </w:tc>
        <w:tc>
          <w:tcPr>
            <w:tcW w:w="645" w:type="pct"/>
          </w:tcPr>
          <w:p w14:paraId="3CC023EE" w14:textId="70EFFE3E" w:rsidR="00DC6FF7" w:rsidRPr="009A7517" w:rsidRDefault="00DC6FF7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273,166</w:t>
            </w:r>
          </w:p>
        </w:tc>
        <w:tc>
          <w:tcPr>
            <w:tcW w:w="643" w:type="pct"/>
            <w:vAlign w:val="bottom"/>
          </w:tcPr>
          <w:p w14:paraId="322F2CEA" w14:textId="41F97587" w:rsidR="00DC6FF7" w:rsidRPr="009A7517" w:rsidRDefault="00DC6FF7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199,417</w:t>
            </w:r>
          </w:p>
        </w:tc>
      </w:tr>
    </w:tbl>
    <w:p w14:paraId="68EE60B6" w14:textId="77777777" w:rsidR="009F0863" w:rsidRPr="009A7517" w:rsidRDefault="009F0863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3AA8652C" w14:textId="4C3F3249" w:rsidR="000263E6" w:rsidRPr="009A7517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9A7517">
        <w:rPr>
          <w:rFonts w:hint="cs"/>
          <w:cs/>
        </w:rPr>
        <w:t>บริษัทไม่มีรายได้ที่ได้รับการส่งเสริมการลงทุน</w:t>
      </w:r>
    </w:p>
    <w:p w14:paraId="2F78EAFE" w14:textId="77777777" w:rsidR="00227291" w:rsidRPr="009A7517" w:rsidRDefault="00227291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9BF24C8" w14:textId="064C8553" w:rsidR="000F5767" w:rsidRPr="009A7517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ค่าใช้จ่ายตามลักษณะ</w:t>
      </w:r>
    </w:p>
    <w:p w14:paraId="2373652E" w14:textId="77777777" w:rsidR="00AB0D64" w:rsidRPr="009A7517" w:rsidRDefault="00AB0D64" w:rsidP="00140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DD7977" w:rsidRPr="009A7517" w14:paraId="62AD8B3F" w14:textId="77777777" w:rsidTr="00AD3C24">
        <w:trPr>
          <w:tblHeader/>
        </w:trPr>
        <w:tc>
          <w:tcPr>
            <w:tcW w:w="4590" w:type="dxa"/>
            <w:shd w:val="clear" w:color="auto" w:fill="auto"/>
          </w:tcPr>
          <w:p w14:paraId="7F269BCD" w14:textId="77777777" w:rsidR="00DD7977" w:rsidRPr="009A7517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295" w:type="dxa"/>
            <w:gridSpan w:val="2"/>
            <w:shd w:val="clear" w:color="auto" w:fill="auto"/>
          </w:tcPr>
          <w:p w14:paraId="07341218" w14:textId="77777777" w:rsidR="00DD7977" w:rsidRPr="009A7517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shd w:val="clear" w:color="auto" w:fill="auto"/>
          </w:tcPr>
          <w:p w14:paraId="73A6D7B1" w14:textId="77777777" w:rsidR="00DD7977" w:rsidRPr="009A7517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B7C34" w:rsidRPr="009A7517" w14:paraId="5BBF35C8" w14:textId="77777777" w:rsidTr="00AD3C24">
        <w:trPr>
          <w:tblHeader/>
        </w:trPr>
        <w:tc>
          <w:tcPr>
            <w:tcW w:w="4590" w:type="dxa"/>
          </w:tcPr>
          <w:p w14:paraId="36C3EA18" w14:textId="77777777" w:rsidR="00FB7C34" w:rsidRPr="009A7517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147" w:type="dxa"/>
          </w:tcPr>
          <w:p w14:paraId="14F87E60" w14:textId="271AAA2A" w:rsidR="00FB7C34" w:rsidRPr="009A7517" w:rsidRDefault="00DC6FF7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148" w:type="dxa"/>
          </w:tcPr>
          <w:p w14:paraId="1C14F2AF" w14:textId="1F00FFE6" w:rsidR="00FB7C34" w:rsidRPr="009A7517" w:rsidRDefault="00DC6FF7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147" w:type="dxa"/>
          </w:tcPr>
          <w:p w14:paraId="6AAED3D3" w14:textId="3CCAC432" w:rsidR="00FB7C34" w:rsidRPr="009A7517" w:rsidRDefault="00DC6FF7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148" w:type="dxa"/>
          </w:tcPr>
          <w:p w14:paraId="500144F4" w14:textId="5B1FE29A" w:rsidR="00FB7C34" w:rsidRPr="009A7517" w:rsidRDefault="00DC6FF7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ED7F3F" w:rsidRPr="009A7517" w14:paraId="55CF5B10" w14:textId="77777777" w:rsidTr="00AD3C24">
        <w:trPr>
          <w:tblHeader/>
        </w:trPr>
        <w:tc>
          <w:tcPr>
            <w:tcW w:w="4590" w:type="dxa"/>
          </w:tcPr>
          <w:p w14:paraId="517F1E22" w14:textId="77777777" w:rsidR="00ED7F3F" w:rsidRPr="009A7517" w:rsidRDefault="00ED7F3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590" w:type="dxa"/>
            <w:gridSpan w:val="4"/>
          </w:tcPr>
          <w:p w14:paraId="14B3EE72" w14:textId="77777777" w:rsidR="00ED7F3F" w:rsidRPr="009A7517" w:rsidRDefault="00ED7F3F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6FF7" w:rsidRPr="009A7517" w14:paraId="68705258" w14:textId="77777777" w:rsidTr="00AD3C24">
        <w:tc>
          <w:tcPr>
            <w:tcW w:w="4590" w:type="dxa"/>
          </w:tcPr>
          <w:p w14:paraId="0D646D04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47" w:type="dxa"/>
            <w:vAlign w:val="bottom"/>
          </w:tcPr>
          <w:p w14:paraId="60B6E973" w14:textId="432B4936" w:rsidR="00DC6FF7" w:rsidRPr="009A7517" w:rsidRDefault="003A47C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3,430</w:t>
            </w:r>
          </w:p>
        </w:tc>
        <w:tc>
          <w:tcPr>
            <w:tcW w:w="1148" w:type="dxa"/>
            <w:vAlign w:val="bottom"/>
          </w:tcPr>
          <w:p w14:paraId="6426C70D" w14:textId="330167B6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(65)</w:t>
            </w:r>
          </w:p>
        </w:tc>
        <w:tc>
          <w:tcPr>
            <w:tcW w:w="1147" w:type="dxa"/>
            <w:vAlign w:val="bottom"/>
          </w:tcPr>
          <w:p w14:paraId="3EAF3B9A" w14:textId="142DD97F" w:rsidR="00DC6FF7" w:rsidRPr="009A7517" w:rsidRDefault="003A47C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4,013</w:t>
            </w:r>
          </w:p>
        </w:tc>
        <w:tc>
          <w:tcPr>
            <w:tcW w:w="1148" w:type="dxa"/>
            <w:vAlign w:val="bottom"/>
          </w:tcPr>
          <w:p w14:paraId="638E62C7" w14:textId="67022021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(155)</w:t>
            </w:r>
          </w:p>
        </w:tc>
      </w:tr>
      <w:tr w:rsidR="00DC6FF7" w:rsidRPr="009A7517" w14:paraId="6BEC44A1" w14:textId="77777777" w:rsidTr="00AD3C24">
        <w:tc>
          <w:tcPr>
            <w:tcW w:w="4590" w:type="dxa"/>
          </w:tcPr>
          <w:p w14:paraId="3813E2F2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47" w:type="dxa"/>
            <w:vAlign w:val="bottom"/>
          </w:tcPr>
          <w:p w14:paraId="6DF623BF" w14:textId="483C9DBA" w:rsidR="00DC6FF7" w:rsidRPr="009A7517" w:rsidRDefault="003A47C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192,143</w:t>
            </w:r>
          </w:p>
        </w:tc>
        <w:tc>
          <w:tcPr>
            <w:tcW w:w="1148" w:type="dxa"/>
            <w:vAlign w:val="bottom"/>
          </w:tcPr>
          <w:p w14:paraId="16C63B51" w14:textId="5A55D841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104,718</w:t>
            </w:r>
          </w:p>
        </w:tc>
        <w:tc>
          <w:tcPr>
            <w:tcW w:w="1147" w:type="dxa"/>
            <w:vAlign w:val="bottom"/>
          </w:tcPr>
          <w:p w14:paraId="4DDE5FAD" w14:textId="2108DFC5" w:rsidR="00DC6FF7" w:rsidRPr="009A7517" w:rsidRDefault="003A47C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180,781</w:t>
            </w:r>
          </w:p>
        </w:tc>
        <w:tc>
          <w:tcPr>
            <w:tcW w:w="1148" w:type="dxa"/>
            <w:vAlign w:val="bottom"/>
          </w:tcPr>
          <w:p w14:paraId="6709541A" w14:textId="6866864C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92,973</w:t>
            </w:r>
          </w:p>
        </w:tc>
      </w:tr>
      <w:tr w:rsidR="00DC6FF7" w:rsidRPr="009A7517" w14:paraId="74F36D27" w14:textId="77777777" w:rsidTr="00AD3C24">
        <w:tc>
          <w:tcPr>
            <w:tcW w:w="4590" w:type="dxa"/>
          </w:tcPr>
          <w:p w14:paraId="6211D6DD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ค่าใช้จ่ายภาษีและกองทุนน้ำมัน</w:t>
            </w:r>
          </w:p>
        </w:tc>
        <w:tc>
          <w:tcPr>
            <w:tcW w:w="1147" w:type="dxa"/>
            <w:vAlign w:val="bottom"/>
          </w:tcPr>
          <w:p w14:paraId="616CB838" w14:textId="3F3039F2" w:rsidR="00DC6FF7" w:rsidRPr="009A7517" w:rsidRDefault="003A47C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6,183</w:t>
            </w:r>
          </w:p>
        </w:tc>
        <w:tc>
          <w:tcPr>
            <w:tcW w:w="1148" w:type="dxa"/>
            <w:vAlign w:val="bottom"/>
          </w:tcPr>
          <w:p w14:paraId="22E437AE" w14:textId="44257518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24,386</w:t>
            </w:r>
          </w:p>
        </w:tc>
        <w:tc>
          <w:tcPr>
            <w:tcW w:w="1147" w:type="dxa"/>
            <w:vAlign w:val="bottom"/>
          </w:tcPr>
          <w:p w14:paraId="2838C0F0" w14:textId="34BBE30D" w:rsidR="00DC6FF7" w:rsidRPr="009A7517" w:rsidRDefault="003A47C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6,183</w:t>
            </w:r>
          </w:p>
        </w:tc>
        <w:tc>
          <w:tcPr>
            <w:tcW w:w="1148" w:type="dxa"/>
            <w:vAlign w:val="bottom"/>
          </w:tcPr>
          <w:p w14:paraId="244E8FE8" w14:textId="30953EDF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24,386</w:t>
            </w:r>
          </w:p>
        </w:tc>
      </w:tr>
      <w:tr w:rsidR="00DC6FF7" w:rsidRPr="009A7517" w14:paraId="5CF9C8DF" w14:textId="77777777" w:rsidTr="00AD3C24">
        <w:tc>
          <w:tcPr>
            <w:tcW w:w="4590" w:type="dxa"/>
          </w:tcPr>
          <w:p w14:paraId="39AF6203" w14:textId="4820EECD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47" w:type="dxa"/>
            <w:vAlign w:val="bottom"/>
          </w:tcPr>
          <w:p w14:paraId="184FD5D9" w14:textId="172F31F6" w:rsidR="00DC6FF7" w:rsidRPr="009A7517" w:rsidRDefault="00CC4AD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10,00</w:t>
            </w:r>
            <w:r w:rsidR="00681866" w:rsidRPr="009A7517">
              <w:t>4</w:t>
            </w:r>
          </w:p>
        </w:tc>
        <w:tc>
          <w:tcPr>
            <w:tcW w:w="1148" w:type="dxa"/>
            <w:vAlign w:val="bottom"/>
          </w:tcPr>
          <w:p w14:paraId="49CBA79E" w14:textId="566114A5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8,075</w:t>
            </w:r>
          </w:p>
        </w:tc>
        <w:tc>
          <w:tcPr>
            <w:tcW w:w="1147" w:type="dxa"/>
            <w:vAlign w:val="bottom"/>
          </w:tcPr>
          <w:p w14:paraId="24EA44AC" w14:textId="17A0647A" w:rsidR="00DC6FF7" w:rsidRPr="009A7517" w:rsidRDefault="00CC4AD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5,425</w:t>
            </w:r>
          </w:p>
        </w:tc>
        <w:tc>
          <w:tcPr>
            <w:tcW w:w="1148" w:type="dxa"/>
            <w:vAlign w:val="bottom"/>
          </w:tcPr>
          <w:p w14:paraId="4A594004" w14:textId="6D5B9222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5,221</w:t>
            </w:r>
          </w:p>
        </w:tc>
      </w:tr>
      <w:tr w:rsidR="00DC6FF7" w:rsidRPr="009A7517" w14:paraId="4F21ED9C" w14:textId="77777777" w:rsidTr="00AD3C24">
        <w:tc>
          <w:tcPr>
            <w:tcW w:w="4590" w:type="dxa"/>
          </w:tcPr>
          <w:p w14:paraId="420B7423" w14:textId="1C107FF3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47" w:type="dxa"/>
            <w:vAlign w:val="bottom"/>
          </w:tcPr>
          <w:p w14:paraId="4C73447F" w14:textId="05EC597D" w:rsidR="00DC6FF7" w:rsidRPr="009A7517" w:rsidRDefault="00BE0048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6,868</w:t>
            </w:r>
          </w:p>
        </w:tc>
        <w:tc>
          <w:tcPr>
            <w:tcW w:w="1148" w:type="dxa"/>
            <w:vAlign w:val="bottom"/>
          </w:tcPr>
          <w:p w14:paraId="7D17978C" w14:textId="75F62172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4,579</w:t>
            </w:r>
          </w:p>
        </w:tc>
        <w:tc>
          <w:tcPr>
            <w:tcW w:w="1147" w:type="dxa"/>
            <w:vAlign w:val="bottom"/>
          </w:tcPr>
          <w:p w14:paraId="0D1DC6C8" w14:textId="5859B3C4" w:rsidR="00DC6FF7" w:rsidRPr="009A7517" w:rsidRDefault="006D64D1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2,519</w:t>
            </w:r>
          </w:p>
        </w:tc>
        <w:tc>
          <w:tcPr>
            <w:tcW w:w="1148" w:type="dxa"/>
            <w:vAlign w:val="bottom"/>
          </w:tcPr>
          <w:p w14:paraId="4A5F8FF1" w14:textId="05EBD3A6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2,117</w:t>
            </w:r>
          </w:p>
        </w:tc>
      </w:tr>
      <w:tr w:rsidR="00DC6FF7" w:rsidRPr="009A7517" w14:paraId="2CCED29A" w14:textId="77777777" w:rsidTr="00AD3C24">
        <w:tc>
          <w:tcPr>
            <w:tcW w:w="4590" w:type="dxa"/>
          </w:tcPr>
          <w:p w14:paraId="744F1001" w14:textId="311EB266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ค่าใช้จ่ายการโฆษณาประชาสัมพันธ์</w:t>
            </w:r>
          </w:p>
        </w:tc>
        <w:tc>
          <w:tcPr>
            <w:tcW w:w="1147" w:type="dxa"/>
            <w:vAlign w:val="bottom"/>
          </w:tcPr>
          <w:p w14:paraId="1825E077" w14:textId="6399D63A" w:rsidR="00DC6FF7" w:rsidRPr="009A7517" w:rsidRDefault="0061256B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791</w:t>
            </w:r>
          </w:p>
        </w:tc>
        <w:tc>
          <w:tcPr>
            <w:tcW w:w="1148" w:type="dxa"/>
            <w:vAlign w:val="bottom"/>
          </w:tcPr>
          <w:p w14:paraId="0020F081" w14:textId="5E7418AA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  <w:cs/>
              </w:rPr>
              <w:t>553</w:t>
            </w:r>
          </w:p>
        </w:tc>
        <w:tc>
          <w:tcPr>
            <w:tcW w:w="1147" w:type="dxa"/>
            <w:vAlign w:val="bottom"/>
          </w:tcPr>
          <w:p w14:paraId="0AB72BFB" w14:textId="6B5E38DD" w:rsidR="00DC6FF7" w:rsidRPr="009A7517" w:rsidRDefault="006D64D1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6</w:t>
            </w:r>
            <w:r w:rsidR="00061ACF" w:rsidRPr="009A7517">
              <w:rPr>
                <w:rFonts w:hint="cs"/>
                <w:cs/>
              </w:rPr>
              <w:t>6</w:t>
            </w:r>
            <w:r w:rsidRPr="009A7517">
              <w:rPr>
                <w:rFonts w:hint="cs"/>
              </w:rPr>
              <w:t>0</w:t>
            </w:r>
          </w:p>
        </w:tc>
        <w:tc>
          <w:tcPr>
            <w:tcW w:w="1148" w:type="dxa"/>
            <w:vAlign w:val="bottom"/>
          </w:tcPr>
          <w:p w14:paraId="301EE89E" w14:textId="3B5EC7A3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399</w:t>
            </w:r>
          </w:p>
        </w:tc>
      </w:tr>
      <w:tr w:rsidR="00DC6FF7" w:rsidRPr="009A7517" w14:paraId="3AE2927E" w14:textId="77777777" w:rsidTr="00AD3C24">
        <w:tc>
          <w:tcPr>
            <w:tcW w:w="4590" w:type="dxa"/>
          </w:tcPr>
          <w:p w14:paraId="2044978E" w14:textId="01AECB66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47" w:type="dxa"/>
            <w:vAlign w:val="bottom"/>
          </w:tcPr>
          <w:p w14:paraId="0276E042" w14:textId="4370F5E6" w:rsidR="00DC6FF7" w:rsidRPr="009A7517" w:rsidRDefault="003A47C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1,908</w:t>
            </w:r>
          </w:p>
        </w:tc>
        <w:tc>
          <w:tcPr>
            <w:tcW w:w="1148" w:type="dxa"/>
            <w:vAlign w:val="bottom"/>
          </w:tcPr>
          <w:p w14:paraId="2585FAE7" w14:textId="6F9CBA1D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1,580</w:t>
            </w:r>
          </w:p>
        </w:tc>
        <w:tc>
          <w:tcPr>
            <w:tcW w:w="1147" w:type="dxa"/>
            <w:vAlign w:val="bottom"/>
          </w:tcPr>
          <w:p w14:paraId="1FF728DE" w14:textId="381479BA" w:rsidR="00DC6FF7" w:rsidRPr="009A7517" w:rsidRDefault="003A47C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1,788</w:t>
            </w:r>
          </w:p>
        </w:tc>
        <w:tc>
          <w:tcPr>
            <w:tcW w:w="1148" w:type="dxa"/>
            <w:vAlign w:val="bottom"/>
          </w:tcPr>
          <w:p w14:paraId="67E798EC" w14:textId="0E53C1F4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1,375</w:t>
            </w:r>
          </w:p>
        </w:tc>
      </w:tr>
      <w:tr w:rsidR="00DC6FF7" w:rsidRPr="009A7517" w14:paraId="4733753F" w14:textId="77777777" w:rsidTr="00AD3C24">
        <w:trPr>
          <w:trHeight w:val="58"/>
        </w:trPr>
        <w:tc>
          <w:tcPr>
            <w:tcW w:w="4590" w:type="dxa"/>
          </w:tcPr>
          <w:p w14:paraId="3DF00F7B" w14:textId="1B6DC7B0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147" w:type="dxa"/>
            <w:vAlign w:val="bottom"/>
          </w:tcPr>
          <w:p w14:paraId="3D8EB36E" w14:textId="292984AD" w:rsidR="00DC6FF7" w:rsidRPr="009A7517" w:rsidRDefault="003A47C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42</w:t>
            </w:r>
            <w:r w:rsidR="00BE0048" w:rsidRPr="009A7517">
              <w:rPr>
                <w:rFonts w:hint="cs"/>
              </w:rPr>
              <w:t>6</w:t>
            </w:r>
          </w:p>
        </w:tc>
        <w:tc>
          <w:tcPr>
            <w:tcW w:w="1148" w:type="dxa"/>
            <w:vAlign w:val="bottom"/>
          </w:tcPr>
          <w:p w14:paraId="26866352" w14:textId="501ED48C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723</w:t>
            </w:r>
          </w:p>
        </w:tc>
        <w:tc>
          <w:tcPr>
            <w:tcW w:w="1147" w:type="dxa"/>
            <w:vAlign w:val="bottom"/>
          </w:tcPr>
          <w:p w14:paraId="0C9D0AE6" w14:textId="7D599286" w:rsidR="00DC6FF7" w:rsidRPr="009A7517" w:rsidRDefault="003A47C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158</w:t>
            </w:r>
          </w:p>
        </w:tc>
        <w:tc>
          <w:tcPr>
            <w:tcW w:w="1148" w:type="dxa"/>
            <w:vAlign w:val="bottom"/>
          </w:tcPr>
          <w:p w14:paraId="7FB7BF51" w14:textId="10C3CB83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232</w:t>
            </w:r>
          </w:p>
        </w:tc>
      </w:tr>
      <w:tr w:rsidR="00BE0048" w:rsidRPr="009A7517" w14:paraId="420851B5" w14:textId="77777777" w:rsidTr="00AD3C24">
        <w:trPr>
          <w:trHeight w:val="58"/>
        </w:trPr>
        <w:tc>
          <w:tcPr>
            <w:tcW w:w="4590" w:type="dxa"/>
          </w:tcPr>
          <w:p w14:paraId="7E77A810" w14:textId="700CD669" w:rsidR="00BE0048" w:rsidRPr="009A7517" w:rsidRDefault="001E28D8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147" w:type="dxa"/>
            <w:vAlign w:val="bottom"/>
          </w:tcPr>
          <w:p w14:paraId="4F7776DB" w14:textId="39E73656" w:rsidR="00BE0048" w:rsidRPr="009A7517" w:rsidRDefault="001E28D8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  <w:cs/>
              </w:rPr>
              <w:t>3</w:t>
            </w:r>
            <w:r w:rsidR="004B61D1" w:rsidRPr="009A7517">
              <w:rPr>
                <w:rFonts w:hint="cs"/>
              </w:rPr>
              <w:t>30</w:t>
            </w:r>
          </w:p>
        </w:tc>
        <w:tc>
          <w:tcPr>
            <w:tcW w:w="1148" w:type="dxa"/>
            <w:vAlign w:val="bottom"/>
          </w:tcPr>
          <w:p w14:paraId="351791F1" w14:textId="16E9B53E" w:rsidR="00BE0048" w:rsidRPr="009A7517" w:rsidRDefault="001409F0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t>2</w:t>
            </w:r>
          </w:p>
        </w:tc>
        <w:tc>
          <w:tcPr>
            <w:tcW w:w="1147" w:type="dxa"/>
            <w:vAlign w:val="bottom"/>
          </w:tcPr>
          <w:p w14:paraId="644690FB" w14:textId="4A9BC0A0" w:rsidR="00BE0048" w:rsidRPr="009A7517" w:rsidRDefault="001E28D8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  <w:cs/>
              </w:rPr>
              <w:t>32</w:t>
            </w:r>
            <w:r w:rsidR="001409F0" w:rsidRPr="009A7517">
              <w:t>4</w:t>
            </w:r>
          </w:p>
        </w:tc>
        <w:tc>
          <w:tcPr>
            <w:tcW w:w="1148" w:type="dxa"/>
            <w:vAlign w:val="bottom"/>
          </w:tcPr>
          <w:p w14:paraId="0234E380" w14:textId="4E922E50" w:rsidR="00BE0048" w:rsidRPr="009A7517" w:rsidRDefault="001E28D8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</w:tr>
    </w:tbl>
    <w:p w14:paraId="42A57D1B" w14:textId="20947696" w:rsidR="005A5AAF" w:rsidRPr="009A7517" w:rsidRDefault="005A5AAF" w:rsidP="00DD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3D414DE" w14:textId="77777777" w:rsidR="001409F0" w:rsidRPr="009A7517" w:rsidRDefault="00140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9A7517">
        <w:rPr>
          <w:i/>
          <w:iCs/>
          <w:cs/>
        </w:rPr>
        <w:br w:type="page"/>
      </w:r>
    </w:p>
    <w:p w14:paraId="285A89B2" w14:textId="1346F28F" w:rsidR="00A6569E" w:rsidRPr="009A7517" w:rsidRDefault="00A6569E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  <w:r w:rsidRPr="009A7517">
        <w:rPr>
          <w:rFonts w:hint="cs"/>
          <w:i/>
          <w:iCs/>
          <w:cs/>
        </w:rPr>
        <w:lastRenderedPageBreak/>
        <w:t>โครงการสมทบเงินที่กำหนดไว้</w:t>
      </w:r>
    </w:p>
    <w:p w14:paraId="34613FAA" w14:textId="77777777" w:rsidR="00A6569E" w:rsidRPr="009A7517" w:rsidRDefault="00A6569E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1D439F9" w14:textId="77777777" w:rsidR="00A6569E" w:rsidRPr="009A7517" w:rsidRDefault="00A6569E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9A7517">
        <w:rPr>
          <w:rFonts w:hint="cs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9A7517">
        <w:rPr>
          <w:rFonts w:hint="cs"/>
        </w:rPr>
        <w:t>3</w:t>
      </w:r>
      <w:r w:rsidRPr="009A7517">
        <w:rPr>
          <w:rFonts w:hint="cs"/>
          <w:cs/>
        </w:rPr>
        <w:t xml:space="preserve"> ถึง อัตราร้อยละ </w:t>
      </w:r>
      <w:r w:rsidRPr="009A7517">
        <w:rPr>
          <w:rFonts w:hint="cs"/>
        </w:rPr>
        <w:t>15</w:t>
      </w:r>
      <w:r w:rsidRPr="009A7517">
        <w:rPr>
          <w:rFonts w:hint="cs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9A7517">
        <w:rPr>
          <w:rFonts w:hint="cs"/>
        </w:rPr>
        <w:t>3</w:t>
      </w:r>
      <w:r w:rsidRPr="009A7517">
        <w:rPr>
          <w:rFonts w:hint="cs"/>
          <w:cs/>
        </w:rPr>
        <w:t xml:space="preserve"> ถึง อัตราร้อยละ </w:t>
      </w:r>
      <w:r w:rsidRPr="009A7517">
        <w:rPr>
          <w:rFonts w:hint="cs"/>
        </w:rPr>
        <w:t>10</w:t>
      </w:r>
      <w:r w:rsidRPr="009A7517">
        <w:rPr>
          <w:rFonts w:hint="cs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3AF1D93" w14:textId="77777777" w:rsidR="00AB0D64" w:rsidRPr="009A7517" w:rsidRDefault="00AB0D64" w:rsidP="00AB0D64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61BD4189" w14:textId="1CFD6776" w:rsidR="00870CCC" w:rsidRPr="009A7517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lang w:bidi="th-TH"/>
        </w:rPr>
        <w:tab/>
      </w: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ต้นทุนทางการเงิน</w:t>
      </w:r>
    </w:p>
    <w:p w14:paraId="3487FE9C" w14:textId="77777777" w:rsidR="00D11349" w:rsidRPr="009A7517" w:rsidRDefault="00D11349" w:rsidP="0082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827AA0" w:rsidRPr="009A7517" w14:paraId="08453B6E" w14:textId="77777777" w:rsidTr="00AB0D64">
        <w:trPr>
          <w:trHeight w:val="408"/>
          <w:tblHeader/>
        </w:trPr>
        <w:tc>
          <w:tcPr>
            <w:tcW w:w="1772" w:type="pct"/>
          </w:tcPr>
          <w:p w14:paraId="603F7858" w14:textId="77777777" w:rsidR="00827AA0" w:rsidRPr="009A7517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7DF8A15B" w14:textId="77777777" w:rsidR="00827AA0" w:rsidRPr="009A7517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465314A6" w14:textId="77777777" w:rsidR="00827AA0" w:rsidRPr="009A7517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7C4BF00E" w14:textId="77777777" w:rsidR="00827AA0" w:rsidRPr="009A7517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7AA0" w:rsidRPr="009A7517" w14:paraId="20129003" w14:textId="77777777" w:rsidTr="00AB0D64">
        <w:trPr>
          <w:trHeight w:val="408"/>
          <w:tblHeader/>
        </w:trPr>
        <w:tc>
          <w:tcPr>
            <w:tcW w:w="1772" w:type="pct"/>
          </w:tcPr>
          <w:p w14:paraId="6305A5A1" w14:textId="77777777" w:rsidR="00827AA0" w:rsidRPr="009A7517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AAFF3F1" w14:textId="77777777" w:rsidR="00827AA0" w:rsidRPr="009A7517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4" w:type="pct"/>
          </w:tcPr>
          <w:p w14:paraId="7B2E5850" w14:textId="0444E5D4" w:rsidR="00827AA0" w:rsidRPr="009A7517" w:rsidRDefault="00DC6FF7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674" w:type="pct"/>
          </w:tcPr>
          <w:p w14:paraId="3BFEE741" w14:textId="2B440A93" w:rsidR="00827AA0" w:rsidRPr="009A7517" w:rsidRDefault="00DC6FF7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674" w:type="pct"/>
          </w:tcPr>
          <w:p w14:paraId="3CFA7B8F" w14:textId="6CDA627A" w:rsidR="00827AA0" w:rsidRPr="009A7517" w:rsidRDefault="00DC6FF7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673" w:type="pct"/>
          </w:tcPr>
          <w:p w14:paraId="7062F9B5" w14:textId="719F755E" w:rsidR="00827AA0" w:rsidRPr="009A7517" w:rsidRDefault="00DC6FF7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827AA0" w:rsidRPr="009A7517" w14:paraId="28635E92" w14:textId="77777777" w:rsidTr="00AB0D64">
        <w:trPr>
          <w:trHeight w:val="408"/>
          <w:tblHeader/>
        </w:trPr>
        <w:tc>
          <w:tcPr>
            <w:tcW w:w="1772" w:type="pct"/>
          </w:tcPr>
          <w:p w14:paraId="032B954A" w14:textId="77777777" w:rsidR="00827AA0" w:rsidRPr="009A7517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3A0AF553" w14:textId="77777777" w:rsidR="00827AA0" w:rsidRPr="009A7517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517248E5" w14:textId="77777777" w:rsidR="00827AA0" w:rsidRPr="009A7517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7AA0" w:rsidRPr="009A7517" w14:paraId="44237B38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072FD7AA" w14:textId="77777777" w:rsidR="00827AA0" w:rsidRPr="009A7517" w:rsidRDefault="00827AA0" w:rsidP="0082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3" w:type="pct"/>
            <w:vAlign w:val="bottom"/>
          </w:tcPr>
          <w:p w14:paraId="51715951" w14:textId="77777777" w:rsidR="00827AA0" w:rsidRPr="009A7517" w:rsidRDefault="00827AA0" w:rsidP="0082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047C59FD" w14:textId="77777777" w:rsidR="00827AA0" w:rsidRPr="009A7517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194DF0E" w14:textId="77777777" w:rsidR="00827AA0" w:rsidRPr="009A7517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73DF301" w14:textId="77777777" w:rsidR="00827AA0" w:rsidRPr="009A7517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EA03BD0" w14:textId="77777777" w:rsidR="00827AA0" w:rsidRPr="009A7517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DC6FF7" w:rsidRPr="009A7517" w14:paraId="42D6FADC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203AF953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33" w:type="pct"/>
            <w:vAlign w:val="bottom"/>
          </w:tcPr>
          <w:p w14:paraId="117BA0CC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4ED47C10" w14:textId="751A9536" w:rsidR="00DC6FF7" w:rsidRPr="009A7517" w:rsidRDefault="00443E73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  <w:cs/>
              </w:rPr>
              <w:t>751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8A8565E" w14:textId="2577E187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993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D0624D8" w14:textId="5D0719EC" w:rsidR="00DC6FF7" w:rsidRPr="009A7517" w:rsidRDefault="00786283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257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FC0645B" w14:textId="2E2B5A47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153</w:t>
            </w:r>
          </w:p>
        </w:tc>
      </w:tr>
      <w:tr w:rsidR="00DC6FF7" w:rsidRPr="009A7517" w14:paraId="19B19F92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4C6290E1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33" w:type="pct"/>
            <w:vAlign w:val="bottom"/>
          </w:tcPr>
          <w:p w14:paraId="7C5CE219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125ADB89" w14:textId="0826BAB9" w:rsidR="00DC6FF7" w:rsidRPr="009A7517" w:rsidRDefault="00443E73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2,225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2A4D363" w14:textId="25ECB060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1,402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84E54C8" w14:textId="7657852D" w:rsidR="00DC6FF7" w:rsidRPr="009A7517" w:rsidRDefault="00786283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1,178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0175201" w14:textId="53DD0C5F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1,003</w:t>
            </w:r>
          </w:p>
        </w:tc>
      </w:tr>
      <w:tr w:rsidR="00DC6FF7" w:rsidRPr="009A7517" w14:paraId="17213980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79CA57C8" w14:textId="1D3BAA90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3" w:type="pct"/>
            <w:vAlign w:val="bottom"/>
          </w:tcPr>
          <w:p w14:paraId="62969069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452EF69E" w14:textId="41C41F84" w:rsidR="00DC6FF7" w:rsidRPr="009A7517" w:rsidRDefault="00007051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42</w:t>
            </w:r>
            <w:r w:rsidR="004470F2" w:rsidRPr="009A7517">
              <w:rPr>
                <w:rFonts w:hint="cs"/>
                <w:cs/>
              </w:rPr>
              <w:t>8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5B7E982" w14:textId="52DDFB1D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194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B85FF75" w14:textId="3B89C4C4" w:rsidR="00DC6FF7" w:rsidRPr="009A7517" w:rsidRDefault="00786283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302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EA6268A" w14:textId="79322642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186</w:t>
            </w:r>
          </w:p>
        </w:tc>
      </w:tr>
      <w:tr w:rsidR="00DC6FF7" w:rsidRPr="009A7517" w14:paraId="77ABDA93" w14:textId="77777777" w:rsidTr="00AD3C24">
        <w:trPr>
          <w:trHeight w:val="408"/>
        </w:trPr>
        <w:tc>
          <w:tcPr>
            <w:tcW w:w="1772" w:type="pct"/>
          </w:tcPr>
          <w:p w14:paraId="4E436826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AFF6593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2E86BA8" w14:textId="287853B8" w:rsidR="00DC6FF7" w:rsidRPr="009A7517" w:rsidRDefault="00786283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3,</w:t>
            </w:r>
            <w:r w:rsidR="00007051" w:rsidRPr="009A7517">
              <w:rPr>
                <w:rFonts w:hint="cs"/>
                <w:b/>
                <w:bCs/>
                <w:cs/>
              </w:rPr>
              <w:t>40</w:t>
            </w:r>
            <w:r w:rsidR="009C39F5" w:rsidRPr="009A7517">
              <w:rPr>
                <w:rFonts w:hint="cs"/>
                <w:b/>
                <w:bCs/>
                <w:cs/>
              </w:rPr>
              <w:t>4</w:t>
            </w:r>
          </w:p>
        </w:tc>
        <w:tc>
          <w:tcPr>
            <w:tcW w:w="674" w:type="pct"/>
            <w:vAlign w:val="bottom"/>
          </w:tcPr>
          <w:p w14:paraId="2976C8CD" w14:textId="3581EFFF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2,589</w:t>
            </w:r>
          </w:p>
        </w:tc>
        <w:tc>
          <w:tcPr>
            <w:tcW w:w="674" w:type="pct"/>
            <w:vAlign w:val="bottom"/>
          </w:tcPr>
          <w:p w14:paraId="4D021FDD" w14:textId="7826A942" w:rsidR="00DC6FF7" w:rsidRPr="009A7517" w:rsidRDefault="00786283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1,737</w:t>
            </w:r>
          </w:p>
        </w:tc>
        <w:tc>
          <w:tcPr>
            <w:tcW w:w="673" w:type="pct"/>
            <w:vAlign w:val="bottom"/>
          </w:tcPr>
          <w:p w14:paraId="658D4563" w14:textId="605FA3D2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1,342</w:t>
            </w:r>
          </w:p>
        </w:tc>
      </w:tr>
      <w:tr w:rsidR="00DC6FF7" w:rsidRPr="009A7517" w14:paraId="7E6373BC" w14:textId="77777777" w:rsidTr="00AD3C24">
        <w:trPr>
          <w:trHeight w:val="408"/>
        </w:trPr>
        <w:tc>
          <w:tcPr>
            <w:tcW w:w="1772" w:type="pct"/>
          </w:tcPr>
          <w:p w14:paraId="16ED4406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ค่าตัดจำหน่ายของต้นทุนการทำ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รายการส่วนที่บันทึกรวมกับเงินกู้ยืม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27574F28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5B84751D" w14:textId="68103C46" w:rsidR="00DC6FF7" w:rsidRPr="009A7517" w:rsidRDefault="00786283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143</w:t>
            </w:r>
          </w:p>
        </w:tc>
        <w:tc>
          <w:tcPr>
            <w:tcW w:w="674" w:type="pct"/>
            <w:vAlign w:val="bottom"/>
          </w:tcPr>
          <w:p w14:paraId="038DD399" w14:textId="50C8E4E8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121</w:t>
            </w:r>
          </w:p>
        </w:tc>
        <w:tc>
          <w:tcPr>
            <w:tcW w:w="674" w:type="pct"/>
            <w:vAlign w:val="bottom"/>
          </w:tcPr>
          <w:p w14:paraId="72FB43EF" w14:textId="4BB4544F" w:rsidR="00DC6FF7" w:rsidRPr="009A7517" w:rsidRDefault="00786283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19</w:t>
            </w:r>
          </w:p>
        </w:tc>
        <w:tc>
          <w:tcPr>
            <w:tcW w:w="673" w:type="pct"/>
            <w:vAlign w:val="bottom"/>
          </w:tcPr>
          <w:p w14:paraId="2C6A203C" w14:textId="718EEB1D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17</w:t>
            </w:r>
          </w:p>
        </w:tc>
      </w:tr>
      <w:tr w:rsidR="00DC6FF7" w:rsidRPr="009A7517" w14:paraId="2821B0AA" w14:textId="77777777" w:rsidTr="00AD3C24">
        <w:trPr>
          <w:trHeight w:val="408"/>
        </w:trPr>
        <w:tc>
          <w:tcPr>
            <w:tcW w:w="1772" w:type="pct"/>
          </w:tcPr>
          <w:p w14:paraId="485C009D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C9050B1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17745EFC" w14:textId="095DD987" w:rsidR="00DC6FF7" w:rsidRPr="009A7517" w:rsidRDefault="009C39F5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  <w:cs/>
              </w:rPr>
              <w:t>576</w:t>
            </w:r>
          </w:p>
        </w:tc>
        <w:tc>
          <w:tcPr>
            <w:tcW w:w="674" w:type="pct"/>
            <w:vAlign w:val="bottom"/>
          </w:tcPr>
          <w:p w14:paraId="666CA45D" w14:textId="69EEBDC1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169</w:t>
            </w:r>
          </w:p>
        </w:tc>
        <w:tc>
          <w:tcPr>
            <w:tcW w:w="674" w:type="pct"/>
            <w:vAlign w:val="bottom"/>
          </w:tcPr>
          <w:p w14:paraId="70EA742D" w14:textId="59DFDE7F" w:rsidR="00DC6FF7" w:rsidRPr="009A7517" w:rsidRDefault="00786283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73" w:type="pct"/>
            <w:vAlign w:val="bottom"/>
          </w:tcPr>
          <w:p w14:paraId="6D77CDDE" w14:textId="0566BD8C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</w:t>
            </w:r>
          </w:p>
        </w:tc>
      </w:tr>
      <w:tr w:rsidR="00DC6FF7" w:rsidRPr="009A7517" w14:paraId="4598E420" w14:textId="77777777" w:rsidTr="00AD3C24">
        <w:trPr>
          <w:trHeight w:val="408"/>
        </w:trPr>
        <w:tc>
          <w:tcPr>
            <w:tcW w:w="1772" w:type="pct"/>
          </w:tcPr>
          <w:p w14:paraId="2F833CB4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8BCA227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57A58710" w14:textId="141DE4D1" w:rsidR="00DC6FF7" w:rsidRPr="009A7517" w:rsidRDefault="00786283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4,123</w:t>
            </w:r>
          </w:p>
        </w:tc>
        <w:tc>
          <w:tcPr>
            <w:tcW w:w="674" w:type="pct"/>
            <w:vAlign w:val="bottom"/>
          </w:tcPr>
          <w:p w14:paraId="043B42F0" w14:textId="2203E55C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2,879</w:t>
            </w:r>
          </w:p>
        </w:tc>
        <w:tc>
          <w:tcPr>
            <w:tcW w:w="674" w:type="pct"/>
            <w:vAlign w:val="bottom"/>
          </w:tcPr>
          <w:p w14:paraId="7083A7A8" w14:textId="2AF00730" w:rsidR="00DC6FF7" w:rsidRPr="009A7517" w:rsidRDefault="001409F0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1,756</w:t>
            </w:r>
          </w:p>
        </w:tc>
        <w:tc>
          <w:tcPr>
            <w:tcW w:w="673" w:type="pct"/>
            <w:vAlign w:val="bottom"/>
          </w:tcPr>
          <w:p w14:paraId="05C3DA43" w14:textId="0EDF011E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1,360</w:t>
            </w:r>
          </w:p>
        </w:tc>
      </w:tr>
      <w:tr w:rsidR="00DC6FF7" w:rsidRPr="009A7517" w14:paraId="6575B849" w14:textId="77777777" w:rsidTr="00AD3C24">
        <w:trPr>
          <w:trHeight w:val="408"/>
        </w:trPr>
        <w:tc>
          <w:tcPr>
            <w:tcW w:w="1772" w:type="pct"/>
          </w:tcPr>
          <w:p w14:paraId="15748AC6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จำนวนที่รวมอยู่ในต้นทุนของ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    ส่วนที่บันทึกเป็นต้นทุนของ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    ที่ดิน อาคารและอุปกรณ์ระหว่าง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    ก่อสร้าง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2FC9E07" w14:textId="6AE844C6" w:rsidR="00DC6FF7" w:rsidRPr="009A7517" w:rsidRDefault="00941926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674" w:type="pct"/>
            <w:vAlign w:val="bottom"/>
          </w:tcPr>
          <w:p w14:paraId="2047530E" w14:textId="4324EE27" w:rsidR="00DC6FF7" w:rsidRPr="009A7517" w:rsidRDefault="00786283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(14</w:t>
            </w:r>
            <w:r w:rsidR="00A73DB7" w:rsidRPr="009A7517">
              <w:t>6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674" w:type="pct"/>
            <w:vAlign w:val="bottom"/>
          </w:tcPr>
          <w:p w14:paraId="6B49F1C3" w14:textId="56277641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(339)</w:t>
            </w:r>
          </w:p>
        </w:tc>
        <w:tc>
          <w:tcPr>
            <w:tcW w:w="674" w:type="pct"/>
            <w:vAlign w:val="bottom"/>
          </w:tcPr>
          <w:p w14:paraId="0ECCB017" w14:textId="1FAB8C6D" w:rsidR="00DC6FF7" w:rsidRPr="009A7517" w:rsidRDefault="00786283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(29)</w:t>
            </w:r>
          </w:p>
        </w:tc>
        <w:tc>
          <w:tcPr>
            <w:tcW w:w="673" w:type="pct"/>
            <w:vAlign w:val="bottom"/>
          </w:tcPr>
          <w:p w14:paraId="5D8C2BB5" w14:textId="04859937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(139)</w:t>
            </w:r>
          </w:p>
        </w:tc>
      </w:tr>
      <w:tr w:rsidR="00DC6FF7" w:rsidRPr="009A7517" w14:paraId="21935459" w14:textId="77777777" w:rsidTr="00AD3C24">
        <w:trPr>
          <w:trHeight w:val="408"/>
        </w:trPr>
        <w:tc>
          <w:tcPr>
            <w:tcW w:w="1772" w:type="pct"/>
          </w:tcPr>
          <w:p w14:paraId="702BBA2F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8928BF8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9107C58" w14:textId="4204B276" w:rsidR="00DC6FF7" w:rsidRPr="009A7517" w:rsidRDefault="00786283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3,977</w:t>
            </w:r>
          </w:p>
        </w:tc>
        <w:tc>
          <w:tcPr>
            <w:tcW w:w="674" w:type="pct"/>
            <w:vAlign w:val="bottom"/>
          </w:tcPr>
          <w:p w14:paraId="587EE7E0" w14:textId="2082D609" w:rsidR="00DC6FF7" w:rsidRPr="009A7517" w:rsidRDefault="00DC6FF7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2,540</w:t>
            </w:r>
          </w:p>
        </w:tc>
        <w:tc>
          <w:tcPr>
            <w:tcW w:w="674" w:type="pct"/>
            <w:vAlign w:val="bottom"/>
          </w:tcPr>
          <w:p w14:paraId="17926727" w14:textId="3BDA0227" w:rsidR="00DC6FF7" w:rsidRPr="009A7517" w:rsidRDefault="00786283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1,727</w:t>
            </w:r>
          </w:p>
        </w:tc>
        <w:tc>
          <w:tcPr>
            <w:tcW w:w="673" w:type="pct"/>
            <w:vAlign w:val="bottom"/>
          </w:tcPr>
          <w:p w14:paraId="668BF06C" w14:textId="658D6ED3" w:rsidR="00DC6FF7" w:rsidRPr="009A7517" w:rsidRDefault="00DC6FF7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1,221</w:t>
            </w:r>
          </w:p>
        </w:tc>
      </w:tr>
    </w:tbl>
    <w:p w14:paraId="52C6A165" w14:textId="59935E37" w:rsidR="001F73DF" w:rsidRPr="009A7517" w:rsidRDefault="001F73DF" w:rsidP="00FE30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CDBAB30" w14:textId="77777777" w:rsidR="0089115B" w:rsidRPr="009A7517" w:rsidRDefault="00891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  <w:r w:rsidRPr="009A7517">
        <w:rPr>
          <w:b/>
          <w:bCs/>
          <w:sz w:val="28"/>
          <w:szCs w:val="28"/>
          <w:cs/>
        </w:rPr>
        <w:br w:type="page"/>
      </w:r>
    </w:p>
    <w:p w14:paraId="21CF3AC8" w14:textId="3C888824" w:rsidR="00223349" w:rsidRPr="009A7517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260EC687" w14:textId="77777777" w:rsidR="009E45D4" w:rsidRPr="009A7517" w:rsidRDefault="009E45D4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6"/>
        <w:gridCol w:w="1237"/>
        <w:gridCol w:w="1237"/>
        <w:gridCol w:w="1237"/>
      </w:tblGrid>
      <w:tr w:rsidR="009B5A41" w:rsidRPr="009A7517" w14:paraId="767C3800" w14:textId="77777777" w:rsidTr="00AD3C24">
        <w:trPr>
          <w:trHeight w:val="408"/>
          <w:tblHeader/>
        </w:trPr>
        <w:tc>
          <w:tcPr>
            <w:tcW w:w="1772" w:type="pct"/>
          </w:tcPr>
          <w:p w14:paraId="1FE2E18B" w14:textId="7C7B5BDD" w:rsidR="009B5A41" w:rsidRPr="009A7517" w:rsidRDefault="00FE302E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33" w:type="pct"/>
            <w:shd w:val="clear" w:color="auto" w:fill="auto"/>
          </w:tcPr>
          <w:p w14:paraId="5DF34352" w14:textId="77777777" w:rsidR="009B5A41" w:rsidRPr="009A7517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586A98F9" w14:textId="77777777" w:rsidR="009B5A41" w:rsidRPr="009A7517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0C7B6FC9" w14:textId="77777777" w:rsidR="009B5A41" w:rsidRPr="009A7517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7C34" w:rsidRPr="009A7517" w14:paraId="2CBD4C7B" w14:textId="77777777" w:rsidTr="00AD3C24">
        <w:trPr>
          <w:trHeight w:val="408"/>
        </w:trPr>
        <w:tc>
          <w:tcPr>
            <w:tcW w:w="1772" w:type="pct"/>
          </w:tcPr>
          <w:p w14:paraId="167D4ADE" w14:textId="77777777" w:rsidR="00FB7C34" w:rsidRPr="009A7517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5FADEBA8" w14:textId="7AB90CB4" w:rsidR="00FB7C34" w:rsidRPr="009A7517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2E367109" w14:textId="57E657F2" w:rsidR="00FB7C34" w:rsidRPr="009A7517" w:rsidRDefault="00DC6FF7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674" w:type="pct"/>
          </w:tcPr>
          <w:p w14:paraId="799B3A69" w14:textId="1F1DE373" w:rsidR="00FB7C34" w:rsidRPr="009A7517" w:rsidRDefault="00DC6FF7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674" w:type="pct"/>
          </w:tcPr>
          <w:p w14:paraId="531CCDAC" w14:textId="651466AB" w:rsidR="00FB7C34" w:rsidRPr="009A7517" w:rsidRDefault="00DC6FF7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674" w:type="pct"/>
          </w:tcPr>
          <w:p w14:paraId="130B1F52" w14:textId="7F51D044" w:rsidR="00FB7C34" w:rsidRPr="009A7517" w:rsidRDefault="00DC6FF7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9B5A41" w:rsidRPr="009A7517" w14:paraId="0E9A435D" w14:textId="77777777" w:rsidTr="00AD3C24">
        <w:trPr>
          <w:trHeight w:val="408"/>
        </w:trPr>
        <w:tc>
          <w:tcPr>
            <w:tcW w:w="1772" w:type="pct"/>
          </w:tcPr>
          <w:p w14:paraId="752BCD4B" w14:textId="77777777" w:rsidR="009B5A41" w:rsidRPr="009A7517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C6FA272" w14:textId="77777777" w:rsidR="009B5A41" w:rsidRPr="009A7517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51B7ADFA" w14:textId="77777777" w:rsidR="009B5A41" w:rsidRPr="009A7517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5A41" w:rsidRPr="009A7517" w14:paraId="16F16FE5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4F16FDB5" w14:textId="77777777" w:rsidR="009B5A41" w:rsidRPr="009A7517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533" w:type="pct"/>
            <w:vAlign w:val="bottom"/>
          </w:tcPr>
          <w:p w14:paraId="400FE810" w14:textId="77777777" w:rsidR="009B5A41" w:rsidRPr="009A7517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3D468973" w14:textId="77777777" w:rsidR="009B5A41" w:rsidRPr="009A7517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613E03C" w14:textId="77777777" w:rsidR="009B5A41" w:rsidRPr="009A7517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38E475F" w14:textId="77777777" w:rsidR="009B5A41" w:rsidRPr="009A7517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1454DEBB" w14:textId="77777777" w:rsidR="009B5A41" w:rsidRPr="009A7517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DC6FF7" w:rsidRPr="009A7517" w14:paraId="3F27031A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475E745D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533" w:type="pct"/>
            <w:vAlign w:val="bottom"/>
          </w:tcPr>
          <w:p w14:paraId="0DA2FB44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08E0D43" w14:textId="105581FC" w:rsidR="00DC6FF7" w:rsidRPr="009A7517" w:rsidRDefault="003677C3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9,709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49F879A" w14:textId="26AF25CF" w:rsidR="00DC6FF7" w:rsidRPr="009A7517" w:rsidRDefault="00DC6FF7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2,831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721E4A2" w14:textId="08D2428A" w:rsidR="00DC6FF7" w:rsidRPr="009A7517" w:rsidRDefault="003677C3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1,13</w:t>
            </w:r>
            <w:r w:rsidR="00B26F7F" w:rsidRPr="009A7517">
              <w:rPr>
                <w:rFonts w:hint="cs"/>
                <w:cs/>
              </w:rPr>
              <w:t>2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A4CCB7C" w14:textId="797594B2" w:rsidR="00DC6FF7" w:rsidRPr="009A7517" w:rsidRDefault="00DC6FF7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DC6FF7" w:rsidRPr="009A7517" w14:paraId="7FD94B15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56AED8FB" w14:textId="267715C8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ภาษีปีก่อน ๆ ที่บันทึก</w:t>
            </w:r>
            <w:r w:rsidR="00BD3B5B" w:rsidRPr="009A7517">
              <w:rPr>
                <w:rFonts w:ascii="Angsana New" w:hAnsi="Angsana New" w:hint="cs"/>
                <w:sz w:val="30"/>
                <w:szCs w:val="30"/>
                <w:cs/>
              </w:rPr>
              <w:t>ต่ำไป (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="00BD3B5B" w:rsidRPr="009A751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33" w:type="pct"/>
            <w:vAlign w:val="bottom"/>
          </w:tcPr>
          <w:p w14:paraId="0CC6FB8A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8AC9541" w14:textId="693F09F2" w:rsidR="00DC6FF7" w:rsidRPr="009A7517" w:rsidRDefault="003677C3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2</w:t>
            </w:r>
            <w:r w:rsidR="00E82A66" w:rsidRPr="009A7517">
              <w:rPr>
                <w:rFonts w:hint="cs"/>
              </w:rPr>
              <w:t>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FE6BA54" w14:textId="43C85A02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(17)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186E894" w14:textId="54CED0D5" w:rsidR="00DC6FF7" w:rsidRPr="009A7517" w:rsidRDefault="003677C3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5F955B38" w14:textId="74EB386D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(10)</w:t>
            </w:r>
          </w:p>
        </w:tc>
      </w:tr>
      <w:tr w:rsidR="00DC6FF7" w:rsidRPr="009A7517" w14:paraId="5F2A9F3A" w14:textId="77777777" w:rsidTr="00AD3C24">
        <w:trPr>
          <w:trHeight w:val="408"/>
        </w:trPr>
        <w:tc>
          <w:tcPr>
            <w:tcW w:w="1772" w:type="pct"/>
          </w:tcPr>
          <w:p w14:paraId="4E22595E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16CB44FE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0F226F96" w14:textId="29C893E8" w:rsidR="00DC6FF7" w:rsidRPr="009A7517" w:rsidRDefault="003677C3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9,73</w:t>
            </w:r>
            <w:r w:rsidR="00E82A66" w:rsidRPr="009A7517">
              <w:rPr>
                <w:rFonts w:hint="cs"/>
                <w:b/>
                <w:bCs/>
              </w:rPr>
              <w:t>8</w:t>
            </w:r>
          </w:p>
        </w:tc>
        <w:tc>
          <w:tcPr>
            <w:tcW w:w="674" w:type="pct"/>
            <w:vAlign w:val="bottom"/>
          </w:tcPr>
          <w:p w14:paraId="371F8085" w14:textId="2876C512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2,814</w:t>
            </w:r>
          </w:p>
        </w:tc>
        <w:tc>
          <w:tcPr>
            <w:tcW w:w="674" w:type="pct"/>
            <w:vAlign w:val="bottom"/>
          </w:tcPr>
          <w:p w14:paraId="4E923C8A" w14:textId="50AB3623" w:rsidR="00DC6FF7" w:rsidRPr="009A7517" w:rsidRDefault="003677C3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1,13</w:t>
            </w:r>
            <w:r w:rsidR="00B26F7F" w:rsidRPr="009A7517">
              <w:rPr>
                <w:rFonts w:hint="cs"/>
                <w:b/>
                <w:bCs/>
                <w:cs/>
              </w:rPr>
              <w:t>2</w:t>
            </w:r>
          </w:p>
        </w:tc>
        <w:tc>
          <w:tcPr>
            <w:tcW w:w="674" w:type="pct"/>
            <w:vAlign w:val="bottom"/>
          </w:tcPr>
          <w:p w14:paraId="5B296C3F" w14:textId="09FD1FE1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(10)</w:t>
            </w:r>
          </w:p>
        </w:tc>
      </w:tr>
      <w:tr w:rsidR="00DC6FF7" w:rsidRPr="009A7517" w14:paraId="4F3B1206" w14:textId="77777777" w:rsidTr="00AD3C24">
        <w:trPr>
          <w:trHeight w:val="408"/>
        </w:trPr>
        <w:tc>
          <w:tcPr>
            <w:tcW w:w="1772" w:type="pct"/>
          </w:tcPr>
          <w:p w14:paraId="012B54F5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7666E928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650B9F89" w14:textId="77777777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09F447D4" w14:textId="77777777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7B74498F" w14:textId="77777777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3736DFF9" w14:textId="77777777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DC6FF7" w:rsidRPr="009A7517" w14:paraId="347B78A2" w14:textId="77777777" w:rsidTr="00AD3C24">
        <w:trPr>
          <w:trHeight w:val="408"/>
        </w:trPr>
        <w:tc>
          <w:tcPr>
            <w:tcW w:w="1772" w:type="pct"/>
          </w:tcPr>
          <w:p w14:paraId="282F3D5C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751A958" w14:textId="00D7F15F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52DA7447" w14:textId="49D6558D" w:rsidR="00DC6FF7" w:rsidRPr="009A7517" w:rsidRDefault="003677C3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3,114</w:t>
            </w:r>
          </w:p>
        </w:tc>
        <w:tc>
          <w:tcPr>
            <w:tcW w:w="674" w:type="pct"/>
            <w:vAlign w:val="bottom"/>
          </w:tcPr>
          <w:p w14:paraId="21ABA36F" w14:textId="29725B01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1,449</w:t>
            </w:r>
          </w:p>
        </w:tc>
        <w:tc>
          <w:tcPr>
            <w:tcW w:w="674" w:type="pct"/>
            <w:vAlign w:val="bottom"/>
          </w:tcPr>
          <w:p w14:paraId="50A9926B" w14:textId="326FB452" w:rsidR="00DC6FF7" w:rsidRPr="009A7517" w:rsidRDefault="00873732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1,2</w:t>
            </w:r>
            <w:r w:rsidR="00B26F7F" w:rsidRPr="009A7517">
              <w:rPr>
                <w:rFonts w:hint="cs"/>
                <w:cs/>
              </w:rPr>
              <w:t>40</w:t>
            </w:r>
          </w:p>
        </w:tc>
        <w:tc>
          <w:tcPr>
            <w:tcW w:w="674" w:type="pct"/>
            <w:vAlign w:val="bottom"/>
          </w:tcPr>
          <w:p w14:paraId="1462FC73" w14:textId="37FE3F72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A7517">
              <w:rPr>
                <w:rFonts w:hint="cs"/>
              </w:rPr>
              <w:t>831</w:t>
            </w:r>
          </w:p>
        </w:tc>
      </w:tr>
      <w:tr w:rsidR="00DC6FF7" w:rsidRPr="009A7517" w14:paraId="16B7632C" w14:textId="77777777" w:rsidTr="00AD3C24">
        <w:trPr>
          <w:trHeight w:val="408"/>
        </w:trPr>
        <w:tc>
          <w:tcPr>
            <w:tcW w:w="1772" w:type="pct"/>
          </w:tcPr>
          <w:p w14:paraId="7FCFA2CF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BA5D5BC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040574ED" w14:textId="54BB1E3B" w:rsidR="00DC6FF7" w:rsidRPr="009A7517" w:rsidRDefault="003677C3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3,114</w:t>
            </w:r>
          </w:p>
        </w:tc>
        <w:tc>
          <w:tcPr>
            <w:tcW w:w="674" w:type="pct"/>
            <w:vAlign w:val="bottom"/>
          </w:tcPr>
          <w:p w14:paraId="60636397" w14:textId="3856201E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1,449</w:t>
            </w:r>
          </w:p>
        </w:tc>
        <w:tc>
          <w:tcPr>
            <w:tcW w:w="674" w:type="pct"/>
            <w:vAlign w:val="bottom"/>
          </w:tcPr>
          <w:p w14:paraId="5FF07A3C" w14:textId="2F22BD91" w:rsidR="00DC6FF7" w:rsidRPr="009A7517" w:rsidRDefault="00873732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1,2</w:t>
            </w:r>
            <w:r w:rsidR="00262A40" w:rsidRPr="009A7517">
              <w:rPr>
                <w:rFonts w:hint="cs"/>
                <w:b/>
                <w:bCs/>
              </w:rPr>
              <w:t>40</w:t>
            </w:r>
          </w:p>
        </w:tc>
        <w:tc>
          <w:tcPr>
            <w:tcW w:w="674" w:type="pct"/>
            <w:vAlign w:val="bottom"/>
          </w:tcPr>
          <w:p w14:paraId="278E3C98" w14:textId="119BA469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831</w:t>
            </w:r>
          </w:p>
        </w:tc>
      </w:tr>
      <w:tr w:rsidR="00DC6FF7" w:rsidRPr="009A7517" w14:paraId="7A5500AD" w14:textId="77777777" w:rsidTr="00AD3C24">
        <w:trPr>
          <w:trHeight w:val="408"/>
        </w:trPr>
        <w:tc>
          <w:tcPr>
            <w:tcW w:w="1772" w:type="pct"/>
          </w:tcPr>
          <w:p w14:paraId="14643B32" w14:textId="186E82A9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43FA715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78F9BA20" w14:textId="49DF50A9" w:rsidR="00DC6FF7" w:rsidRPr="009A7517" w:rsidRDefault="003677C3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12,85</w:t>
            </w:r>
            <w:r w:rsidR="00D12D43" w:rsidRPr="009A7517">
              <w:rPr>
                <w:rFonts w:hint="cs"/>
                <w:b/>
                <w:bCs/>
              </w:rPr>
              <w:t>2</w:t>
            </w:r>
          </w:p>
        </w:tc>
        <w:tc>
          <w:tcPr>
            <w:tcW w:w="674" w:type="pct"/>
            <w:vAlign w:val="bottom"/>
          </w:tcPr>
          <w:p w14:paraId="1F66543D" w14:textId="33440DAA" w:rsidR="00DC6FF7" w:rsidRPr="009A7517" w:rsidRDefault="00DC6FF7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4,263</w:t>
            </w:r>
          </w:p>
        </w:tc>
        <w:tc>
          <w:tcPr>
            <w:tcW w:w="674" w:type="pct"/>
            <w:vAlign w:val="bottom"/>
          </w:tcPr>
          <w:p w14:paraId="33BA7051" w14:textId="0D7CAEF9" w:rsidR="00DC6FF7" w:rsidRPr="009A7517" w:rsidRDefault="00873732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2,372</w:t>
            </w:r>
          </w:p>
        </w:tc>
        <w:tc>
          <w:tcPr>
            <w:tcW w:w="674" w:type="pct"/>
            <w:vAlign w:val="bottom"/>
          </w:tcPr>
          <w:p w14:paraId="1273AA32" w14:textId="45882D6F" w:rsidR="00DC6FF7" w:rsidRPr="009A7517" w:rsidRDefault="00DC6FF7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821</w:t>
            </w:r>
          </w:p>
        </w:tc>
      </w:tr>
    </w:tbl>
    <w:p w14:paraId="2A07D5C0" w14:textId="3D876114" w:rsidR="009B5A41" w:rsidRPr="009A7517" w:rsidRDefault="009B5A41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289"/>
        <w:gridCol w:w="1237"/>
        <w:gridCol w:w="1237"/>
        <w:gridCol w:w="1237"/>
        <w:gridCol w:w="1219"/>
      </w:tblGrid>
      <w:tr w:rsidR="00FE302E" w:rsidRPr="009A7517" w14:paraId="1ABB40FA" w14:textId="77777777" w:rsidTr="00D43550">
        <w:trPr>
          <w:trHeight w:val="408"/>
          <w:tblHeader/>
        </w:trPr>
        <w:tc>
          <w:tcPr>
            <w:tcW w:w="2157" w:type="pct"/>
          </w:tcPr>
          <w:p w14:paraId="3F6E7A00" w14:textId="77777777" w:rsidR="00FE302E" w:rsidRPr="009A7517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0C4B1AE9" w14:textId="77777777" w:rsidR="00FE302E" w:rsidRPr="009A7517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38540601" w14:textId="77777777" w:rsidR="00FE302E" w:rsidRPr="009A7517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9" w:type="pct"/>
            <w:gridSpan w:val="2"/>
          </w:tcPr>
          <w:p w14:paraId="0A773865" w14:textId="77777777" w:rsidR="00FE302E" w:rsidRPr="009A7517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7C34" w:rsidRPr="009A7517" w14:paraId="62B517D5" w14:textId="77777777" w:rsidTr="00D43550">
        <w:trPr>
          <w:trHeight w:val="408"/>
        </w:trPr>
        <w:tc>
          <w:tcPr>
            <w:tcW w:w="2157" w:type="pct"/>
          </w:tcPr>
          <w:p w14:paraId="1CB878D6" w14:textId="182F040E" w:rsidR="00FB7C34" w:rsidRPr="009A7517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156" w:type="pct"/>
            <w:shd w:val="clear" w:color="auto" w:fill="auto"/>
          </w:tcPr>
          <w:p w14:paraId="6C005E31" w14:textId="223452E6" w:rsidR="00FB7C34" w:rsidRPr="009A7517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</w:tcPr>
          <w:p w14:paraId="652A5D55" w14:textId="5CADA4D7" w:rsidR="00FB7C34" w:rsidRPr="009A7517" w:rsidRDefault="00DC6FF7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674" w:type="pct"/>
          </w:tcPr>
          <w:p w14:paraId="254B7680" w14:textId="672194F2" w:rsidR="00FB7C34" w:rsidRPr="009A7517" w:rsidRDefault="00DC6FF7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674" w:type="pct"/>
          </w:tcPr>
          <w:p w14:paraId="5B0DC033" w14:textId="45DABB6F" w:rsidR="00FB7C34" w:rsidRPr="009A7517" w:rsidRDefault="00DC6FF7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665" w:type="pct"/>
          </w:tcPr>
          <w:p w14:paraId="39934B1B" w14:textId="1CED331F" w:rsidR="00FB7C34" w:rsidRPr="009A7517" w:rsidRDefault="00DC6FF7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FE302E" w:rsidRPr="009A7517" w14:paraId="22462833" w14:textId="77777777" w:rsidTr="00D43550">
        <w:trPr>
          <w:trHeight w:val="408"/>
        </w:trPr>
        <w:tc>
          <w:tcPr>
            <w:tcW w:w="2157" w:type="pct"/>
          </w:tcPr>
          <w:p w14:paraId="58603C17" w14:textId="77777777" w:rsidR="00FE302E" w:rsidRPr="009A7517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7EEE25E7" w14:textId="77777777" w:rsidR="00FE302E" w:rsidRPr="009A7517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6" w:type="pct"/>
            <w:gridSpan w:val="4"/>
          </w:tcPr>
          <w:p w14:paraId="1131102C" w14:textId="77777777" w:rsidR="00FE302E" w:rsidRPr="009A7517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6FF7" w:rsidRPr="009A7517" w14:paraId="11DE92A1" w14:textId="77777777" w:rsidTr="00D43550">
        <w:tblPrEx>
          <w:tblLook w:val="01E0" w:firstRow="1" w:lastRow="1" w:firstColumn="1" w:lastColumn="1" w:noHBand="0" w:noVBand="0"/>
        </w:tblPrEx>
        <w:tc>
          <w:tcPr>
            <w:tcW w:w="2314" w:type="pct"/>
            <w:gridSpan w:val="2"/>
          </w:tcPr>
          <w:p w14:paraId="1062AE24" w14:textId="3BB4579E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74" w:type="pct"/>
            <w:vAlign w:val="bottom"/>
          </w:tcPr>
          <w:p w14:paraId="34BF4E8E" w14:textId="2B5F243D" w:rsidR="00DC6FF7" w:rsidRPr="009A7517" w:rsidRDefault="00632482" w:rsidP="007C79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28,00</w:t>
            </w:r>
            <w:r w:rsidR="00A73DB7" w:rsidRPr="009A7517">
              <w:rPr>
                <w:b/>
                <w:bCs/>
              </w:rPr>
              <w:t>4</w:t>
            </w:r>
          </w:p>
        </w:tc>
        <w:tc>
          <w:tcPr>
            <w:tcW w:w="674" w:type="pct"/>
            <w:vAlign w:val="bottom"/>
          </w:tcPr>
          <w:p w14:paraId="2A356F42" w14:textId="15E58687" w:rsidR="00DC6FF7" w:rsidRPr="009A7517" w:rsidRDefault="00DC6FF7" w:rsidP="007C79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14,108</w:t>
            </w:r>
          </w:p>
        </w:tc>
        <w:tc>
          <w:tcPr>
            <w:tcW w:w="674" w:type="pct"/>
            <w:vAlign w:val="bottom"/>
          </w:tcPr>
          <w:p w14:paraId="5EFA105D" w14:textId="5644DBF8" w:rsidR="00DC6FF7" w:rsidRPr="009A7517" w:rsidRDefault="00C42264" w:rsidP="007C79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14,298</w:t>
            </w:r>
          </w:p>
        </w:tc>
        <w:tc>
          <w:tcPr>
            <w:tcW w:w="665" w:type="pct"/>
            <w:vAlign w:val="bottom"/>
          </w:tcPr>
          <w:p w14:paraId="3A52B460" w14:textId="2F721D33" w:rsidR="00DC6FF7" w:rsidRPr="009A7517" w:rsidRDefault="00DC6FF7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7,135</w:t>
            </w:r>
          </w:p>
        </w:tc>
      </w:tr>
      <w:tr w:rsidR="00DC6FF7" w:rsidRPr="009A7517" w14:paraId="3CFB4D14" w14:textId="77777777" w:rsidTr="00D43550">
        <w:tblPrEx>
          <w:tblLook w:val="01E0" w:firstRow="1" w:lastRow="1" w:firstColumn="1" w:lastColumn="1" w:noHBand="0" w:noVBand="0"/>
        </w:tblPrEx>
        <w:tc>
          <w:tcPr>
            <w:tcW w:w="2314" w:type="pct"/>
            <w:gridSpan w:val="2"/>
          </w:tcPr>
          <w:p w14:paraId="22ABF678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อัตราภาษีเงินได้นิติบุคคล </w:t>
            </w: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674" w:type="pct"/>
            <w:vAlign w:val="bottom"/>
          </w:tcPr>
          <w:p w14:paraId="3A1B141D" w14:textId="39FB82EE" w:rsidR="00DC6FF7" w:rsidRPr="009A7517" w:rsidRDefault="00632482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9A7517">
              <w:rPr>
                <w:rFonts w:hint="cs"/>
              </w:rPr>
              <w:t>20.00</w:t>
            </w:r>
          </w:p>
        </w:tc>
        <w:tc>
          <w:tcPr>
            <w:tcW w:w="674" w:type="pct"/>
            <w:vAlign w:val="bottom"/>
          </w:tcPr>
          <w:p w14:paraId="3BDF710E" w14:textId="7997E016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9A7517">
              <w:rPr>
                <w:rFonts w:hint="cs"/>
              </w:rPr>
              <w:t>20.00</w:t>
            </w:r>
          </w:p>
        </w:tc>
        <w:tc>
          <w:tcPr>
            <w:tcW w:w="674" w:type="pct"/>
          </w:tcPr>
          <w:p w14:paraId="0600FBBC" w14:textId="7E706D8E" w:rsidR="00DC6FF7" w:rsidRPr="009A7517" w:rsidRDefault="00C42264" w:rsidP="003E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</w:pPr>
            <w:r w:rsidRPr="009A7517">
              <w:rPr>
                <w:rFonts w:hint="cs"/>
              </w:rPr>
              <w:t>20.00</w:t>
            </w:r>
          </w:p>
        </w:tc>
        <w:tc>
          <w:tcPr>
            <w:tcW w:w="665" w:type="pct"/>
          </w:tcPr>
          <w:p w14:paraId="6EC60002" w14:textId="1DC14427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9A7517">
              <w:rPr>
                <w:rFonts w:hint="cs"/>
              </w:rPr>
              <w:t>20.00</w:t>
            </w:r>
          </w:p>
        </w:tc>
      </w:tr>
      <w:tr w:rsidR="00DC6FF7" w:rsidRPr="009A7517" w14:paraId="2D14AEC8" w14:textId="77777777" w:rsidTr="00D43550">
        <w:tblPrEx>
          <w:tblLook w:val="01E0" w:firstRow="1" w:lastRow="1" w:firstColumn="1" w:lastColumn="1" w:noHBand="0" w:noVBand="0"/>
        </w:tblPrEx>
        <w:tc>
          <w:tcPr>
            <w:tcW w:w="2314" w:type="pct"/>
            <w:gridSpan w:val="2"/>
          </w:tcPr>
          <w:p w14:paraId="0FC8D7F4" w14:textId="1E2D8F9D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กำไรก่อนภาษีเงินได้คูณอัตราภาษี</w:t>
            </w:r>
          </w:p>
        </w:tc>
        <w:tc>
          <w:tcPr>
            <w:tcW w:w="674" w:type="pct"/>
            <w:vAlign w:val="bottom"/>
          </w:tcPr>
          <w:p w14:paraId="27115D65" w14:textId="065641BC" w:rsidR="00DC6FF7" w:rsidRPr="009A7517" w:rsidRDefault="00632482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5,601</w:t>
            </w:r>
          </w:p>
        </w:tc>
        <w:tc>
          <w:tcPr>
            <w:tcW w:w="674" w:type="pct"/>
            <w:vAlign w:val="bottom"/>
          </w:tcPr>
          <w:p w14:paraId="6038B68B" w14:textId="148204EE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2,821</w:t>
            </w:r>
          </w:p>
        </w:tc>
        <w:tc>
          <w:tcPr>
            <w:tcW w:w="674" w:type="pct"/>
          </w:tcPr>
          <w:p w14:paraId="7ABFDDF1" w14:textId="68A27DF3" w:rsidR="00DC6FF7" w:rsidRPr="009A7517" w:rsidRDefault="00C4226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2,8</w:t>
            </w:r>
            <w:r w:rsidR="00A73DB7" w:rsidRPr="009A7517">
              <w:t>59</w:t>
            </w:r>
          </w:p>
        </w:tc>
        <w:tc>
          <w:tcPr>
            <w:tcW w:w="665" w:type="pct"/>
          </w:tcPr>
          <w:p w14:paraId="2DB25286" w14:textId="7BA9D543" w:rsidR="00DC6FF7" w:rsidRPr="009A7517" w:rsidRDefault="00DC6FF7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1,427</w:t>
            </w:r>
          </w:p>
        </w:tc>
      </w:tr>
      <w:tr w:rsidR="00DC6FF7" w:rsidRPr="009A7517" w14:paraId="41548928" w14:textId="77777777" w:rsidTr="00D43550">
        <w:tblPrEx>
          <w:tblLook w:val="01E0" w:firstRow="1" w:lastRow="1" w:firstColumn="1" w:lastColumn="1" w:noHBand="0" w:noVBand="0"/>
        </w:tblPrEx>
        <w:tc>
          <w:tcPr>
            <w:tcW w:w="2314" w:type="pct"/>
            <w:gridSpan w:val="2"/>
          </w:tcPr>
          <w:p w14:paraId="0D81E8CE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สำหรับกิจการในต่างประเทศ</w:t>
            </w:r>
          </w:p>
        </w:tc>
        <w:tc>
          <w:tcPr>
            <w:tcW w:w="674" w:type="pct"/>
            <w:vAlign w:val="bottom"/>
          </w:tcPr>
          <w:p w14:paraId="4BCCD883" w14:textId="2FF63BA0" w:rsidR="00DC6FF7" w:rsidRPr="009A7517" w:rsidRDefault="00632482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7,204</w:t>
            </w:r>
          </w:p>
        </w:tc>
        <w:tc>
          <w:tcPr>
            <w:tcW w:w="674" w:type="pct"/>
            <w:vAlign w:val="bottom"/>
          </w:tcPr>
          <w:p w14:paraId="0C9B03D7" w14:textId="3EB8FD6B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2,735</w:t>
            </w:r>
          </w:p>
        </w:tc>
        <w:tc>
          <w:tcPr>
            <w:tcW w:w="674" w:type="pct"/>
            <w:vAlign w:val="bottom"/>
          </w:tcPr>
          <w:p w14:paraId="31EF1850" w14:textId="05EC5BDC" w:rsidR="00DC6FF7" w:rsidRPr="009A7517" w:rsidRDefault="00C4226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65" w:type="pct"/>
            <w:vAlign w:val="bottom"/>
          </w:tcPr>
          <w:p w14:paraId="3C847A4C" w14:textId="4333C9A4" w:rsidR="00DC6FF7" w:rsidRPr="009A7517" w:rsidRDefault="00DC6FF7" w:rsidP="003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DC6FF7" w:rsidRPr="009A7517" w14:paraId="09926D81" w14:textId="77777777" w:rsidTr="00D43550">
        <w:tblPrEx>
          <w:tblLook w:val="01E0" w:firstRow="1" w:lastRow="1" w:firstColumn="1" w:lastColumn="1" w:noHBand="0" w:noVBand="0"/>
        </w:tblPrEx>
        <w:tc>
          <w:tcPr>
            <w:tcW w:w="2314" w:type="pct"/>
            <w:gridSpan w:val="2"/>
          </w:tcPr>
          <w:p w14:paraId="631E8B50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 / รายจ่ายที่มีสิทธิ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หักได้เพิ่มขึ้น</w:t>
            </w:r>
          </w:p>
        </w:tc>
        <w:tc>
          <w:tcPr>
            <w:tcW w:w="674" w:type="pct"/>
            <w:vAlign w:val="bottom"/>
          </w:tcPr>
          <w:p w14:paraId="25D3565A" w14:textId="2C9CEA1D" w:rsidR="00DC6FF7" w:rsidRPr="009A7517" w:rsidRDefault="00C42264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(</w:t>
            </w:r>
            <w:r w:rsidR="00681866" w:rsidRPr="009A7517">
              <w:t>783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674" w:type="pct"/>
            <w:vAlign w:val="bottom"/>
          </w:tcPr>
          <w:p w14:paraId="37A48FD1" w14:textId="34F5A133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(1,</w:t>
            </w:r>
            <w:r w:rsidR="00681866" w:rsidRPr="009A7517">
              <w:t>556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674" w:type="pct"/>
            <w:vAlign w:val="bottom"/>
          </w:tcPr>
          <w:p w14:paraId="3F2E0597" w14:textId="703BF9E1" w:rsidR="00DC6FF7" w:rsidRPr="009A7517" w:rsidRDefault="00C4226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(315)</w:t>
            </w:r>
          </w:p>
        </w:tc>
        <w:tc>
          <w:tcPr>
            <w:tcW w:w="665" w:type="pct"/>
            <w:vAlign w:val="bottom"/>
          </w:tcPr>
          <w:p w14:paraId="63994254" w14:textId="7AEBB04F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(320)</w:t>
            </w:r>
          </w:p>
        </w:tc>
      </w:tr>
      <w:tr w:rsidR="00DC6FF7" w:rsidRPr="009A7517" w14:paraId="0837E1A0" w14:textId="77777777" w:rsidTr="00D43550">
        <w:tblPrEx>
          <w:tblLook w:val="01E0" w:firstRow="1" w:lastRow="1" w:firstColumn="1" w:lastColumn="1" w:noHBand="0" w:noVBand="0"/>
        </w:tblPrEx>
        <w:tc>
          <w:tcPr>
            <w:tcW w:w="2314" w:type="pct"/>
            <w:gridSpan w:val="2"/>
          </w:tcPr>
          <w:p w14:paraId="517FB14C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 / รายการปรับปรุง</w:t>
            </w:r>
          </w:p>
        </w:tc>
        <w:tc>
          <w:tcPr>
            <w:tcW w:w="674" w:type="pct"/>
            <w:vAlign w:val="bottom"/>
          </w:tcPr>
          <w:p w14:paraId="2AC19CBC" w14:textId="0B7E739A" w:rsidR="00DC6FF7" w:rsidRPr="009A7517" w:rsidRDefault="00C4226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646</w:t>
            </w:r>
          </w:p>
        </w:tc>
        <w:tc>
          <w:tcPr>
            <w:tcW w:w="674" w:type="pct"/>
            <w:vAlign w:val="bottom"/>
          </w:tcPr>
          <w:p w14:paraId="60A68FE4" w14:textId="02B0F583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177</w:t>
            </w:r>
          </w:p>
        </w:tc>
        <w:tc>
          <w:tcPr>
            <w:tcW w:w="674" w:type="pct"/>
            <w:vAlign w:val="bottom"/>
          </w:tcPr>
          <w:p w14:paraId="70EB157C" w14:textId="163956FF" w:rsidR="00DC6FF7" w:rsidRPr="009A7517" w:rsidRDefault="00C4226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(172)</w:t>
            </w:r>
          </w:p>
        </w:tc>
        <w:tc>
          <w:tcPr>
            <w:tcW w:w="665" w:type="pct"/>
            <w:vAlign w:val="bottom"/>
          </w:tcPr>
          <w:p w14:paraId="05A43953" w14:textId="759A8D63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(276)</w:t>
            </w:r>
          </w:p>
        </w:tc>
      </w:tr>
      <w:tr w:rsidR="00DC6FF7" w:rsidRPr="009A7517" w14:paraId="6223F4CF" w14:textId="77777777" w:rsidTr="00D43550">
        <w:tblPrEx>
          <w:tblLook w:val="01E0" w:firstRow="1" w:lastRow="1" w:firstColumn="1" w:lastColumn="1" w:noHBand="0" w:noVBand="0"/>
        </w:tblPrEx>
        <w:tc>
          <w:tcPr>
            <w:tcW w:w="2314" w:type="pct"/>
            <w:gridSpan w:val="2"/>
          </w:tcPr>
          <w:p w14:paraId="0B37B064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ภาษีเงินได้รอการตัดบัญชี</w:t>
            </w:r>
          </w:p>
        </w:tc>
        <w:tc>
          <w:tcPr>
            <w:tcW w:w="674" w:type="pct"/>
            <w:vAlign w:val="bottom"/>
          </w:tcPr>
          <w:p w14:paraId="7276916A" w14:textId="7B8F32DE" w:rsidR="00DC6FF7" w:rsidRPr="009A7517" w:rsidRDefault="00C4226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172</w:t>
            </w:r>
          </w:p>
        </w:tc>
        <w:tc>
          <w:tcPr>
            <w:tcW w:w="674" w:type="pct"/>
            <w:vAlign w:val="bottom"/>
          </w:tcPr>
          <w:p w14:paraId="49B58C57" w14:textId="519C2090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78</w:t>
            </w:r>
          </w:p>
        </w:tc>
        <w:tc>
          <w:tcPr>
            <w:tcW w:w="674" w:type="pct"/>
            <w:vAlign w:val="bottom"/>
          </w:tcPr>
          <w:p w14:paraId="54D5B0C2" w14:textId="4F8C6D8F" w:rsidR="00DC6FF7" w:rsidRPr="009A7517" w:rsidRDefault="00C4226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65" w:type="pct"/>
            <w:vAlign w:val="bottom"/>
          </w:tcPr>
          <w:p w14:paraId="24EAE370" w14:textId="35A88182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DC6FF7" w:rsidRPr="009A7517" w14:paraId="578281BF" w14:textId="77777777" w:rsidTr="00D43550">
        <w:tblPrEx>
          <w:tblLook w:val="01E0" w:firstRow="1" w:lastRow="1" w:firstColumn="1" w:lastColumn="1" w:noHBand="0" w:noVBand="0"/>
        </w:tblPrEx>
        <w:tc>
          <w:tcPr>
            <w:tcW w:w="2314" w:type="pct"/>
            <w:gridSpan w:val="2"/>
          </w:tcPr>
          <w:p w14:paraId="1873A116" w14:textId="22FAC41E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ภาษีปีก่อนที่บันทึก</w:t>
            </w:r>
            <w:r w:rsidR="00681866" w:rsidRPr="009A75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1866" w:rsidRPr="009A7517">
              <w:rPr>
                <w:rFonts w:ascii="Angsana New" w:hAnsi="Angsana New" w:hint="cs"/>
                <w:sz w:val="30"/>
                <w:szCs w:val="30"/>
                <w:cs/>
              </w:rPr>
              <w:t>(ต่ำ</w:t>
            </w:r>
            <w:r w:rsidR="00A73DB7" w:rsidRPr="009A7517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681866"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A73DB7" w:rsidRPr="009A7517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674" w:type="pct"/>
            <w:vAlign w:val="bottom"/>
          </w:tcPr>
          <w:p w14:paraId="26F79472" w14:textId="1B7B5775" w:rsidR="00DC6FF7" w:rsidRPr="009A7517" w:rsidRDefault="00D43550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2</w:t>
            </w:r>
            <w:r w:rsidR="00E82A66" w:rsidRPr="009A7517">
              <w:rPr>
                <w:rFonts w:hint="cs"/>
              </w:rPr>
              <w:t>9</w:t>
            </w:r>
          </w:p>
        </w:tc>
        <w:tc>
          <w:tcPr>
            <w:tcW w:w="674" w:type="pct"/>
            <w:vAlign w:val="bottom"/>
          </w:tcPr>
          <w:p w14:paraId="0306AFE3" w14:textId="49AAC503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(17)</w:t>
            </w:r>
          </w:p>
        </w:tc>
        <w:tc>
          <w:tcPr>
            <w:tcW w:w="674" w:type="pct"/>
            <w:vAlign w:val="bottom"/>
          </w:tcPr>
          <w:p w14:paraId="32963C1B" w14:textId="5953E49C" w:rsidR="00DC6FF7" w:rsidRPr="009A7517" w:rsidRDefault="00C4226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65" w:type="pct"/>
            <w:vAlign w:val="bottom"/>
          </w:tcPr>
          <w:p w14:paraId="488CAAD5" w14:textId="0AAB9FB4" w:rsidR="00DC6FF7" w:rsidRPr="009A7517" w:rsidRDefault="00DC6FF7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(10)</w:t>
            </w:r>
          </w:p>
        </w:tc>
      </w:tr>
      <w:tr w:rsidR="00DC6FF7" w:rsidRPr="009A7517" w14:paraId="7AE35B7A" w14:textId="77777777" w:rsidTr="00D43550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314" w:type="pct"/>
            <w:gridSpan w:val="2"/>
          </w:tcPr>
          <w:p w14:paraId="44B86A75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74" w:type="pct"/>
            <w:vAlign w:val="bottom"/>
          </w:tcPr>
          <w:p w14:paraId="71D8DDD2" w14:textId="4414E1CE" w:rsidR="00DC6FF7" w:rsidRPr="009A7517" w:rsidRDefault="00681866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  <w:cs/>
              </w:rPr>
              <w:t>(</w:t>
            </w:r>
            <w:r w:rsidRPr="009A7517">
              <w:t>17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27C2C0E5" w14:textId="1B0300F1" w:rsidR="00DC6FF7" w:rsidRPr="009A7517" w:rsidRDefault="00681866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t>25</w:t>
            </w:r>
          </w:p>
        </w:tc>
        <w:tc>
          <w:tcPr>
            <w:tcW w:w="674" w:type="pct"/>
            <w:vAlign w:val="bottom"/>
          </w:tcPr>
          <w:p w14:paraId="756ED18D" w14:textId="02761077" w:rsidR="00DC6FF7" w:rsidRPr="009A7517" w:rsidRDefault="00C42264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665" w:type="pct"/>
            <w:vAlign w:val="bottom"/>
          </w:tcPr>
          <w:p w14:paraId="376A0F8D" w14:textId="13873AB6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</w:tr>
      <w:tr w:rsidR="00DC6FF7" w:rsidRPr="009A7517" w14:paraId="3839A072" w14:textId="77777777" w:rsidTr="00D43550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314" w:type="pct"/>
            <w:gridSpan w:val="2"/>
          </w:tcPr>
          <w:p w14:paraId="7F394D8E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vAlign w:val="bottom"/>
          </w:tcPr>
          <w:p w14:paraId="546132B3" w14:textId="1F03C231" w:rsidR="00DC6FF7" w:rsidRPr="009A7517" w:rsidRDefault="00D43550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12,852</w:t>
            </w:r>
          </w:p>
        </w:tc>
        <w:tc>
          <w:tcPr>
            <w:tcW w:w="674" w:type="pct"/>
            <w:vAlign w:val="bottom"/>
          </w:tcPr>
          <w:p w14:paraId="2FE2EF72" w14:textId="337FDF42" w:rsidR="00DC6FF7" w:rsidRPr="009A7517" w:rsidRDefault="00DC6FF7" w:rsidP="003F01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4,263</w:t>
            </w:r>
          </w:p>
        </w:tc>
        <w:tc>
          <w:tcPr>
            <w:tcW w:w="674" w:type="pct"/>
            <w:vAlign w:val="bottom"/>
          </w:tcPr>
          <w:p w14:paraId="3008A9E7" w14:textId="6933A261" w:rsidR="00DC6FF7" w:rsidRPr="009A7517" w:rsidRDefault="00C42264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2,37</w:t>
            </w:r>
            <w:r w:rsidR="00A73DB7" w:rsidRPr="009A7517">
              <w:rPr>
                <w:b/>
                <w:bCs/>
              </w:rPr>
              <w:t>2</w:t>
            </w:r>
          </w:p>
        </w:tc>
        <w:tc>
          <w:tcPr>
            <w:tcW w:w="665" w:type="pct"/>
            <w:vAlign w:val="bottom"/>
          </w:tcPr>
          <w:p w14:paraId="576AD351" w14:textId="57C321B8" w:rsidR="00DC6FF7" w:rsidRPr="009A7517" w:rsidRDefault="00DC6FF7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821</w:t>
            </w:r>
          </w:p>
        </w:tc>
      </w:tr>
      <w:tr w:rsidR="00DC6FF7" w:rsidRPr="009A7517" w14:paraId="6F6374E6" w14:textId="77777777" w:rsidTr="00D43550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314" w:type="pct"/>
            <w:gridSpan w:val="2"/>
          </w:tcPr>
          <w:p w14:paraId="15CCFCF9" w14:textId="7E18822C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อัตราภาษี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674" w:type="pct"/>
            <w:vAlign w:val="bottom"/>
          </w:tcPr>
          <w:p w14:paraId="7411A1D6" w14:textId="6453979F" w:rsidR="00DC6FF7" w:rsidRPr="009A7517" w:rsidRDefault="00D43550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45.89</w:t>
            </w:r>
          </w:p>
        </w:tc>
        <w:tc>
          <w:tcPr>
            <w:tcW w:w="674" w:type="pct"/>
            <w:vAlign w:val="bottom"/>
          </w:tcPr>
          <w:p w14:paraId="637A9696" w14:textId="0ACAE07F" w:rsidR="00DC6FF7" w:rsidRPr="009A7517" w:rsidRDefault="00DC6FF7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30.22</w:t>
            </w:r>
          </w:p>
        </w:tc>
        <w:tc>
          <w:tcPr>
            <w:tcW w:w="674" w:type="pct"/>
            <w:vAlign w:val="bottom"/>
          </w:tcPr>
          <w:p w14:paraId="70EFDE78" w14:textId="460845AE" w:rsidR="00DC6FF7" w:rsidRPr="009A7517" w:rsidRDefault="00C42264" w:rsidP="00D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16.59</w:t>
            </w:r>
          </w:p>
        </w:tc>
        <w:tc>
          <w:tcPr>
            <w:tcW w:w="665" w:type="pct"/>
            <w:vAlign w:val="bottom"/>
          </w:tcPr>
          <w:p w14:paraId="3D36839A" w14:textId="10506629" w:rsidR="00DC6FF7" w:rsidRPr="009A7517" w:rsidRDefault="00DC6FF7" w:rsidP="003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11.50</w:t>
            </w:r>
          </w:p>
        </w:tc>
      </w:tr>
    </w:tbl>
    <w:p w14:paraId="5588801C" w14:textId="77777777" w:rsidR="009B5A41" w:rsidRPr="009A7517" w:rsidRDefault="009B5A41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E302E" w:rsidRPr="009A7517" w14:paraId="277EAC86" w14:textId="77777777" w:rsidTr="00FE302E">
        <w:trPr>
          <w:tblHeader/>
        </w:trPr>
        <w:tc>
          <w:tcPr>
            <w:tcW w:w="4230" w:type="dxa"/>
            <w:shd w:val="clear" w:color="auto" w:fill="auto"/>
          </w:tcPr>
          <w:p w14:paraId="6A565160" w14:textId="77777777" w:rsidR="00FE302E" w:rsidRPr="009A7517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0C7CB6D4" w14:textId="77777777" w:rsidR="00FE302E" w:rsidRPr="009A7517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FE302E" w:rsidRPr="009A7517" w14:paraId="48B1340D" w14:textId="77777777" w:rsidTr="00FE302E">
        <w:trPr>
          <w:tblHeader/>
        </w:trPr>
        <w:tc>
          <w:tcPr>
            <w:tcW w:w="4230" w:type="dxa"/>
            <w:shd w:val="clear" w:color="auto" w:fill="auto"/>
          </w:tcPr>
          <w:p w14:paraId="41AD4B6C" w14:textId="1CCA1082" w:rsidR="00FE302E" w:rsidRPr="009A7517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303357A9" w14:textId="77777777" w:rsidR="00FE302E" w:rsidRPr="009A7517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สินทรัพย์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3CB6B7AD" w14:textId="77777777" w:rsidR="00FE302E" w:rsidRPr="009A7517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</w:pPr>
            <w:r w:rsidRPr="009A7517">
              <w:rPr>
                <w:rFonts w:hint="cs"/>
                <w:cs/>
              </w:rPr>
              <w:t>หนี้สิน</w:t>
            </w:r>
          </w:p>
        </w:tc>
      </w:tr>
      <w:tr w:rsidR="00FB7C34" w:rsidRPr="009A7517" w14:paraId="2A30D653" w14:textId="77777777" w:rsidTr="00FE302E">
        <w:trPr>
          <w:tblHeader/>
        </w:trPr>
        <w:tc>
          <w:tcPr>
            <w:tcW w:w="4230" w:type="dxa"/>
          </w:tcPr>
          <w:p w14:paraId="5126A625" w14:textId="07610504" w:rsidR="00FB7C34" w:rsidRPr="009A7517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  <w:i/>
                <w:iCs/>
              </w:rPr>
              <w:t>31</w:t>
            </w: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52C0C7F6" w14:textId="5D0EEA2A" w:rsidR="00FB7C34" w:rsidRPr="009A7517" w:rsidRDefault="00DC6FF7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48C3FF22" w14:textId="2CF186FB" w:rsidR="00FB7C34" w:rsidRPr="009A7517" w:rsidRDefault="00DC6FF7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37" w:type="dxa"/>
          </w:tcPr>
          <w:p w14:paraId="221FA23B" w14:textId="37EA83AF" w:rsidR="00FB7C34" w:rsidRPr="009A7517" w:rsidRDefault="00DC6FF7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329F73F9" w14:textId="08B78F22" w:rsidR="00FB7C34" w:rsidRPr="009A7517" w:rsidRDefault="00DC6FF7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FE302E" w:rsidRPr="009A7517" w14:paraId="33F88917" w14:textId="77777777" w:rsidTr="00FE302E">
        <w:trPr>
          <w:tblHeader/>
        </w:trPr>
        <w:tc>
          <w:tcPr>
            <w:tcW w:w="4230" w:type="dxa"/>
          </w:tcPr>
          <w:p w14:paraId="2E9AF0D7" w14:textId="77777777" w:rsidR="00FE302E" w:rsidRPr="009A7517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</w:pPr>
          </w:p>
        </w:tc>
        <w:tc>
          <w:tcPr>
            <w:tcW w:w="4950" w:type="dxa"/>
            <w:gridSpan w:val="4"/>
          </w:tcPr>
          <w:p w14:paraId="091634E9" w14:textId="77777777" w:rsidR="00FE302E" w:rsidRPr="009A7517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6FF7" w:rsidRPr="009A7517" w14:paraId="2D75BBA4" w14:textId="77777777" w:rsidTr="00FE302E">
        <w:trPr>
          <w:tblHeader/>
        </w:trPr>
        <w:tc>
          <w:tcPr>
            <w:tcW w:w="4230" w:type="dxa"/>
          </w:tcPr>
          <w:p w14:paraId="60B004E8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5BB9120B" w14:textId="1F426041" w:rsidR="00DC6FF7" w:rsidRPr="009A7517" w:rsidRDefault="004A5D5A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8,565</w:t>
            </w:r>
          </w:p>
        </w:tc>
        <w:tc>
          <w:tcPr>
            <w:tcW w:w="1238" w:type="dxa"/>
          </w:tcPr>
          <w:p w14:paraId="65F62110" w14:textId="5176483D" w:rsidR="00DC6FF7" w:rsidRPr="009A7517" w:rsidRDefault="00DC6FF7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7,369</w:t>
            </w:r>
          </w:p>
        </w:tc>
        <w:tc>
          <w:tcPr>
            <w:tcW w:w="1237" w:type="dxa"/>
          </w:tcPr>
          <w:p w14:paraId="2E5F4053" w14:textId="16F23D86" w:rsidR="00DC6FF7" w:rsidRPr="009A7517" w:rsidRDefault="004A7D91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9A7517">
              <w:rPr>
                <w:rFonts w:hint="cs"/>
              </w:rPr>
              <w:t>(14,276)</w:t>
            </w:r>
          </w:p>
        </w:tc>
        <w:tc>
          <w:tcPr>
            <w:tcW w:w="1238" w:type="dxa"/>
          </w:tcPr>
          <w:p w14:paraId="17337E01" w14:textId="3C1A38C0" w:rsidR="00DC6FF7" w:rsidRPr="009A7517" w:rsidRDefault="00DC6FF7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(7,861)</w:t>
            </w:r>
          </w:p>
        </w:tc>
      </w:tr>
      <w:tr w:rsidR="00DC6FF7" w:rsidRPr="009A7517" w14:paraId="6BF3CD8B" w14:textId="77777777" w:rsidTr="00FE302E">
        <w:trPr>
          <w:tblHeader/>
        </w:trPr>
        <w:tc>
          <w:tcPr>
            <w:tcW w:w="4230" w:type="dxa"/>
          </w:tcPr>
          <w:p w14:paraId="18AC3CCD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37" w:type="dxa"/>
          </w:tcPr>
          <w:p w14:paraId="22A53D1F" w14:textId="5652D81D" w:rsidR="00DC6FF7" w:rsidRPr="009A7517" w:rsidRDefault="004A7D91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(7,715)</w:t>
            </w:r>
          </w:p>
        </w:tc>
        <w:tc>
          <w:tcPr>
            <w:tcW w:w="1238" w:type="dxa"/>
          </w:tcPr>
          <w:p w14:paraId="38268E07" w14:textId="3A007A6D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(5,243)</w:t>
            </w:r>
          </w:p>
        </w:tc>
        <w:tc>
          <w:tcPr>
            <w:tcW w:w="1237" w:type="dxa"/>
          </w:tcPr>
          <w:p w14:paraId="3A236C20" w14:textId="09A85E3A" w:rsidR="00DC6FF7" w:rsidRPr="009A7517" w:rsidRDefault="004A7D91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7,715</w:t>
            </w:r>
          </w:p>
        </w:tc>
        <w:tc>
          <w:tcPr>
            <w:tcW w:w="1238" w:type="dxa"/>
          </w:tcPr>
          <w:p w14:paraId="7BF7C955" w14:textId="79AABA75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5,243</w:t>
            </w:r>
          </w:p>
        </w:tc>
      </w:tr>
      <w:tr w:rsidR="00DC6FF7" w:rsidRPr="009A7517" w14:paraId="29B3B7CF" w14:textId="77777777" w:rsidTr="00FE302E">
        <w:trPr>
          <w:tblHeader/>
        </w:trPr>
        <w:tc>
          <w:tcPr>
            <w:tcW w:w="4230" w:type="dxa"/>
          </w:tcPr>
          <w:p w14:paraId="03213D85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237" w:type="dxa"/>
          </w:tcPr>
          <w:p w14:paraId="2D41B9B6" w14:textId="1924A0C6" w:rsidR="00DC6FF7" w:rsidRPr="009A7517" w:rsidRDefault="004A7D91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850</w:t>
            </w:r>
          </w:p>
        </w:tc>
        <w:tc>
          <w:tcPr>
            <w:tcW w:w="1238" w:type="dxa"/>
          </w:tcPr>
          <w:p w14:paraId="4D7E3CE8" w14:textId="346E33FF" w:rsidR="00DC6FF7" w:rsidRPr="009A7517" w:rsidRDefault="00DC6FF7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2,126</w:t>
            </w:r>
          </w:p>
        </w:tc>
        <w:tc>
          <w:tcPr>
            <w:tcW w:w="1237" w:type="dxa"/>
          </w:tcPr>
          <w:p w14:paraId="7EF36D30" w14:textId="65766AF4" w:rsidR="00DC6FF7" w:rsidRPr="009A7517" w:rsidRDefault="004A7D91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(6,561)</w:t>
            </w:r>
          </w:p>
        </w:tc>
        <w:tc>
          <w:tcPr>
            <w:tcW w:w="1238" w:type="dxa"/>
          </w:tcPr>
          <w:p w14:paraId="5BB0D3A1" w14:textId="5440B559" w:rsidR="00DC6FF7" w:rsidRPr="009A7517" w:rsidRDefault="00DC6FF7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(</w:t>
            </w:r>
            <w:r w:rsidRPr="009A7517">
              <w:rPr>
                <w:rFonts w:hint="cs"/>
                <w:b/>
                <w:bCs/>
              </w:rPr>
              <w:t>2,618</w:t>
            </w:r>
            <w:r w:rsidRPr="009A7517">
              <w:rPr>
                <w:rFonts w:hint="cs"/>
                <w:b/>
                <w:bCs/>
                <w:cs/>
              </w:rPr>
              <w:t>)</w:t>
            </w:r>
          </w:p>
        </w:tc>
      </w:tr>
    </w:tbl>
    <w:p w14:paraId="0968B2A7" w14:textId="77777777" w:rsidR="00FE302E" w:rsidRPr="009A7517" w:rsidRDefault="00FE302E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E302E" w:rsidRPr="009A7517" w14:paraId="1D489C61" w14:textId="77777777" w:rsidTr="00FE302E">
        <w:trPr>
          <w:tblHeader/>
        </w:trPr>
        <w:tc>
          <w:tcPr>
            <w:tcW w:w="4230" w:type="dxa"/>
          </w:tcPr>
          <w:p w14:paraId="52C121CC" w14:textId="77777777" w:rsidR="00FE302E" w:rsidRPr="009A7517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563A7FE0" w14:textId="77777777" w:rsidR="00FE302E" w:rsidRPr="009A7517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E302E" w:rsidRPr="009A7517" w14:paraId="28E78B6B" w14:textId="77777777" w:rsidTr="00FE302E">
        <w:trPr>
          <w:tblHeader/>
        </w:trPr>
        <w:tc>
          <w:tcPr>
            <w:tcW w:w="4230" w:type="dxa"/>
          </w:tcPr>
          <w:p w14:paraId="05A3ED37" w14:textId="77777777" w:rsidR="00FE302E" w:rsidRPr="009A7517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7CCFFE64" w14:textId="77777777" w:rsidR="00FE302E" w:rsidRPr="009A7517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สินทรัพย์</w:t>
            </w:r>
          </w:p>
        </w:tc>
        <w:tc>
          <w:tcPr>
            <w:tcW w:w="2475" w:type="dxa"/>
            <w:gridSpan w:val="2"/>
          </w:tcPr>
          <w:p w14:paraId="525F30FF" w14:textId="77777777" w:rsidR="00FE302E" w:rsidRPr="009A7517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</w:pPr>
            <w:r w:rsidRPr="009A7517">
              <w:rPr>
                <w:rFonts w:hint="cs"/>
                <w:cs/>
              </w:rPr>
              <w:t>หนี้สิน</w:t>
            </w:r>
          </w:p>
        </w:tc>
      </w:tr>
      <w:tr w:rsidR="00DC6FF7" w:rsidRPr="009A7517" w14:paraId="4898FE5D" w14:textId="77777777" w:rsidTr="00FE302E">
        <w:trPr>
          <w:tblHeader/>
        </w:trPr>
        <w:tc>
          <w:tcPr>
            <w:tcW w:w="4230" w:type="dxa"/>
          </w:tcPr>
          <w:p w14:paraId="55DC471C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EA0E2B2" w14:textId="6ECCA7D8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7D25CB95" w14:textId="65310192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37" w:type="dxa"/>
          </w:tcPr>
          <w:p w14:paraId="2E001C53" w14:textId="03C6490E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554B661B" w14:textId="718A4810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DC6FF7" w:rsidRPr="009A7517" w14:paraId="30F67AD7" w14:textId="77777777" w:rsidTr="00FE302E">
        <w:trPr>
          <w:tblHeader/>
        </w:trPr>
        <w:tc>
          <w:tcPr>
            <w:tcW w:w="4230" w:type="dxa"/>
          </w:tcPr>
          <w:p w14:paraId="3063067C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61FC8E93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6FF7" w:rsidRPr="009A7517" w14:paraId="272D64EB" w14:textId="77777777" w:rsidTr="00FE302E">
        <w:trPr>
          <w:tblHeader/>
        </w:trPr>
        <w:tc>
          <w:tcPr>
            <w:tcW w:w="4230" w:type="dxa"/>
          </w:tcPr>
          <w:p w14:paraId="7AD350FC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17D6CD4F" w14:textId="27B78C90" w:rsidR="00DC6FF7" w:rsidRPr="009A7517" w:rsidRDefault="004A7D91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9A7517">
              <w:rPr>
                <w:rFonts w:hint="cs"/>
              </w:rPr>
              <w:t>977</w:t>
            </w:r>
          </w:p>
        </w:tc>
        <w:tc>
          <w:tcPr>
            <w:tcW w:w="1238" w:type="dxa"/>
          </w:tcPr>
          <w:p w14:paraId="268F099F" w14:textId="271D8A34" w:rsidR="00DC6FF7" w:rsidRPr="009A7517" w:rsidRDefault="00DC6FF7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2,133</w:t>
            </w:r>
          </w:p>
        </w:tc>
        <w:tc>
          <w:tcPr>
            <w:tcW w:w="1237" w:type="dxa"/>
          </w:tcPr>
          <w:p w14:paraId="5870DBE5" w14:textId="640479FF" w:rsidR="00DC6FF7" w:rsidRPr="009A7517" w:rsidRDefault="004A7D91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(198)</w:t>
            </w:r>
          </w:p>
        </w:tc>
        <w:tc>
          <w:tcPr>
            <w:tcW w:w="1238" w:type="dxa"/>
          </w:tcPr>
          <w:p w14:paraId="7CB0D6CD" w14:textId="0144BCF1" w:rsidR="00DC6FF7" w:rsidRPr="009A7517" w:rsidRDefault="00DC6FF7" w:rsidP="007C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(67)</w:t>
            </w:r>
          </w:p>
        </w:tc>
      </w:tr>
      <w:tr w:rsidR="00DC6FF7" w:rsidRPr="009A7517" w14:paraId="006E3A3E" w14:textId="77777777" w:rsidTr="00FE302E">
        <w:trPr>
          <w:tblHeader/>
        </w:trPr>
        <w:tc>
          <w:tcPr>
            <w:tcW w:w="4230" w:type="dxa"/>
          </w:tcPr>
          <w:p w14:paraId="13855B53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37" w:type="dxa"/>
          </w:tcPr>
          <w:p w14:paraId="7E0D2B5B" w14:textId="694148B7" w:rsidR="00DC6FF7" w:rsidRPr="009A7517" w:rsidRDefault="004A7D91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(198)</w:t>
            </w:r>
          </w:p>
        </w:tc>
        <w:tc>
          <w:tcPr>
            <w:tcW w:w="1238" w:type="dxa"/>
          </w:tcPr>
          <w:p w14:paraId="5A4548B4" w14:textId="787EFA5E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(67)</w:t>
            </w:r>
          </w:p>
        </w:tc>
        <w:tc>
          <w:tcPr>
            <w:tcW w:w="1237" w:type="dxa"/>
          </w:tcPr>
          <w:p w14:paraId="2F030AF7" w14:textId="3675A18D" w:rsidR="00DC6FF7" w:rsidRPr="009A7517" w:rsidRDefault="00F36C22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9A7517">
              <w:rPr>
                <w:rFonts w:hint="cs"/>
              </w:rPr>
              <w:t>198</w:t>
            </w:r>
          </w:p>
        </w:tc>
        <w:tc>
          <w:tcPr>
            <w:tcW w:w="1238" w:type="dxa"/>
          </w:tcPr>
          <w:p w14:paraId="22C87CF3" w14:textId="3E48538F" w:rsidR="00DC6FF7" w:rsidRPr="009A7517" w:rsidRDefault="00DC6FF7" w:rsidP="00DC6F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9A7517">
              <w:rPr>
                <w:rFonts w:hint="cs"/>
              </w:rPr>
              <w:t>67</w:t>
            </w:r>
          </w:p>
        </w:tc>
      </w:tr>
      <w:tr w:rsidR="00DC6FF7" w:rsidRPr="009A7517" w14:paraId="35DE2533" w14:textId="77777777" w:rsidTr="00FE302E">
        <w:trPr>
          <w:tblHeader/>
        </w:trPr>
        <w:tc>
          <w:tcPr>
            <w:tcW w:w="4230" w:type="dxa"/>
          </w:tcPr>
          <w:p w14:paraId="1FBD0656" w14:textId="77777777" w:rsidR="00DC6FF7" w:rsidRPr="009A7517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37" w:type="dxa"/>
          </w:tcPr>
          <w:p w14:paraId="31A8D25B" w14:textId="7548BE83" w:rsidR="00DC6FF7" w:rsidRPr="009A7517" w:rsidRDefault="004A7D91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779</w:t>
            </w:r>
          </w:p>
        </w:tc>
        <w:tc>
          <w:tcPr>
            <w:tcW w:w="1238" w:type="dxa"/>
          </w:tcPr>
          <w:p w14:paraId="349ACC7B" w14:textId="586B6299" w:rsidR="00DC6FF7" w:rsidRPr="009A7517" w:rsidRDefault="00DC6FF7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2,066</w:t>
            </w:r>
          </w:p>
        </w:tc>
        <w:tc>
          <w:tcPr>
            <w:tcW w:w="1237" w:type="dxa"/>
          </w:tcPr>
          <w:p w14:paraId="31A35D98" w14:textId="5DE9376E" w:rsidR="00DC6FF7" w:rsidRPr="009A7517" w:rsidRDefault="00F36C22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1238" w:type="dxa"/>
          </w:tcPr>
          <w:p w14:paraId="634A5650" w14:textId="45FCAFC5" w:rsidR="00DC6FF7" w:rsidRPr="009A7517" w:rsidRDefault="00DC6FF7" w:rsidP="00DC6F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</w:tr>
    </w:tbl>
    <w:p w14:paraId="12878E34" w14:textId="194B21F6" w:rsidR="00FE302E" w:rsidRPr="009A7517" w:rsidRDefault="00FE302E" w:rsidP="00FE302E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FE302E" w:rsidRPr="009A7517" w:rsidSect="00FB5E1D">
          <w:pgSz w:w="11907" w:h="16840" w:code="9"/>
          <w:pgMar w:top="691" w:right="1152" w:bottom="576" w:left="1152" w:header="720" w:footer="720" w:gutter="0"/>
          <w:cols w:space="720"/>
        </w:sectPr>
      </w:pPr>
    </w:p>
    <w:p w14:paraId="10B97326" w14:textId="6818AD3F" w:rsidR="00FE302E" w:rsidRPr="009A7517" w:rsidRDefault="00FE302E" w:rsidP="00CB0C41">
      <w:pPr>
        <w:pStyle w:val="index"/>
        <w:tabs>
          <w:tab w:val="clear" w:pos="1134"/>
        </w:tabs>
        <w:spacing w:after="0" w:line="240" w:lineRule="auto"/>
        <w:ind w:left="541" w:firstLine="1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 w:hint="cs"/>
          <w:sz w:val="30"/>
          <w:szCs w:val="30"/>
          <w:cs/>
          <w:lang w:bidi="th-TH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15BB3A95" w14:textId="77777777" w:rsidR="00FB7C34" w:rsidRPr="009A7517" w:rsidRDefault="00FB7C34" w:rsidP="00190A1E">
      <w:pPr>
        <w:pStyle w:val="index"/>
        <w:tabs>
          <w:tab w:val="clear" w:pos="1134"/>
        </w:tabs>
        <w:spacing w:after="0" w:line="160" w:lineRule="exact"/>
        <w:ind w:left="547" w:firstLine="0"/>
        <w:outlineLvl w:val="0"/>
        <w:rPr>
          <w:rFonts w:ascii="Angsana New" w:hAnsi="Angsana New"/>
          <w:sz w:val="16"/>
          <w:szCs w:val="16"/>
          <w:lang w:bidi="th-TH"/>
        </w:rPr>
      </w:pPr>
    </w:p>
    <w:tbl>
      <w:tblPr>
        <w:tblW w:w="13410" w:type="dxa"/>
        <w:jc w:val="center"/>
        <w:tblLayout w:type="fixed"/>
        <w:tblLook w:val="01E0" w:firstRow="1" w:lastRow="1" w:firstColumn="1" w:lastColumn="1" w:noHBand="0" w:noVBand="0"/>
      </w:tblPr>
      <w:tblGrid>
        <w:gridCol w:w="4050"/>
        <w:gridCol w:w="270"/>
        <w:gridCol w:w="270"/>
        <w:gridCol w:w="1530"/>
        <w:gridCol w:w="1440"/>
        <w:gridCol w:w="1350"/>
        <w:gridCol w:w="1530"/>
        <w:gridCol w:w="1440"/>
        <w:gridCol w:w="1530"/>
      </w:tblGrid>
      <w:tr w:rsidR="009934AA" w:rsidRPr="009A7517" w14:paraId="22022EC8" w14:textId="77777777" w:rsidTr="00604EF8">
        <w:trPr>
          <w:tblHeader/>
          <w:jc w:val="center"/>
        </w:trPr>
        <w:tc>
          <w:tcPr>
            <w:tcW w:w="4050" w:type="dxa"/>
            <w:vAlign w:val="bottom"/>
          </w:tcPr>
          <w:p w14:paraId="6B8D6C3C" w14:textId="77777777" w:rsidR="009934AA" w:rsidRPr="009A7517" w:rsidRDefault="009934AA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2B7E282B" w14:textId="77777777" w:rsidR="009934AA" w:rsidRPr="009A7517" w:rsidRDefault="009934AA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21D7C287" w14:textId="77777777" w:rsidR="009934AA" w:rsidRPr="009A7517" w:rsidRDefault="009934AA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6A047E44" w14:textId="77777777" w:rsidR="009934AA" w:rsidRPr="009A7517" w:rsidRDefault="009934AA" w:rsidP="009934AA">
            <w:pPr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ณ วันที่</w:t>
            </w:r>
            <w:r w:rsidRPr="009A7517">
              <w:rPr>
                <w:rFonts w:eastAsia="Calibri" w:hint="cs"/>
              </w:rPr>
              <w:br/>
              <w:t>1</w:t>
            </w:r>
            <w:r w:rsidRPr="009A7517">
              <w:rPr>
                <w:rFonts w:eastAsia="Calibri" w:hint="cs"/>
                <w:cs/>
              </w:rPr>
              <w:t xml:space="preserve"> มกราคม </w:t>
            </w:r>
          </w:p>
          <w:p w14:paraId="6D4E84C4" w14:textId="496CD410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2565</w:t>
            </w:r>
          </w:p>
        </w:tc>
        <w:tc>
          <w:tcPr>
            <w:tcW w:w="7290" w:type="dxa"/>
            <w:gridSpan w:val="5"/>
            <w:vAlign w:val="bottom"/>
          </w:tcPr>
          <w:p w14:paraId="0345A61C" w14:textId="3D583110" w:rsidR="009934AA" w:rsidRPr="009A7517" w:rsidRDefault="009934AA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>งบการเงินรวม</w:t>
            </w:r>
          </w:p>
        </w:tc>
      </w:tr>
      <w:tr w:rsidR="009934AA" w:rsidRPr="009A7517" w14:paraId="533FC46E" w14:textId="77777777" w:rsidTr="00604EF8">
        <w:trPr>
          <w:tblHeader/>
          <w:jc w:val="center"/>
        </w:trPr>
        <w:tc>
          <w:tcPr>
            <w:tcW w:w="4050" w:type="dxa"/>
            <w:vAlign w:val="bottom"/>
          </w:tcPr>
          <w:p w14:paraId="577186C8" w14:textId="77777777" w:rsidR="009934AA" w:rsidRPr="009A7517" w:rsidRDefault="009934AA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394C82AB" w14:textId="77777777" w:rsidR="009934AA" w:rsidRPr="009A7517" w:rsidRDefault="009934AA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473DB60F" w14:textId="77777777" w:rsidR="009934AA" w:rsidRPr="009A7517" w:rsidRDefault="009934AA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Merge/>
            <w:vAlign w:val="bottom"/>
          </w:tcPr>
          <w:p w14:paraId="257E326B" w14:textId="77777777" w:rsidR="009934AA" w:rsidRPr="009A7517" w:rsidRDefault="009934AA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714B516" w14:textId="25F93839" w:rsidR="009934AA" w:rsidRPr="009A7517" w:rsidRDefault="009934AA" w:rsidP="009934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บันทึกเป็น (รายจ่าย) / รายได้ใน</w:t>
            </w:r>
          </w:p>
        </w:tc>
        <w:tc>
          <w:tcPr>
            <w:tcW w:w="1530" w:type="dxa"/>
            <w:vAlign w:val="bottom"/>
          </w:tcPr>
          <w:p w14:paraId="6073C2DD" w14:textId="77777777" w:rsidR="009934AA" w:rsidRPr="009A7517" w:rsidRDefault="009934AA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440" w:type="dxa"/>
            <w:vAlign w:val="bottom"/>
          </w:tcPr>
          <w:p w14:paraId="54078920" w14:textId="77777777" w:rsidR="009934AA" w:rsidRPr="009A7517" w:rsidRDefault="009934AA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40247F98" w14:textId="77777777" w:rsidR="009934AA" w:rsidRPr="009A7517" w:rsidRDefault="009934AA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</w:p>
        </w:tc>
      </w:tr>
      <w:tr w:rsidR="009934AA" w:rsidRPr="009A7517" w14:paraId="79A18420" w14:textId="77777777" w:rsidTr="00604EF8">
        <w:trPr>
          <w:tblHeader/>
          <w:jc w:val="center"/>
        </w:trPr>
        <w:tc>
          <w:tcPr>
            <w:tcW w:w="4050" w:type="dxa"/>
            <w:vAlign w:val="bottom"/>
          </w:tcPr>
          <w:p w14:paraId="78741A79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192892D0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4494FCF8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Merge/>
            <w:vAlign w:val="bottom"/>
          </w:tcPr>
          <w:p w14:paraId="22B993E8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440" w:type="dxa"/>
            <w:vAlign w:val="bottom"/>
          </w:tcPr>
          <w:p w14:paraId="446BEEA4" w14:textId="647FD10A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 xml:space="preserve">กำไรหรือขาดทุน </w:t>
            </w:r>
          </w:p>
        </w:tc>
        <w:tc>
          <w:tcPr>
            <w:tcW w:w="1350" w:type="dxa"/>
            <w:vAlign w:val="bottom"/>
          </w:tcPr>
          <w:p w14:paraId="7BAEEEBA" w14:textId="168355E9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กำไรขาดทุน</w:t>
            </w:r>
            <w:r w:rsidRPr="009A7517">
              <w:rPr>
                <w:rFonts w:eastAsia="Calibri" w:hint="cs"/>
                <w:cs/>
              </w:rPr>
              <w:br/>
              <w:t>เบ็ดเสร็จอื่น</w:t>
            </w:r>
          </w:p>
        </w:tc>
        <w:tc>
          <w:tcPr>
            <w:tcW w:w="1530" w:type="dxa"/>
            <w:vAlign w:val="bottom"/>
          </w:tcPr>
          <w:p w14:paraId="478386FD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ได้มาจากการซื้อธุรกิจ</w:t>
            </w:r>
          </w:p>
          <w:p w14:paraId="01095E05" w14:textId="7489773B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i/>
                <w:iCs/>
                <w:cs/>
              </w:rPr>
              <w:t xml:space="preserve">(หมายเหตุ </w:t>
            </w:r>
            <w:r w:rsidR="00941926" w:rsidRPr="009A7517">
              <w:rPr>
                <w:rFonts w:eastAsia="Calibri"/>
                <w:i/>
                <w:iCs/>
              </w:rPr>
              <w:t>4</w:t>
            </w:r>
            <w:r w:rsidRPr="009A7517">
              <w:rPr>
                <w:rFonts w:eastAsia="Calibri" w:hint="cs"/>
                <w:i/>
                <w:iCs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F689073" w14:textId="3EEFADBC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ผลต่างจากอัตราแลกเปลี่ยน</w:t>
            </w:r>
          </w:p>
        </w:tc>
        <w:tc>
          <w:tcPr>
            <w:tcW w:w="1530" w:type="dxa"/>
            <w:vAlign w:val="bottom"/>
          </w:tcPr>
          <w:p w14:paraId="497A732E" w14:textId="0BE8D480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ณ วันที่</w:t>
            </w:r>
            <w:r w:rsidRPr="009A7517">
              <w:rPr>
                <w:rFonts w:eastAsia="Calibri" w:hint="cs"/>
              </w:rPr>
              <w:br/>
              <w:t>31</w:t>
            </w:r>
            <w:r w:rsidRPr="009A7517">
              <w:rPr>
                <w:rFonts w:eastAsia="Calibri" w:hint="cs"/>
                <w:cs/>
              </w:rPr>
              <w:t xml:space="preserve"> ธันวาคม </w:t>
            </w:r>
            <w:r w:rsidRPr="009A7517">
              <w:rPr>
                <w:rFonts w:eastAsia="Calibri" w:hint="cs"/>
              </w:rPr>
              <w:t>2565</w:t>
            </w:r>
          </w:p>
        </w:tc>
      </w:tr>
      <w:tr w:rsidR="009934AA" w:rsidRPr="009A7517" w14:paraId="396AF153" w14:textId="77777777" w:rsidTr="00604EF8">
        <w:trPr>
          <w:tblHeader/>
          <w:jc w:val="center"/>
        </w:trPr>
        <w:tc>
          <w:tcPr>
            <w:tcW w:w="4050" w:type="dxa"/>
            <w:vAlign w:val="bottom"/>
          </w:tcPr>
          <w:p w14:paraId="0AE82D3B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081BE543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3136F0FD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23C7F5D9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7290" w:type="dxa"/>
            <w:gridSpan w:val="5"/>
            <w:vAlign w:val="bottom"/>
          </w:tcPr>
          <w:p w14:paraId="2C28EF24" w14:textId="3D41CF04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i/>
                <w:iCs/>
                <w:cs/>
              </w:rPr>
            </w:pPr>
            <w:r w:rsidRPr="009A7517">
              <w:rPr>
                <w:rFonts w:eastAsia="Calibri" w:hint="cs"/>
                <w:i/>
                <w:iCs/>
                <w:cs/>
              </w:rPr>
              <w:t>(ล้านบาท)</w:t>
            </w:r>
          </w:p>
        </w:tc>
      </w:tr>
      <w:tr w:rsidR="009934AA" w:rsidRPr="009A7517" w14:paraId="68A47809" w14:textId="77777777" w:rsidTr="00604EF8">
        <w:trPr>
          <w:jc w:val="center"/>
        </w:trPr>
        <w:tc>
          <w:tcPr>
            <w:tcW w:w="4050" w:type="dxa"/>
          </w:tcPr>
          <w:p w14:paraId="2E4290D2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vAlign w:val="bottom"/>
          </w:tcPr>
          <w:p w14:paraId="4ABA9EC2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7469437A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054E98B5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440" w:type="dxa"/>
            <w:vAlign w:val="bottom"/>
          </w:tcPr>
          <w:p w14:paraId="3345151F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350" w:type="dxa"/>
            <w:vAlign w:val="bottom"/>
          </w:tcPr>
          <w:p w14:paraId="7C481708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74A886C3" w14:textId="60E07F05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440" w:type="dxa"/>
            <w:vAlign w:val="bottom"/>
          </w:tcPr>
          <w:p w14:paraId="0046E699" w14:textId="545E8E7A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3B092385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</w:tr>
      <w:tr w:rsidR="009934AA" w:rsidRPr="009A7517" w14:paraId="63FA954E" w14:textId="77777777" w:rsidTr="00604EF8">
        <w:trPr>
          <w:jc w:val="center"/>
        </w:trPr>
        <w:tc>
          <w:tcPr>
            <w:tcW w:w="4050" w:type="dxa"/>
          </w:tcPr>
          <w:p w14:paraId="089DEDE1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270" w:type="dxa"/>
            <w:vAlign w:val="bottom"/>
          </w:tcPr>
          <w:p w14:paraId="2DBB86D7" w14:textId="06663D6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0E309F21" w14:textId="35A141CE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7A55713A" w14:textId="493AE0A0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124</w:t>
            </w:r>
          </w:p>
        </w:tc>
        <w:tc>
          <w:tcPr>
            <w:tcW w:w="1440" w:type="dxa"/>
            <w:vAlign w:val="bottom"/>
          </w:tcPr>
          <w:p w14:paraId="3AE5BFC6" w14:textId="1E20CC1D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</w:rPr>
              <w:t>(28)</w:t>
            </w:r>
          </w:p>
        </w:tc>
        <w:tc>
          <w:tcPr>
            <w:tcW w:w="1350" w:type="dxa"/>
            <w:vAlign w:val="bottom"/>
          </w:tcPr>
          <w:p w14:paraId="1AFAD298" w14:textId="4CADF204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530" w:type="dxa"/>
            <w:vAlign w:val="bottom"/>
          </w:tcPr>
          <w:p w14:paraId="236DC585" w14:textId="1F54D4DF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453F50EA" w14:textId="16D5F557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1</w:t>
            </w:r>
          </w:p>
        </w:tc>
        <w:tc>
          <w:tcPr>
            <w:tcW w:w="1530" w:type="dxa"/>
            <w:vAlign w:val="bottom"/>
          </w:tcPr>
          <w:p w14:paraId="290FF36E" w14:textId="1BBBE298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97</w:t>
            </w:r>
          </w:p>
        </w:tc>
      </w:tr>
      <w:tr w:rsidR="009934AA" w:rsidRPr="009A7517" w14:paraId="15ED6D4F" w14:textId="77777777" w:rsidTr="00604EF8">
        <w:trPr>
          <w:jc w:val="center"/>
        </w:trPr>
        <w:tc>
          <w:tcPr>
            <w:tcW w:w="4050" w:type="dxa"/>
          </w:tcPr>
          <w:p w14:paraId="1F3EC314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  <w:vAlign w:val="bottom"/>
          </w:tcPr>
          <w:p w14:paraId="45CEA5C4" w14:textId="25638622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23BA1F54" w14:textId="1B4E496C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3650AC2A" w14:textId="37F97345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11</w:t>
            </w:r>
            <w:r w:rsidR="00A73DB7" w:rsidRPr="009A7517">
              <w:rPr>
                <w:rFonts w:eastAsia="Calibri"/>
              </w:rPr>
              <w:t>9</w:t>
            </w:r>
          </w:p>
        </w:tc>
        <w:tc>
          <w:tcPr>
            <w:tcW w:w="1440" w:type="dxa"/>
            <w:vAlign w:val="bottom"/>
          </w:tcPr>
          <w:p w14:paraId="4FE98825" w14:textId="48A39FC4" w:rsidR="009934AA" w:rsidRPr="009A7517" w:rsidRDefault="0057171D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1</w:t>
            </w:r>
            <w:r w:rsidR="005F0851" w:rsidRPr="009A7517">
              <w:rPr>
                <w:rFonts w:eastAsia="Calibri"/>
              </w:rPr>
              <w:t>2</w:t>
            </w:r>
          </w:p>
        </w:tc>
        <w:tc>
          <w:tcPr>
            <w:tcW w:w="1350" w:type="dxa"/>
            <w:vAlign w:val="bottom"/>
          </w:tcPr>
          <w:p w14:paraId="4D18D8D2" w14:textId="7197A2EC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530" w:type="dxa"/>
            <w:vAlign w:val="bottom"/>
          </w:tcPr>
          <w:p w14:paraId="4D42C0E9" w14:textId="2AB17E81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14EF9592" w14:textId="3E7D8D04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530" w:type="dxa"/>
            <w:vAlign w:val="bottom"/>
          </w:tcPr>
          <w:p w14:paraId="4649BD3B" w14:textId="3622E7BC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13</w:t>
            </w:r>
            <w:r w:rsidR="005F0851" w:rsidRPr="009A7517">
              <w:rPr>
                <w:rFonts w:eastAsia="Calibri"/>
              </w:rPr>
              <w:t>1</w:t>
            </w:r>
          </w:p>
        </w:tc>
      </w:tr>
      <w:tr w:rsidR="007D7385" w:rsidRPr="009A7517" w14:paraId="29A5E39F" w14:textId="77777777" w:rsidTr="004211FB">
        <w:trPr>
          <w:jc w:val="center"/>
        </w:trPr>
        <w:tc>
          <w:tcPr>
            <w:tcW w:w="4590" w:type="dxa"/>
            <w:gridSpan w:val="3"/>
          </w:tcPr>
          <w:p w14:paraId="27C04279" w14:textId="0CAF4F56" w:rsidR="007D7385" w:rsidRPr="009A7517" w:rsidRDefault="007D7385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  <w:vAlign w:val="bottom"/>
          </w:tcPr>
          <w:p w14:paraId="15C2DBB9" w14:textId="4CCC18F9" w:rsidR="007D7385" w:rsidRPr="009A7517" w:rsidRDefault="007D7385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46</w:t>
            </w:r>
            <w:r w:rsidR="00A73DB7" w:rsidRPr="009A7517">
              <w:rPr>
                <w:rFonts w:eastAsia="Calibri"/>
              </w:rPr>
              <w:t>6</w:t>
            </w:r>
          </w:p>
        </w:tc>
        <w:tc>
          <w:tcPr>
            <w:tcW w:w="1440" w:type="dxa"/>
            <w:vAlign w:val="bottom"/>
          </w:tcPr>
          <w:p w14:paraId="6F7411C9" w14:textId="5043D2FB" w:rsidR="007D7385" w:rsidRPr="009A7517" w:rsidRDefault="007D7385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</w:rPr>
              <w:t>1</w:t>
            </w:r>
            <w:r w:rsidR="005F0851" w:rsidRPr="009A7517">
              <w:rPr>
                <w:rFonts w:eastAsia="Calibri"/>
              </w:rPr>
              <w:t>2</w:t>
            </w:r>
          </w:p>
        </w:tc>
        <w:tc>
          <w:tcPr>
            <w:tcW w:w="1350" w:type="dxa"/>
            <w:vAlign w:val="bottom"/>
          </w:tcPr>
          <w:p w14:paraId="52DB3418" w14:textId="6367D4D9" w:rsidR="007D7385" w:rsidRPr="009A7517" w:rsidRDefault="007D7385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(4</w:t>
            </w:r>
            <w:r w:rsidRPr="009A7517">
              <w:rPr>
                <w:rFonts w:eastAsia="Calibri" w:hint="cs"/>
                <w:cs/>
              </w:rPr>
              <w:t>6</w:t>
            </w:r>
            <w:r w:rsidRPr="009A7517">
              <w:rPr>
                <w:rFonts w:eastAsia="Calibri" w:hint="cs"/>
              </w:rPr>
              <w:t>)</w:t>
            </w:r>
          </w:p>
        </w:tc>
        <w:tc>
          <w:tcPr>
            <w:tcW w:w="1530" w:type="dxa"/>
            <w:vAlign w:val="bottom"/>
          </w:tcPr>
          <w:p w14:paraId="3E6A6219" w14:textId="4C1765B2" w:rsidR="007D7385" w:rsidRPr="009A7517" w:rsidRDefault="007D7385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124229B5" w14:textId="38A52F69" w:rsidR="007D7385" w:rsidRPr="009A7517" w:rsidRDefault="007D7385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530" w:type="dxa"/>
            <w:vAlign w:val="bottom"/>
          </w:tcPr>
          <w:p w14:paraId="0F46C951" w14:textId="2D936B9D" w:rsidR="007D7385" w:rsidRPr="009A7517" w:rsidRDefault="007D7385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43</w:t>
            </w:r>
            <w:r w:rsidR="005F0851" w:rsidRPr="009A7517">
              <w:rPr>
                <w:rFonts w:eastAsia="Calibri"/>
              </w:rPr>
              <w:t>2</w:t>
            </w:r>
          </w:p>
        </w:tc>
      </w:tr>
      <w:tr w:rsidR="009934AA" w:rsidRPr="009A7517" w14:paraId="32570A96" w14:textId="77777777" w:rsidTr="00604EF8">
        <w:trPr>
          <w:jc w:val="center"/>
        </w:trPr>
        <w:tc>
          <w:tcPr>
            <w:tcW w:w="4050" w:type="dxa"/>
          </w:tcPr>
          <w:p w14:paraId="39CCC727" w14:textId="0D260D2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270" w:type="dxa"/>
            <w:vAlign w:val="bottom"/>
          </w:tcPr>
          <w:p w14:paraId="0000F080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3F16FCFF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6FF499B4" w14:textId="1522B3C5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5,095</w:t>
            </w:r>
          </w:p>
        </w:tc>
        <w:tc>
          <w:tcPr>
            <w:tcW w:w="1440" w:type="dxa"/>
            <w:vAlign w:val="bottom"/>
          </w:tcPr>
          <w:p w14:paraId="15B97891" w14:textId="28B8201E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11</w:t>
            </w:r>
            <w:r w:rsidR="005F0851" w:rsidRPr="009A7517">
              <w:rPr>
                <w:rFonts w:eastAsia="Calibri"/>
              </w:rPr>
              <w:t>8</w:t>
            </w:r>
          </w:p>
        </w:tc>
        <w:tc>
          <w:tcPr>
            <w:tcW w:w="1350" w:type="dxa"/>
            <w:vAlign w:val="bottom"/>
          </w:tcPr>
          <w:p w14:paraId="075314FE" w14:textId="3418AF81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530" w:type="dxa"/>
            <w:vAlign w:val="bottom"/>
          </w:tcPr>
          <w:p w14:paraId="1958FE3C" w14:textId="4952FE58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2,55</w:t>
            </w:r>
            <w:r w:rsidR="005F0851" w:rsidRPr="009A7517">
              <w:rPr>
                <w:rFonts w:eastAsia="Calibri"/>
              </w:rPr>
              <w:t>7</w:t>
            </w:r>
          </w:p>
        </w:tc>
        <w:tc>
          <w:tcPr>
            <w:tcW w:w="1440" w:type="dxa"/>
            <w:vAlign w:val="bottom"/>
          </w:tcPr>
          <w:p w14:paraId="4AC5DA82" w14:textId="537021D0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(350)</w:t>
            </w:r>
          </w:p>
        </w:tc>
        <w:tc>
          <w:tcPr>
            <w:tcW w:w="1530" w:type="dxa"/>
            <w:vAlign w:val="bottom"/>
          </w:tcPr>
          <w:p w14:paraId="235C989A" w14:textId="5D310E56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7,420</w:t>
            </w:r>
          </w:p>
        </w:tc>
      </w:tr>
      <w:tr w:rsidR="009934AA" w:rsidRPr="009A7517" w14:paraId="5798A192" w14:textId="77777777" w:rsidTr="00604EF8">
        <w:trPr>
          <w:jc w:val="center"/>
        </w:trPr>
        <w:tc>
          <w:tcPr>
            <w:tcW w:w="4050" w:type="dxa"/>
          </w:tcPr>
          <w:p w14:paraId="5C1A1145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ยอดขาดทุนยกไป</w:t>
            </w:r>
          </w:p>
        </w:tc>
        <w:tc>
          <w:tcPr>
            <w:tcW w:w="270" w:type="dxa"/>
            <w:vAlign w:val="bottom"/>
          </w:tcPr>
          <w:p w14:paraId="6F155AFB" w14:textId="0A0EA3F8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21504400" w14:textId="782DA48D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1F4D6E5F" w14:textId="6F574090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1,364</w:t>
            </w:r>
          </w:p>
        </w:tc>
        <w:tc>
          <w:tcPr>
            <w:tcW w:w="1440" w:type="dxa"/>
            <w:vAlign w:val="bottom"/>
          </w:tcPr>
          <w:p w14:paraId="788FF917" w14:textId="35BF38E3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(1,339)</w:t>
            </w:r>
          </w:p>
        </w:tc>
        <w:tc>
          <w:tcPr>
            <w:tcW w:w="1350" w:type="dxa"/>
            <w:vAlign w:val="bottom"/>
          </w:tcPr>
          <w:p w14:paraId="4653EB9B" w14:textId="6BE54338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530" w:type="dxa"/>
            <w:vAlign w:val="bottom"/>
          </w:tcPr>
          <w:p w14:paraId="1C8263B7" w14:textId="129CD99D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5138251E" w14:textId="26551309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530" w:type="dxa"/>
            <w:vAlign w:val="bottom"/>
          </w:tcPr>
          <w:p w14:paraId="71F4CE3B" w14:textId="19ED02D4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25</w:t>
            </w:r>
          </w:p>
        </w:tc>
      </w:tr>
      <w:tr w:rsidR="009934AA" w:rsidRPr="009A7517" w14:paraId="25EFF5E7" w14:textId="77777777" w:rsidTr="00604EF8">
        <w:trPr>
          <w:trHeight w:val="60"/>
          <w:jc w:val="center"/>
        </w:trPr>
        <w:tc>
          <w:tcPr>
            <w:tcW w:w="4050" w:type="dxa"/>
          </w:tcPr>
          <w:p w14:paraId="157B4CDC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อื่น ๆ</w:t>
            </w:r>
          </w:p>
        </w:tc>
        <w:tc>
          <w:tcPr>
            <w:tcW w:w="270" w:type="dxa"/>
            <w:vAlign w:val="bottom"/>
          </w:tcPr>
          <w:p w14:paraId="36406033" w14:textId="3694D7AC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5EB75AEB" w14:textId="6EB5268D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3B27D3C5" w14:textId="4E7EE68F" w:rsidR="009934AA" w:rsidRPr="009A7517" w:rsidRDefault="009934AA" w:rsidP="009934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20</w:t>
            </w:r>
            <w:r w:rsidR="00A73DB7" w:rsidRPr="009A7517">
              <w:rPr>
                <w:rFonts w:eastAsia="Calibri"/>
              </w:rPr>
              <w:t>1</w:t>
            </w:r>
          </w:p>
        </w:tc>
        <w:tc>
          <w:tcPr>
            <w:tcW w:w="1440" w:type="dxa"/>
            <w:vAlign w:val="bottom"/>
          </w:tcPr>
          <w:p w14:paraId="01F403B6" w14:textId="0AAFFE8D" w:rsidR="009934AA" w:rsidRPr="009A7517" w:rsidRDefault="009934AA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26</w:t>
            </w:r>
            <w:r w:rsidR="005F0851" w:rsidRPr="009A7517">
              <w:rPr>
                <w:rFonts w:eastAsia="Calibri"/>
              </w:rPr>
              <w:t>3</w:t>
            </w:r>
          </w:p>
        </w:tc>
        <w:tc>
          <w:tcPr>
            <w:tcW w:w="1350" w:type="dxa"/>
            <w:vAlign w:val="bottom"/>
          </w:tcPr>
          <w:p w14:paraId="093F1A1D" w14:textId="6263EC75" w:rsidR="009934AA" w:rsidRPr="009A7517" w:rsidRDefault="00F93812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530" w:type="dxa"/>
            <w:vAlign w:val="bottom"/>
          </w:tcPr>
          <w:p w14:paraId="54D97878" w14:textId="2E732803" w:rsidR="009934AA" w:rsidRPr="009A7517" w:rsidRDefault="00F93812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35EF6B54" w14:textId="53CF3597" w:rsidR="009934AA" w:rsidRPr="009A7517" w:rsidRDefault="009934AA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(</w:t>
            </w:r>
            <w:r w:rsidR="005F0851" w:rsidRPr="009A7517">
              <w:rPr>
                <w:rFonts w:eastAsia="Calibri"/>
              </w:rPr>
              <w:t>4</w:t>
            </w:r>
            <w:r w:rsidRPr="009A7517">
              <w:rPr>
                <w:rFonts w:eastAsia="Calibri" w:hint="cs"/>
              </w:rPr>
              <w:t>)</w:t>
            </w:r>
          </w:p>
        </w:tc>
        <w:tc>
          <w:tcPr>
            <w:tcW w:w="1530" w:type="dxa"/>
            <w:vAlign w:val="bottom"/>
          </w:tcPr>
          <w:p w14:paraId="3CF5349B" w14:textId="76D174BC" w:rsidR="009934AA" w:rsidRPr="009A7517" w:rsidRDefault="009934AA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</w:rPr>
              <w:t>46</w:t>
            </w:r>
            <w:r w:rsidR="005F0851" w:rsidRPr="009A7517">
              <w:rPr>
                <w:rFonts w:eastAsia="Calibri"/>
              </w:rPr>
              <w:t>0</w:t>
            </w:r>
          </w:p>
        </w:tc>
      </w:tr>
      <w:tr w:rsidR="009934AA" w:rsidRPr="009A7517" w14:paraId="370A25A8" w14:textId="77777777" w:rsidTr="00604EF8">
        <w:trPr>
          <w:jc w:val="center"/>
        </w:trPr>
        <w:tc>
          <w:tcPr>
            <w:tcW w:w="4050" w:type="dxa"/>
          </w:tcPr>
          <w:p w14:paraId="01B95F5C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3F8C07FD" w14:textId="5BAFA2DB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7A1B5E42" w14:textId="0722C36B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06FC09A8" w14:textId="2EBFD9D2" w:rsidR="009934AA" w:rsidRPr="009A7517" w:rsidRDefault="009934AA" w:rsidP="009934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7,369</w:t>
            </w:r>
          </w:p>
        </w:tc>
        <w:tc>
          <w:tcPr>
            <w:tcW w:w="1440" w:type="dxa"/>
            <w:vAlign w:val="bottom"/>
          </w:tcPr>
          <w:p w14:paraId="0E0B394B" w14:textId="0C3F16E1" w:rsidR="009934AA" w:rsidRPr="009A7517" w:rsidRDefault="009934AA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(96</w:t>
            </w:r>
            <w:r w:rsidRPr="009A7517">
              <w:rPr>
                <w:rFonts w:eastAsia="Calibri" w:hint="cs"/>
                <w:b/>
                <w:bCs/>
                <w:cs/>
              </w:rPr>
              <w:t>2</w:t>
            </w:r>
            <w:r w:rsidRPr="009A7517">
              <w:rPr>
                <w:rFonts w:eastAsia="Calibri" w:hint="cs"/>
                <w:b/>
                <w:bCs/>
              </w:rPr>
              <w:t>)</w:t>
            </w:r>
          </w:p>
        </w:tc>
        <w:tc>
          <w:tcPr>
            <w:tcW w:w="1350" w:type="dxa"/>
            <w:vAlign w:val="bottom"/>
          </w:tcPr>
          <w:p w14:paraId="5FA19BC1" w14:textId="17B6059D" w:rsidR="009934AA" w:rsidRPr="009A7517" w:rsidRDefault="009934AA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(4</w:t>
            </w:r>
            <w:r w:rsidR="0057171D" w:rsidRPr="009A7517">
              <w:rPr>
                <w:rFonts w:eastAsia="Calibri" w:hint="cs"/>
                <w:b/>
                <w:bCs/>
                <w:cs/>
              </w:rPr>
              <w:t>6</w:t>
            </w:r>
            <w:r w:rsidRPr="009A7517">
              <w:rPr>
                <w:rFonts w:eastAsia="Calibri" w:hint="cs"/>
                <w:b/>
                <w:bCs/>
              </w:rPr>
              <w:t>)</w:t>
            </w:r>
          </w:p>
        </w:tc>
        <w:tc>
          <w:tcPr>
            <w:tcW w:w="1530" w:type="dxa"/>
            <w:vAlign w:val="bottom"/>
          </w:tcPr>
          <w:p w14:paraId="55E12D14" w14:textId="0B76677B" w:rsidR="009934AA" w:rsidRPr="009A7517" w:rsidRDefault="009934AA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2,55</w:t>
            </w:r>
            <w:r w:rsidR="005F0851" w:rsidRPr="009A7517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1440" w:type="dxa"/>
            <w:vAlign w:val="bottom"/>
          </w:tcPr>
          <w:p w14:paraId="3A8B3CAC" w14:textId="0D2976A7" w:rsidR="009934AA" w:rsidRPr="009A7517" w:rsidRDefault="009934AA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(35</w:t>
            </w:r>
            <w:r w:rsidR="005F0851" w:rsidRPr="009A7517">
              <w:rPr>
                <w:rFonts w:eastAsia="Calibri"/>
                <w:b/>
                <w:bCs/>
              </w:rPr>
              <w:t>3</w:t>
            </w:r>
            <w:r w:rsidRPr="009A7517">
              <w:rPr>
                <w:rFonts w:eastAsia="Calibri" w:hint="cs"/>
                <w:b/>
                <w:bCs/>
              </w:rPr>
              <w:t>)</w:t>
            </w:r>
          </w:p>
        </w:tc>
        <w:tc>
          <w:tcPr>
            <w:tcW w:w="1530" w:type="dxa"/>
            <w:vAlign w:val="bottom"/>
          </w:tcPr>
          <w:p w14:paraId="0AA35540" w14:textId="00F6E94B" w:rsidR="009934AA" w:rsidRPr="009A7517" w:rsidRDefault="009934AA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8,565</w:t>
            </w:r>
          </w:p>
        </w:tc>
      </w:tr>
      <w:tr w:rsidR="009934AA" w:rsidRPr="009A7517" w14:paraId="17993EA8" w14:textId="77777777" w:rsidTr="00604EF8">
        <w:trPr>
          <w:trHeight w:val="173"/>
          <w:jc w:val="center"/>
        </w:trPr>
        <w:tc>
          <w:tcPr>
            <w:tcW w:w="4050" w:type="dxa"/>
            <w:vAlign w:val="bottom"/>
          </w:tcPr>
          <w:p w14:paraId="1B537AB8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6C97B2C4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12B205D0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5295B2BC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contextualSpacing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440" w:type="dxa"/>
            <w:vAlign w:val="bottom"/>
          </w:tcPr>
          <w:p w14:paraId="53F6BCA6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350" w:type="dxa"/>
            <w:vAlign w:val="bottom"/>
          </w:tcPr>
          <w:p w14:paraId="3BB00ACA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6B9AC318" w14:textId="1FAA0DA9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440" w:type="dxa"/>
            <w:vAlign w:val="bottom"/>
          </w:tcPr>
          <w:p w14:paraId="2B3B5626" w14:textId="3B2B0454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1E64AEF9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</w:tr>
      <w:tr w:rsidR="009934AA" w:rsidRPr="009A7517" w14:paraId="6104D240" w14:textId="77777777" w:rsidTr="00604EF8">
        <w:trPr>
          <w:trHeight w:val="351"/>
          <w:jc w:val="center"/>
        </w:trPr>
        <w:tc>
          <w:tcPr>
            <w:tcW w:w="4050" w:type="dxa"/>
            <w:vAlign w:val="bottom"/>
          </w:tcPr>
          <w:p w14:paraId="6D056F59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vAlign w:val="bottom"/>
          </w:tcPr>
          <w:p w14:paraId="048D8BA4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4532D20B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49B0C411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440" w:type="dxa"/>
            <w:vAlign w:val="bottom"/>
          </w:tcPr>
          <w:p w14:paraId="1D5E9260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350" w:type="dxa"/>
            <w:vAlign w:val="bottom"/>
          </w:tcPr>
          <w:p w14:paraId="50222A51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49BE3D2B" w14:textId="3B3E5A4F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440" w:type="dxa"/>
            <w:vAlign w:val="bottom"/>
          </w:tcPr>
          <w:p w14:paraId="223D6900" w14:textId="69B5AB21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28F1D854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</w:tr>
      <w:tr w:rsidR="009934AA" w:rsidRPr="009A7517" w14:paraId="2DB23FB8" w14:textId="77777777" w:rsidTr="00604EF8">
        <w:trPr>
          <w:trHeight w:val="80"/>
          <w:jc w:val="center"/>
        </w:trPr>
        <w:tc>
          <w:tcPr>
            <w:tcW w:w="4050" w:type="dxa"/>
          </w:tcPr>
          <w:p w14:paraId="1102C2E2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  <w:vAlign w:val="bottom"/>
          </w:tcPr>
          <w:p w14:paraId="31FB2594" w14:textId="49CE921F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0ADD7191" w14:textId="7C07943B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6C5A7022" w14:textId="1114251C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(6,334)</w:t>
            </w:r>
          </w:p>
        </w:tc>
        <w:tc>
          <w:tcPr>
            <w:tcW w:w="1440" w:type="dxa"/>
            <w:vAlign w:val="bottom"/>
          </w:tcPr>
          <w:p w14:paraId="648CCBD9" w14:textId="4D361441" w:rsidR="009934AA" w:rsidRPr="009A7517" w:rsidRDefault="00AB721B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(1,035)</w:t>
            </w:r>
          </w:p>
        </w:tc>
        <w:tc>
          <w:tcPr>
            <w:tcW w:w="1350" w:type="dxa"/>
            <w:vAlign w:val="bottom"/>
          </w:tcPr>
          <w:p w14:paraId="08753BA5" w14:textId="2EB3EB90" w:rsidR="009934AA" w:rsidRPr="009A7517" w:rsidRDefault="00AB721B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530" w:type="dxa"/>
            <w:vAlign w:val="bottom"/>
          </w:tcPr>
          <w:p w14:paraId="147DED6E" w14:textId="07943464" w:rsidR="009934AA" w:rsidRPr="009A7517" w:rsidRDefault="00AB721B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(3,912)</w:t>
            </w:r>
          </w:p>
        </w:tc>
        <w:tc>
          <w:tcPr>
            <w:tcW w:w="1440" w:type="dxa"/>
            <w:vAlign w:val="bottom"/>
          </w:tcPr>
          <w:p w14:paraId="3E0A4930" w14:textId="62B729BC" w:rsidR="009934AA" w:rsidRPr="009A7517" w:rsidRDefault="00AB721B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503</w:t>
            </w:r>
          </w:p>
        </w:tc>
        <w:tc>
          <w:tcPr>
            <w:tcW w:w="1530" w:type="dxa"/>
            <w:vAlign w:val="bottom"/>
          </w:tcPr>
          <w:p w14:paraId="2BA68111" w14:textId="705C1CE4" w:rsidR="009934AA" w:rsidRPr="009A7517" w:rsidRDefault="00AB721B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(10,778)</w:t>
            </w:r>
          </w:p>
        </w:tc>
      </w:tr>
      <w:tr w:rsidR="009934AA" w:rsidRPr="009A7517" w14:paraId="39EA4735" w14:textId="77777777" w:rsidTr="00604EF8">
        <w:trPr>
          <w:jc w:val="center"/>
        </w:trPr>
        <w:tc>
          <w:tcPr>
            <w:tcW w:w="4050" w:type="dxa"/>
          </w:tcPr>
          <w:p w14:paraId="2A4347D1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สินทรัพย์ไม่มีตัวตน</w:t>
            </w:r>
          </w:p>
        </w:tc>
        <w:tc>
          <w:tcPr>
            <w:tcW w:w="270" w:type="dxa"/>
            <w:vAlign w:val="bottom"/>
          </w:tcPr>
          <w:p w14:paraId="7226EBD3" w14:textId="6AA28EBD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5A31E1C1" w14:textId="14C87E50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46AE9CBA" w14:textId="4CE05DA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(848)</w:t>
            </w:r>
          </w:p>
        </w:tc>
        <w:tc>
          <w:tcPr>
            <w:tcW w:w="1440" w:type="dxa"/>
            <w:vAlign w:val="bottom"/>
          </w:tcPr>
          <w:p w14:paraId="33BF6FD3" w14:textId="3D8043ED" w:rsidR="009934AA" w:rsidRPr="009A7517" w:rsidRDefault="00AB721B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(</w:t>
            </w:r>
            <w:r w:rsidR="007B13FE" w:rsidRPr="009A7517">
              <w:rPr>
                <w:rFonts w:eastAsia="Calibri"/>
              </w:rPr>
              <w:t>466</w:t>
            </w:r>
            <w:r w:rsidRPr="009A7517">
              <w:rPr>
                <w:rFonts w:eastAsia="Calibri" w:hint="cs"/>
              </w:rPr>
              <w:t>)</w:t>
            </w:r>
          </w:p>
        </w:tc>
        <w:tc>
          <w:tcPr>
            <w:tcW w:w="1350" w:type="dxa"/>
            <w:vAlign w:val="bottom"/>
          </w:tcPr>
          <w:p w14:paraId="5231CCD7" w14:textId="11AC21F4" w:rsidR="009934AA" w:rsidRPr="009A7517" w:rsidRDefault="00AB721B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530" w:type="dxa"/>
            <w:vAlign w:val="bottom"/>
          </w:tcPr>
          <w:p w14:paraId="5B8C301E" w14:textId="139F4A7C" w:rsidR="009934AA" w:rsidRPr="009A7517" w:rsidRDefault="00AB721B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2C1ECAD6" w14:textId="54B587C3" w:rsidR="009934AA" w:rsidRPr="009A7517" w:rsidRDefault="00AB721B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38</w:t>
            </w:r>
          </w:p>
        </w:tc>
        <w:tc>
          <w:tcPr>
            <w:tcW w:w="1530" w:type="dxa"/>
            <w:vAlign w:val="bottom"/>
          </w:tcPr>
          <w:p w14:paraId="345848B6" w14:textId="4F400A5A" w:rsidR="009934AA" w:rsidRPr="009A7517" w:rsidRDefault="00AB721B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(1,</w:t>
            </w:r>
            <w:r w:rsidR="007B13FE" w:rsidRPr="009A7517">
              <w:rPr>
                <w:rFonts w:eastAsia="Calibri"/>
              </w:rPr>
              <w:t>276</w:t>
            </w:r>
            <w:r w:rsidRPr="009A7517">
              <w:rPr>
                <w:rFonts w:eastAsia="Calibri" w:hint="cs"/>
              </w:rPr>
              <w:t>)</w:t>
            </w:r>
          </w:p>
        </w:tc>
      </w:tr>
      <w:tr w:rsidR="009934AA" w:rsidRPr="009A7517" w14:paraId="1826C3F5" w14:textId="77777777" w:rsidTr="00604EF8">
        <w:trPr>
          <w:jc w:val="center"/>
        </w:trPr>
        <w:tc>
          <w:tcPr>
            <w:tcW w:w="4050" w:type="dxa"/>
          </w:tcPr>
          <w:p w14:paraId="3EF73977" w14:textId="732FD00B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  <w:cs/>
              </w:rPr>
              <w:t>สินค้าคงเหลือ</w:t>
            </w:r>
          </w:p>
        </w:tc>
        <w:tc>
          <w:tcPr>
            <w:tcW w:w="270" w:type="dxa"/>
            <w:vAlign w:val="bottom"/>
          </w:tcPr>
          <w:p w14:paraId="2D64650C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7F853687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3489C996" w14:textId="5675B3E2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</w:rPr>
              <w:t>(548)</w:t>
            </w:r>
          </w:p>
        </w:tc>
        <w:tc>
          <w:tcPr>
            <w:tcW w:w="1440" w:type="dxa"/>
            <w:vAlign w:val="bottom"/>
          </w:tcPr>
          <w:p w14:paraId="250752BD" w14:textId="5BDB7150" w:rsidR="009934AA" w:rsidRPr="009A7517" w:rsidRDefault="00AB721B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(</w:t>
            </w:r>
            <w:r w:rsidR="007B13FE" w:rsidRPr="009A7517">
              <w:rPr>
                <w:rFonts w:eastAsia="Calibri"/>
              </w:rPr>
              <w:t>679</w:t>
            </w:r>
            <w:r w:rsidRPr="009A7517">
              <w:rPr>
                <w:rFonts w:eastAsia="Calibri" w:hint="cs"/>
              </w:rPr>
              <w:t>)</w:t>
            </w:r>
          </w:p>
        </w:tc>
        <w:tc>
          <w:tcPr>
            <w:tcW w:w="1350" w:type="dxa"/>
            <w:vAlign w:val="bottom"/>
          </w:tcPr>
          <w:p w14:paraId="24FDEEEF" w14:textId="650461A1" w:rsidR="009934AA" w:rsidRPr="009A7517" w:rsidRDefault="00AB721B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530" w:type="dxa"/>
            <w:vAlign w:val="bottom"/>
          </w:tcPr>
          <w:p w14:paraId="3CC40B3C" w14:textId="7F834B8E" w:rsidR="009934AA" w:rsidRPr="009A7517" w:rsidRDefault="00AB721B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(1,014)</w:t>
            </w:r>
          </w:p>
        </w:tc>
        <w:tc>
          <w:tcPr>
            <w:tcW w:w="1440" w:type="dxa"/>
            <w:vAlign w:val="bottom"/>
          </w:tcPr>
          <w:p w14:paraId="561B679F" w14:textId="1A21B310" w:rsidR="009934AA" w:rsidRPr="009A7517" w:rsidRDefault="00AB721B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46</w:t>
            </w:r>
          </w:p>
        </w:tc>
        <w:tc>
          <w:tcPr>
            <w:tcW w:w="1530" w:type="dxa"/>
            <w:vAlign w:val="bottom"/>
          </w:tcPr>
          <w:p w14:paraId="746314ED" w14:textId="4E1DCDCC" w:rsidR="009934AA" w:rsidRPr="009A7517" w:rsidRDefault="00AB721B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(</w:t>
            </w:r>
            <w:r w:rsidR="007B13FE" w:rsidRPr="009A7517">
              <w:rPr>
                <w:rFonts w:eastAsia="Calibri"/>
              </w:rPr>
              <w:t>2</w:t>
            </w:r>
            <w:r w:rsidRPr="009A7517">
              <w:rPr>
                <w:rFonts w:eastAsia="Calibri" w:hint="cs"/>
              </w:rPr>
              <w:t>,</w:t>
            </w:r>
            <w:r w:rsidR="007B13FE" w:rsidRPr="009A7517">
              <w:rPr>
                <w:rFonts w:eastAsia="Calibri"/>
              </w:rPr>
              <w:t>195</w:t>
            </w:r>
            <w:r w:rsidRPr="009A7517">
              <w:rPr>
                <w:rFonts w:eastAsia="Calibri" w:hint="cs"/>
              </w:rPr>
              <w:t>)</w:t>
            </w:r>
          </w:p>
        </w:tc>
      </w:tr>
      <w:tr w:rsidR="009934AA" w:rsidRPr="009A7517" w14:paraId="3DC834BC" w14:textId="77777777" w:rsidTr="00604EF8">
        <w:trPr>
          <w:jc w:val="center"/>
        </w:trPr>
        <w:tc>
          <w:tcPr>
            <w:tcW w:w="4050" w:type="dxa"/>
          </w:tcPr>
          <w:p w14:paraId="064DFE50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  <w:cs/>
              </w:rPr>
              <w:t>อื่น ๆ</w:t>
            </w:r>
          </w:p>
        </w:tc>
        <w:tc>
          <w:tcPr>
            <w:tcW w:w="270" w:type="dxa"/>
            <w:vAlign w:val="bottom"/>
          </w:tcPr>
          <w:p w14:paraId="7921FB55" w14:textId="6FD8578B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27B3D588" w14:textId="2CFC8DCA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39137A61" w14:textId="7C82CFF2" w:rsidR="009934AA" w:rsidRPr="009A7517" w:rsidRDefault="009934AA" w:rsidP="009934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(131)</w:t>
            </w:r>
          </w:p>
        </w:tc>
        <w:tc>
          <w:tcPr>
            <w:tcW w:w="1440" w:type="dxa"/>
            <w:vAlign w:val="bottom"/>
          </w:tcPr>
          <w:p w14:paraId="3B4AA904" w14:textId="1E4140BA" w:rsidR="009934AA" w:rsidRPr="009A7517" w:rsidRDefault="00AB721B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28</w:t>
            </w:r>
          </w:p>
        </w:tc>
        <w:tc>
          <w:tcPr>
            <w:tcW w:w="1350" w:type="dxa"/>
            <w:vAlign w:val="bottom"/>
          </w:tcPr>
          <w:p w14:paraId="3A42C6C2" w14:textId="2ECE05DD" w:rsidR="009934AA" w:rsidRPr="009A7517" w:rsidRDefault="00AB721B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76</w:t>
            </w:r>
          </w:p>
        </w:tc>
        <w:tc>
          <w:tcPr>
            <w:tcW w:w="1530" w:type="dxa"/>
            <w:vAlign w:val="bottom"/>
          </w:tcPr>
          <w:p w14:paraId="2ECFE52E" w14:textId="30C3CCF2" w:rsidR="009934AA" w:rsidRPr="009A7517" w:rsidRDefault="00AB721B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7897F458" w14:textId="051DF440" w:rsidR="009934AA" w:rsidRPr="009A7517" w:rsidRDefault="00AB721B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 w:hint="cs"/>
              </w:rPr>
              <w:t>-</w:t>
            </w:r>
          </w:p>
        </w:tc>
        <w:tc>
          <w:tcPr>
            <w:tcW w:w="1530" w:type="dxa"/>
            <w:vAlign w:val="bottom"/>
          </w:tcPr>
          <w:p w14:paraId="7885BD9D" w14:textId="796E7B41" w:rsidR="009934AA" w:rsidRPr="009A7517" w:rsidRDefault="00AB721B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 w:hint="cs"/>
              </w:rPr>
              <w:t>(27)</w:t>
            </w:r>
          </w:p>
        </w:tc>
      </w:tr>
      <w:tr w:rsidR="009934AA" w:rsidRPr="009A7517" w14:paraId="4CA5A3B3" w14:textId="77777777" w:rsidTr="00604EF8">
        <w:trPr>
          <w:jc w:val="center"/>
        </w:trPr>
        <w:tc>
          <w:tcPr>
            <w:tcW w:w="4050" w:type="dxa"/>
          </w:tcPr>
          <w:p w14:paraId="449BDE26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A62715" w14:textId="6EE12DAF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3360AD9" w14:textId="59A3758B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0B4B05D8" w14:textId="417077DE" w:rsidR="009934AA" w:rsidRPr="009A7517" w:rsidRDefault="009934AA" w:rsidP="009934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(7,861)</w:t>
            </w:r>
          </w:p>
        </w:tc>
        <w:tc>
          <w:tcPr>
            <w:tcW w:w="1440" w:type="dxa"/>
            <w:vAlign w:val="bottom"/>
          </w:tcPr>
          <w:p w14:paraId="582BEF3B" w14:textId="35A625E9" w:rsidR="009934AA" w:rsidRPr="009A7517" w:rsidRDefault="00AB721B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(2,152)</w:t>
            </w:r>
          </w:p>
        </w:tc>
        <w:tc>
          <w:tcPr>
            <w:tcW w:w="1350" w:type="dxa"/>
            <w:vAlign w:val="bottom"/>
          </w:tcPr>
          <w:p w14:paraId="28859A61" w14:textId="03D39786" w:rsidR="009934AA" w:rsidRPr="009A7517" w:rsidRDefault="00AB721B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76</w:t>
            </w:r>
          </w:p>
        </w:tc>
        <w:tc>
          <w:tcPr>
            <w:tcW w:w="1530" w:type="dxa"/>
            <w:vAlign w:val="bottom"/>
          </w:tcPr>
          <w:p w14:paraId="28803CF4" w14:textId="313A72B3" w:rsidR="009934AA" w:rsidRPr="009A7517" w:rsidRDefault="00AB721B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(4,926)</w:t>
            </w:r>
          </w:p>
        </w:tc>
        <w:tc>
          <w:tcPr>
            <w:tcW w:w="1440" w:type="dxa"/>
            <w:vAlign w:val="bottom"/>
          </w:tcPr>
          <w:p w14:paraId="5AAF1B94" w14:textId="6BB37FF8" w:rsidR="009934AA" w:rsidRPr="009A7517" w:rsidRDefault="00AB721B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587</w:t>
            </w:r>
          </w:p>
        </w:tc>
        <w:tc>
          <w:tcPr>
            <w:tcW w:w="1530" w:type="dxa"/>
            <w:vAlign w:val="bottom"/>
          </w:tcPr>
          <w:p w14:paraId="0AC1ECC9" w14:textId="4ED9A481" w:rsidR="009934AA" w:rsidRPr="009A7517" w:rsidRDefault="00AB721B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(14,276)</w:t>
            </w:r>
          </w:p>
        </w:tc>
      </w:tr>
      <w:tr w:rsidR="009934AA" w:rsidRPr="009A7517" w14:paraId="280D6ED2" w14:textId="77777777" w:rsidTr="00604EF8">
        <w:trPr>
          <w:jc w:val="center"/>
        </w:trPr>
        <w:tc>
          <w:tcPr>
            <w:tcW w:w="4050" w:type="dxa"/>
          </w:tcPr>
          <w:p w14:paraId="0985EB37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270" w:type="dxa"/>
            <w:vAlign w:val="bottom"/>
          </w:tcPr>
          <w:p w14:paraId="719D40A5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270" w:type="dxa"/>
            <w:vAlign w:val="bottom"/>
          </w:tcPr>
          <w:p w14:paraId="38C5E577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1B00D2E2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440" w:type="dxa"/>
            <w:vAlign w:val="bottom"/>
          </w:tcPr>
          <w:p w14:paraId="09A6FAFA" w14:textId="77777777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350" w:type="dxa"/>
            <w:vAlign w:val="bottom"/>
          </w:tcPr>
          <w:p w14:paraId="65F6F83F" w14:textId="77777777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530" w:type="dxa"/>
            <w:vAlign w:val="bottom"/>
          </w:tcPr>
          <w:p w14:paraId="4E9E8844" w14:textId="709E9946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2DE6A73" w14:textId="0D2633FA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19A69E23" w14:textId="77777777" w:rsidR="009934AA" w:rsidRPr="009A7517" w:rsidRDefault="009934AA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</w:p>
        </w:tc>
      </w:tr>
      <w:tr w:rsidR="009934AA" w:rsidRPr="009A7517" w14:paraId="560DBD01" w14:textId="77777777" w:rsidTr="00604EF8">
        <w:trPr>
          <w:jc w:val="center"/>
        </w:trPr>
        <w:tc>
          <w:tcPr>
            <w:tcW w:w="4050" w:type="dxa"/>
          </w:tcPr>
          <w:p w14:paraId="26613A6B" w14:textId="77777777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cs/>
              </w:rPr>
            </w:pPr>
            <w:r w:rsidRPr="009A7517">
              <w:rPr>
                <w:rFonts w:eastAsia="Calibri" w:hint="cs"/>
                <w:b/>
                <w:bCs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7B0AE353" w14:textId="29B21BCE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BBFD9CA" w14:textId="4FA28AC2" w:rsidR="009934AA" w:rsidRPr="009A7517" w:rsidRDefault="009934AA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3A13174A" w14:textId="12B34A5B" w:rsidR="009934AA" w:rsidRPr="009A7517" w:rsidRDefault="009934AA" w:rsidP="009934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(492)</w:t>
            </w:r>
          </w:p>
        </w:tc>
        <w:tc>
          <w:tcPr>
            <w:tcW w:w="1440" w:type="dxa"/>
            <w:vAlign w:val="bottom"/>
          </w:tcPr>
          <w:p w14:paraId="097143EF" w14:textId="72FDC9DA" w:rsidR="009934AA" w:rsidRPr="009A7517" w:rsidRDefault="00AB721B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(3,114)</w:t>
            </w:r>
          </w:p>
        </w:tc>
        <w:tc>
          <w:tcPr>
            <w:tcW w:w="1350" w:type="dxa"/>
            <w:vAlign w:val="bottom"/>
          </w:tcPr>
          <w:p w14:paraId="5947D754" w14:textId="379000D5" w:rsidR="009934AA" w:rsidRPr="009A7517" w:rsidRDefault="00AB721B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30</w:t>
            </w:r>
          </w:p>
        </w:tc>
        <w:tc>
          <w:tcPr>
            <w:tcW w:w="1530" w:type="dxa"/>
            <w:vAlign w:val="bottom"/>
          </w:tcPr>
          <w:p w14:paraId="341C9180" w14:textId="56F1DCDD" w:rsidR="009934AA" w:rsidRPr="009A7517" w:rsidRDefault="00AB721B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(2,3</w:t>
            </w:r>
            <w:r w:rsidR="005F0851" w:rsidRPr="009A7517">
              <w:rPr>
                <w:rFonts w:eastAsia="Calibri"/>
                <w:b/>
                <w:bCs/>
              </w:rPr>
              <w:t>69</w:t>
            </w:r>
            <w:r w:rsidRPr="009A7517">
              <w:rPr>
                <w:rFonts w:eastAsia="Calibri" w:hint="cs"/>
                <w:b/>
                <w:bCs/>
              </w:rPr>
              <w:t>)</w:t>
            </w:r>
          </w:p>
        </w:tc>
        <w:tc>
          <w:tcPr>
            <w:tcW w:w="1440" w:type="dxa"/>
            <w:vAlign w:val="bottom"/>
          </w:tcPr>
          <w:p w14:paraId="4706A920" w14:textId="58D49F87" w:rsidR="009934AA" w:rsidRPr="009A7517" w:rsidRDefault="00AB721B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23</w:t>
            </w:r>
            <w:r w:rsidR="005F0851" w:rsidRPr="009A7517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1530" w:type="dxa"/>
            <w:vAlign w:val="bottom"/>
          </w:tcPr>
          <w:p w14:paraId="6593115B" w14:textId="528AB8EF" w:rsidR="009934AA" w:rsidRPr="009A7517" w:rsidRDefault="00AB721B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 w:hint="cs"/>
                <w:b/>
                <w:bCs/>
              </w:rPr>
              <w:t>(5,711)</w:t>
            </w:r>
          </w:p>
        </w:tc>
      </w:tr>
    </w:tbl>
    <w:p w14:paraId="358336B2" w14:textId="77777777" w:rsidR="00FE302E" w:rsidRPr="009A7517" w:rsidRDefault="00FE302E" w:rsidP="00FE3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16"/>
          <w:szCs w:val="16"/>
          <w:cs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0"/>
        <w:gridCol w:w="360"/>
        <w:gridCol w:w="360"/>
        <w:gridCol w:w="1530"/>
        <w:gridCol w:w="1440"/>
        <w:gridCol w:w="1434"/>
        <w:gridCol w:w="6"/>
        <w:gridCol w:w="1524"/>
        <w:gridCol w:w="6"/>
        <w:gridCol w:w="1434"/>
        <w:gridCol w:w="6"/>
        <w:gridCol w:w="1704"/>
        <w:gridCol w:w="6"/>
      </w:tblGrid>
      <w:tr w:rsidR="00190A1E" w:rsidRPr="009A7517" w14:paraId="5F19FDB5" w14:textId="77777777" w:rsidTr="00801037">
        <w:trPr>
          <w:gridAfter w:val="1"/>
          <w:wAfter w:w="6" w:type="dxa"/>
          <w:tblHeader/>
          <w:jc w:val="center"/>
        </w:trPr>
        <w:tc>
          <w:tcPr>
            <w:tcW w:w="3960" w:type="dxa"/>
            <w:vAlign w:val="bottom"/>
          </w:tcPr>
          <w:p w14:paraId="013B345E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360" w:type="dxa"/>
            <w:vAlign w:val="bottom"/>
          </w:tcPr>
          <w:p w14:paraId="57549C8A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60" w:type="dxa"/>
            <w:vAlign w:val="bottom"/>
          </w:tcPr>
          <w:p w14:paraId="64064248" w14:textId="77777777" w:rsidR="00190A1E" w:rsidRPr="009A7517" w:rsidRDefault="00190A1E" w:rsidP="00801037">
            <w:pPr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084" w:type="dxa"/>
            <w:gridSpan w:val="9"/>
            <w:vAlign w:val="bottom"/>
          </w:tcPr>
          <w:p w14:paraId="5F29BBE4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90A1E" w:rsidRPr="009A7517" w14:paraId="45279C58" w14:textId="77777777" w:rsidTr="00801037">
        <w:trPr>
          <w:gridAfter w:val="1"/>
          <w:wAfter w:w="6" w:type="dxa"/>
          <w:tblHeader/>
          <w:jc w:val="center"/>
        </w:trPr>
        <w:tc>
          <w:tcPr>
            <w:tcW w:w="3960" w:type="dxa"/>
            <w:vMerge w:val="restart"/>
            <w:vAlign w:val="bottom"/>
          </w:tcPr>
          <w:p w14:paraId="0326E778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360" w:type="dxa"/>
            <w:vMerge w:val="restart"/>
            <w:vAlign w:val="bottom"/>
          </w:tcPr>
          <w:p w14:paraId="068A8A7D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60" w:type="dxa"/>
            <w:vMerge w:val="restart"/>
            <w:vAlign w:val="bottom"/>
          </w:tcPr>
          <w:p w14:paraId="0BEF911E" w14:textId="77777777" w:rsidR="00190A1E" w:rsidRPr="009A7517" w:rsidRDefault="00190A1E" w:rsidP="00801037">
            <w:pPr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009EDCBF" w14:textId="77777777" w:rsidR="00190A1E" w:rsidRPr="009A7517" w:rsidRDefault="00190A1E" w:rsidP="00801037">
            <w:pPr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>ณ วันที่</w:t>
            </w:r>
            <w:r w:rsidRPr="009A7517">
              <w:rPr>
                <w:rFonts w:asciiTheme="majorBidi" w:eastAsia="Calibri" w:hAnsiTheme="majorBidi" w:cstheme="majorBidi"/>
              </w:rPr>
              <w:br/>
              <w:t>1</w:t>
            </w:r>
            <w:r w:rsidRPr="009A7517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</w:p>
          <w:p w14:paraId="69874016" w14:textId="77777777" w:rsidR="00190A1E" w:rsidRPr="009A7517" w:rsidRDefault="00190A1E" w:rsidP="00801037">
            <w:pPr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A7517">
              <w:rPr>
                <w:rFonts w:asciiTheme="majorBidi" w:eastAsia="Calibri" w:hAnsiTheme="majorBidi" w:cstheme="majorBidi"/>
              </w:rPr>
              <w:t>2564</w:t>
            </w:r>
          </w:p>
        </w:tc>
        <w:tc>
          <w:tcPr>
            <w:tcW w:w="2874" w:type="dxa"/>
            <w:gridSpan w:val="2"/>
            <w:vAlign w:val="bottom"/>
          </w:tcPr>
          <w:p w14:paraId="04B287D8" w14:textId="77777777" w:rsidR="00190A1E" w:rsidRPr="009A7517" w:rsidRDefault="00190A1E" w:rsidP="008010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>บักทึกเป็น (รายจ่าย) / รายได้ใน</w:t>
            </w:r>
          </w:p>
        </w:tc>
        <w:tc>
          <w:tcPr>
            <w:tcW w:w="1530" w:type="dxa"/>
            <w:gridSpan w:val="2"/>
            <w:vAlign w:val="bottom"/>
          </w:tcPr>
          <w:p w14:paraId="501222DD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2D0575E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DB49E3E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190A1E" w:rsidRPr="009A7517" w14:paraId="3A2552FF" w14:textId="77777777" w:rsidTr="00801037">
        <w:trPr>
          <w:tblHeader/>
          <w:jc w:val="center"/>
        </w:trPr>
        <w:tc>
          <w:tcPr>
            <w:tcW w:w="3960" w:type="dxa"/>
            <w:vMerge/>
            <w:vAlign w:val="bottom"/>
          </w:tcPr>
          <w:p w14:paraId="1BA5C47F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60" w:type="dxa"/>
            <w:vMerge/>
            <w:vAlign w:val="bottom"/>
          </w:tcPr>
          <w:p w14:paraId="416FFE86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60" w:type="dxa"/>
            <w:vMerge/>
            <w:vAlign w:val="bottom"/>
          </w:tcPr>
          <w:p w14:paraId="008431FA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Merge/>
            <w:vAlign w:val="bottom"/>
          </w:tcPr>
          <w:p w14:paraId="6A7DE862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7B48EA04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 xml:space="preserve">กำไรหรือขาดทุน </w:t>
            </w:r>
          </w:p>
        </w:tc>
        <w:tc>
          <w:tcPr>
            <w:tcW w:w="1440" w:type="dxa"/>
            <w:gridSpan w:val="2"/>
            <w:vAlign w:val="bottom"/>
          </w:tcPr>
          <w:p w14:paraId="37468EC5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>กำไรขาดทุน</w:t>
            </w:r>
            <w:r w:rsidRPr="009A7517">
              <w:rPr>
                <w:rFonts w:asciiTheme="majorBidi" w:eastAsia="Calibri" w:hAnsiTheme="majorBidi" w:cstheme="majorBidi"/>
                <w:cs/>
              </w:rPr>
              <w:br/>
              <w:t>เบ็ดเสร็จอื่น</w:t>
            </w:r>
          </w:p>
        </w:tc>
        <w:tc>
          <w:tcPr>
            <w:tcW w:w="1530" w:type="dxa"/>
            <w:gridSpan w:val="2"/>
            <w:vAlign w:val="bottom"/>
          </w:tcPr>
          <w:p w14:paraId="29BB5843" w14:textId="77777777" w:rsidR="00F93812" w:rsidRPr="009A7517" w:rsidRDefault="00F93812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  <w:p w14:paraId="303B8675" w14:textId="1335BF09" w:rsidR="00190A1E" w:rsidRPr="009A7517" w:rsidRDefault="00190A1E" w:rsidP="00F9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>ได้มาจากการรวมธุรกิจ</w:t>
            </w:r>
          </w:p>
        </w:tc>
        <w:tc>
          <w:tcPr>
            <w:tcW w:w="1440" w:type="dxa"/>
            <w:gridSpan w:val="2"/>
            <w:vAlign w:val="bottom"/>
          </w:tcPr>
          <w:p w14:paraId="76A20CE5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>ผลต่างจากอัตราแลกเปลี่ยน</w:t>
            </w:r>
          </w:p>
        </w:tc>
        <w:tc>
          <w:tcPr>
            <w:tcW w:w="1710" w:type="dxa"/>
            <w:gridSpan w:val="2"/>
            <w:vAlign w:val="bottom"/>
          </w:tcPr>
          <w:p w14:paraId="49FF7B86" w14:textId="77777777" w:rsidR="00F93812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>ณ วันที่</w:t>
            </w:r>
            <w:r w:rsidRPr="009A7517">
              <w:rPr>
                <w:rFonts w:asciiTheme="majorBidi" w:eastAsia="Calibri" w:hAnsiTheme="majorBidi" w:cstheme="majorBidi"/>
              </w:rPr>
              <w:br/>
              <w:t>31</w:t>
            </w:r>
            <w:r w:rsidRPr="009A7517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</w:p>
          <w:p w14:paraId="41D59797" w14:textId="0FEE74B2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A7517">
              <w:rPr>
                <w:rFonts w:asciiTheme="majorBidi" w:eastAsia="Calibri" w:hAnsiTheme="majorBidi" w:cstheme="majorBidi"/>
              </w:rPr>
              <w:t>2564</w:t>
            </w:r>
          </w:p>
        </w:tc>
      </w:tr>
      <w:tr w:rsidR="00190A1E" w:rsidRPr="009A7517" w14:paraId="5F759A29" w14:textId="77777777" w:rsidTr="00801037">
        <w:trPr>
          <w:tblHeader/>
          <w:jc w:val="center"/>
        </w:trPr>
        <w:tc>
          <w:tcPr>
            <w:tcW w:w="3960" w:type="dxa"/>
            <w:vAlign w:val="bottom"/>
          </w:tcPr>
          <w:p w14:paraId="44EDE3FE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60" w:type="dxa"/>
            <w:vAlign w:val="bottom"/>
          </w:tcPr>
          <w:p w14:paraId="75505B91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60" w:type="dxa"/>
            <w:vAlign w:val="bottom"/>
          </w:tcPr>
          <w:p w14:paraId="26D5B0C7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90" w:type="dxa"/>
            <w:gridSpan w:val="10"/>
            <w:vAlign w:val="bottom"/>
          </w:tcPr>
          <w:p w14:paraId="6EEB99BB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A7517">
              <w:rPr>
                <w:rFonts w:asciiTheme="majorBidi" w:eastAsia="Calibr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90A1E" w:rsidRPr="009A7517" w14:paraId="0D1AF939" w14:textId="77777777" w:rsidTr="00801037">
        <w:trPr>
          <w:jc w:val="center"/>
        </w:trPr>
        <w:tc>
          <w:tcPr>
            <w:tcW w:w="3960" w:type="dxa"/>
          </w:tcPr>
          <w:p w14:paraId="3DA80138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  <w:vAlign w:val="bottom"/>
          </w:tcPr>
          <w:p w14:paraId="71439184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60" w:type="dxa"/>
            <w:vAlign w:val="bottom"/>
          </w:tcPr>
          <w:p w14:paraId="48325C6E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4F10BBF4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5007713B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88FCC5C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F9FBCCA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E1A6348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55F8917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190A1E" w:rsidRPr="009A7517" w14:paraId="61908C61" w14:textId="77777777" w:rsidTr="00801037">
        <w:trPr>
          <w:jc w:val="center"/>
        </w:trPr>
        <w:tc>
          <w:tcPr>
            <w:tcW w:w="3960" w:type="dxa"/>
          </w:tcPr>
          <w:p w14:paraId="5ED7A638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360" w:type="dxa"/>
            <w:vAlign w:val="bottom"/>
          </w:tcPr>
          <w:p w14:paraId="12109A1F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60" w:type="dxa"/>
            <w:vAlign w:val="bottom"/>
          </w:tcPr>
          <w:p w14:paraId="21F560B2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D8B4070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1,074</w:t>
            </w:r>
          </w:p>
        </w:tc>
        <w:tc>
          <w:tcPr>
            <w:tcW w:w="1440" w:type="dxa"/>
            <w:vAlign w:val="bottom"/>
          </w:tcPr>
          <w:p w14:paraId="4233F63C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</w:rPr>
              <w:t>(950)</w:t>
            </w:r>
          </w:p>
        </w:tc>
        <w:tc>
          <w:tcPr>
            <w:tcW w:w="1440" w:type="dxa"/>
            <w:gridSpan w:val="2"/>
            <w:vAlign w:val="bottom"/>
          </w:tcPr>
          <w:p w14:paraId="5E7A24B3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0EDEDD1E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6D58591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1871D1F6" w14:textId="77777777" w:rsidR="00190A1E" w:rsidRPr="009A7517" w:rsidRDefault="00190A1E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124</w:t>
            </w:r>
          </w:p>
        </w:tc>
      </w:tr>
      <w:tr w:rsidR="00190A1E" w:rsidRPr="009A7517" w14:paraId="7DB7C110" w14:textId="77777777" w:rsidTr="00801037">
        <w:trPr>
          <w:jc w:val="center"/>
        </w:trPr>
        <w:tc>
          <w:tcPr>
            <w:tcW w:w="3960" w:type="dxa"/>
          </w:tcPr>
          <w:p w14:paraId="0166400E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  <w:vAlign w:val="bottom"/>
          </w:tcPr>
          <w:p w14:paraId="4AB41242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60" w:type="dxa"/>
            <w:vAlign w:val="bottom"/>
          </w:tcPr>
          <w:p w14:paraId="792D3827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6D03517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158</w:t>
            </w:r>
          </w:p>
        </w:tc>
        <w:tc>
          <w:tcPr>
            <w:tcW w:w="1440" w:type="dxa"/>
            <w:vAlign w:val="bottom"/>
          </w:tcPr>
          <w:p w14:paraId="0C919630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(39)</w:t>
            </w:r>
          </w:p>
        </w:tc>
        <w:tc>
          <w:tcPr>
            <w:tcW w:w="1440" w:type="dxa"/>
            <w:gridSpan w:val="2"/>
            <w:vAlign w:val="bottom"/>
          </w:tcPr>
          <w:p w14:paraId="483B7951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2CA9F603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F4FA5E9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7D9CA6CB" w14:textId="77777777" w:rsidR="00190A1E" w:rsidRPr="009A7517" w:rsidRDefault="00190A1E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119</w:t>
            </w:r>
          </w:p>
        </w:tc>
      </w:tr>
      <w:tr w:rsidR="007D7385" w:rsidRPr="009A7517" w14:paraId="5BEABED6" w14:textId="77777777" w:rsidTr="00B84000">
        <w:trPr>
          <w:jc w:val="center"/>
        </w:trPr>
        <w:tc>
          <w:tcPr>
            <w:tcW w:w="4680" w:type="dxa"/>
            <w:gridSpan w:val="3"/>
          </w:tcPr>
          <w:p w14:paraId="11342C44" w14:textId="03DCB0FA" w:rsidR="007D7385" w:rsidRPr="009A7517" w:rsidRDefault="007D7385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  <w:vAlign w:val="bottom"/>
          </w:tcPr>
          <w:p w14:paraId="1992D970" w14:textId="77777777" w:rsidR="007D7385" w:rsidRPr="009A7517" w:rsidRDefault="007D7385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525</w:t>
            </w:r>
          </w:p>
        </w:tc>
        <w:tc>
          <w:tcPr>
            <w:tcW w:w="1440" w:type="dxa"/>
            <w:vAlign w:val="bottom"/>
          </w:tcPr>
          <w:p w14:paraId="31AC6206" w14:textId="77777777" w:rsidR="007D7385" w:rsidRPr="009A7517" w:rsidRDefault="007D7385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(25)</w:t>
            </w:r>
          </w:p>
        </w:tc>
        <w:tc>
          <w:tcPr>
            <w:tcW w:w="1440" w:type="dxa"/>
            <w:gridSpan w:val="2"/>
            <w:vAlign w:val="bottom"/>
          </w:tcPr>
          <w:p w14:paraId="3D394CD5" w14:textId="77777777" w:rsidR="007D7385" w:rsidRPr="009A7517" w:rsidRDefault="007D7385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(34)</w:t>
            </w:r>
          </w:p>
        </w:tc>
        <w:tc>
          <w:tcPr>
            <w:tcW w:w="1530" w:type="dxa"/>
            <w:gridSpan w:val="2"/>
            <w:vAlign w:val="bottom"/>
          </w:tcPr>
          <w:p w14:paraId="5A455A40" w14:textId="77777777" w:rsidR="007D7385" w:rsidRPr="009A7517" w:rsidRDefault="007D7385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1A41F0B" w14:textId="77777777" w:rsidR="007D7385" w:rsidRPr="009A7517" w:rsidRDefault="007D7385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0047C204" w14:textId="77777777" w:rsidR="007D7385" w:rsidRPr="009A7517" w:rsidRDefault="007D7385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466</w:t>
            </w:r>
          </w:p>
        </w:tc>
      </w:tr>
      <w:tr w:rsidR="007D7385" w:rsidRPr="009A7517" w14:paraId="57A85311" w14:textId="77777777" w:rsidTr="00CD1039">
        <w:trPr>
          <w:jc w:val="center"/>
        </w:trPr>
        <w:tc>
          <w:tcPr>
            <w:tcW w:w="4680" w:type="dxa"/>
            <w:gridSpan w:val="3"/>
          </w:tcPr>
          <w:p w14:paraId="494D1F85" w14:textId="18C32DA2" w:rsidR="007D7385" w:rsidRPr="009A7517" w:rsidRDefault="007D7385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530" w:type="dxa"/>
            <w:vAlign w:val="bottom"/>
          </w:tcPr>
          <w:p w14:paraId="2EBF0829" w14:textId="77777777" w:rsidR="007D7385" w:rsidRPr="009A7517" w:rsidRDefault="007D7385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1A8D460" w14:textId="77777777" w:rsidR="007D7385" w:rsidRPr="009A7517" w:rsidRDefault="007D7385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217</w:t>
            </w:r>
          </w:p>
        </w:tc>
        <w:tc>
          <w:tcPr>
            <w:tcW w:w="1440" w:type="dxa"/>
            <w:gridSpan w:val="2"/>
            <w:vAlign w:val="bottom"/>
          </w:tcPr>
          <w:p w14:paraId="74E84BA7" w14:textId="77777777" w:rsidR="007D7385" w:rsidRPr="009A7517" w:rsidRDefault="007D7385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0EAB2B59" w14:textId="77777777" w:rsidR="007D7385" w:rsidRPr="009A7517" w:rsidRDefault="007D7385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4,823</w:t>
            </w:r>
          </w:p>
        </w:tc>
        <w:tc>
          <w:tcPr>
            <w:tcW w:w="1440" w:type="dxa"/>
            <w:gridSpan w:val="2"/>
            <w:vAlign w:val="bottom"/>
          </w:tcPr>
          <w:p w14:paraId="57AABB8A" w14:textId="77777777" w:rsidR="007D7385" w:rsidRPr="009A7517" w:rsidRDefault="007D7385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55</w:t>
            </w:r>
          </w:p>
        </w:tc>
        <w:tc>
          <w:tcPr>
            <w:tcW w:w="1710" w:type="dxa"/>
            <w:gridSpan w:val="2"/>
            <w:vAlign w:val="bottom"/>
          </w:tcPr>
          <w:p w14:paraId="4BE97E8A" w14:textId="77777777" w:rsidR="007D7385" w:rsidRPr="009A7517" w:rsidRDefault="007D7385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5,095</w:t>
            </w:r>
          </w:p>
        </w:tc>
      </w:tr>
      <w:tr w:rsidR="00190A1E" w:rsidRPr="009A7517" w14:paraId="18D292B7" w14:textId="77777777" w:rsidTr="00801037">
        <w:trPr>
          <w:jc w:val="center"/>
        </w:trPr>
        <w:tc>
          <w:tcPr>
            <w:tcW w:w="3960" w:type="dxa"/>
          </w:tcPr>
          <w:p w14:paraId="6F879255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>ยอดขาดทุนยกไป</w:t>
            </w:r>
          </w:p>
        </w:tc>
        <w:tc>
          <w:tcPr>
            <w:tcW w:w="360" w:type="dxa"/>
            <w:vAlign w:val="bottom"/>
          </w:tcPr>
          <w:p w14:paraId="3F05BAF1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60" w:type="dxa"/>
            <w:vAlign w:val="bottom"/>
          </w:tcPr>
          <w:p w14:paraId="59E19753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E773AF2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1,231</w:t>
            </w:r>
          </w:p>
        </w:tc>
        <w:tc>
          <w:tcPr>
            <w:tcW w:w="1440" w:type="dxa"/>
            <w:vAlign w:val="bottom"/>
          </w:tcPr>
          <w:p w14:paraId="7F1D300D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130</w:t>
            </w:r>
          </w:p>
        </w:tc>
        <w:tc>
          <w:tcPr>
            <w:tcW w:w="1440" w:type="dxa"/>
            <w:gridSpan w:val="2"/>
            <w:vAlign w:val="bottom"/>
          </w:tcPr>
          <w:p w14:paraId="1DC95045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4F19301F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3</w:t>
            </w:r>
          </w:p>
        </w:tc>
        <w:tc>
          <w:tcPr>
            <w:tcW w:w="1440" w:type="dxa"/>
            <w:gridSpan w:val="2"/>
            <w:vAlign w:val="bottom"/>
          </w:tcPr>
          <w:p w14:paraId="1457F2ED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0D0F2386" w14:textId="77777777" w:rsidR="00190A1E" w:rsidRPr="009A7517" w:rsidRDefault="00190A1E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1,364</w:t>
            </w:r>
          </w:p>
        </w:tc>
      </w:tr>
      <w:tr w:rsidR="00190A1E" w:rsidRPr="009A7517" w14:paraId="68C628D8" w14:textId="77777777" w:rsidTr="00801037">
        <w:trPr>
          <w:trHeight w:val="60"/>
          <w:jc w:val="center"/>
        </w:trPr>
        <w:tc>
          <w:tcPr>
            <w:tcW w:w="3960" w:type="dxa"/>
          </w:tcPr>
          <w:p w14:paraId="61533173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>อื่น ๆ</w:t>
            </w:r>
          </w:p>
        </w:tc>
        <w:tc>
          <w:tcPr>
            <w:tcW w:w="360" w:type="dxa"/>
            <w:vAlign w:val="bottom"/>
          </w:tcPr>
          <w:p w14:paraId="4F9CE0BE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60" w:type="dxa"/>
            <w:vAlign w:val="bottom"/>
          </w:tcPr>
          <w:p w14:paraId="5066BC4E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1052C9AA" w14:textId="77777777" w:rsidR="00190A1E" w:rsidRPr="009A7517" w:rsidRDefault="00190A1E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86</w:t>
            </w:r>
          </w:p>
        </w:tc>
        <w:tc>
          <w:tcPr>
            <w:tcW w:w="1440" w:type="dxa"/>
            <w:vAlign w:val="bottom"/>
          </w:tcPr>
          <w:p w14:paraId="530F439E" w14:textId="77777777" w:rsidR="00190A1E" w:rsidRPr="009A7517" w:rsidRDefault="00190A1E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115</w:t>
            </w:r>
          </w:p>
        </w:tc>
        <w:tc>
          <w:tcPr>
            <w:tcW w:w="1440" w:type="dxa"/>
            <w:gridSpan w:val="2"/>
            <w:vAlign w:val="bottom"/>
          </w:tcPr>
          <w:p w14:paraId="0BA1DB78" w14:textId="77777777" w:rsidR="00190A1E" w:rsidRPr="009A7517" w:rsidRDefault="00190A1E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5B6D409E" w14:textId="77777777" w:rsidR="00190A1E" w:rsidRPr="009A7517" w:rsidRDefault="00190A1E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954C5D1" w14:textId="77777777" w:rsidR="00190A1E" w:rsidRPr="009A7517" w:rsidRDefault="00190A1E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1435A34B" w14:textId="77777777" w:rsidR="00190A1E" w:rsidRPr="009A7517" w:rsidRDefault="00190A1E" w:rsidP="00BE7B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201</w:t>
            </w:r>
          </w:p>
        </w:tc>
      </w:tr>
      <w:tr w:rsidR="00190A1E" w:rsidRPr="009A7517" w14:paraId="151C1F0D" w14:textId="77777777" w:rsidTr="00801037">
        <w:trPr>
          <w:jc w:val="center"/>
        </w:trPr>
        <w:tc>
          <w:tcPr>
            <w:tcW w:w="3960" w:type="dxa"/>
          </w:tcPr>
          <w:p w14:paraId="1519D3F1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1AE4867E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360" w:type="dxa"/>
            <w:vAlign w:val="bottom"/>
          </w:tcPr>
          <w:p w14:paraId="4C083D41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7322CA44" w14:textId="77777777" w:rsidR="00190A1E" w:rsidRPr="009A7517" w:rsidRDefault="00190A1E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3,074</w:t>
            </w:r>
          </w:p>
        </w:tc>
        <w:tc>
          <w:tcPr>
            <w:tcW w:w="1440" w:type="dxa"/>
            <w:vAlign w:val="bottom"/>
          </w:tcPr>
          <w:p w14:paraId="18B682E0" w14:textId="77777777" w:rsidR="00190A1E" w:rsidRPr="009A7517" w:rsidRDefault="00190A1E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(552)</w:t>
            </w:r>
          </w:p>
        </w:tc>
        <w:tc>
          <w:tcPr>
            <w:tcW w:w="1440" w:type="dxa"/>
            <w:gridSpan w:val="2"/>
            <w:vAlign w:val="bottom"/>
          </w:tcPr>
          <w:p w14:paraId="2CC77BB5" w14:textId="77777777" w:rsidR="00190A1E" w:rsidRPr="009A7517" w:rsidRDefault="00190A1E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(34)</w:t>
            </w:r>
          </w:p>
        </w:tc>
        <w:tc>
          <w:tcPr>
            <w:tcW w:w="1530" w:type="dxa"/>
            <w:gridSpan w:val="2"/>
            <w:vAlign w:val="bottom"/>
          </w:tcPr>
          <w:p w14:paraId="7BE1884C" w14:textId="77777777" w:rsidR="00190A1E" w:rsidRPr="009A7517" w:rsidRDefault="00190A1E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4,826</w:t>
            </w:r>
          </w:p>
        </w:tc>
        <w:tc>
          <w:tcPr>
            <w:tcW w:w="1440" w:type="dxa"/>
            <w:gridSpan w:val="2"/>
            <w:vAlign w:val="bottom"/>
          </w:tcPr>
          <w:p w14:paraId="1636B8A2" w14:textId="77777777" w:rsidR="00190A1E" w:rsidRPr="009A7517" w:rsidRDefault="00190A1E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55</w:t>
            </w:r>
          </w:p>
        </w:tc>
        <w:tc>
          <w:tcPr>
            <w:tcW w:w="1710" w:type="dxa"/>
            <w:gridSpan w:val="2"/>
            <w:vAlign w:val="bottom"/>
          </w:tcPr>
          <w:p w14:paraId="4C55DD6B" w14:textId="77777777" w:rsidR="00190A1E" w:rsidRPr="009A7517" w:rsidRDefault="00190A1E" w:rsidP="00BE7B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7,369</w:t>
            </w:r>
          </w:p>
        </w:tc>
      </w:tr>
      <w:tr w:rsidR="00190A1E" w:rsidRPr="009A7517" w14:paraId="6FD93872" w14:textId="77777777" w:rsidTr="00801037">
        <w:trPr>
          <w:trHeight w:val="60"/>
          <w:jc w:val="center"/>
        </w:trPr>
        <w:tc>
          <w:tcPr>
            <w:tcW w:w="3960" w:type="dxa"/>
            <w:vAlign w:val="bottom"/>
          </w:tcPr>
          <w:p w14:paraId="72DFECA4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60" w:type="dxa"/>
            <w:vAlign w:val="bottom"/>
          </w:tcPr>
          <w:p w14:paraId="13865541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60" w:type="dxa"/>
            <w:vAlign w:val="bottom"/>
          </w:tcPr>
          <w:p w14:paraId="238153E4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37C0AED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38BBE94F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BF252EB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A63C555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0961E0E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A0BC033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190A1E" w:rsidRPr="009A7517" w14:paraId="659E7E63" w14:textId="77777777" w:rsidTr="00801037">
        <w:trPr>
          <w:trHeight w:val="351"/>
          <w:jc w:val="center"/>
        </w:trPr>
        <w:tc>
          <w:tcPr>
            <w:tcW w:w="3960" w:type="dxa"/>
            <w:vAlign w:val="bottom"/>
          </w:tcPr>
          <w:p w14:paraId="7B575809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0" w:type="dxa"/>
            <w:vAlign w:val="bottom"/>
          </w:tcPr>
          <w:p w14:paraId="60D93D64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60" w:type="dxa"/>
            <w:vAlign w:val="bottom"/>
          </w:tcPr>
          <w:p w14:paraId="0915035E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62EDF0E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F2FCE83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8125ACB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3320A77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1C866A6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016CC0A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190A1E" w:rsidRPr="009A7517" w14:paraId="6F4C2C7E" w14:textId="77777777" w:rsidTr="00801037">
        <w:trPr>
          <w:trHeight w:val="80"/>
          <w:jc w:val="center"/>
        </w:trPr>
        <w:tc>
          <w:tcPr>
            <w:tcW w:w="3960" w:type="dxa"/>
          </w:tcPr>
          <w:p w14:paraId="0C63853E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  <w:vAlign w:val="bottom"/>
          </w:tcPr>
          <w:p w14:paraId="60FB56DD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60" w:type="dxa"/>
            <w:vAlign w:val="bottom"/>
          </w:tcPr>
          <w:p w14:paraId="25405718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05A0265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(</w:t>
            </w:r>
            <w:r w:rsidRPr="009A7517">
              <w:rPr>
                <w:rFonts w:eastAsia="Calibri"/>
              </w:rPr>
              <w:t>83</w:t>
            </w:r>
            <w:r w:rsidRPr="009A7517">
              <w:rPr>
                <w:rFonts w:eastAsia="Calibri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81AABE5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(1,212)</w:t>
            </w:r>
          </w:p>
        </w:tc>
        <w:tc>
          <w:tcPr>
            <w:tcW w:w="1440" w:type="dxa"/>
            <w:gridSpan w:val="2"/>
            <w:vAlign w:val="bottom"/>
          </w:tcPr>
          <w:p w14:paraId="02412372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17F9892F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(4,986)</w:t>
            </w:r>
          </w:p>
        </w:tc>
        <w:tc>
          <w:tcPr>
            <w:tcW w:w="1440" w:type="dxa"/>
            <w:gridSpan w:val="2"/>
            <w:vAlign w:val="bottom"/>
          </w:tcPr>
          <w:p w14:paraId="5B108F77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(53)</w:t>
            </w:r>
          </w:p>
        </w:tc>
        <w:tc>
          <w:tcPr>
            <w:tcW w:w="1710" w:type="dxa"/>
            <w:gridSpan w:val="2"/>
            <w:vAlign w:val="bottom"/>
          </w:tcPr>
          <w:p w14:paraId="255CAC56" w14:textId="77777777" w:rsidR="00190A1E" w:rsidRPr="009A7517" w:rsidRDefault="00190A1E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(6,334)</w:t>
            </w:r>
          </w:p>
        </w:tc>
      </w:tr>
      <w:tr w:rsidR="00190A1E" w:rsidRPr="009A7517" w14:paraId="03FB48ED" w14:textId="77777777" w:rsidTr="00801037">
        <w:trPr>
          <w:jc w:val="center"/>
        </w:trPr>
        <w:tc>
          <w:tcPr>
            <w:tcW w:w="3960" w:type="dxa"/>
          </w:tcPr>
          <w:p w14:paraId="5853C207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>สินทรัพย์ไม่มีตัวตน</w:t>
            </w:r>
          </w:p>
        </w:tc>
        <w:tc>
          <w:tcPr>
            <w:tcW w:w="360" w:type="dxa"/>
            <w:vAlign w:val="bottom"/>
          </w:tcPr>
          <w:p w14:paraId="204761E2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60" w:type="dxa"/>
            <w:vAlign w:val="bottom"/>
          </w:tcPr>
          <w:p w14:paraId="6D82DEAF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0A5D9A2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(</w:t>
            </w:r>
            <w:r w:rsidRPr="009A7517">
              <w:rPr>
                <w:rFonts w:eastAsia="Calibri"/>
              </w:rPr>
              <w:t>776</w:t>
            </w:r>
            <w:r w:rsidRPr="009A7517">
              <w:rPr>
                <w:rFonts w:eastAsia="Calibri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59AF1A6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516</w:t>
            </w:r>
          </w:p>
        </w:tc>
        <w:tc>
          <w:tcPr>
            <w:tcW w:w="1440" w:type="dxa"/>
            <w:gridSpan w:val="2"/>
            <w:vAlign w:val="bottom"/>
          </w:tcPr>
          <w:p w14:paraId="24351FF5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2517CBC1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(551)</w:t>
            </w:r>
          </w:p>
        </w:tc>
        <w:tc>
          <w:tcPr>
            <w:tcW w:w="1440" w:type="dxa"/>
            <w:gridSpan w:val="2"/>
            <w:vAlign w:val="bottom"/>
          </w:tcPr>
          <w:p w14:paraId="1CF0651C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(37)</w:t>
            </w:r>
          </w:p>
        </w:tc>
        <w:tc>
          <w:tcPr>
            <w:tcW w:w="1710" w:type="dxa"/>
            <w:gridSpan w:val="2"/>
            <w:vAlign w:val="bottom"/>
          </w:tcPr>
          <w:p w14:paraId="4D63AD47" w14:textId="77777777" w:rsidR="00190A1E" w:rsidRPr="009A7517" w:rsidRDefault="00190A1E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(848)</w:t>
            </w:r>
          </w:p>
        </w:tc>
      </w:tr>
      <w:tr w:rsidR="00190A1E" w:rsidRPr="009A7517" w14:paraId="4585B950" w14:textId="77777777" w:rsidTr="00801037">
        <w:trPr>
          <w:jc w:val="center"/>
        </w:trPr>
        <w:tc>
          <w:tcPr>
            <w:tcW w:w="3960" w:type="dxa"/>
          </w:tcPr>
          <w:p w14:paraId="5A294E30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>สินค้าคงเหลือ</w:t>
            </w:r>
          </w:p>
        </w:tc>
        <w:tc>
          <w:tcPr>
            <w:tcW w:w="360" w:type="dxa"/>
            <w:vAlign w:val="bottom"/>
          </w:tcPr>
          <w:p w14:paraId="7DA97A13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60" w:type="dxa"/>
            <w:vAlign w:val="bottom"/>
          </w:tcPr>
          <w:p w14:paraId="69BD27A8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18A74282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3AF2CF9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(103)</w:t>
            </w:r>
          </w:p>
        </w:tc>
        <w:tc>
          <w:tcPr>
            <w:tcW w:w="1440" w:type="dxa"/>
            <w:gridSpan w:val="2"/>
            <w:vAlign w:val="bottom"/>
          </w:tcPr>
          <w:p w14:paraId="525D2BB1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5B61F9F8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(442)</w:t>
            </w:r>
          </w:p>
        </w:tc>
        <w:tc>
          <w:tcPr>
            <w:tcW w:w="1440" w:type="dxa"/>
            <w:gridSpan w:val="2"/>
            <w:vAlign w:val="bottom"/>
          </w:tcPr>
          <w:p w14:paraId="58BF82AC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(3)</w:t>
            </w:r>
          </w:p>
        </w:tc>
        <w:tc>
          <w:tcPr>
            <w:tcW w:w="1710" w:type="dxa"/>
            <w:gridSpan w:val="2"/>
            <w:vAlign w:val="bottom"/>
          </w:tcPr>
          <w:p w14:paraId="4604E9AF" w14:textId="77777777" w:rsidR="00190A1E" w:rsidRPr="009A7517" w:rsidRDefault="00190A1E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(548)</w:t>
            </w:r>
          </w:p>
        </w:tc>
      </w:tr>
      <w:tr w:rsidR="00190A1E" w:rsidRPr="009A7517" w14:paraId="69E0B862" w14:textId="77777777" w:rsidTr="00801037">
        <w:trPr>
          <w:jc w:val="center"/>
        </w:trPr>
        <w:tc>
          <w:tcPr>
            <w:tcW w:w="3960" w:type="dxa"/>
          </w:tcPr>
          <w:p w14:paraId="36230AA1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  <w:r w:rsidRPr="009A7517">
              <w:rPr>
                <w:rFonts w:asciiTheme="majorBidi" w:eastAsia="Calibri" w:hAnsiTheme="majorBidi" w:cstheme="majorBidi"/>
                <w:cs/>
              </w:rPr>
              <w:t>อื่น ๆ</w:t>
            </w:r>
          </w:p>
        </w:tc>
        <w:tc>
          <w:tcPr>
            <w:tcW w:w="360" w:type="dxa"/>
            <w:vAlign w:val="bottom"/>
          </w:tcPr>
          <w:p w14:paraId="795B90C9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60" w:type="dxa"/>
            <w:vAlign w:val="bottom"/>
          </w:tcPr>
          <w:p w14:paraId="48CE681A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17C9BAB" w14:textId="77777777" w:rsidR="00190A1E" w:rsidRPr="009A7517" w:rsidRDefault="00190A1E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  <w:cs/>
              </w:rPr>
              <w:t>(</w:t>
            </w:r>
            <w:r w:rsidRPr="009A7517">
              <w:rPr>
                <w:rFonts w:eastAsia="Calibri"/>
              </w:rPr>
              <w:t>29</w:t>
            </w:r>
            <w:r w:rsidRPr="009A7517">
              <w:rPr>
                <w:rFonts w:eastAsia="Calibri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46CAA05" w14:textId="77777777" w:rsidR="00190A1E" w:rsidRPr="009A7517" w:rsidRDefault="00190A1E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(98)</w:t>
            </w:r>
          </w:p>
        </w:tc>
        <w:tc>
          <w:tcPr>
            <w:tcW w:w="1440" w:type="dxa"/>
            <w:gridSpan w:val="2"/>
            <w:vAlign w:val="bottom"/>
          </w:tcPr>
          <w:p w14:paraId="27C32C74" w14:textId="77777777" w:rsidR="00190A1E" w:rsidRPr="009A7517" w:rsidRDefault="00190A1E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16</w:t>
            </w:r>
          </w:p>
        </w:tc>
        <w:tc>
          <w:tcPr>
            <w:tcW w:w="1530" w:type="dxa"/>
            <w:gridSpan w:val="2"/>
            <w:vAlign w:val="bottom"/>
          </w:tcPr>
          <w:p w14:paraId="058D1F2F" w14:textId="77777777" w:rsidR="00190A1E" w:rsidRPr="009A7517" w:rsidRDefault="00190A1E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(20)</w:t>
            </w:r>
          </w:p>
        </w:tc>
        <w:tc>
          <w:tcPr>
            <w:tcW w:w="1440" w:type="dxa"/>
            <w:gridSpan w:val="2"/>
            <w:vAlign w:val="bottom"/>
          </w:tcPr>
          <w:p w14:paraId="11F1F4AA" w14:textId="77777777" w:rsidR="00190A1E" w:rsidRPr="009A7517" w:rsidRDefault="00190A1E" w:rsidP="007C34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9A7517">
              <w:rPr>
                <w:rFonts w:eastAsia="Calibri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0A43E624" w14:textId="77777777" w:rsidR="00190A1E" w:rsidRPr="009A7517" w:rsidRDefault="00190A1E" w:rsidP="00BE7B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320" w:lineRule="exact"/>
              <w:outlineLvl w:val="0"/>
              <w:rPr>
                <w:rFonts w:eastAsia="Calibri"/>
              </w:rPr>
            </w:pPr>
            <w:r w:rsidRPr="009A7517">
              <w:rPr>
                <w:rFonts w:eastAsia="Calibri"/>
              </w:rPr>
              <w:t>(131)</w:t>
            </w:r>
          </w:p>
        </w:tc>
      </w:tr>
      <w:tr w:rsidR="00190A1E" w:rsidRPr="009A7517" w14:paraId="2AFCD177" w14:textId="77777777" w:rsidTr="00801037">
        <w:trPr>
          <w:jc w:val="center"/>
        </w:trPr>
        <w:tc>
          <w:tcPr>
            <w:tcW w:w="3960" w:type="dxa"/>
          </w:tcPr>
          <w:p w14:paraId="6D0E887A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61969A58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360" w:type="dxa"/>
            <w:vAlign w:val="bottom"/>
          </w:tcPr>
          <w:p w14:paraId="69ABFCB4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060A8453" w14:textId="77777777" w:rsidR="00190A1E" w:rsidRPr="009A7517" w:rsidRDefault="00190A1E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  <w:cs/>
              </w:rPr>
              <w:t>(</w:t>
            </w:r>
            <w:r w:rsidRPr="009A7517">
              <w:rPr>
                <w:rFonts w:eastAsia="Calibri"/>
                <w:b/>
                <w:bCs/>
              </w:rPr>
              <w:t>888</w:t>
            </w:r>
            <w:r w:rsidRPr="009A7517">
              <w:rPr>
                <w:rFonts w:eastAsia="Calibri"/>
                <w:b/>
                <w:bCs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C830C16" w14:textId="77777777" w:rsidR="00190A1E" w:rsidRPr="009A7517" w:rsidRDefault="00190A1E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(897)</w:t>
            </w:r>
          </w:p>
        </w:tc>
        <w:tc>
          <w:tcPr>
            <w:tcW w:w="1440" w:type="dxa"/>
            <w:gridSpan w:val="2"/>
            <w:vAlign w:val="bottom"/>
          </w:tcPr>
          <w:p w14:paraId="2A73A114" w14:textId="77777777" w:rsidR="00190A1E" w:rsidRPr="009A7517" w:rsidRDefault="00190A1E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1530" w:type="dxa"/>
            <w:gridSpan w:val="2"/>
            <w:vAlign w:val="bottom"/>
          </w:tcPr>
          <w:p w14:paraId="30F74420" w14:textId="77777777" w:rsidR="00190A1E" w:rsidRPr="009A7517" w:rsidRDefault="00190A1E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(5,999)</w:t>
            </w:r>
          </w:p>
        </w:tc>
        <w:tc>
          <w:tcPr>
            <w:tcW w:w="1440" w:type="dxa"/>
            <w:gridSpan w:val="2"/>
            <w:vAlign w:val="bottom"/>
          </w:tcPr>
          <w:p w14:paraId="18FD3A85" w14:textId="77777777" w:rsidR="00190A1E" w:rsidRPr="009A7517" w:rsidRDefault="00190A1E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(93)</w:t>
            </w:r>
          </w:p>
        </w:tc>
        <w:tc>
          <w:tcPr>
            <w:tcW w:w="1710" w:type="dxa"/>
            <w:gridSpan w:val="2"/>
            <w:vAlign w:val="bottom"/>
          </w:tcPr>
          <w:p w14:paraId="45BAD150" w14:textId="77777777" w:rsidR="00190A1E" w:rsidRPr="009A7517" w:rsidRDefault="00190A1E" w:rsidP="00BE7B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(7,861)</w:t>
            </w:r>
          </w:p>
        </w:tc>
      </w:tr>
      <w:tr w:rsidR="00190A1E" w:rsidRPr="009A7517" w14:paraId="15B9D7B2" w14:textId="77777777" w:rsidTr="00801037">
        <w:trPr>
          <w:jc w:val="center"/>
        </w:trPr>
        <w:tc>
          <w:tcPr>
            <w:tcW w:w="3960" w:type="dxa"/>
          </w:tcPr>
          <w:p w14:paraId="3FFC8F2F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360" w:type="dxa"/>
            <w:vAlign w:val="bottom"/>
          </w:tcPr>
          <w:p w14:paraId="570DC674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60" w:type="dxa"/>
            <w:vAlign w:val="bottom"/>
          </w:tcPr>
          <w:p w14:paraId="46833BD0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39A7514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440" w:type="dxa"/>
            <w:vAlign w:val="bottom"/>
          </w:tcPr>
          <w:p w14:paraId="478A43ED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E5CB5C3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5B5CB6F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A4A5A1D" w14:textId="77777777" w:rsidR="00190A1E" w:rsidRPr="009A7517" w:rsidRDefault="00190A1E" w:rsidP="007C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16FB684" w14:textId="77777777" w:rsidR="00190A1E" w:rsidRPr="009A7517" w:rsidRDefault="00190A1E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</w:p>
        </w:tc>
      </w:tr>
      <w:tr w:rsidR="00190A1E" w:rsidRPr="009A7517" w14:paraId="1EA835F0" w14:textId="77777777" w:rsidTr="00801037">
        <w:trPr>
          <w:jc w:val="center"/>
        </w:trPr>
        <w:tc>
          <w:tcPr>
            <w:tcW w:w="3960" w:type="dxa"/>
          </w:tcPr>
          <w:p w14:paraId="1594972A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A7517">
              <w:rPr>
                <w:rFonts w:asciiTheme="majorBidi" w:eastAsia="Calibr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360" w:type="dxa"/>
            <w:vAlign w:val="bottom"/>
          </w:tcPr>
          <w:p w14:paraId="0077F563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360" w:type="dxa"/>
            <w:vAlign w:val="bottom"/>
          </w:tcPr>
          <w:p w14:paraId="150D8340" w14:textId="77777777" w:rsidR="00190A1E" w:rsidRPr="009A7517" w:rsidRDefault="00190A1E" w:rsidP="0080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4270EF24" w14:textId="77777777" w:rsidR="00190A1E" w:rsidRPr="009A7517" w:rsidRDefault="00190A1E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2,186</w:t>
            </w:r>
          </w:p>
        </w:tc>
        <w:tc>
          <w:tcPr>
            <w:tcW w:w="1440" w:type="dxa"/>
            <w:vAlign w:val="bottom"/>
          </w:tcPr>
          <w:p w14:paraId="01930299" w14:textId="77777777" w:rsidR="00190A1E" w:rsidRPr="009A7517" w:rsidRDefault="00190A1E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(1,4</w:t>
            </w:r>
            <w:r w:rsidRPr="009A7517">
              <w:rPr>
                <w:rFonts w:eastAsia="Calibri"/>
                <w:b/>
                <w:bCs/>
                <w:cs/>
              </w:rPr>
              <w:t>49</w:t>
            </w:r>
            <w:r w:rsidRPr="009A7517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7FD76086" w14:textId="77777777" w:rsidR="00190A1E" w:rsidRPr="009A7517" w:rsidRDefault="00190A1E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(18)</w:t>
            </w:r>
          </w:p>
        </w:tc>
        <w:tc>
          <w:tcPr>
            <w:tcW w:w="1530" w:type="dxa"/>
            <w:gridSpan w:val="2"/>
            <w:vAlign w:val="bottom"/>
          </w:tcPr>
          <w:p w14:paraId="049EF6AF" w14:textId="77777777" w:rsidR="00190A1E" w:rsidRPr="009A7517" w:rsidRDefault="00190A1E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(1,17</w:t>
            </w:r>
            <w:r w:rsidRPr="009A7517">
              <w:rPr>
                <w:rFonts w:eastAsia="Calibri"/>
                <w:b/>
                <w:bCs/>
                <w:cs/>
              </w:rPr>
              <w:t>3</w:t>
            </w:r>
            <w:r w:rsidRPr="009A7517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616A5C48" w14:textId="77777777" w:rsidR="00190A1E" w:rsidRPr="009A7517" w:rsidRDefault="00190A1E" w:rsidP="007C34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(38)</w:t>
            </w:r>
          </w:p>
        </w:tc>
        <w:tc>
          <w:tcPr>
            <w:tcW w:w="1710" w:type="dxa"/>
            <w:gridSpan w:val="2"/>
            <w:vAlign w:val="bottom"/>
          </w:tcPr>
          <w:p w14:paraId="486325A6" w14:textId="77777777" w:rsidR="00190A1E" w:rsidRPr="009A7517" w:rsidRDefault="00190A1E" w:rsidP="00BE7B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9A7517">
              <w:rPr>
                <w:rFonts w:eastAsia="Calibri"/>
                <w:b/>
                <w:bCs/>
              </w:rPr>
              <w:t>(492)</w:t>
            </w:r>
          </w:p>
        </w:tc>
      </w:tr>
    </w:tbl>
    <w:p w14:paraId="7A94900A" w14:textId="02555B58" w:rsidR="00190A1E" w:rsidRPr="009A7517" w:rsidRDefault="00190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W w:w="1488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270"/>
        <w:gridCol w:w="1440"/>
        <w:gridCol w:w="1350"/>
        <w:gridCol w:w="1350"/>
        <w:gridCol w:w="1170"/>
        <w:gridCol w:w="1260"/>
        <w:gridCol w:w="1380"/>
        <w:gridCol w:w="1230"/>
        <w:gridCol w:w="1200"/>
      </w:tblGrid>
      <w:tr w:rsidR="00F55B28" w:rsidRPr="009A7517" w14:paraId="137C1495" w14:textId="77777777" w:rsidTr="007D7385">
        <w:trPr>
          <w:tblHeader/>
        </w:trPr>
        <w:tc>
          <w:tcPr>
            <w:tcW w:w="4500" w:type="dxa"/>
            <w:gridSpan w:val="3"/>
          </w:tcPr>
          <w:p w14:paraId="527396A7" w14:textId="77777777" w:rsidR="00F55B28" w:rsidRPr="009A7517" w:rsidRDefault="00F55B2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310" w:type="dxa"/>
            <w:gridSpan w:val="4"/>
            <w:vAlign w:val="bottom"/>
          </w:tcPr>
          <w:p w14:paraId="68EAD263" w14:textId="77777777" w:rsidR="00F55B28" w:rsidRPr="009A7517" w:rsidRDefault="00F55B2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5070" w:type="dxa"/>
            <w:gridSpan w:val="4"/>
            <w:vAlign w:val="bottom"/>
          </w:tcPr>
          <w:p w14:paraId="37675D89" w14:textId="73DF0B6D" w:rsidR="00F55B28" w:rsidRPr="009A7517" w:rsidRDefault="00F55B2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6335" w:rsidRPr="009A7517" w14:paraId="39E30DCA" w14:textId="77777777" w:rsidTr="007D7385">
        <w:trPr>
          <w:tblHeader/>
        </w:trPr>
        <w:tc>
          <w:tcPr>
            <w:tcW w:w="3960" w:type="dxa"/>
          </w:tcPr>
          <w:p w14:paraId="1A2E5A5E" w14:textId="77777777" w:rsidR="006F1CA8" w:rsidRPr="009A7517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270" w:type="dxa"/>
            <w:vMerge w:val="restart"/>
            <w:vAlign w:val="bottom"/>
          </w:tcPr>
          <w:p w14:paraId="231238B6" w14:textId="23179D38" w:rsidR="006F1CA8" w:rsidRPr="009A7517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Merge w:val="restart"/>
          </w:tcPr>
          <w:p w14:paraId="0D165A5D" w14:textId="3EE99C22" w:rsidR="006F1CA8" w:rsidRPr="009A7517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553C4FB6" w14:textId="77777777" w:rsidR="00F93812" w:rsidRPr="009A7517" w:rsidRDefault="00DB6335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9A7517">
              <w:rPr>
                <w:rFonts w:ascii="Angsana New" w:hAnsi="Angsana New" w:hint="cs"/>
                <w:sz w:val="30"/>
                <w:szCs w:val="30"/>
              </w:rPr>
              <w:br/>
              <w:t>1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B33E6" w:rsidRPr="009A7517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คม </w:t>
            </w:r>
          </w:p>
          <w:p w14:paraId="7F4D9180" w14:textId="6932999F" w:rsidR="006F1CA8" w:rsidRPr="009A7517" w:rsidRDefault="00DB6335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F0199" w:rsidRPr="009A751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0" w:type="dxa"/>
            <w:gridSpan w:val="2"/>
            <w:vAlign w:val="bottom"/>
          </w:tcPr>
          <w:p w14:paraId="5DD3D508" w14:textId="77777777" w:rsidR="006F1CA8" w:rsidRPr="009A7517" w:rsidRDefault="006F1CA8" w:rsidP="00B937D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1170" w:type="dxa"/>
            <w:vMerge w:val="restart"/>
            <w:vAlign w:val="bottom"/>
          </w:tcPr>
          <w:p w14:paraId="22A085B9" w14:textId="7C40AFCD" w:rsidR="006F1CA8" w:rsidRPr="009A7517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9A7517">
              <w:rPr>
                <w:rFonts w:ascii="Angsana New" w:hAnsi="Angsana New" w:hint="cs"/>
                <w:sz w:val="30"/>
                <w:szCs w:val="30"/>
              </w:rPr>
              <w:br/>
              <w:t>31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A751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F0199" w:rsidRPr="009A751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60" w:type="dxa"/>
            <w:vMerge w:val="restart"/>
            <w:vAlign w:val="bottom"/>
          </w:tcPr>
          <w:p w14:paraId="0336E0AE" w14:textId="54CE6634" w:rsidR="006F1CA8" w:rsidRPr="009A7517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9A7517">
              <w:rPr>
                <w:rFonts w:ascii="Angsana New" w:hAnsi="Angsana New" w:hint="cs"/>
                <w:sz w:val="30"/>
                <w:szCs w:val="30"/>
              </w:rPr>
              <w:br/>
              <w:t>1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9A751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F0199" w:rsidRPr="009A751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610" w:type="dxa"/>
            <w:gridSpan w:val="2"/>
          </w:tcPr>
          <w:p w14:paraId="6B5617D9" w14:textId="4E854114" w:rsidR="006F1CA8" w:rsidRPr="009A7517" w:rsidRDefault="006F1CA8" w:rsidP="00B937D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1200" w:type="dxa"/>
            <w:vMerge w:val="restart"/>
            <w:vAlign w:val="bottom"/>
          </w:tcPr>
          <w:p w14:paraId="60DDD937" w14:textId="12C9E834" w:rsidR="006F1CA8" w:rsidRPr="009A7517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9A7517">
              <w:rPr>
                <w:rFonts w:ascii="Angsana New" w:hAnsi="Angsana New" w:hint="cs"/>
                <w:sz w:val="30"/>
                <w:szCs w:val="30"/>
              </w:rPr>
              <w:br/>
              <w:t>31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A751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F0199" w:rsidRPr="009A751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DB6335" w:rsidRPr="009A7517" w14:paraId="64D900A7" w14:textId="77777777" w:rsidTr="007D7385">
        <w:trPr>
          <w:trHeight w:val="684"/>
          <w:tblHeader/>
        </w:trPr>
        <w:tc>
          <w:tcPr>
            <w:tcW w:w="3960" w:type="dxa"/>
          </w:tcPr>
          <w:p w14:paraId="5694CD0E" w14:textId="77777777" w:rsidR="00D30F32" w:rsidRPr="009A7517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270" w:type="dxa"/>
            <w:vMerge/>
            <w:vAlign w:val="bottom"/>
          </w:tcPr>
          <w:p w14:paraId="65B7885A" w14:textId="77777777" w:rsidR="00D30F32" w:rsidRPr="009A7517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bottom"/>
          </w:tcPr>
          <w:p w14:paraId="4CF6E14D" w14:textId="77777777" w:rsidR="00D30F32" w:rsidRPr="009A7517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Merge/>
            <w:vAlign w:val="bottom"/>
          </w:tcPr>
          <w:p w14:paraId="258B87A6" w14:textId="5D036145" w:rsidR="00D30F32" w:rsidRPr="009A7517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DFC4EB" w14:textId="23756B7E" w:rsidR="00D30F32" w:rsidRPr="009A7517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CB0C41" w:rsidRPr="009A7517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47924E80" w14:textId="77777777" w:rsidR="00D30F32" w:rsidRPr="009A7517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Merge/>
            <w:vAlign w:val="bottom"/>
          </w:tcPr>
          <w:p w14:paraId="52DA6A54" w14:textId="77777777" w:rsidR="00D30F32" w:rsidRPr="009A7517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  <w:vAlign w:val="bottom"/>
          </w:tcPr>
          <w:p w14:paraId="202DEC96" w14:textId="77777777" w:rsidR="00D30F32" w:rsidRPr="009A7517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vAlign w:val="bottom"/>
          </w:tcPr>
          <w:p w14:paraId="1CDA08B1" w14:textId="7458EB19" w:rsidR="00D30F32" w:rsidRPr="009A7517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CB0C41" w:rsidRPr="009A7517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230" w:type="dxa"/>
            <w:vAlign w:val="bottom"/>
          </w:tcPr>
          <w:p w14:paraId="738C2BBD" w14:textId="77777777" w:rsidR="00D30F32" w:rsidRPr="009A7517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00" w:type="dxa"/>
            <w:vMerge/>
            <w:vAlign w:val="bottom"/>
          </w:tcPr>
          <w:p w14:paraId="6376EFC3" w14:textId="77777777" w:rsidR="00D30F32" w:rsidRPr="009A7517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1CA8" w:rsidRPr="009A7517" w14:paraId="68C29089" w14:textId="77777777" w:rsidTr="007D7385">
        <w:trPr>
          <w:tblHeader/>
        </w:trPr>
        <w:tc>
          <w:tcPr>
            <w:tcW w:w="4500" w:type="dxa"/>
            <w:gridSpan w:val="3"/>
          </w:tcPr>
          <w:p w14:paraId="73FAE753" w14:textId="77777777" w:rsidR="006F1CA8" w:rsidRPr="009A7517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310" w:type="dxa"/>
            <w:gridSpan w:val="4"/>
            <w:vAlign w:val="bottom"/>
          </w:tcPr>
          <w:p w14:paraId="7B894120" w14:textId="7F369E86" w:rsidR="006F1CA8" w:rsidRPr="009A7517" w:rsidRDefault="006F1CA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5070" w:type="dxa"/>
            <w:gridSpan w:val="4"/>
            <w:vAlign w:val="bottom"/>
          </w:tcPr>
          <w:p w14:paraId="5B947111" w14:textId="77777777" w:rsidR="006F1CA8" w:rsidRPr="009A7517" w:rsidRDefault="006F1CA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6335" w:rsidRPr="009A7517" w14:paraId="62F83FE5" w14:textId="77777777" w:rsidTr="007D7385">
        <w:tc>
          <w:tcPr>
            <w:tcW w:w="3960" w:type="dxa"/>
          </w:tcPr>
          <w:p w14:paraId="0B2FBF2D" w14:textId="77777777" w:rsidR="00D30F32" w:rsidRPr="009A7517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vAlign w:val="bottom"/>
          </w:tcPr>
          <w:p w14:paraId="4720D8C8" w14:textId="77777777" w:rsidR="00D30F32" w:rsidRPr="009A7517" w:rsidRDefault="00D30F3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70" w:type="dxa"/>
            <w:vAlign w:val="bottom"/>
          </w:tcPr>
          <w:p w14:paraId="52293C42" w14:textId="77777777" w:rsidR="00D30F32" w:rsidRPr="009A7517" w:rsidRDefault="00D30F3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440" w:type="dxa"/>
            <w:vAlign w:val="bottom"/>
          </w:tcPr>
          <w:p w14:paraId="41C5C7F0" w14:textId="06C4CE09" w:rsidR="00D30F32" w:rsidRPr="009A7517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50" w:type="dxa"/>
            <w:vAlign w:val="bottom"/>
          </w:tcPr>
          <w:p w14:paraId="5B940A91" w14:textId="77777777" w:rsidR="00D30F32" w:rsidRPr="009A7517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50" w:type="dxa"/>
            <w:vAlign w:val="bottom"/>
          </w:tcPr>
          <w:p w14:paraId="59664859" w14:textId="77777777" w:rsidR="00D30F32" w:rsidRPr="009A7517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170" w:type="dxa"/>
            <w:vAlign w:val="bottom"/>
          </w:tcPr>
          <w:p w14:paraId="43F258D8" w14:textId="77777777" w:rsidR="00D30F32" w:rsidRPr="009A7517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60" w:type="dxa"/>
          </w:tcPr>
          <w:p w14:paraId="4347407E" w14:textId="77777777" w:rsidR="00D30F32" w:rsidRPr="009A7517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80" w:type="dxa"/>
          </w:tcPr>
          <w:p w14:paraId="1F81FC70" w14:textId="77777777" w:rsidR="00D30F32" w:rsidRPr="009A7517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0" w:type="dxa"/>
          </w:tcPr>
          <w:p w14:paraId="58BE2649" w14:textId="77777777" w:rsidR="00D30F32" w:rsidRPr="009A7517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00" w:type="dxa"/>
          </w:tcPr>
          <w:p w14:paraId="11CF90F2" w14:textId="77777777" w:rsidR="00D30F32" w:rsidRPr="009A7517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190A1E" w:rsidRPr="009A7517" w14:paraId="7E8C9D8C" w14:textId="77777777" w:rsidTr="007D7385">
        <w:tc>
          <w:tcPr>
            <w:tcW w:w="3960" w:type="dxa"/>
          </w:tcPr>
          <w:p w14:paraId="68B825EE" w14:textId="77777777" w:rsidR="00190A1E" w:rsidRPr="009A7517" w:rsidRDefault="00190A1E" w:rsidP="00190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270" w:type="dxa"/>
            <w:vAlign w:val="bottom"/>
          </w:tcPr>
          <w:p w14:paraId="6C3DD410" w14:textId="75E13105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70" w:type="dxa"/>
            <w:vAlign w:val="bottom"/>
          </w:tcPr>
          <w:p w14:paraId="1AFD697E" w14:textId="68CC04CE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440" w:type="dxa"/>
            <w:vAlign w:val="bottom"/>
          </w:tcPr>
          <w:p w14:paraId="7B941152" w14:textId="23871052" w:rsidR="00190A1E" w:rsidRPr="009A7517" w:rsidRDefault="00190A1E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</w:pPr>
            <w:r w:rsidRPr="009A7517">
              <w:rPr>
                <w:rFonts w:hint="cs"/>
              </w:rPr>
              <w:t>116</w:t>
            </w:r>
          </w:p>
        </w:tc>
        <w:tc>
          <w:tcPr>
            <w:tcW w:w="1350" w:type="dxa"/>
            <w:vAlign w:val="bottom"/>
          </w:tcPr>
          <w:p w14:paraId="7A696C46" w14:textId="52646D28" w:rsidR="00190A1E" w:rsidRPr="009A7517" w:rsidRDefault="009C2066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(27)</w:t>
            </w:r>
          </w:p>
        </w:tc>
        <w:tc>
          <w:tcPr>
            <w:tcW w:w="1350" w:type="dxa"/>
            <w:vAlign w:val="bottom"/>
          </w:tcPr>
          <w:p w14:paraId="396BB271" w14:textId="30206F1F" w:rsidR="00190A1E" w:rsidRPr="009A7517" w:rsidRDefault="009C2066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170" w:type="dxa"/>
            <w:vAlign w:val="bottom"/>
          </w:tcPr>
          <w:p w14:paraId="73A95A03" w14:textId="3F7AEFA3" w:rsidR="00190A1E" w:rsidRPr="009A7517" w:rsidRDefault="009C2066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89</w:t>
            </w:r>
          </w:p>
        </w:tc>
        <w:tc>
          <w:tcPr>
            <w:tcW w:w="1260" w:type="dxa"/>
            <w:vAlign w:val="bottom"/>
          </w:tcPr>
          <w:p w14:paraId="42EF1170" w14:textId="7C088B08" w:rsidR="00190A1E" w:rsidRPr="009A7517" w:rsidRDefault="00190A1E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1,074</w:t>
            </w:r>
          </w:p>
        </w:tc>
        <w:tc>
          <w:tcPr>
            <w:tcW w:w="1380" w:type="dxa"/>
            <w:vAlign w:val="bottom"/>
          </w:tcPr>
          <w:p w14:paraId="687CC256" w14:textId="6ECABAA6" w:rsidR="00190A1E" w:rsidRPr="009A7517" w:rsidRDefault="00190A1E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(958)</w:t>
            </w:r>
          </w:p>
        </w:tc>
        <w:tc>
          <w:tcPr>
            <w:tcW w:w="1230" w:type="dxa"/>
            <w:vAlign w:val="bottom"/>
          </w:tcPr>
          <w:p w14:paraId="1538567B" w14:textId="72675F2C" w:rsidR="00190A1E" w:rsidRPr="009A7517" w:rsidRDefault="00190A1E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00" w:type="dxa"/>
            <w:vAlign w:val="bottom"/>
          </w:tcPr>
          <w:p w14:paraId="2D5A5C1D" w14:textId="02BB1858" w:rsidR="00190A1E" w:rsidRPr="009A7517" w:rsidRDefault="00190A1E" w:rsidP="00BE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9A7517">
              <w:rPr>
                <w:rFonts w:hint="cs"/>
              </w:rPr>
              <w:t>116</w:t>
            </w:r>
          </w:p>
        </w:tc>
      </w:tr>
      <w:tr w:rsidR="00190A1E" w:rsidRPr="009A7517" w14:paraId="1BDD1FDE" w14:textId="77777777" w:rsidTr="007D7385">
        <w:tc>
          <w:tcPr>
            <w:tcW w:w="3960" w:type="dxa"/>
          </w:tcPr>
          <w:p w14:paraId="7384FBF7" w14:textId="77777777" w:rsidR="00190A1E" w:rsidRPr="009A7517" w:rsidRDefault="00190A1E" w:rsidP="00190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  <w:vAlign w:val="bottom"/>
          </w:tcPr>
          <w:p w14:paraId="4B35E5E7" w14:textId="53A3575D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70" w:type="dxa"/>
            <w:vAlign w:val="bottom"/>
          </w:tcPr>
          <w:p w14:paraId="6DC1A994" w14:textId="5B227304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440" w:type="dxa"/>
            <w:vAlign w:val="bottom"/>
          </w:tcPr>
          <w:p w14:paraId="4FC33987" w14:textId="0F89E2FF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</w:pPr>
            <w:r w:rsidRPr="009A7517">
              <w:rPr>
                <w:rFonts w:hint="cs"/>
              </w:rPr>
              <w:t>62</w:t>
            </w:r>
          </w:p>
        </w:tc>
        <w:tc>
          <w:tcPr>
            <w:tcW w:w="1350" w:type="dxa"/>
            <w:vAlign w:val="bottom"/>
          </w:tcPr>
          <w:p w14:paraId="0F82C132" w14:textId="6C025269" w:rsidR="00190A1E" w:rsidRPr="009A7517" w:rsidRDefault="009C2066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15</w:t>
            </w:r>
          </w:p>
        </w:tc>
        <w:tc>
          <w:tcPr>
            <w:tcW w:w="1350" w:type="dxa"/>
            <w:vAlign w:val="bottom"/>
          </w:tcPr>
          <w:p w14:paraId="263A43C7" w14:textId="6753BE2B" w:rsidR="00190A1E" w:rsidRPr="009A7517" w:rsidRDefault="009C2066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170" w:type="dxa"/>
            <w:vAlign w:val="bottom"/>
          </w:tcPr>
          <w:p w14:paraId="2446EE01" w14:textId="126B83C6" w:rsidR="00190A1E" w:rsidRPr="009A7517" w:rsidRDefault="009C2066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77</w:t>
            </w:r>
          </w:p>
        </w:tc>
        <w:tc>
          <w:tcPr>
            <w:tcW w:w="1260" w:type="dxa"/>
            <w:vAlign w:val="bottom"/>
          </w:tcPr>
          <w:p w14:paraId="5025657E" w14:textId="5EA19719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90</w:t>
            </w:r>
          </w:p>
        </w:tc>
        <w:tc>
          <w:tcPr>
            <w:tcW w:w="1380" w:type="dxa"/>
            <w:vAlign w:val="bottom"/>
          </w:tcPr>
          <w:p w14:paraId="45B37767" w14:textId="782E7D96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(28)</w:t>
            </w:r>
          </w:p>
        </w:tc>
        <w:tc>
          <w:tcPr>
            <w:tcW w:w="1230" w:type="dxa"/>
            <w:vAlign w:val="bottom"/>
          </w:tcPr>
          <w:p w14:paraId="10F88216" w14:textId="2A94DCBA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00" w:type="dxa"/>
            <w:vAlign w:val="bottom"/>
          </w:tcPr>
          <w:p w14:paraId="28A34D67" w14:textId="2BE4A184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9A7517">
              <w:rPr>
                <w:rFonts w:hint="cs"/>
              </w:rPr>
              <w:t>62</w:t>
            </w:r>
          </w:p>
        </w:tc>
      </w:tr>
      <w:tr w:rsidR="007D7385" w:rsidRPr="009A7517" w14:paraId="687DE532" w14:textId="77777777" w:rsidTr="00AC347B">
        <w:tc>
          <w:tcPr>
            <w:tcW w:w="4500" w:type="dxa"/>
            <w:gridSpan w:val="3"/>
          </w:tcPr>
          <w:p w14:paraId="5E0485B5" w14:textId="06FEB70B" w:rsidR="007D7385" w:rsidRPr="009A7517" w:rsidRDefault="007D7385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6E8A58D4" w14:textId="5DEB285C" w:rsidR="007D7385" w:rsidRPr="009A7517" w:rsidRDefault="007D7385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</w:pPr>
            <w:r w:rsidRPr="009A7517">
              <w:rPr>
                <w:rFonts w:hint="cs"/>
              </w:rPr>
              <w:t>44</w:t>
            </w:r>
            <w:r w:rsidR="005F0851" w:rsidRPr="009A7517">
              <w:t>7</w:t>
            </w:r>
          </w:p>
        </w:tc>
        <w:tc>
          <w:tcPr>
            <w:tcW w:w="1350" w:type="dxa"/>
            <w:vAlign w:val="bottom"/>
          </w:tcPr>
          <w:p w14:paraId="4C7EADC8" w14:textId="5CA77796" w:rsidR="007D7385" w:rsidRPr="009A7517" w:rsidRDefault="005F0851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t>8</w:t>
            </w:r>
          </w:p>
        </w:tc>
        <w:tc>
          <w:tcPr>
            <w:tcW w:w="1350" w:type="dxa"/>
            <w:vAlign w:val="bottom"/>
          </w:tcPr>
          <w:p w14:paraId="32DDB9BC" w14:textId="7B5B93C5" w:rsidR="007D7385" w:rsidRPr="009A7517" w:rsidRDefault="007D7385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(4</w:t>
            </w:r>
            <w:r w:rsidRPr="009A7517">
              <w:rPr>
                <w:rFonts w:hint="cs"/>
                <w:cs/>
              </w:rPr>
              <w:t>7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170" w:type="dxa"/>
            <w:vAlign w:val="bottom"/>
          </w:tcPr>
          <w:p w14:paraId="7F2B203C" w14:textId="4EE67F01" w:rsidR="007D7385" w:rsidRPr="009A7517" w:rsidRDefault="007D7385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40</w:t>
            </w:r>
            <w:r w:rsidRPr="009A7517">
              <w:rPr>
                <w:rFonts w:hint="cs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34808DD1" w14:textId="06FACFF1" w:rsidR="007D7385" w:rsidRPr="009A7517" w:rsidRDefault="007D7385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508</w:t>
            </w:r>
          </w:p>
        </w:tc>
        <w:tc>
          <w:tcPr>
            <w:tcW w:w="1380" w:type="dxa"/>
            <w:vAlign w:val="bottom"/>
          </w:tcPr>
          <w:p w14:paraId="42CD53AE" w14:textId="5F07FD0E" w:rsidR="007D7385" w:rsidRPr="009A7517" w:rsidRDefault="007D7385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(28)</w:t>
            </w:r>
          </w:p>
        </w:tc>
        <w:tc>
          <w:tcPr>
            <w:tcW w:w="1230" w:type="dxa"/>
            <w:vAlign w:val="bottom"/>
          </w:tcPr>
          <w:p w14:paraId="5A10225C" w14:textId="5083FE3E" w:rsidR="007D7385" w:rsidRPr="009A7517" w:rsidRDefault="007D7385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9A7517">
              <w:rPr>
                <w:rFonts w:hint="cs"/>
              </w:rPr>
              <w:t>(33)</w:t>
            </w:r>
          </w:p>
        </w:tc>
        <w:tc>
          <w:tcPr>
            <w:tcW w:w="1200" w:type="dxa"/>
            <w:vAlign w:val="bottom"/>
          </w:tcPr>
          <w:p w14:paraId="38030FB2" w14:textId="72BD6989" w:rsidR="007D7385" w:rsidRPr="009A7517" w:rsidRDefault="007D7385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9A7517">
              <w:rPr>
                <w:rFonts w:hint="cs"/>
              </w:rPr>
              <w:t>447</w:t>
            </w:r>
          </w:p>
        </w:tc>
      </w:tr>
      <w:tr w:rsidR="00190A1E" w:rsidRPr="009A7517" w14:paraId="4D8379C7" w14:textId="77777777" w:rsidTr="007D7385">
        <w:tc>
          <w:tcPr>
            <w:tcW w:w="3960" w:type="dxa"/>
          </w:tcPr>
          <w:p w14:paraId="541E633A" w14:textId="54C0C87F" w:rsidR="00190A1E" w:rsidRPr="009A7517" w:rsidRDefault="00190A1E" w:rsidP="00190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270" w:type="dxa"/>
            <w:vAlign w:val="bottom"/>
          </w:tcPr>
          <w:p w14:paraId="7E20987C" w14:textId="17B17E1A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70" w:type="dxa"/>
            <w:vAlign w:val="bottom"/>
          </w:tcPr>
          <w:p w14:paraId="4386B619" w14:textId="0D6285BE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440" w:type="dxa"/>
            <w:vAlign w:val="bottom"/>
          </w:tcPr>
          <w:p w14:paraId="2CD18894" w14:textId="2B11DF8F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</w:pPr>
            <w:r w:rsidRPr="009A7517">
              <w:rPr>
                <w:rFonts w:hint="cs"/>
              </w:rPr>
              <w:t>1,321</w:t>
            </w:r>
          </w:p>
        </w:tc>
        <w:tc>
          <w:tcPr>
            <w:tcW w:w="1350" w:type="dxa"/>
            <w:vAlign w:val="bottom"/>
          </w:tcPr>
          <w:p w14:paraId="7D716DCE" w14:textId="77198CCC" w:rsidR="00190A1E" w:rsidRPr="009A7517" w:rsidRDefault="009C2066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(1,321)</w:t>
            </w:r>
          </w:p>
        </w:tc>
        <w:tc>
          <w:tcPr>
            <w:tcW w:w="1350" w:type="dxa"/>
            <w:vAlign w:val="bottom"/>
          </w:tcPr>
          <w:p w14:paraId="038E6217" w14:textId="12B36385" w:rsidR="00190A1E" w:rsidRPr="009A7517" w:rsidRDefault="009C2066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170" w:type="dxa"/>
            <w:vAlign w:val="bottom"/>
          </w:tcPr>
          <w:p w14:paraId="0855AF5A" w14:textId="038B108F" w:rsidR="00190A1E" w:rsidRPr="009A7517" w:rsidRDefault="009C2066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5A34BC80" w14:textId="0EC3C453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1,197</w:t>
            </w:r>
          </w:p>
        </w:tc>
        <w:tc>
          <w:tcPr>
            <w:tcW w:w="1380" w:type="dxa"/>
            <w:vAlign w:val="bottom"/>
          </w:tcPr>
          <w:p w14:paraId="34306C2B" w14:textId="074F6678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124</w:t>
            </w:r>
          </w:p>
        </w:tc>
        <w:tc>
          <w:tcPr>
            <w:tcW w:w="1230" w:type="dxa"/>
            <w:vAlign w:val="bottom"/>
          </w:tcPr>
          <w:p w14:paraId="40B27627" w14:textId="0C1AB38F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00" w:type="dxa"/>
            <w:vAlign w:val="bottom"/>
          </w:tcPr>
          <w:p w14:paraId="196B896A" w14:textId="77671DA2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9A7517">
              <w:rPr>
                <w:rFonts w:hint="cs"/>
              </w:rPr>
              <w:t>1,321</w:t>
            </w:r>
          </w:p>
        </w:tc>
      </w:tr>
      <w:tr w:rsidR="00190A1E" w:rsidRPr="009A7517" w14:paraId="423A7966" w14:textId="77777777" w:rsidTr="007D7385">
        <w:trPr>
          <w:trHeight w:val="182"/>
        </w:trPr>
        <w:tc>
          <w:tcPr>
            <w:tcW w:w="3960" w:type="dxa"/>
          </w:tcPr>
          <w:p w14:paraId="21E509F5" w14:textId="77777777" w:rsidR="00190A1E" w:rsidRPr="009A7517" w:rsidRDefault="00190A1E" w:rsidP="00190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  <w:vAlign w:val="bottom"/>
          </w:tcPr>
          <w:p w14:paraId="444D87D8" w14:textId="0E8AE581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70" w:type="dxa"/>
            <w:vAlign w:val="bottom"/>
          </w:tcPr>
          <w:p w14:paraId="6D613E36" w14:textId="0F3F6824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440" w:type="dxa"/>
            <w:vAlign w:val="bottom"/>
          </w:tcPr>
          <w:p w14:paraId="6ABBB552" w14:textId="1B7F2B3D" w:rsidR="00190A1E" w:rsidRPr="009A7517" w:rsidRDefault="00190A1E" w:rsidP="00190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</w:pPr>
            <w:r w:rsidRPr="009A7517">
              <w:rPr>
                <w:rFonts w:hint="cs"/>
              </w:rPr>
              <w:t>18</w:t>
            </w:r>
            <w:r w:rsidR="005F0851" w:rsidRPr="009A7517">
              <w:t>7</w:t>
            </w:r>
          </w:p>
        </w:tc>
        <w:tc>
          <w:tcPr>
            <w:tcW w:w="1350" w:type="dxa"/>
            <w:vAlign w:val="bottom"/>
          </w:tcPr>
          <w:p w14:paraId="3E280945" w14:textId="62A16BD2" w:rsidR="00190A1E" w:rsidRPr="009A7517" w:rsidRDefault="009C2066" w:rsidP="00190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21</w:t>
            </w:r>
            <w:r w:rsidR="005F0851" w:rsidRPr="009A7517">
              <w:t>6</w:t>
            </w:r>
          </w:p>
        </w:tc>
        <w:tc>
          <w:tcPr>
            <w:tcW w:w="1350" w:type="dxa"/>
            <w:vAlign w:val="bottom"/>
          </w:tcPr>
          <w:p w14:paraId="20F866EC" w14:textId="06FDAE60" w:rsidR="00190A1E" w:rsidRPr="009A7517" w:rsidRDefault="009C2066" w:rsidP="00190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170" w:type="dxa"/>
            <w:vAlign w:val="bottom"/>
          </w:tcPr>
          <w:p w14:paraId="749130D1" w14:textId="3E4D9F42" w:rsidR="00190A1E" w:rsidRPr="009A7517" w:rsidRDefault="009C2066" w:rsidP="00190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40</w:t>
            </w:r>
            <w:r w:rsidR="00F5285D" w:rsidRPr="009A7517">
              <w:rPr>
                <w:rFonts w:hint="cs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010AADE7" w14:textId="49E8C1E4" w:rsidR="00190A1E" w:rsidRPr="009A7517" w:rsidRDefault="00190A1E" w:rsidP="00190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83</w:t>
            </w:r>
          </w:p>
        </w:tc>
        <w:tc>
          <w:tcPr>
            <w:tcW w:w="1380" w:type="dxa"/>
            <w:vAlign w:val="bottom"/>
          </w:tcPr>
          <w:p w14:paraId="11BE20A8" w14:textId="0163335B" w:rsidR="00190A1E" w:rsidRPr="009A7517" w:rsidRDefault="00190A1E" w:rsidP="00190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104</w:t>
            </w:r>
          </w:p>
        </w:tc>
        <w:tc>
          <w:tcPr>
            <w:tcW w:w="1230" w:type="dxa"/>
            <w:vAlign w:val="bottom"/>
          </w:tcPr>
          <w:p w14:paraId="45F7872D" w14:textId="55B5D045" w:rsidR="00190A1E" w:rsidRPr="009A7517" w:rsidRDefault="00190A1E" w:rsidP="00190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00" w:type="dxa"/>
            <w:vAlign w:val="bottom"/>
          </w:tcPr>
          <w:p w14:paraId="4409ACE4" w14:textId="3B03D955" w:rsidR="00190A1E" w:rsidRPr="009A7517" w:rsidRDefault="00190A1E" w:rsidP="00190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9A7517">
              <w:rPr>
                <w:rFonts w:hint="cs"/>
              </w:rPr>
              <w:t>187</w:t>
            </w:r>
          </w:p>
        </w:tc>
      </w:tr>
      <w:tr w:rsidR="00190A1E" w:rsidRPr="009A7517" w14:paraId="56D7A860" w14:textId="77777777" w:rsidTr="007D7385">
        <w:tc>
          <w:tcPr>
            <w:tcW w:w="3960" w:type="dxa"/>
          </w:tcPr>
          <w:p w14:paraId="58501E56" w14:textId="77777777" w:rsidR="00190A1E" w:rsidRPr="009A7517" w:rsidRDefault="00190A1E" w:rsidP="00190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693BD11" w14:textId="06C0FF2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CC9377B" w14:textId="019330BA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14A8B2BF" w14:textId="6E1F3838" w:rsidR="00190A1E" w:rsidRPr="009A7517" w:rsidRDefault="00190A1E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2,133</w:t>
            </w:r>
          </w:p>
        </w:tc>
        <w:tc>
          <w:tcPr>
            <w:tcW w:w="1350" w:type="dxa"/>
            <w:vAlign w:val="bottom"/>
          </w:tcPr>
          <w:p w14:paraId="26DDF346" w14:textId="1464AF9E" w:rsidR="00190A1E" w:rsidRPr="009A7517" w:rsidRDefault="009C2066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(1,10</w:t>
            </w:r>
            <w:r w:rsidR="00F5285D" w:rsidRPr="009A7517">
              <w:rPr>
                <w:rFonts w:hint="cs"/>
                <w:b/>
                <w:bCs/>
              </w:rPr>
              <w:t>9</w:t>
            </w:r>
            <w:r w:rsidRPr="009A7517">
              <w:rPr>
                <w:rFonts w:hint="cs"/>
                <w:b/>
                <w:bCs/>
              </w:rPr>
              <w:t>)</w:t>
            </w:r>
          </w:p>
        </w:tc>
        <w:tc>
          <w:tcPr>
            <w:tcW w:w="1350" w:type="dxa"/>
            <w:vAlign w:val="bottom"/>
          </w:tcPr>
          <w:p w14:paraId="2BCA8C83" w14:textId="6DEA662D" w:rsidR="00190A1E" w:rsidRPr="009A7517" w:rsidRDefault="009C2066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(4</w:t>
            </w:r>
            <w:r w:rsidR="00F5285D" w:rsidRPr="009A7517">
              <w:rPr>
                <w:rFonts w:hint="cs"/>
                <w:b/>
                <w:bCs/>
                <w:cs/>
              </w:rPr>
              <w:t>7</w:t>
            </w:r>
            <w:r w:rsidRPr="009A7517">
              <w:rPr>
                <w:rFonts w:hint="cs"/>
                <w:b/>
                <w:bCs/>
              </w:rPr>
              <w:t>)</w:t>
            </w:r>
          </w:p>
        </w:tc>
        <w:tc>
          <w:tcPr>
            <w:tcW w:w="1170" w:type="dxa"/>
            <w:vAlign w:val="bottom"/>
          </w:tcPr>
          <w:p w14:paraId="147D4D64" w14:textId="07E78B82" w:rsidR="00190A1E" w:rsidRPr="009A7517" w:rsidRDefault="009C2066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977</w:t>
            </w:r>
          </w:p>
        </w:tc>
        <w:tc>
          <w:tcPr>
            <w:tcW w:w="1260" w:type="dxa"/>
            <w:vAlign w:val="bottom"/>
          </w:tcPr>
          <w:p w14:paraId="260EB9F7" w14:textId="1DB57742" w:rsidR="00190A1E" w:rsidRPr="009A7517" w:rsidRDefault="00190A1E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2,952</w:t>
            </w:r>
          </w:p>
        </w:tc>
        <w:tc>
          <w:tcPr>
            <w:tcW w:w="1380" w:type="dxa"/>
            <w:vAlign w:val="bottom"/>
          </w:tcPr>
          <w:p w14:paraId="1E00FAE5" w14:textId="55ACEF99" w:rsidR="00190A1E" w:rsidRPr="009A7517" w:rsidRDefault="00190A1E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(786)</w:t>
            </w:r>
          </w:p>
        </w:tc>
        <w:tc>
          <w:tcPr>
            <w:tcW w:w="1230" w:type="dxa"/>
            <w:vAlign w:val="bottom"/>
          </w:tcPr>
          <w:p w14:paraId="26A5E594" w14:textId="6670AB81" w:rsidR="00190A1E" w:rsidRPr="009A7517" w:rsidRDefault="00190A1E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(33)</w:t>
            </w:r>
          </w:p>
        </w:tc>
        <w:tc>
          <w:tcPr>
            <w:tcW w:w="1200" w:type="dxa"/>
            <w:vAlign w:val="bottom"/>
          </w:tcPr>
          <w:p w14:paraId="4565360F" w14:textId="0B70556C" w:rsidR="00190A1E" w:rsidRPr="009A7517" w:rsidRDefault="00190A1E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2,133</w:t>
            </w:r>
          </w:p>
        </w:tc>
      </w:tr>
      <w:tr w:rsidR="00190A1E" w:rsidRPr="009A7517" w14:paraId="6D64EFDB" w14:textId="77777777" w:rsidTr="007D7385">
        <w:trPr>
          <w:trHeight w:val="198"/>
        </w:trPr>
        <w:tc>
          <w:tcPr>
            <w:tcW w:w="3960" w:type="dxa"/>
          </w:tcPr>
          <w:p w14:paraId="2A635D4B" w14:textId="77777777" w:rsidR="00190A1E" w:rsidRPr="009A7517" w:rsidRDefault="00190A1E" w:rsidP="00190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1BD0A5A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70" w:type="dxa"/>
            <w:vAlign w:val="bottom"/>
          </w:tcPr>
          <w:p w14:paraId="3C42E43B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440" w:type="dxa"/>
            <w:vAlign w:val="bottom"/>
          </w:tcPr>
          <w:p w14:paraId="40FEC7BC" w14:textId="2C180D25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</w:pPr>
          </w:p>
        </w:tc>
        <w:tc>
          <w:tcPr>
            <w:tcW w:w="1350" w:type="dxa"/>
            <w:vAlign w:val="bottom"/>
          </w:tcPr>
          <w:p w14:paraId="094147B3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50" w:type="dxa"/>
            <w:vAlign w:val="bottom"/>
          </w:tcPr>
          <w:p w14:paraId="28684DAF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170" w:type="dxa"/>
            <w:vAlign w:val="bottom"/>
          </w:tcPr>
          <w:p w14:paraId="4478FA21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60" w:type="dxa"/>
            <w:vAlign w:val="bottom"/>
          </w:tcPr>
          <w:p w14:paraId="7020AFBC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80" w:type="dxa"/>
            <w:vAlign w:val="bottom"/>
          </w:tcPr>
          <w:p w14:paraId="3102A0C8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0" w:type="dxa"/>
            <w:vAlign w:val="bottom"/>
          </w:tcPr>
          <w:p w14:paraId="4CDED845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</w:p>
        </w:tc>
        <w:tc>
          <w:tcPr>
            <w:tcW w:w="1200" w:type="dxa"/>
            <w:vAlign w:val="bottom"/>
          </w:tcPr>
          <w:p w14:paraId="1C1BB113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</w:p>
        </w:tc>
      </w:tr>
      <w:tr w:rsidR="00190A1E" w:rsidRPr="009A7517" w14:paraId="784B7092" w14:textId="77777777" w:rsidTr="007D7385">
        <w:tc>
          <w:tcPr>
            <w:tcW w:w="3960" w:type="dxa"/>
          </w:tcPr>
          <w:p w14:paraId="5452891D" w14:textId="77777777" w:rsidR="00190A1E" w:rsidRPr="009A7517" w:rsidRDefault="00190A1E" w:rsidP="00190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vAlign w:val="bottom"/>
          </w:tcPr>
          <w:p w14:paraId="16FEE659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70" w:type="dxa"/>
            <w:vAlign w:val="bottom"/>
          </w:tcPr>
          <w:p w14:paraId="4BD7AD16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440" w:type="dxa"/>
            <w:vAlign w:val="bottom"/>
          </w:tcPr>
          <w:p w14:paraId="7D62EE61" w14:textId="5F353353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</w:pPr>
          </w:p>
        </w:tc>
        <w:tc>
          <w:tcPr>
            <w:tcW w:w="1350" w:type="dxa"/>
            <w:vAlign w:val="bottom"/>
          </w:tcPr>
          <w:p w14:paraId="575FFF11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50" w:type="dxa"/>
            <w:vAlign w:val="bottom"/>
          </w:tcPr>
          <w:p w14:paraId="18C90486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170" w:type="dxa"/>
            <w:vAlign w:val="bottom"/>
          </w:tcPr>
          <w:p w14:paraId="72BF37E2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60" w:type="dxa"/>
            <w:vAlign w:val="bottom"/>
          </w:tcPr>
          <w:p w14:paraId="2CCFC393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80" w:type="dxa"/>
            <w:vAlign w:val="bottom"/>
          </w:tcPr>
          <w:p w14:paraId="398EBC97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0" w:type="dxa"/>
            <w:vAlign w:val="bottom"/>
          </w:tcPr>
          <w:p w14:paraId="33E5ACB2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</w:p>
        </w:tc>
        <w:tc>
          <w:tcPr>
            <w:tcW w:w="1200" w:type="dxa"/>
            <w:vAlign w:val="bottom"/>
          </w:tcPr>
          <w:p w14:paraId="0D1EF937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</w:p>
        </w:tc>
      </w:tr>
      <w:tr w:rsidR="00190A1E" w:rsidRPr="009A7517" w14:paraId="006776FB" w14:textId="77777777" w:rsidTr="007D7385">
        <w:tc>
          <w:tcPr>
            <w:tcW w:w="3960" w:type="dxa"/>
          </w:tcPr>
          <w:p w14:paraId="012A76B9" w14:textId="77777777" w:rsidR="00190A1E" w:rsidRPr="009A7517" w:rsidRDefault="00190A1E" w:rsidP="00190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  <w:vAlign w:val="bottom"/>
          </w:tcPr>
          <w:p w14:paraId="3FE9D393" w14:textId="3E46567C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70" w:type="dxa"/>
            <w:vAlign w:val="bottom"/>
          </w:tcPr>
          <w:p w14:paraId="08667F7A" w14:textId="35093BC2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440" w:type="dxa"/>
            <w:vAlign w:val="bottom"/>
          </w:tcPr>
          <w:p w14:paraId="5519370D" w14:textId="3DE9A4A6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</w:pPr>
            <w:r w:rsidRPr="009A7517">
              <w:rPr>
                <w:rFonts w:hint="cs"/>
              </w:rPr>
              <w:t>(6</w:t>
            </w:r>
            <w:r w:rsidR="005F0851" w:rsidRPr="009A7517">
              <w:t>6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350" w:type="dxa"/>
            <w:vAlign w:val="bottom"/>
          </w:tcPr>
          <w:p w14:paraId="4361CF21" w14:textId="40283434" w:rsidR="00190A1E" w:rsidRPr="009A7517" w:rsidRDefault="00A73A1D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7</w:t>
            </w:r>
            <w:r w:rsidR="005F0851" w:rsidRPr="009A7517">
              <w:t>3</w:t>
            </w:r>
          </w:p>
        </w:tc>
        <w:tc>
          <w:tcPr>
            <w:tcW w:w="1350" w:type="dxa"/>
            <w:vAlign w:val="bottom"/>
          </w:tcPr>
          <w:p w14:paraId="1A540F64" w14:textId="2F9CE1CC" w:rsidR="00190A1E" w:rsidRPr="009A7517" w:rsidRDefault="00A73A1D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170" w:type="dxa"/>
            <w:vAlign w:val="bottom"/>
          </w:tcPr>
          <w:p w14:paraId="25DF201C" w14:textId="09A8D03A" w:rsidR="00190A1E" w:rsidRPr="009A7517" w:rsidRDefault="00A73A1D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7</w:t>
            </w:r>
          </w:p>
        </w:tc>
        <w:tc>
          <w:tcPr>
            <w:tcW w:w="1260" w:type="dxa"/>
            <w:vAlign w:val="bottom"/>
          </w:tcPr>
          <w:p w14:paraId="7BDF8F29" w14:textId="78AEFD33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21</w:t>
            </w:r>
            <w:r w:rsidRPr="009A7517">
              <w:rPr>
                <w:rFonts w:hint="cs"/>
                <w:cs/>
              </w:rPr>
              <w:t>)</w:t>
            </w:r>
          </w:p>
        </w:tc>
        <w:tc>
          <w:tcPr>
            <w:tcW w:w="1380" w:type="dxa"/>
            <w:vAlign w:val="bottom"/>
          </w:tcPr>
          <w:p w14:paraId="4A84128D" w14:textId="6C34852F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(45)</w:t>
            </w:r>
          </w:p>
        </w:tc>
        <w:tc>
          <w:tcPr>
            <w:tcW w:w="1230" w:type="dxa"/>
            <w:vAlign w:val="bottom"/>
          </w:tcPr>
          <w:p w14:paraId="47C89266" w14:textId="35E65F6D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00" w:type="dxa"/>
            <w:vAlign w:val="bottom"/>
          </w:tcPr>
          <w:p w14:paraId="74A53176" w14:textId="61E79C1B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9A7517">
              <w:rPr>
                <w:rFonts w:hint="cs"/>
              </w:rPr>
              <w:t>(66)</w:t>
            </w:r>
          </w:p>
        </w:tc>
      </w:tr>
      <w:tr w:rsidR="00190A1E" w:rsidRPr="009A7517" w14:paraId="5338732C" w14:textId="77777777" w:rsidTr="007D7385">
        <w:tc>
          <w:tcPr>
            <w:tcW w:w="3960" w:type="dxa"/>
          </w:tcPr>
          <w:p w14:paraId="7EA921AB" w14:textId="66D6A522" w:rsidR="00190A1E" w:rsidRPr="009A7517" w:rsidRDefault="00190A1E" w:rsidP="00190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397D9E00" w14:textId="0E78FA96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70" w:type="dxa"/>
            <w:vAlign w:val="bottom"/>
          </w:tcPr>
          <w:p w14:paraId="232329AA" w14:textId="7FEBA72A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440" w:type="dxa"/>
            <w:vAlign w:val="bottom"/>
          </w:tcPr>
          <w:p w14:paraId="17021310" w14:textId="68E500AD" w:rsidR="00190A1E" w:rsidRPr="009A7517" w:rsidRDefault="00190A1E" w:rsidP="00190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</w:pPr>
            <w:r w:rsidRPr="009A7517">
              <w:rPr>
                <w:rFonts w:hint="cs"/>
              </w:rPr>
              <w:t>(1)</w:t>
            </w:r>
          </w:p>
        </w:tc>
        <w:tc>
          <w:tcPr>
            <w:tcW w:w="1350" w:type="dxa"/>
            <w:vAlign w:val="bottom"/>
          </w:tcPr>
          <w:p w14:paraId="45A1F80C" w14:textId="38164337" w:rsidR="00190A1E" w:rsidRPr="009A7517" w:rsidRDefault="00A73A1D" w:rsidP="00190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(20</w:t>
            </w:r>
            <w:r w:rsidR="00B26F7F" w:rsidRPr="009A7517">
              <w:rPr>
                <w:rFonts w:hint="cs"/>
                <w:cs/>
              </w:rPr>
              <w:t>4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350" w:type="dxa"/>
            <w:vAlign w:val="bottom"/>
          </w:tcPr>
          <w:p w14:paraId="71B5B6C7" w14:textId="308F1FA9" w:rsidR="00190A1E" w:rsidRPr="009A7517" w:rsidRDefault="00A73A1D" w:rsidP="00190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170" w:type="dxa"/>
            <w:vAlign w:val="bottom"/>
          </w:tcPr>
          <w:p w14:paraId="6331E900" w14:textId="2EC1B0F1" w:rsidR="00190A1E" w:rsidRPr="009A7517" w:rsidRDefault="00A73A1D" w:rsidP="00190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(20</w:t>
            </w:r>
            <w:r w:rsidR="00313F2B" w:rsidRPr="009A7517">
              <w:t>5</w:t>
            </w:r>
            <w:r w:rsidRPr="009A7517">
              <w:rPr>
                <w:rFonts w:hint="cs"/>
              </w:rPr>
              <w:t>)</w:t>
            </w:r>
          </w:p>
        </w:tc>
        <w:tc>
          <w:tcPr>
            <w:tcW w:w="1260" w:type="dxa"/>
            <w:vAlign w:val="bottom"/>
          </w:tcPr>
          <w:p w14:paraId="0CC496D2" w14:textId="0D5CAAE7" w:rsidR="00190A1E" w:rsidRPr="009A7517" w:rsidRDefault="00190A1E" w:rsidP="00190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(1)</w:t>
            </w:r>
          </w:p>
        </w:tc>
        <w:tc>
          <w:tcPr>
            <w:tcW w:w="1380" w:type="dxa"/>
            <w:vAlign w:val="bottom"/>
          </w:tcPr>
          <w:p w14:paraId="6CDAA664" w14:textId="37151365" w:rsidR="00190A1E" w:rsidRPr="009A7517" w:rsidRDefault="00190A1E" w:rsidP="00190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30" w:type="dxa"/>
            <w:vAlign w:val="bottom"/>
          </w:tcPr>
          <w:p w14:paraId="1B2E3BB2" w14:textId="3E95DB5D" w:rsidR="00190A1E" w:rsidRPr="009A7517" w:rsidRDefault="00190A1E" w:rsidP="00190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200" w:type="dxa"/>
            <w:vAlign w:val="bottom"/>
          </w:tcPr>
          <w:p w14:paraId="57B4EEC2" w14:textId="160D582D" w:rsidR="00190A1E" w:rsidRPr="009A7517" w:rsidRDefault="00190A1E" w:rsidP="00190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(1)</w:t>
            </w:r>
          </w:p>
        </w:tc>
      </w:tr>
      <w:tr w:rsidR="00190A1E" w:rsidRPr="009A7517" w14:paraId="2F99035D" w14:textId="77777777" w:rsidTr="007D7385">
        <w:tc>
          <w:tcPr>
            <w:tcW w:w="3960" w:type="dxa"/>
          </w:tcPr>
          <w:p w14:paraId="67DBDEAC" w14:textId="235BC74F" w:rsidR="00190A1E" w:rsidRPr="009A7517" w:rsidRDefault="00190A1E" w:rsidP="00190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28AC9F1" w14:textId="61F3AD40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1720BC0" w14:textId="5231F793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78FA4BB7" w14:textId="04ACD85D" w:rsidR="00190A1E" w:rsidRPr="009A7517" w:rsidRDefault="00190A1E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(6</w:t>
            </w:r>
            <w:r w:rsidR="005F0851" w:rsidRPr="009A7517">
              <w:rPr>
                <w:b/>
                <w:bCs/>
              </w:rPr>
              <w:t>7</w:t>
            </w:r>
            <w:r w:rsidRPr="009A7517">
              <w:rPr>
                <w:rFonts w:hint="cs"/>
                <w:b/>
                <w:bCs/>
              </w:rPr>
              <w:t>)</w:t>
            </w:r>
          </w:p>
        </w:tc>
        <w:tc>
          <w:tcPr>
            <w:tcW w:w="1350" w:type="dxa"/>
            <w:vAlign w:val="bottom"/>
          </w:tcPr>
          <w:p w14:paraId="3537A684" w14:textId="755FA575" w:rsidR="00190A1E" w:rsidRPr="009A7517" w:rsidRDefault="00A73A1D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(13</w:t>
            </w:r>
            <w:r w:rsidR="005F0851" w:rsidRPr="009A7517">
              <w:rPr>
                <w:b/>
                <w:bCs/>
              </w:rPr>
              <w:t>1</w:t>
            </w:r>
            <w:r w:rsidRPr="009A7517">
              <w:rPr>
                <w:rFonts w:hint="cs"/>
                <w:b/>
                <w:bCs/>
              </w:rPr>
              <w:t>)</w:t>
            </w:r>
          </w:p>
        </w:tc>
        <w:tc>
          <w:tcPr>
            <w:tcW w:w="1350" w:type="dxa"/>
            <w:vAlign w:val="bottom"/>
          </w:tcPr>
          <w:p w14:paraId="32FBD352" w14:textId="7DBE53FB" w:rsidR="00190A1E" w:rsidRPr="009A7517" w:rsidRDefault="00A73A1D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1170" w:type="dxa"/>
            <w:vAlign w:val="bottom"/>
          </w:tcPr>
          <w:p w14:paraId="01E6C191" w14:textId="45679AF1" w:rsidR="00190A1E" w:rsidRPr="009A7517" w:rsidRDefault="00A73A1D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(19</w:t>
            </w:r>
            <w:r w:rsidR="00313F2B" w:rsidRPr="009A7517">
              <w:rPr>
                <w:b/>
                <w:bCs/>
              </w:rPr>
              <w:t>8</w:t>
            </w:r>
            <w:r w:rsidRPr="009A7517">
              <w:rPr>
                <w:rFonts w:hint="cs"/>
                <w:b/>
                <w:bCs/>
              </w:rPr>
              <w:t>)</w:t>
            </w:r>
          </w:p>
        </w:tc>
        <w:tc>
          <w:tcPr>
            <w:tcW w:w="1260" w:type="dxa"/>
            <w:vAlign w:val="bottom"/>
          </w:tcPr>
          <w:p w14:paraId="0C9C83D0" w14:textId="18FC8493" w:rsidR="00190A1E" w:rsidRPr="009A7517" w:rsidRDefault="00190A1E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(22)</w:t>
            </w:r>
          </w:p>
        </w:tc>
        <w:tc>
          <w:tcPr>
            <w:tcW w:w="1380" w:type="dxa"/>
            <w:vAlign w:val="bottom"/>
          </w:tcPr>
          <w:p w14:paraId="6B797584" w14:textId="2A76C728" w:rsidR="00190A1E" w:rsidRPr="009A7517" w:rsidRDefault="00190A1E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(45)</w:t>
            </w:r>
          </w:p>
        </w:tc>
        <w:tc>
          <w:tcPr>
            <w:tcW w:w="1230" w:type="dxa"/>
            <w:vAlign w:val="bottom"/>
          </w:tcPr>
          <w:p w14:paraId="2D9E2734" w14:textId="29C31583" w:rsidR="00190A1E" w:rsidRPr="009A7517" w:rsidRDefault="00190A1E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1200" w:type="dxa"/>
            <w:vAlign w:val="bottom"/>
          </w:tcPr>
          <w:p w14:paraId="2752D3ED" w14:textId="3C1CFD1C" w:rsidR="00190A1E" w:rsidRPr="009A7517" w:rsidRDefault="00190A1E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(67)</w:t>
            </w:r>
          </w:p>
        </w:tc>
      </w:tr>
      <w:tr w:rsidR="00190A1E" w:rsidRPr="009A7517" w14:paraId="0F531FF9" w14:textId="77777777" w:rsidTr="007D7385">
        <w:tc>
          <w:tcPr>
            <w:tcW w:w="3960" w:type="dxa"/>
          </w:tcPr>
          <w:p w14:paraId="209D782F" w14:textId="77777777" w:rsidR="00190A1E" w:rsidRPr="009A7517" w:rsidRDefault="00190A1E" w:rsidP="00190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41856D9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4C8B061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62234224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7DAD5529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7DA91049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9E2AD3D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681CEC94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80" w:type="dxa"/>
            <w:vAlign w:val="bottom"/>
          </w:tcPr>
          <w:p w14:paraId="38ACC76D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0" w:type="dxa"/>
            <w:vAlign w:val="bottom"/>
          </w:tcPr>
          <w:p w14:paraId="576B7C62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00" w:type="dxa"/>
            <w:vAlign w:val="bottom"/>
          </w:tcPr>
          <w:p w14:paraId="518FA8FF" w14:textId="77777777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b/>
                <w:bCs/>
              </w:rPr>
            </w:pPr>
          </w:p>
        </w:tc>
      </w:tr>
      <w:tr w:rsidR="00190A1E" w:rsidRPr="009A7517" w14:paraId="2E7DD0D5" w14:textId="77777777" w:rsidTr="007D7385">
        <w:tc>
          <w:tcPr>
            <w:tcW w:w="3960" w:type="dxa"/>
          </w:tcPr>
          <w:p w14:paraId="1C22DF94" w14:textId="093FC5E2" w:rsidR="00190A1E" w:rsidRPr="009A7517" w:rsidRDefault="00190A1E" w:rsidP="00190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228D133B" w14:textId="2925E4BC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927774F" w14:textId="5C4A4AD6" w:rsidR="00190A1E" w:rsidRPr="009A7517" w:rsidRDefault="00190A1E" w:rsidP="0019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00E7ED9D" w14:textId="56B66FED" w:rsidR="00190A1E" w:rsidRPr="009A7517" w:rsidRDefault="00190A1E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2,06</w:t>
            </w:r>
            <w:r w:rsidR="005F0851" w:rsidRPr="009A7517">
              <w:rPr>
                <w:b/>
                <w:bCs/>
              </w:rPr>
              <w:t>6</w:t>
            </w:r>
          </w:p>
        </w:tc>
        <w:tc>
          <w:tcPr>
            <w:tcW w:w="1350" w:type="dxa"/>
            <w:vAlign w:val="bottom"/>
          </w:tcPr>
          <w:p w14:paraId="5C934007" w14:textId="639730B2" w:rsidR="00190A1E" w:rsidRPr="009A7517" w:rsidRDefault="00A52970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(1,2</w:t>
            </w:r>
            <w:r w:rsidR="005F0851" w:rsidRPr="009A7517">
              <w:rPr>
                <w:b/>
                <w:bCs/>
              </w:rPr>
              <w:t>40</w:t>
            </w:r>
            <w:r w:rsidRPr="009A7517">
              <w:rPr>
                <w:rFonts w:hint="cs"/>
                <w:b/>
                <w:bCs/>
              </w:rPr>
              <w:t>)</w:t>
            </w:r>
          </w:p>
        </w:tc>
        <w:tc>
          <w:tcPr>
            <w:tcW w:w="1350" w:type="dxa"/>
            <w:vAlign w:val="bottom"/>
          </w:tcPr>
          <w:p w14:paraId="180C3BE4" w14:textId="44EC68F6" w:rsidR="00190A1E" w:rsidRPr="009A7517" w:rsidRDefault="00A52970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(47)</w:t>
            </w:r>
          </w:p>
        </w:tc>
        <w:tc>
          <w:tcPr>
            <w:tcW w:w="1170" w:type="dxa"/>
            <w:vAlign w:val="bottom"/>
          </w:tcPr>
          <w:p w14:paraId="2862559F" w14:textId="7FE2CCE9" w:rsidR="00190A1E" w:rsidRPr="009A7517" w:rsidRDefault="00A52970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7</w:t>
            </w:r>
            <w:r w:rsidR="008C05B0" w:rsidRPr="009A7517">
              <w:rPr>
                <w:b/>
                <w:bCs/>
              </w:rPr>
              <w:t>79</w:t>
            </w:r>
          </w:p>
        </w:tc>
        <w:tc>
          <w:tcPr>
            <w:tcW w:w="1260" w:type="dxa"/>
            <w:vAlign w:val="bottom"/>
          </w:tcPr>
          <w:p w14:paraId="5F7B8CA7" w14:textId="3F26EFB1" w:rsidR="00190A1E" w:rsidRPr="009A7517" w:rsidRDefault="00190A1E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2,930</w:t>
            </w:r>
          </w:p>
        </w:tc>
        <w:tc>
          <w:tcPr>
            <w:tcW w:w="1380" w:type="dxa"/>
            <w:vAlign w:val="bottom"/>
          </w:tcPr>
          <w:p w14:paraId="21CFBEFB" w14:textId="53C62EF1" w:rsidR="00190A1E" w:rsidRPr="009A7517" w:rsidRDefault="00190A1E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(831)</w:t>
            </w:r>
          </w:p>
        </w:tc>
        <w:tc>
          <w:tcPr>
            <w:tcW w:w="1230" w:type="dxa"/>
            <w:vAlign w:val="bottom"/>
          </w:tcPr>
          <w:p w14:paraId="39DE74A2" w14:textId="7503C4FD" w:rsidR="00190A1E" w:rsidRPr="009A7517" w:rsidRDefault="00190A1E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(33)</w:t>
            </w:r>
          </w:p>
        </w:tc>
        <w:tc>
          <w:tcPr>
            <w:tcW w:w="1200" w:type="dxa"/>
            <w:vAlign w:val="bottom"/>
          </w:tcPr>
          <w:p w14:paraId="262D2F57" w14:textId="2CA91E44" w:rsidR="00190A1E" w:rsidRPr="009A7517" w:rsidRDefault="00190A1E" w:rsidP="00190A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2,066</w:t>
            </w:r>
          </w:p>
        </w:tc>
      </w:tr>
    </w:tbl>
    <w:p w14:paraId="10DDF0CB" w14:textId="38DFF0AC" w:rsidR="00FE302E" w:rsidRPr="009A7517" w:rsidRDefault="00FE2CC0" w:rsidP="00FE30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szCs w:val="22"/>
          <w:cs/>
          <w:lang w:bidi="th-TH"/>
        </w:rPr>
        <w:sectPr w:rsidR="00FE302E" w:rsidRPr="009A7517" w:rsidSect="00DC6FF7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  <w:r w:rsidRPr="009A7517">
        <w:rPr>
          <w:noProof/>
          <w:lang w:val="en-US" w:bidi="th-TH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6CD305D4" wp14:editId="386F357E">
                <wp:simplePos x="0" y="0"/>
                <wp:positionH relativeFrom="column">
                  <wp:posOffset>353060</wp:posOffset>
                </wp:positionH>
                <wp:positionV relativeFrom="paragraph">
                  <wp:posOffset>-31751</wp:posOffset>
                </wp:positionV>
                <wp:extent cx="270065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7006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  <a:alpha val="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EA0554A" id="Straight Connector 3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7.8pt,-2.5pt" to="240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" strokecolor="#4a7ebb">
                <v:stroke opacity="0"/>
                <o:lock v:ext="edit" shapetype="f"/>
              </v:line>
            </w:pict>
          </mc:Fallback>
        </mc:AlternateContent>
      </w:r>
    </w:p>
    <w:p w14:paraId="117664BA" w14:textId="74C0D7D7" w:rsidR="005A5AAF" w:rsidRPr="009A7517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A751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กำไรต่อหุ้น</w:t>
      </w:r>
    </w:p>
    <w:p w14:paraId="252551D0" w14:textId="77777777" w:rsidR="007D7385" w:rsidRPr="009A7517" w:rsidRDefault="007D7385" w:rsidP="007D7385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tbl>
      <w:tblPr>
        <w:tblW w:w="96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50"/>
        <w:gridCol w:w="1350"/>
        <w:gridCol w:w="1350"/>
        <w:gridCol w:w="1282"/>
        <w:gridCol w:w="1283"/>
      </w:tblGrid>
      <w:tr w:rsidR="00552AFC" w:rsidRPr="009A7517" w14:paraId="05B11885" w14:textId="77777777" w:rsidTr="000C0650">
        <w:trPr>
          <w:tblHeader/>
        </w:trPr>
        <w:tc>
          <w:tcPr>
            <w:tcW w:w="4350" w:type="dxa"/>
            <w:shd w:val="clear" w:color="auto" w:fill="auto"/>
          </w:tcPr>
          <w:p w14:paraId="00FF5945" w14:textId="77777777" w:rsidR="00552AFC" w:rsidRPr="009A7517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5F106F47" w14:textId="77777777" w:rsidR="00552AFC" w:rsidRPr="009A7517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A751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489CE03" w14:textId="77777777" w:rsidR="00552AFC" w:rsidRPr="009A7517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A751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937DD" w:rsidRPr="009A7517" w14:paraId="2680DC2B" w14:textId="77777777" w:rsidTr="000C0650">
        <w:trPr>
          <w:tblHeader/>
        </w:trPr>
        <w:tc>
          <w:tcPr>
            <w:tcW w:w="4350" w:type="dxa"/>
          </w:tcPr>
          <w:p w14:paraId="7606481B" w14:textId="77777777" w:rsidR="00B937DD" w:rsidRPr="009A7517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A0930F0" w14:textId="6F4CD47B" w:rsidR="00B937DD" w:rsidRPr="009A7517" w:rsidRDefault="001B5D57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7DA74E36" w14:textId="2E90E315" w:rsidR="00B937DD" w:rsidRPr="009A7517" w:rsidRDefault="001B5D57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1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16706475" w14:textId="38FBE43D" w:rsidR="00B937DD" w:rsidRPr="009A7517" w:rsidRDefault="001B5D57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70CA9346" w14:textId="39CF7AAA" w:rsidR="00B937DD" w:rsidRPr="009A7517" w:rsidRDefault="001B5D57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1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76A83" w:rsidRPr="009A7517" w14:paraId="3DF8B1A7" w14:textId="77777777" w:rsidTr="001B5D57">
        <w:trPr>
          <w:tblHeader/>
        </w:trPr>
        <w:tc>
          <w:tcPr>
            <w:tcW w:w="4350" w:type="dxa"/>
          </w:tcPr>
          <w:p w14:paraId="604F18B1" w14:textId="77777777" w:rsidR="00676A83" w:rsidRPr="009A7517" w:rsidRDefault="00676A83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265" w:type="dxa"/>
            <w:gridSpan w:val="4"/>
          </w:tcPr>
          <w:p w14:paraId="557328FF" w14:textId="50DC27A8" w:rsidR="00676A83" w:rsidRPr="009A7517" w:rsidRDefault="00676A83" w:rsidP="00FF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5D57" w:rsidRPr="009A7517" w14:paraId="2F9E1FEE" w14:textId="77777777" w:rsidTr="000C0650">
        <w:tc>
          <w:tcPr>
            <w:tcW w:w="4350" w:type="dxa"/>
          </w:tcPr>
          <w:p w14:paraId="5ECB8BFF" w14:textId="77777777" w:rsidR="00CC0AE0" w:rsidRPr="009A7517" w:rsidRDefault="001B5D57" w:rsidP="001B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A7517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</w:p>
          <w:p w14:paraId="08C4268B" w14:textId="308E5123" w:rsidR="001B5D57" w:rsidRPr="009A7517" w:rsidRDefault="001B5D57" w:rsidP="00CC0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8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7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ของบริษัท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0751EC" w14:textId="37FE774D" w:rsidR="001B5D57" w:rsidRPr="009A7517" w:rsidRDefault="00B3413D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A7517">
              <w:rPr>
                <w:rFonts w:asciiTheme="majorBidi" w:hAnsiTheme="majorBidi" w:cstheme="majorBidi"/>
              </w:rPr>
              <w:t>12,57</w:t>
            </w:r>
            <w:r w:rsidR="008C05B0" w:rsidRPr="009A751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50" w:type="dxa"/>
            <w:vAlign w:val="bottom"/>
          </w:tcPr>
          <w:p w14:paraId="7BDECA1C" w14:textId="1B222F98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A7517">
              <w:rPr>
                <w:rFonts w:asciiTheme="majorBidi" w:hAnsiTheme="majorBidi" w:cstheme="majorBidi"/>
              </w:rPr>
              <w:t>7,624</w:t>
            </w:r>
          </w:p>
        </w:tc>
        <w:tc>
          <w:tcPr>
            <w:tcW w:w="1282" w:type="dxa"/>
            <w:vAlign w:val="bottom"/>
          </w:tcPr>
          <w:p w14:paraId="2CFC8C49" w14:textId="1ABAC589" w:rsidR="001B5D57" w:rsidRPr="009A7517" w:rsidRDefault="00AD4642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A7517">
              <w:rPr>
                <w:rFonts w:asciiTheme="majorBidi" w:hAnsiTheme="majorBidi" w:cstheme="majorBidi"/>
              </w:rPr>
              <w:t>11,926</w:t>
            </w:r>
          </w:p>
        </w:tc>
        <w:tc>
          <w:tcPr>
            <w:tcW w:w="1283" w:type="dxa"/>
            <w:vAlign w:val="bottom"/>
          </w:tcPr>
          <w:p w14:paraId="6F9E8696" w14:textId="1829AEA4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A7517">
              <w:rPr>
                <w:rFonts w:asciiTheme="majorBidi" w:hAnsiTheme="majorBidi" w:cstheme="majorBidi"/>
              </w:rPr>
              <w:t>6,314</w:t>
            </w:r>
          </w:p>
        </w:tc>
      </w:tr>
      <w:tr w:rsidR="001B5D57" w:rsidRPr="009A7517" w14:paraId="2AD115D0" w14:textId="77777777" w:rsidTr="000C0650">
        <w:tc>
          <w:tcPr>
            <w:tcW w:w="4350" w:type="dxa"/>
          </w:tcPr>
          <w:p w14:paraId="75681EFD" w14:textId="77777777" w:rsidR="001B5D57" w:rsidRPr="009A7517" w:rsidRDefault="001B5D57" w:rsidP="001B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right="-45" w:hanging="346"/>
              <w:rPr>
                <w:rFonts w:asciiTheme="majorBidi" w:hAnsiTheme="majorBidi" w:cstheme="majorBidi"/>
                <w:sz w:val="30"/>
                <w:szCs w:val="30"/>
              </w:rPr>
            </w:pPr>
            <w:r w:rsidRPr="009A7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A7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ดอกเบี้ยจ่ายสะสมสำหรับปีของหุ้นกู้</w:t>
            </w:r>
          </w:p>
          <w:p w14:paraId="6EDB1521" w14:textId="2781AF9E" w:rsidR="001B5D57" w:rsidRPr="009A7517" w:rsidRDefault="001B5D57" w:rsidP="001B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6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7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7517">
              <w:rPr>
                <w:rFonts w:asciiTheme="majorBidi" w:hAnsiTheme="majorBidi" w:cstheme="majorBidi"/>
                <w:sz w:val="30"/>
                <w:szCs w:val="30"/>
                <w:cs/>
              </w:rPr>
              <w:t>ด้อยสิทธิที่มีลักษณะคล้ายทุน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6761E" w14:textId="387124EA" w:rsidR="001B5D57" w:rsidRPr="009A7517" w:rsidRDefault="00B3413D" w:rsidP="001B5D5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A7517">
              <w:rPr>
                <w:rFonts w:asciiTheme="majorBidi" w:hAnsiTheme="majorBidi" w:cstheme="majorBidi"/>
              </w:rPr>
              <w:t>(500)</w:t>
            </w:r>
          </w:p>
        </w:tc>
        <w:tc>
          <w:tcPr>
            <w:tcW w:w="1350" w:type="dxa"/>
            <w:vAlign w:val="bottom"/>
          </w:tcPr>
          <w:p w14:paraId="09AE42BB" w14:textId="5B458292" w:rsidR="001B5D57" w:rsidRPr="009A7517" w:rsidRDefault="001B5D57" w:rsidP="001B5D5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A7517">
              <w:rPr>
                <w:rFonts w:asciiTheme="majorBidi" w:hAnsiTheme="majorBidi" w:cstheme="majorBidi"/>
              </w:rPr>
              <w:t>(500)</w:t>
            </w:r>
          </w:p>
        </w:tc>
        <w:tc>
          <w:tcPr>
            <w:tcW w:w="1282" w:type="dxa"/>
            <w:vAlign w:val="bottom"/>
          </w:tcPr>
          <w:p w14:paraId="7D42ADA3" w14:textId="7E62FD44" w:rsidR="001B5D57" w:rsidRPr="009A7517" w:rsidRDefault="00AD4642" w:rsidP="001B5D5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A7517">
              <w:rPr>
                <w:rFonts w:asciiTheme="majorBidi" w:hAnsiTheme="majorBidi" w:cstheme="majorBidi"/>
              </w:rPr>
              <w:t>(500)</w:t>
            </w:r>
          </w:p>
        </w:tc>
        <w:tc>
          <w:tcPr>
            <w:tcW w:w="1283" w:type="dxa"/>
            <w:vAlign w:val="bottom"/>
          </w:tcPr>
          <w:p w14:paraId="020C3EC7" w14:textId="13AECD18" w:rsidR="001B5D57" w:rsidRPr="009A7517" w:rsidRDefault="001B5D57" w:rsidP="001B5D5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A7517">
              <w:rPr>
                <w:rFonts w:asciiTheme="majorBidi" w:hAnsiTheme="majorBidi" w:cstheme="majorBidi"/>
              </w:rPr>
              <w:t>(500)</w:t>
            </w:r>
          </w:p>
        </w:tc>
      </w:tr>
      <w:tr w:rsidR="001B5D57" w:rsidRPr="009A7517" w14:paraId="1EC07945" w14:textId="77777777" w:rsidTr="000C0650">
        <w:tc>
          <w:tcPr>
            <w:tcW w:w="4350" w:type="dxa"/>
          </w:tcPr>
          <w:p w14:paraId="7D925187" w14:textId="28A099B3" w:rsidR="001B5D57" w:rsidRPr="009A7517" w:rsidRDefault="001B5D57" w:rsidP="001B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7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4EA206" w14:textId="2E972C4A" w:rsidR="001B5D57" w:rsidRPr="009A7517" w:rsidRDefault="00B3413D" w:rsidP="001B5D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A7517">
              <w:rPr>
                <w:rFonts w:asciiTheme="majorBidi" w:hAnsiTheme="majorBidi" w:cstheme="majorBidi"/>
                <w:b/>
                <w:bCs/>
              </w:rPr>
              <w:t>12,07</w:t>
            </w:r>
            <w:r w:rsidR="008C05B0" w:rsidRPr="009A7517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350" w:type="dxa"/>
            <w:vAlign w:val="bottom"/>
          </w:tcPr>
          <w:p w14:paraId="70AAB54A" w14:textId="17E0E2CF" w:rsidR="001B5D57" w:rsidRPr="009A7517" w:rsidRDefault="001B5D57" w:rsidP="001B5D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A7517">
              <w:rPr>
                <w:rFonts w:asciiTheme="majorBidi" w:hAnsiTheme="majorBidi" w:cstheme="majorBidi"/>
                <w:b/>
                <w:bCs/>
              </w:rPr>
              <w:t>7,124</w:t>
            </w:r>
          </w:p>
        </w:tc>
        <w:tc>
          <w:tcPr>
            <w:tcW w:w="1282" w:type="dxa"/>
            <w:vAlign w:val="bottom"/>
          </w:tcPr>
          <w:p w14:paraId="5FF9D47D" w14:textId="7D75BEE6" w:rsidR="001B5D57" w:rsidRPr="009A7517" w:rsidRDefault="00AD4642" w:rsidP="001B5D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A7517">
              <w:rPr>
                <w:rFonts w:asciiTheme="majorBidi" w:hAnsiTheme="majorBidi" w:cstheme="majorBidi"/>
                <w:b/>
                <w:bCs/>
              </w:rPr>
              <w:t>11,426</w:t>
            </w:r>
          </w:p>
        </w:tc>
        <w:tc>
          <w:tcPr>
            <w:tcW w:w="1283" w:type="dxa"/>
            <w:vAlign w:val="bottom"/>
          </w:tcPr>
          <w:p w14:paraId="0E599BF3" w14:textId="4F1F4980" w:rsidR="001B5D57" w:rsidRPr="009A7517" w:rsidRDefault="001B5D57" w:rsidP="001B5D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A7517">
              <w:rPr>
                <w:rFonts w:asciiTheme="majorBidi" w:hAnsiTheme="majorBidi" w:cstheme="majorBidi"/>
                <w:b/>
                <w:bCs/>
              </w:rPr>
              <w:t>5,814</w:t>
            </w:r>
          </w:p>
        </w:tc>
      </w:tr>
      <w:tr w:rsidR="001B5D57" w:rsidRPr="009A7517" w14:paraId="0E66BF44" w14:textId="77777777" w:rsidTr="000C0650">
        <w:tc>
          <w:tcPr>
            <w:tcW w:w="4350" w:type="dxa"/>
          </w:tcPr>
          <w:p w14:paraId="603BB59E" w14:textId="3E446AB5" w:rsidR="001B5D57" w:rsidRPr="009A7517" w:rsidRDefault="001B5D57" w:rsidP="001B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DB3452A" w14:textId="45613BEA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1714323" w14:textId="17D79AFB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41295854" w14:textId="2BA5EF3C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6A2E5459" w14:textId="5A5C8D4F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1B5D57" w:rsidRPr="009A7517" w14:paraId="708F9BC7" w14:textId="77777777" w:rsidTr="000C0650">
        <w:tc>
          <w:tcPr>
            <w:tcW w:w="4350" w:type="dxa"/>
          </w:tcPr>
          <w:p w14:paraId="03E87736" w14:textId="00FD4CDA" w:rsidR="001B5D57" w:rsidRPr="009A7517" w:rsidRDefault="001B5D57" w:rsidP="001B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7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350" w:type="dxa"/>
            <w:vAlign w:val="bottom"/>
          </w:tcPr>
          <w:p w14:paraId="083215D5" w14:textId="018DB307" w:rsidR="001B5D57" w:rsidRPr="009A7517" w:rsidRDefault="00AD4642" w:rsidP="006D1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A7517">
              <w:rPr>
                <w:rFonts w:asciiTheme="majorBidi" w:hAnsiTheme="majorBidi" w:cstheme="majorBidi"/>
              </w:rPr>
              <w:t>1,3</w:t>
            </w:r>
            <w:r w:rsidR="001A15ED" w:rsidRPr="009A7517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350" w:type="dxa"/>
            <w:vAlign w:val="bottom"/>
          </w:tcPr>
          <w:p w14:paraId="047C3D3C" w14:textId="5CCC7C9F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A7517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2" w:type="dxa"/>
            <w:vAlign w:val="bottom"/>
          </w:tcPr>
          <w:p w14:paraId="2D45EAC2" w14:textId="5AD80469" w:rsidR="001B5D57" w:rsidRPr="009A7517" w:rsidRDefault="00AD4642" w:rsidP="006D1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A7517">
              <w:rPr>
                <w:rFonts w:asciiTheme="majorBidi" w:hAnsiTheme="majorBidi" w:cstheme="majorBidi"/>
              </w:rPr>
              <w:t>1,3</w:t>
            </w:r>
            <w:r w:rsidR="001A15ED" w:rsidRPr="009A7517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283" w:type="dxa"/>
            <w:vAlign w:val="bottom"/>
          </w:tcPr>
          <w:p w14:paraId="6E4BE4A6" w14:textId="677327FD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A7517">
              <w:rPr>
                <w:rFonts w:asciiTheme="majorBidi" w:hAnsiTheme="majorBidi" w:cstheme="majorBidi"/>
              </w:rPr>
              <w:t>1,377</w:t>
            </w:r>
          </w:p>
        </w:tc>
      </w:tr>
      <w:tr w:rsidR="001B5D57" w:rsidRPr="009A7517" w14:paraId="306A9679" w14:textId="77777777" w:rsidTr="000C0650">
        <w:tc>
          <w:tcPr>
            <w:tcW w:w="4350" w:type="dxa"/>
          </w:tcPr>
          <w:p w14:paraId="07EF2B12" w14:textId="04CCB020" w:rsidR="001B5D57" w:rsidRPr="009A7517" w:rsidRDefault="001B5D57" w:rsidP="001B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7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350" w:type="dxa"/>
            <w:vAlign w:val="bottom"/>
          </w:tcPr>
          <w:p w14:paraId="7D5417D2" w14:textId="5450D55E" w:rsidR="001B5D57" w:rsidRPr="009A7517" w:rsidRDefault="001A15ED" w:rsidP="001B5D5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A7517">
              <w:rPr>
                <w:rFonts w:asciiTheme="majorBidi" w:hAnsiTheme="majorBidi" w:cstheme="majorBidi"/>
              </w:rPr>
              <w:t>(</w:t>
            </w:r>
            <w:r w:rsidR="001508A5" w:rsidRPr="009A7517">
              <w:rPr>
                <w:rFonts w:asciiTheme="majorBidi" w:hAnsiTheme="majorBidi" w:cstheme="majorBidi"/>
              </w:rPr>
              <w:t>1</w:t>
            </w:r>
            <w:r w:rsidRPr="009A7517">
              <w:rPr>
                <w:rFonts w:asciiTheme="majorBidi" w:hAnsiTheme="majorBidi" w:cstheme="majorBidi"/>
              </w:rPr>
              <w:t>9)</w:t>
            </w:r>
          </w:p>
        </w:tc>
        <w:tc>
          <w:tcPr>
            <w:tcW w:w="1350" w:type="dxa"/>
            <w:vAlign w:val="bottom"/>
          </w:tcPr>
          <w:p w14:paraId="1E22BBAB" w14:textId="41D953A2" w:rsidR="001B5D57" w:rsidRPr="009A7517" w:rsidRDefault="001B5D57" w:rsidP="001B5D5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A7517">
              <w:rPr>
                <w:rFonts w:asciiTheme="majorBidi" w:hAnsiTheme="majorBidi" w:cstheme="majorBidi"/>
              </w:rPr>
              <w:t>(19)</w:t>
            </w:r>
          </w:p>
        </w:tc>
        <w:tc>
          <w:tcPr>
            <w:tcW w:w="1282" w:type="dxa"/>
            <w:vAlign w:val="bottom"/>
          </w:tcPr>
          <w:p w14:paraId="358643A6" w14:textId="2969D537" w:rsidR="001B5D57" w:rsidRPr="009A7517" w:rsidRDefault="001A15ED" w:rsidP="001B5D5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A7517">
              <w:rPr>
                <w:rFonts w:asciiTheme="majorBidi" w:hAnsiTheme="majorBidi" w:cstheme="majorBidi"/>
              </w:rPr>
              <w:t>(</w:t>
            </w:r>
            <w:r w:rsidR="001508A5" w:rsidRPr="009A7517">
              <w:rPr>
                <w:rFonts w:asciiTheme="majorBidi" w:hAnsiTheme="majorBidi" w:cstheme="majorBidi"/>
              </w:rPr>
              <w:t>1</w:t>
            </w:r>
            <w:r w:rsidRPr="009A7517">
              <w:rPr>
                <w:rFonts w:asciiTheme="majorBidi" w:hAnsiTheme="majorBidi" w:cstheme="majorBidi"/>
              </w:rPr>
              <w:t>9)</w:t>
            </w:r>
          </w:p>
        </w:tc>
        <w:tc>
          <w:tcPr>
            <w:tcW w:w="1283" w:type="dxa"/>
            <w:vAlign w:val="bottom"/>
          </w:tcPr>
          <w:p w14:paraId="7ADDF771" w14:textId="6044996E" w:rsidR="001B5D57" w:rsidRPr="009A7517" w:rsidRDefault="001B5D57" w:rsidP="001B5D5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A7517">
              <w:rPr>
                <w:rFonts w:asciiTheme="majorBidi" w:hAnsiTheme="majorBidi" w:cstheme="majorBidi"/>
              </w:rPr>
              <w:t>(19)</w:t>
            </w:r>
          </w:p>
        </w:tc>
      </w:tr>
      <w:tr w:rsidR="001B5D57" w:rsidRPr="009A7517" w14:paraId="57FD1876" w14:textId="77777777" w:rsidTr="000C0650">
        <w:tc>
          <w:tcPr>
            <w:tcW w:w="4350" w:type="dxa"/>
          </w:tcPr>
          <w:p w14:paraId="53E71093" w14:textId="57ACE459" w:rsidR="001B5D57" w:rsidRPr="009A7517" w:rsidRDefault="001B5D57" w:rsidP="001B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7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vAlign w:val="bottom"/>
          </w:tcPr>
          <w:p w14:paraId="6273A926" w14:textId="40C0397A" w:rsidR="001B5D57" w:rsidRPr="009A7517" w:rsidRDefault="00AD4642" w:rsidP="001B5D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A7517">
              <w:rPr>
                <w:rFonts w:asciiTheme="majorBidi" w:hAnsiTheme="majorBidi" w:cstheme="majorBidi"/>
                <w:b/>
                <w:bCs/>
              </w:rPr>
              <w:t>1,3</w:t>
            </w:r>
            <w:r w:rsidR="001508A5" w:rsidRPr="009A7517">
              <w:rPr>
                <w:rFonts w:asciiTheme="majorBidi" w:hAnsiTheme="majorBidi" w:cstheme="majorBidi"/>
                <w:b/>
                <w:bCs/>
              </w:rPr>
              <w:t>5</w:t>
            </w:r>
            <w:r w:rsidR="00D61FEF" w:rsidRPr="009A7517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350" w:type="dxa"/>
            <w:vAlign w:val="bottom"/>
          </w:tcPr>
          <w:p w14:paraId="0A2CF72B" w14:textId="0E611690" w:rsidR="001B5D57" w:rsidRPr="009A7517" w:rsidRDefault="001B5D57" w:rsidP="001B5D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A7517">
              <w:rPr>
                <w:rFonts w:asciiTheme="majorBidi" w:hAnsiTheme="majorBidi" w:cstheme="majorBidi"/>
                <w:b/>
                <w:bCs/>
              </w:rPr>
              <w:t>1,358</w:t>
            </w:r>
          </w:p>
        </w:tc>
        <w:tc>
          <w:tcPr>
            <w:tcW w:w="1282" w:type="dxa"/>
            <w:vAlign w:val="bottom"/>
          </w:tcPr>
          <w:p w14:paraId="7A12D05C" w14:textId="42615221" w:rsidR="001B5D57" w:rsidRPr="009A7517" w:rsidRDefault="00AD4642" w:rsidP="001B5D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A7517">
              <w:rPr>
                <w:rFonts w:asciiTheme="majorBidi" w:hAnsiTheme="majorBidi" w:cstheme="majorBidi"/>
                <w:b/>
                <w:bCs/>
              </w:rPr>
              <w:t>1,3</w:t>
            </w:r>
            <w:r w:rsidR="001508A5" w:rsidRPr="009A7517">
              <w:rPr>
                <w:rFonts w:asciiTheme="majorBidi" w:hAnsiTheme="majorBidi" w:cstheme="majorBidi"/>
                <w:b/>
                <w:bCs/>
              </w:rPr>
              <w:t>58</w:t>
            </w:r>
          </w:p>
        </w:tc>
        <w:tc>
          <w:tcPr>
            <w:tcW w:w="1283" w:type="dxa"/>
            <w:vAlign w:val="bottom"/>
          </w:tcPr>
          <w:p w14:paraId="3ED04BEA" w14:textId="35E2D6DD" w:rsidR="001B5D57" w:rsidRPr="009A7517" w:rsidRDefault="001B5D57" w:rsidP="001B5D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A7517">
              <w:rPr>
                <w:rFonts w:asciiTheme="majorBidi" w:hAnsiTheme="majorBidi" w:cstheme="majorBidi"/>
                <w:b/>
                <w:bCs/>
              </w:rPr>
              <w:t>1,358</w:t>
            </w:r>
          </w:p>
        </w:tc>
      </w:tr>
      <w:tr w:rsidR="001B5D57" w:rsidRPr="009A7517" w14:paraId="503AA844" w14:textId="77777777" w:rsidTr="000C0650">
        <w:tc>
          <w:tcPr>
            <w:tcW w:w="4350" w:type="dxa"/>
          </w:tcPr>
          <w:p w14:paraId="22445FE2" w14:textId="77777777" w:rsidR="001B5D57" w:rsidRPr="009A7517" w:rsidRDefault="001B5D57" w:rsidP="001B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1F22BD" w14:textId="77777777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29848AFF" w14:textId="77777777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5CD52669" w14:textId="77777777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782F78CF" w14:textId="77777777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B5D57" w:rsidRPr="009A7517" w14:paraId="5AD1439D" w14:textId="77777777" w:rsidTr="000C0650">
        <w:tc>
          <w:tcPr>
            <w:tcW w:w="4350" w:type="dxa"/>
            <w:vAlign w:val="bottom"/>
          </w:tcPr>
          <w:p w14:paraId="16C43A85" w14:textId="3CE94A90" w:rsidR="001B5D57" w:rsidRPr="009A7517" w:rsidRDefault="001B5D57" w:rsidP="001B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A7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  <w:vAlign w:val="bottom"/>
          </w:tcPr>
          <w:p w14:paraId="0105B73E" w14:textId="3AD57665" w:rsidR="001B5D57" w:rsidRPr="009A7517" w:rsidRDefault="00AD4642" w:rsidP="005717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A7517">
              <w:rPr>
                <w:rFonts w:asciiTheme="majorBidi" w:hAnsiTheme="majorBidi" w:cstheme="majorBidi"/>
                <w:b/>
                <w:bCs/>
              </w:rPr>
              <w:t>8</w:t>
            </w:r>
            <w:r w:rsidR="0057171D" w:rsidRPr="009A7517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A7517">
              <w:rPr>
                <w:rFonts w:asciiTheme="majorBidi" w:hAnsiTheme="majorBidi" w:cstheme="majorBidi"/>
                <w:b/>
                <w:bCs/>
              </w:rPr>
              <w:t>8</w:t>
            </w:r>
            <w:r w:rsidR="001508A5" w:rsidRPr="009A7517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350" w:type="dxa"/>
            <w:vAlign w:val="bottom"/>
          </w:tcPr>
          <w:p w14:paraId="53537E78" w14:textId="6CC3FD85" w:rsidR="001B5D57" w:rsidRPr="009A7517" w:rsidRDefault="001B5D57" w:rsidP="003F01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A7517">
              <w:rPr>
                <w:rFonts w:asciiTheme="majorBidi" w:hAnsiTheme="majorBidi" w:cstheme="majorBidi"/>
                <w:b/>
                <w:bCs/>
              </w:rPr>
              <w:t>5.25</w:t>
            </w:r>
          </w:p>
        </w:tc>
        <w:tc>
          <w:tcPr>
            <w:tcW w:w="1282" w:type="dxa"/>
            <w:vAlign w:val="bottom"/>
          </w:tcPr>
          <w:p w14:paraId="45279D3B" w14:textId="646C4B5D" w:rsidR="001B5D57" w:rsidRPr="009A7517" w:rsidRDefault="001508A5" w:rsidP="001B5D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A7517">
              <w:rPr>
                <w:rFonts w:asciiTheme="majorBidi" w:hAnsiTheme="majorBidi" w:cstheme="majorBidi"/>
                <w:b/>
                <w:bCs/>
              </w:rPr>
              <w:t>8.42</w:t>
            </w:r>
          </w:p>
        </w:tc>
        <w:tc>
          <w:tcPr>
            <w:tcW w:w="1283" w:type="dxa"/>
            <w:vAlign w:val="bottom"/>
          </w:tcPr>
          <w:p w14:paraId="1BC7CB5C" w14:textId="3D200D25" w:rsidR="001B5D57" w:rsidRPr="009A7517" w:rsidRDefault="001B5D57" w:rsidP="001B5D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A7517">
              <w:rPr>
                <w:rFonts w:asciiTheme="majorBidi" w:hAnsiTheme="majorBidi" w:cstheme="majorBidi"/>
                <w:b/>
                <w:bCs/>
              </w:rPr>
              <w:t>4.28</w:t>
            </w:r>
          </w:p>
        </w:tc>
      </w:tr>
    </w:tbl>
    <w:p w14:paraId="28432658" w14:textId="77777777" w:rsidR="00EE593E" w:rsidRPr="009A7517" w:rsidRDefault="00EE593E" w:rsidP="004B1DFB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0D555BFB" w14:textId="254D9FE8" w:rsidR="00223349" w:rsidRPr="009A7517" w:rsidRDefault="004762B0" w:rsidP="00B937D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A751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เงินปันผล</w:t>
      </w:r>
    </w:p>
    <w:p w14:paraId="2DFC3C8F" w14:textId="041736AE" w:rsidR="0000305B" w:rsidRPr="009A7517" w:rsidRDefault="0000305B" w:rsidP="000C0650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4"/>
          <w:szCs w:val="24"/>
          <w:rtl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755"/>
        <w:gridCol w:w="1755"/>
        <w:gridCol w:w="1314"/>
        <w:gridCol w:w="1314"/>
      </w:tblGrid>
      <w:tr w:rsidR="00C448E6" w:rsidRPr="009A7517" w14:paraId="1E143343" w14:textId="77777777" w:rsidTr="009F546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6687643" w14:textId="77777777" w:rsidR="00C448E6" w:rsidRPr="009A7517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008DCB79" w14:textId="77777777" w:rsidR="00C448E6" w:rsidRPr="009A7517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วันที่อนุมัติ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AC3A058" w14:textId="63549853" w:rsidR="00C448E6" w:rsidRPr="009A7517" w:rsidRDefault="000C0650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กำหนด</w:t>
            </w:r>
            <w:r w:rsidR="00C448E6" w:rsidRPr="009A7517">
              <w:rPr>
                <w:rFonts w:hint="cs"/>
                <w:b/>
                <w:bCs/>
                <w:cs/>
              </w:rPr>
              <w:t>จ่าย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586DB1B" w14:textId="62759974" w:rsidR="00C448E6" w:rsidRPr="009A7517" w:rsidRDefault="00C448E6" w:rsidP="0003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อัตรา</w:t>
            </w:r>
            <w:r w:rsidRPr="009A7517">
              <w:rPr>
                <w:rFonts w:hint="cs"/>
                <w:b/>
                <w:bCs/>
                <w:cs/>
              </w:rPr>
              <w:br/>
              <w:t>ต่อหุ้น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190763A" w14:textId="77777777" w:rsidR="00C448E6" w:rsidRPr="009A7517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จำนวนเงิน</w:t>
            </w:r>
          </w:p>
        </w:tc>
      </w:tr>
      <w:tr w:rsidR="00C448E6" w:rsidRPr="009A7517" w14:paraId="50A6807E" w14:textId="77777777" w:rsidTr="009F546E">
        <w:trPr>
          <w:tblHeader/>
        </w:trPr>
        <w:tc>
          <w:tcPr>
            <w:tcW w:w="3150" w:type="dxa"/>
          </w:tcPr>
          <w:p w14:paraId="07FF60EB" w14:textId="77777777" w:rsidR="00C448E6" w:rsidRPr="009A7517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1755" w:type="dxa"/>
          </w:tcPr>
          <w:p w14:paraId="6B35D299" w14:textId="77777777" w:rsidR="00C448E6" w:rsidRPr="009A7517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0ADD3B1F" w14:textId="77777777" w:rsidR="00C448E6" w:rsidRPr="009A7517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431D5F9" w14:textId="77777777" w:rsidR="00C448E6" w:rsidRPr="009A7517" w:rsidRDefault="00C448E6" w:rsidP="009F5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7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4" w:type="dxa"/>
          </w:tcPr>
          <w:p w14:paraId="66EA96C2" w14:textId="77777777" w:rsidR="00C448E6" w:rsidRPr="009A7517" w:rsidRDefault="00C448E6" w:rsidP="009F5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7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48E6" w:rsidRPr="009A7517" w14:paraId="5A8867E0" w14:textId="77777777" w:rsidTr="009F546E">
        <w:tc>
          <w:tcPr>
            <w:tcW w:w="3150" w:type="dxa"/>
          </w:tcPr>
          <w:p w14:paraId="1E9C50D2" w14:textId="539806B7" w:rsidR="00C448E6" w:rsidRPr="009A7517" w:rsidRDefault="00DE3F43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t>256</w:t>
            </w:r>
            <w:r w:rsidR="002966BE" w:rsidRPr="009A7517">
              <w:rPr>
                <w:rFonts w:hint="cs"/>
                <w:b/>
                <w:bCs/>
                <w:i/>
                <w:iCs/>
              </w:rPr>
              <w:t>5</w:t>
            </w:r>
          </w:p>
        </w:tc>
        <w:tc>
          <w:tcPr>
            <w:tcW w:w="1755" w:type="dxa"/>
          </w:tcPr>
          <w:p w14:paraId="6DD5431B" w14:textId="77777777" w:rsidR="00C448E6" w:rsidRPr="009A7517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55" w:type="dxa"/>
          </w:tcPr>
          <w:p w14:paraId="297C5334" w14:textId="77777777" w:rsidR="00C448E6" w:rsidRPr="009A7517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14" w:type="dxa"/>
          </w:tcPr>
          <w:p w14:paraId="2190B70D" w14:textId="77777777" w:rsidR="00C448E6" w:rsidRPr="009A7517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14" w:type="dxa"/>
          </w:tcPr>
          <w:p w14:paraId="47CB3A4D" w14:textId="77777777" w:rsidR="00C448E6" w:rsidRPr="009A7517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B937DD" w:rsidRPr="009A7517" w14:paraId="6C9528F0" w14:textId="77777777" w:rsidTr="009F546E">
        <w:tc>
          <w:tcPr>
            <w:tcW w:w="3150" w:type="dxa"/>
          </w:tcPr>
          <w:p w14:paraId="3E05D64A" w14:textId="58DA306F" w:rsidR="00B937DD" w:rsidRPr="009A7517" w:rsidRDefault="00CC0AE0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9A7517">
              <w:rPr>
                <w:rFonts w:hint="cs"/>
                <w:cs/>
              </w:rPr>
              <w:t xml:space="preserve">เงินปันผลระหว่างกาลของปี </w:t>
            </w:r>
            <w:r w:rsidR="006A4F83" w:rsidRPr="009A7517">
              <w:rPr>
                <w:rFonts w:hint="cs"/>
              </w:rPr>
              <w:t>2565</w:t>
            </w:r>
          </w:p>
        </w:tc>
        <w:tc>
          <w:tcPr>
            <w:tcW w:w="1755" w:type="dxa"/>
          </w:tcPr>
          <w:p w14:paraId="00FAAD87" w14:textId="67AAD548" w:rsidR="00B937DD" w:rsidRPr="009A7517" w:rsidRDefault="00CC0AE0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9A7517">
              <w:rPr>
                <w:rFonts w:hint="cs"/>
              </w:rPr>
              <w:t xml:space="preserve">18 </w:t>
            </w:r>
            <w:r w:rsidRPr="009A7517">
              <w:rPr>
                <w:rFonts w:hint="cs"/>
                <w:cs/>
              </w:rPr>
              <w:t xml:space="preserve">สิงหาคม </w:t>
            </w:r>
            <w:r w:rsidRPr="009A7517">
              <w:rPr>
                <w:rFonts w:hint="cs"/>
              </w:rPr>
              <w:t>2565</w:t>
            </w:r>
          </w:p>
        </w:tc>
        <w:tc>
          <w:tcPr>
            <w:tcW w:w="1755" w:type="dxa"/>
          </w:tcPr>
          <w:p w14:paraId="2BDFC2F3" w14:textId="03FF2FD3" w:rsidR="00B937DD" w:rsidRPr="009A7517" w:rsidRDefault="006A4F83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9A7517">
              <w:t>13</w:t>
            </w:r>
            <w:r w:rsidR="00C52EF8" w:rsidRPr="009A7517">
              <w:rPr>
                <w:rFonts w:hint="cs"/>
              </w:rPr>
              <w:t xml:space="preserve"> </w:t>
            </w:r>
            <w:r w:rsidR="00C52EF8" w:rsidRPr="009A7517">
              <w:rPr>
                <w:rFonts w:hint="cs"/>
                <w:cs/>
              </w:rPr>
              <w:t xml:space="preserve">กันยายน </w:t>
            </w:r>
            <w:r w:rsidR="00C52EF8" w:rsidRPr="009A7517">
              <w:rPr>
                <w:rFonts w:hint="cs"/>
              </w:rPr>
              <w:t>2565</w:t>
            </w:r>
          </w:p>
        </w:tc>
        <w:tc>
          <w:tcPr>
            <w:tcW w:w="1314" w:type="dxa"/>
          </w:tcPr>
          <w:p w14:paraId="4246B2E1" w14:textId="3A719573" w:rsidR="00B937DD" w:rsidRPr="009A7517" w:rsidRDefault="00C52EF8" w:rsidP="00C5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1.25</w:t>
            </w:r>
          </w:p>
        </w:tc>
        <w:tc>
          <w:tcPr>
            <w:tcW w:w="1314" w:type="dxa"/>
          </w:tcPr>
          <w:p w14:paraId="2D493579" w14:textId="084685D8" w:rsidR="00B937DD" w:rsidRPr="009A7517" w:rsidRDefault="00C52EF8" w:rsidP="00C5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1,697</w:t>
            </w:r>
          </w:p>
        </w:tc>
      </w:tr>
      <w:tr w:rsidR="00CC0AE0" w:rsidRPr="009A7517" w14:paraId="18BBC861" w14:textId="77777777" w:rsidTr="009F546E">
        <w:tc>
          <w:tcPr>
            <w:tcW w:w="3150" w:type="dxa"/>
          </w:tcPr>
          <w:p w14:paraId="538D930E" w14:textId="63754BF7" w:rsidR="00CC0AE0" w:rsidRPr="009A7517" w:rsidRDefault="00CC0AE0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เงินปันผลประจำปี </w:t>
            </w:r>
            <w:r w:rsidRPr="009A7517">
              <w:rPr>
                <w:rFonts w:hint="cs"/>
              </w:rPr>
              <w:t>2564</w:t>
            </w:r>
          </w:p>
        </w:tc>
        <w:tc>
          <w:tcPr>
            <w:tcW w:w="1755" w:type="dxa"/>
          </w:tcPr>
          <w:p w14:paraId="794F68D5" w14:textId="2A93FA31" w:rsidR="00CC0AE0" w:rsidRPr="009A7517" w:rsidRDefault="006A4F83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9A7517">
              <w:t>8</w:t>
            </w:r>
            <w:r w:rsidR="00C52EF8" w:rsidRPr="009A7517">
              <w:rPr>
                <w:rFonts w:hint="cs"/>
                <w:cs/>
              </w:rPr>
              <w:t xml:space="preserve"> เมษายน </w:t>
            </w:r>
            <w:r w:rsidRPr="009A7517">
              <w:t>2565</w:t>
            </w:r>
          </w:p>
        </w:tc>
        <w:tc>
          <w:tcPr>
            <w:tcW w:w="1755" w:type="dxa"/>
          </w:tcPr>
          <w:p w14:paraId="7675B108" w14:textId="5F859FB1" w:rsidR="00CC0AE0" w:rsidRPr="009A7517" w:rsidRDefault="006A4F83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9A7517">
              <w:t>22</w:t>
            </w:r>
            <w:r w:rsidR="00C52EF8" w:rsidRPr="009A7517">
              <w:rPr>
                <w:rFonts w:hint="cs"/>
                <w:cs/>
              </w:rPr>
              <w:t xml:space="preserve"> เมษายน </w:t>
            </w:r>
            <w:r w:rsidRPr="009A7517">
              <w:t>2565</w:t>
            </w:r>
          </w:p>
        </w:tc>
        <w:tc>
          <w:tcPr>
            <w:tcW w:w="1314" w:type="dxa"/>
          </w:tcPr>
          <w:p w14:paraId="1C157146" w14:textId="7D72831E" w:rsidR="00CC0AE0" w:rsidRPr="009A7517" w:rsidRDefault="00C52EF8" w:rsidP="00C5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2.00</w:t>
            </w:r>
          </w:p>
        </w:tc>
        <w:tc>
          <w:tcPr>
            <w:tcW w:w="1314" w:type="dxa"/>
          </w:tcPr>
          <w:p w14:paraId="7DA75D86" w14:textId="18C7B894" w:rsidR="00CC0AE0" w:rsidRPr="009A7517" w:rsidRDefault="00C52EF8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2,715</w:t>
            </w:r>
          </w:p>
        </w:tc>
      </w:tr>
      <w:tr w:rsidR="00B937DD" w:rsidRPr="009A7517" w14:paraId="22F9D91B" w14:textId="77777777" w:rsidTr="009F546E">
        <w:tc>
          <w:tcPr>
            <w:tcW w:w="3150" w:type="dxa"/>
          </w:tcPr>
          <w:p w14:paraId="41B0624A" w14:textId="1C632B3D" w:rsidR="00B937DD" w:rsidRPr="009A7517" w:rsidRDefault="00CC0AE0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9A7517">
              <w:rPr>
                <w:rFonts w:hint="cs"/>
                <w:cs/>
              </w:rPr>
              <w:t>เงินปันผลระหว่างกาลของปี</w:t>
            </w:r>
            <w:r w:rsidR="002A0123" w:rsidRPr="009A7517">
              <w:rPr>
                <w:rFonts w:hint="cs"/>
                <w:cs/>
              </w:rPr>
              <w:t xml:space="preserve"> </w:t>
            </w:r>
            <w:r w:rsidR="002A0123" w:rsidRPr="009A7517">
              <w:rPr>
                <w:rFonts w:hint="cs"/>
              </w:rPr>
              <w:t>2564</w:t>
            </w:r>
          </w:p>
        </w:tc>
        <w:tc>
          <w:tcPr>
            <w:tcW w:w="1755" w:type="dxa"/>
          </w:tcPr>
          <w:p w14:paraId="26B7767E" w14:textId="19E5FE51" w:rsidR="00B937DD" w:rsidRPr="009A7517" w:rsidRDefault="006A4F83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9A7517">
              <w:t>26</w:t>
            </w:r>
            <w:r w:rsidR="00C52EF8" w:rsidRPr="009A7517">
              <w:rPr>
                <w:rFonts w:hint="cs"/>
                <w:cs/>
              </w:rPr>
              <w:t xml:space="preserve"> สิงหาคม </w:t>
            </w:r>
            <w:r w:rsidRPr="009A7517">
              <w:t>2564</w:t>
            </w:r>
          </w:p>
        </w:tc>
        <w:tc>
          <w:tcPr>
            <w:tcW w:w="1755" w:type="dxa"/>
          </w:tcPr>
          <w:p w14:paraId="67498FCB" w14:textId="52EBBF06" w:rsidR="00B937DD" w:rsidRPr="009A7517" w:rsidRDefault="006A4F83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9A7517">
              <w:t>21</w:t>
            </w:r>
            <w:r w:rsidR="00C52EF8" w:rsidRPr="009A7517">
              <w:rPr>
                <w:rFonts w:hint="cs"/>
                <w:cs/>
              </w:rPr>
              <w:t xml:space="preserve"> กันยายน </w:t>
            </w:r>
            <w:r w:rsidRPr="009A7517">
              <w:t>2564</w:t>
            </w:r>
          </w:p>
        </w:tc>
        <w:tc>
          <w:tcPr>
            <w:tcW w:w="1314" w:type="dxa"/>
          </w:tcPr>
          <w:p w14:paraId="0C1E5EA7" w14:textId="38236A05" w:rsidR="00B937DD" w:rsidRPr="009A7517" w:rsidRDefault="00C52EF8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9A7517">
              <w:rPr>
                <w:rFonts w:hint="cs"/>
              </w:rPr>
              <w:t>(1.00)</w:t>
            </w:r>
          </w:p>
        </w:tc>
        <w:tc>
          <w:tcPr>
            <w:tcW w:w="1314" w:type="dxa"/>
          </w:tcPr>
          <w:p w14:paraId="0421E278" w14:textId="76F69A74" w:rsidR="00B937DD" w:rsidRPr="009A7517" w:rsidRDefault="00C52EF8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cs/>
              </w:rPr>
            </w:pPr>
            <w:r w:rsidRPr="009A7517">
              <w:rPr>
                <w:rFonts w:hint="cs"/>
                <w:cs/>
              </w:rPr>
              <w:t>(</w:t>
            </w:r>
            <w:r w:rsidRPr="009A7517">
              <w:rPr>
                <w:rFonts w:hint="cs"/>
              </w:rPr>
              <w:t>1,357</w:t>
            </w:r>
            <w:r w:rsidRPr="009A7517">
              <w:rPr>
                <w:rFonts w:hint="cs"/>
                <w:cs/>
              </w:rPr>
              <w:t>)</w:t>
            </w:r>
          </w:p>
        </w:tc>
      </w:tr>
      <w:tr w:rsidR="00B937DD" w:rsidRPr="009A7517" w14:paraId="7876D976" w14:textId="77777777" w:rsidTr="009F546E">
        <w:tc>
          <w:tcPr>
            <w:tcW w:w="6660" w:type="dxa"/>
            <w:gridSpan w:val="3"/>
          </w:tcPr>
          <w:p w14:paraId="0B78386F" w14:textId="46AE4F9E" w:rsidR="00B937DD" w:rsidRPr="009A7517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9A7517">
              <w:rPr>
                <w:rFonts w:hint="cs"/>
                <w:b/>
                <w:bCs/>
                <w:cs/>
              </w:rPr>
              <w:t xml:space="preserve">เงินปันผลที่จ่ายในระหว่างปี </w:t>
            </w:r>
            <w:r w:rsidRPr="009A7517">
              <w:rPr>
                <w:rFonts w:hint="cs"/>
                <w:b/>
                <w:bCs/>
              </w:rPr>
              <w:t>256</w:t>
            </w:r>
            <w:r w:rsidR="002966BE" w:rsidRPr="009A7517">
              <w:rPr>
                <w:rFonts w:hint="cs"/>
                <w:b/>
                <w:bCs/>
              </w:rPr>
              <w:t>5</w:t>
            </w:r>
          </w:p>
        </w:tc>
        <w:tc>
          <w:tcPr>
            <w:tcW w:w="1314" w:type="dxa"/>
          </w:tcPr>
          <w:p w14:paraId="1E19BA64" w14:textId="08EB7A47" w:rsidR="00B937DD" w:rsidRPr="009A7517" w:rsidRDefault="00C52EF8" w:rsidP="00C52EF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contextualSpacing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2.25</w:t>
            </w:r>
          </w:p>
        </w:tc>
        <w:tc>
          <w:tcPr>
            <w:tcW w:w="1314" w:type="dxa"/>
          </w:tcPr>
          <w:p w14:paraId="5C104D6B" w14:textId="4EDF0154" w:rsidR="00B937DD" w:rsidRPr="009A7517" w:rsidRDefault="00C52EF8" w:rsidP="00C52EF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3,055</w:t>
            </w:r>
          </w:p>
        </w:tc>
      </w:tr>
      <w:tr w:rsidR="00B937DD" w:rsidRPr="009A7517" w14:paraId="7EF1DB29" w14:textId="77777777" w:rsidTr="009F546E">
        <w:tc>
          <w:tcPr>
            <w:tcW w:w="3150" w:type="dxa"/>
          </w:tcPr>
          <w:p w14:paraId="132B47E5" w14:textId="2BF0FAFB" w:rsidR="00B937DD" w:rsidRPr="009A7517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14:paraId="7E71DA3B" w14:textId="77777777" w:rsidR="00B937DD" w:rsidRPr="009A7517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55" w:type="dxa"/>
          </w:tcPr>
          <w:p w14:paraId="70CDFE0F" w14:textId="77777777" w:rsidR="00B937DD" w:rsidRPr="009A7517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14" w:type="dxa"/>
          </w:tcPr>
          <w:p w14:paraId="299867FB" w14:textId="77777777" w:rsidR="00B937DD" w:rsidRPr="009A7517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14" w:type="dxa"/>
          </w:tcPr>
          <w:p w14:paraId="56D9DCA0" w14:textId="77777777" w:rsidR="00B937DD" w:rsidRPr="009A7517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1B5D57" w:rsidRPr="009A7517" w14:paraId="5A4D465D" w14:textId="77777777" w:rsidTr="009F546E">
        <w:tc>
          <w:tcPr>
            <w:tcW w:w="3150" w:type="dxa"/>
          </w:tcPr>
          <w:p w14:paraId="624D8DD3" w14:textId="59A85B54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t>256</w:t>
            </w:r>
            <w:r w:rsidR="002966BE" w:rsidRPr="009A7517">
              <w:rPr>
                <w:rFonts w:hint="cs"/>
                <w:b/>
                <w:bCs/>
                <w:i/>
                <w:iCs/>
              </w:rPr>
              <w:t>4</w:t>
            </w:r>
          </w:p>
        </w:tc>
        <w:tc>
          <w:tcPr>
            <w:tcW w:w="1755" w:type="dxa"/>
          </w:tcPr>
          <w:p w14:paraId="5446B683" w14:textId="77777777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55" w:type="dxa"/>
          </w:tcPr>
          <w:p w14:paraId="37D497C8" w14:textId="77777777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14" w:type="dxa"/>
          </w:tcPr>
          <w:p w14:paraId="71CFA57A" w14:textId="77777777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14" w:type="dxa"/>
          </w:tcPr>
          <w:p w14:paraId="460C20A5" w14:textId="77777777" w:rsidR="001B5D57" w:rsidRPr="009A7517" w:rsidRDefault="001B5D57" w:rsidP="001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2966BE" w:rsidRPr="009A7517" w14:paraId="19C7C6F5" w14:textId="77777777" w:rsidTr="009F546E">
        <w:tc>
          <w:tcPr>
            <w:tcW w:w="3150" w:type="dxa"/>
          </w:tcPr>
          <w:p w14:paraId="1F71A976" w14:textId="4D7E8D3A" w:rsidR="002966BE" w:rsidRPr="009A7517" w:rsidRDefault="002966BE" w:rsidP="0029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9A7517">
              <w:rPr>
                <w:rFonts w:hint="cs"/>
                <w:cs/>
              </w:rPr>
              <w:t xml:space="preserve">เงินปันผลประจำปี </w:t>
            </w:r>
            <w:r w:rsidRPr="009A7517">
              <w:rPr>
                <w:rFonts w:hint="cs"/>
              </w:rPr>
              <w:t>2563</w:t>
            </w:r>
          </w:p>
        </w:tc>
        <w:tc>
          <w:tcPr>
            <w:tcW w:w="1755" w:type="dxa"/>
          </w:tcPr>
          <w:p w14:paraId="667EC731" w14:textId="340A9500" w:rsidR="002966BE" w:rsidRPr="009A7517" w:rsidRDefault="006A4F83" w:rsidP="0029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9A7517">
              <w:t>8</w:t>
            </w:r>
            <w:r w:rsidR="002966BE" w:rsidRPr="009A7517">
              <w:rPr>
                <w:rFonts w:hint="cs"/>
              </w:rPr>
              <w:t xml:space="preserve"> </w:t>
            </w:r>
            <w:r w:rsidR="002966BE" w:rsidRPr="009A7517">
              <w:rPr>
                <w:rFonts w:hint="cs"/>
                <w:cs/>
              </w:rPr>
              <w:t xml:space="preserve">เมษายน </w:t>
            </w:r>
            <w:r w:rsidRPr="009A7517">
              <w:t>2564</w:t>
            </w:r>
          </w:p>
        </w:tc>
        <w:tc>
          <w:tcPr>
            <w:tcW w:w="1755" w:type="dxa"/>
          </w:tcPr>
          <w:p w14:paraId="28AC8CE7" w14:textId="60D1E718" w:rsidR="002966BE" w:rsidRPr="009A7517" w:rsidRDefault="002966BE" w:rsidP="0029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9A7517">
              <w:rPr>
                <w:rFonts w:hint="cs"/>
              </w:rPr>
              <w:t>22</w:t>
            </w:r>
            <w:r w:rsidRPr="009A7517">
              <w:rPr>
                <w:rFonts w:hint="cs"/>
                <w:cs/>
              </w:rPr>
              <w:t xml:space="preserve"> เมษายน </w:t>
            </w:r>
            <w:r w:rsidRPr="009A7517">
              <w:rPr>
                <w:rFonts w:hint="cs"/>
              </w:rPr>
              <w:t>2564</w:t>
            </w:r>
          </w:p>
        </w:tc>
        <w:tc>
          <w:tcPr>
            <w:tcW w:w="1314" w:type="dxa"/>
          </w:tcPr>
          <w:p w14:paraId="7EA6352F" w14:textId="529F2339" w:rsidR="002966BE" w:rsidRPr="009A7517" w:rsidRDefault="007B67BE" w:rsidP="0029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  <w:r w:rsidRPr="009A7517">
              <w:t>0.40</w:t>
            </w:r>
          </w:p>
        </w:tc>
        <w:tc>
          <w:tcPr>
            <w:tcW w:w="1314" w:type="dxa"/>
          </w:tcPr>
          <w:p w14:paraId="49533FEA" w14:textId="4CAE9279" w:rsidR="002966BE" w:rsidRPr="009A7517" w:rsidRDefault="002966BE" w:rsidP="0029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  <w:r w:rsidRPr="009A7517">
              <w:rPr>
                <w:rFonts w:asciiTheme="majorBidi" w:hAnsiTheme="majorBidi" w:cstheme="majorBidi"/>
              </w:rPr>
              <w:t>543</w:t>
            </w:r>
          </w:p>
        </w:tc>
      </w:tr>
      <w:tr w:rsidR="002966BE" w:rsidRPr="009A7517" w14:paraId="29DE643B" w14:textId="77777777" w:rsidTr="00506AE2">
        <w:tc>
          <w:tcPr>
            <w:tcW w:w="3150" w:type="dxa"/>
          </w:tcPr>
          <w:p w14:paraId="20285B67" w14:textId="6DF2FFAC" w:rsidR="002966BE" w:rsidRPr="009A7517" w:rsidRDefault="002966BE" w:rsidP="00296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เงินปันผลระหว่างกาลของปี </w:t>
            </w:r>
            <w:r w:rsidRPr="009A751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C3435" w:rsidRPr="009A751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755" w:type="dxa"/>
          </w:tcPr>
          <w:p w14:paraId="47475350" w14:textId="27BBF5C2" w:rsidR="002966BE" w:rsidRPr="009A7517" w:rsidRDefault="006A4F83" w:rsidP="0029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9A7517">
              <w:t>26</w:t>
            </w:r>
            <w:r w:rsidR="002966BE" w:rsidRPr="009A7517">
              <w:rPr>
                <w:rFonts w:hint="cs"/>
              </w:rPr>
              <w:t xml:space="preserve"> </w:t>
            </w:r>
            <w:r w:rsidR="002966BE" w:rsidRPr="009A7517">
              <w:rPr>
                <w:rFonts w:hint="cs"/>
                <w:cs/>
              </w:rPr>
              <w:t xml:space="preserve">สิงหาคม </w:t>
            </w:r>
            <w:r w:rsidRPr="009A7517">
              <w:t>2564</w:t>
            </w:r>
          </w:p>
        </w:tc>
        <w:tc>
          <w:tcPr>
            <w:tcW w:w="1755" w:type="dxa"/>
          </w:tcPr>
          <w:p w14:paraId="1653F630" w14:textId="3B772E09" w:rsidR="002966BE" w:rsidRPr="009A7517" w:rsidRDefault="002966BE" w:rsidP="0029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9A7517">
              <w:rPr>
                <w:rFonts w:hint="cs"/>
              </w:rPr>
              <w:t xml:space="preserve">21 </w:t>
            </w:r>
            <w:r w:rsidRPr="009A7517">
              <w:rPr>
                <w:rFonts w:hint="cs"/>
                <w:cs/>
              </w:rPr>
              <w:t xml:space="preserve">กันยายน </w:t>
            </w:r>
            <w:r w:rsidRPr="009A7517">
              <w:rPr>
                <w:rFonts w:hint="cs"/>
              </w:rPr>
              <w:t>2564</w:t>
            </w:r>
          </w:p>
        </w:tc>
        <w:tc>
          <w:tcPr>
            <w:tcW w:w="1314" w:type="dxa"/>
          </w:tcPr>
          <w:p w14:paraId="2E1845E9" w14:textId="34F76D52" w:rsidR="002966BE" w:rsidRPr="009A7517" w:rsidRDefault="007B67BE" w:rsidP="002966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9A7517">
              <w:t>1.00</w:t>
            </w:r>
          </w:p>
        </w:tc>
        <w:tc>
          <w:tcPr>
            <w:tcW w:w="1314" w:type="dxa"/>
          </w:tcPr>
          <w:p w14:paraId="743ED781" w14:textId="138654EA" w:rsidR="002966BE" w:rsidRPr="009A7517" w:rsidRDefault="002966BE" w:rsidP="002966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</w:rPr>
            </w:pPr>
            <w:r w:rsidRPr="009A7517">
              <w:rPr>
                <w:rFonts w:asciiTheme="majorBidi" w:hAnsiTheme="majorBidi" w:cstheme="majorBidi"/>
              </w:rPr>
              <w:t>1,357</w:t>
            </w:r>
          </w:p>
        </w:tc>
      </w:tr>
      <w:tr w:rsidR="002966BE" w:rsidRPr="009A7517" w14:paraId="614EC820" w14:textId="77777777" w:rsidTr="009F546E">
        <w:tc>
          <w:tcPr>
            <w:tcW w:w="6660" w:type="dxa"/>
            <w:gridSpan w:val="3"/>
          </w:tcPr>
          <w:p w14:paraId="333977E3" w14:textId="6010B6BA" w:rsidR="002966BE" w:rsidRPr="009A7517" w:rsidRDefault="002966BE" w:rsidP="0029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9A7517">
              <w:rPr>
                <w:rFonts w:hint="cs"/>
                <w:b/>
                <w:bCs/>
                <w:cs/>
              </w:rPr>
              <w:t xml:space="preserve">เงินปันผลที่จ่ายในระหว่างปี </w:t>
            </w:r>
            <w:r w:rsidRPr="009A7517">
              <w:rPr>
                <w:rFonts w:hint="cs"/>
                <w:b/>
                <w:bCs/>
              </w:rPr>
              <w:t>2564</w:t>
            </w:r>
          </w:p>
        </w:tc>
        <w:tc>
          <w:tcPr>
            <w:tcW w:w="1314" w:type="dxa"/>
          </w:tcPr>
          <w:p w14:paraId="3EB91063" w14:textId="184EBAE8" w:rsidR="002966BE" w:rsidRPr="009A7517" w:rsidRDefault="002966BE" w:rsidP="002966B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1.40</w:t>
            </w:r>
          </w:p>
        </w:tc>
        <w:tc>
          <w:tcPr>
            <w:tcW w:w="1314" w:type="dxa"/>
          </w:tcPr>
          <w:p w14:paraId="5CB68665" w14:textId="1F65045D" w:rsidR="002966BE" w:rsidRPr="009A7517" w:rsidRDefault="002966BE" w:rsidP="002966B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1,900</w:t>
            </w:r>
          </w:p>
        </w:tc>
      </w:tr>
    </w:tbl>
    <w:p w14:paraId="6956C7AC" w14:textId="77777777" w:rsidR="00941926" w:rsidRPr="009A7517" w:rsidRDefault="00941926" w:rsidP="00941926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lang w:bidi="th-TH"/>
        </w:rPr>
        <w:lastRenderedPageBreak/>
        <w:tab/>
      </w: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41370AF2" w14:textId="77777777" w:rsidR="00941926" w:rsidRPr="009A7517" w:rsidRDefault="00941926" w:rsidP="00941926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77ABAA3F" w14:textId="77777777" w:rsidR="00941926" w:rsidRPr="009A7517" w:rsidRDefault="00941926" w:rsidP="00941926">
      <w:pPr>
        <w:pStyle w:val="ListParagraph"/>
        <w:numPr>
          <w:ilvl w:val="1"/>
          <w:numId w:val="39"/>
        </w:numPr>
        <w:tabs>
          <w:tab w:val="left" w:pos="810"/>
        </w:tabs>
        <w:ind w:left="547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FAF25E8" w14:textId="77777777" w:rsidR="00941926" w:rsidRPr="009A7517" w:rsidRDefault="00941926" w:rsidP="00941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47A1B26C" w14:textId="4D4DE1DD" w:rsidR="00941926" w:rsidRPr="009A7517" w:rsidRDefault="00941926" w:rsidP="00941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  <w:sectPr w:rsidR="00941926" w:rsidRPr="009A7517" w:rsidSect="00FB5E1D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9A7517"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44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236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742BA3" w:rsidRPr="009A7517" w14:paraId="5B833BEB" w14:textId="77777777" w:rsidTr="00B16E21">
        <w:trPr>
          <w:trHeight w:val="261"/>
          <w:tblHeader/>
        </w:trPr>
        <w:tc>
          <w:tcPr>
            <w:tcW w:w="3132" w:type="dxa"/>
            <w:shd w:val="clear" w:color="auto" w:fill="auto"/>
            <w:vAlign w:val="bottom"/>
          </w:tcPr>
          <w:p w14:paraId="3486AACD" w14:textId="77777777" w:rsidR="00742BA3" w:rsidRPr="009A7517" w:rsidRDefault="00742BA3" w:rsidP="00742BA3">
            <w:pPr>
              <w:spacing w:line="240" w:lineRule="auto"/>
              <w:ind w:left="73" w:right="-90"/>
              <w:jc w:val="center"/>
              <w:rPr>
                <w:sz w:val="28"/>
                <w:szCs w:val="28"/>
                <w:lang w:bidi="ar-SA"/>
              </w:rPr>
            </w:pPr>
            <w:r w:rsidRPr="009A7517">
              <w:rPr>
                <w:rFonts w:hint="cs"/>
                <w:sz w:val="28"/>
                <w:szCs w:val="28"/>
              </w:rPr>
              <w:lastRenderedPageBreak/>
              <w:tab/>
            </w:r>
            <w:r w:rsidRPr="009A7517">
              <w:rPr>
                <w:rFonts w:hint="cs"/>
                <w:sz w:val="28"/>
                <w:szCs w:val="28"/>
              </w:rPr>
              <w:tab/>
            </w:r>
          </w:p>
        </w:tc>
        <w:tc>
          <w:tcPr>
            <w:tcW w:w="236" w:type="dxa"/>
            <w:vAlign w:val="bottom"/>
          </w:tcPr>
          <w:p w14:paraId="2D53500B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70327A1A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742BA3" w:rsidRPr="009A7517" w14:paraId="51B72056" w14:textId="77777777" w:rsidTr="00B16E21">
        <w:trPr>
          <w:trHeight w:val="261"/>
          <w:tblHeader/>
        </w:trPr>
        <w:tc>
          <w:tcPr>
            <w:tcW w:w="3132" w:type="dxa"/>
            <w:shd w:val="clear" w:color="auto" w:fill="auto"/>
            <w:vAlign w:val="bottom"/>
          </w:tcPr>
          <w:p w14:paraId="549E859B" w14:textId="77777777" w:rsidR="00742BA3" w:rsidRPr="009A7517" w:rsidRDefault="00742BA3" w:rsidP="00742BA3">
            <w:pPr>
              <w:spacing w:line="240" w:lineRule="auto"/>
              <w:ind w:left="73" w:right="-9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0785FFA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0506DD67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3687B40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0A4D475B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42BA3" w:rsidRPr="009A7517" w14:paraId="144CB5BF" w14:textId="77777777" w:rsidTr="00B16E21">
        <w:trPr>
          <w:trHeight w:val="261"/>
          <w:tblHeader/>
        </w:trPr>
        <w:tc>
          <w:tcPr>
            <w:tcW w:w="3132" w:type="dxa"/>
            <w:shd w:val="clear" w:color="auto" w:fill="auto"/>
            <w:vAlign w:val="bottom"/>
          </w:tcPr>
          <w:p w14:paraId="79605882" w14:textId="77777777" w:rsidR="00742BA3" w:rsidRPr="009A7517" w:rsidRDefault="00742BA3" w:rsidP="00742BA3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00306832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C19E81B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68EA3883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C86E69B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E49D386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44A866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FD4066" w14:textId="77777777" w:rsidR="00742BA3" w:rsidRPr="009A7517" w:rsidRDefault="00742BA3" w:rsidP="00742BA3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9C5FBE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12024C" w14:textId="77777777" w:rsidR="00742BA3" w:rsidRPr="009A7517" w:rsidRDefault="00742BA3" w:rsidP="00742BA3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2EEE445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1B7E98F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787D929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1A2CBF1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D76B26A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DA792DB" w14:textId="77777777" w:rsidR="00742BA3" w:rsidRPr="009A7517" w:rsidRDefault="00742BA3" w:rsidP="00742BA3">
            <w:pPr>
              <w:spacing w:line="240" w:lineRule="auto"/>
              <w:ind w:left="-43" w:right="-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0B9A943" w14:textId="77777777" w:rsidR="00742BA3" w:rsidRPr="009A7517" w:rsidRDefault="00742BA3" w:rsidP="00742BA3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9A7517">
              <w:rPr>
                <w:rFonts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D9F30AD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1B45AC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42BA3" w:rsidRPr="009A7517" w14:paraId="313B1B3B" w14:textId="77777777" w:rsidTr="00B16E21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5DE52731" w14:textId="77777777" w:rsidR="00742BA3" w:rsidRPr="009A7517" w:rsidRDefault="00742BA3" w:rsidP="00742BA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3B1D7597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7435062E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42BA3" w:rsidRPr="009A7517" w14:paraId="00765E34" w14:textId="77777777" w:rsidTr="00B16E21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43907E79" w14:textId="77777777" w:rsidR="00742BA3" w:rsidRPr="009A7517" w:rsidRDefault="00742BA3" w:rsidP="00742BA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</w:tcPr>
          <w:p w14:paraId="1950D235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C9D0475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EC0E81A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9500FE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453D80E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946B61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E816FE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C6F54D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8BD5B72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436A0166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48FDA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CF8A52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FA2363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2C5E43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290D40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EE3314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2A7681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51136F7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2BA3" w:rsidRPr="009A7517" w14:paraId="5B59A8E1" w14:textId="77777777" w:rsidTr="00B16E21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58089468" w14:textId="77777777" w:rsidR="00742BA3" w:rsidRPr="009A7517" w:rsidRDefault="00742BA3" w:rsidP="00742BA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C32375E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0D82F16F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374F275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86691D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77B6C0F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ED2BDB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B83113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3F6870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D9675EB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30367B0F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1BBB40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EB6710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DD77FF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5171C3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86370E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FAFF89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29F061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8F78943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2BA3" w:rsidRPr="009A7517" w14:paraId="7533B573" w14:textId="77777777" w:rsidTr="00B16E21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19B09BE7" w14:textId="77777777" w:rsidR="00742BA3" w:rsidRPr="009A7517" w:rsidRDefault="00742BA3" w:rsidP="00742BA3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9A7517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2759B06E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6D238B0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9D591C7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4650F7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51</w:t>
            </w:r>
          </w:p>
        </w:tc>
        <w:tc>
          <w:tcPr>
            <w:tcW w:w="236" w:type="dxa"/>
          </w:tcPr>
          <w:p w14:paraId="119CED20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418C7D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1,214</w:t>
            </w:r>
          </w:p>
        </w:tc>
        <w:tc>
          <w:tcPr>
            <w:tcW w:w="236" w:type="dxa"/>
            <w:shd w:val="clear" w:color="auto" w:fill="auto"/>
          </w:tcPr>
          <w:p w14:paraId="09B7632B" w14:textId="77777777" w:rsidR="00742BA3" w:rsidRPr="009A7517" w:rsidRDefault="00742BA3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640E3C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82F4AE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42F18BBB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1,265</w:t>
            </w:r>
          </w:p>
        </w:tc>
        <w:tc>
          <w:tcPr>
            <w:tcW w:w="236" w:type="dxa"/>
          </w:tcPr>
          <w:p w14:paraId="478A5A94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C1AAD9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1,265</w:t>
            </w:r>
          </w:p>
        </w:tc>
        <w:tc>
          <w:tcPr>
            <w:tcW w:w="236" w:type="dxa"/>
          </w:tcPr>
          <w:p w14:paraId="1DC3FA76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6C3A1E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CFE3BB0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044778E" w14:textId="77777777" w:rsidR="00742BA3" w:rsidRPr="009A7517" w:rsidRDefault="00742BA3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AB37ED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C8D5647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1,265</w:t>
            </w:r>
          </w:p>
        </w:tc>
      </w:tr>
      <w:tr w:rsidR="00742BA3" w:rsidRPr="009A7517" w14:paraId="29BB9458" w14:textId="77777777" w:rsidTr="00B16E21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5BC4E231" w14:textId="77777777" w:rsidR="00742BA3" w:rsidRPr="009A7517" w:rsidRDefault="00742BA3" w:rsidP="00742BA3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236" w:type="dxa"/>
          </w:tcPr>
          <w:p w14:paraId="2B265921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9360CF8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9C78F6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D93A60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12A159E2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01E0E2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1D1745" w14:textId="77777777" w:rsidR="00742BA3" w:rsidRPr="009A7517" w:rsidRDefault="00742BA3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126B64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AE8D14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2D67297C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69AF3F34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318A0D6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DED748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9F5BF13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B00530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2C3A848" w14:textId="77777777" w:rsidR="00742BA3" w:rsidRPr="009A7517" w:rsidRDefault="00742BA3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771B7B37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452DB7F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914</w:t>
            </w:r>
          </w:p>
        </w:tc>
      </w:tr>
      <w:tr w:rsidR="00742BA3" w:rsidRPr="009A7517" w14:paraId="3A8D1078" w14:textId="77777777" w:rsidTr="00B16E21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1C36BB87" w14:textId="77777777" w:rsidR="00742BA3" w:rsidRPr="009A7517" w:rsidRDefault="00742BA3" w:rsidP="00742BA3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9A7517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7AC4EF6C" w14:textId="77777777" w:rsidR="00742BA3" w:rsidRPr="009A7517" w:rsidRDefault="00742BA3" w:rsidP="00742BA3">
            <w:pPr>
              <w:spacing w:line="240" w:lineRule="auto"/>
              <w:ind w:left="174" w:right="-90"/>
              <w:rPr>
                <w:color w:val="000000"/>
                <w:sz w:val="28"/>
                <w:szCs w:val="28"/>
                <w:cs/>
              </w:rPr>
            </w:pPr>
            <w:r w:rsidRPr="009A7517">
              <w:rPr>
                <w:rFonts w:hint="cs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70220A14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4E9873E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DF6379A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C0063C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76BBE5DD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6E46B9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1,313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BEF5E" w14:textId="77777777" w:rsidR="00742BA3" w:rsidRPr="009A7517" w:rsidRDefault="00742BA3" w:rsidP="00742BA3">
            <w:pPr>
              <w:tabs>
                <w:tab w:val="decimal" w:pos="789"/>
              </w:tabs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3A998D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219D19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294B0FC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1,318</w:t>
            </w:r>
          </w:p>
        </w:tc>
        <w:tc>
          <w:tcPr>
            <w:tcW w:w="236" w:type="dxa"/>
            <w:vAlign w:val="bottom"/>
          </w:tcPr>
          <w:p w14:paraId="0D56726A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700F32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03BDF8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9B8D8A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A91B4AF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CD7757" w14:textId="77777777" w:rsidR="00742BA3" w:rsidRPr="009A7517" w:rsidRDefault="00742BA3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</w:rPr>
              <w:t>1,318</w:t>
            </w:r>
          </w:p>
        </w:tc>
        <w:tc>
          <w:tcPr>
            <w:tcW w:w="236" w:type="dxa"/>
            <w:vAlign w:val="bottom"/>
          </w:tcPr>
          <w:p w14:paraId="0F680F50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202736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1,318</w:t>
            </w:r>
          </w:p>
        </w:tc>
      </w:tr>
      <w:tr w:rsidR="00742BA3" w:rsidRPr="009A7517" w14:paraId="584BC5B4" w14:textId="77777777" w:rsidTr="00B16E21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50BD9ADE" w14:textId="77777777" w:rsidR="00742BA3" w:rsidRPr="009A7517" w:rsidRDefault="00742BA3" w:rsidP="00742BA3">
            <w:pPr>
              <w:spacing w:line="240" w:lineRule="auto"/>
              <w:ind w:left="168" w:right="-90" w:hanging="168"/>
              <w:rPr>
                <w:color w:val="000000"/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36" w:type="dxa"/>
          </w:tcPr>
          <w:p w14:paraId="14EB173C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9E71172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95022D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816849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28AC6F6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FF8A62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6CA23A" w14:textId="77777777" w:rsidR="00742BA3" w:rsidRPr="009A7517" w:rsidRDefault="00742BA3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984FA2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,823</w:t>
            </w:r>
          </w:p>
        </w:tc>
        <w:tc>
          <w:tcPr>
            <w:tcW w:w="236" w:type="dxa"/>
            <w:shd w:val="clear" w:color="auto" w:fill="auto"/>
          </w:tcPr>
          <w:p w14:paraId="5E33B50B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0B553DF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  <w:r w:rsidRPr="009A7517">
              <w:rPr>
                <w:rFonts w:ascii="Angsana New" w:hAnsi="Angsana New" w:hint="cs"/>
                <w:sz w:val="28"/>
                <w:szCs w:val="28"/>
              </w:rPr>
              <w:t>,823</w:t>
            </w:r>
          </w:p>
        </w:tc>
        <w:tc>
          <w:tcPr>
            <w:tcW w:w="236" w:type="dxa"/>
          </w:tcPr>
          <w:p w14:paraId="475F4291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898321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2784EBF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71D359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1,800</w:t>
            </w:r>
          </w:p>
        </w:tc>
        <w:tc>
          <w:tcPr>
            <w:tcW w:w="236" w:type="dxa"/>
          </w:tcPr>
          <w:p w14:paraId="45C5CEA1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94D366" w14:textId="77777777" w:rsidR="00742BA3" w:rsidRPr="009A7517" w:rsidRDefault="00742BA3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7ED2E2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6D1858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1,800</w:t>
            </w:r>
          </w:p>
        </w:tc>
      </w:tr>
      <w:tr w:rsidR="00742BA3" w:rsidRPr="009A7517" w14:paraId="01535792" w14:textId="77777777" w:rsidTr="00B16E21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1908EF94" w14:textId="77777777" w:rsidR="00742BA3" w:rsidRPr="009A7517" w:rsidRDefault="00742BA3" w:rsidP="00742BA3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9A7517">
              <w:rPr>
                <w:rFonts w:hint="cs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06DBD1EB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A10CCFC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236" w:type="dxa"/>
          </w:tcPr>
          <w:p w14:paraId="3194A442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6E411C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561</w:t>
            </w:r>
          </w:p>
        </w:tc>
        <w:tc>
          <w:tcPr>
            <w:tcW w:w="236" w:type="dxa"/>
          </w:tcPr>
          <w:p w14:paraId="56C48D70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72D95A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093F77" w14:textId="77777777" w:rsidR="00742BA3" w:rsidRPr="009A7517" w:rsidRDefault="00742BA3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D4960A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8CE75A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2D947337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633</w:t>
            </w:r>
          </w:p>
        </w:tc>
        <w:tc>
          <w:tcPr>
            <w:tcW w:w="236" w:type="dxa"/>
          </w:tcPr>
          <w:p w14:paraId="3314C0D9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3723B1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461157D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825498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631</w:t>
            </w:r>
          </w:p>
        </w:tc>
        <w:tc>
          <w:tcPr>
            <w:tcW w:w="236" w:type="dxa"/>
          </w:tcPr>
          <w:p w14:paraId="51F4328B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043EAEB" w14:textId="77777777" w:rsidR="00742BA3" w:rsidRPr="009A7517" w:rsidRDefault="00742BA3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980CD7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C317B49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633</w:t>
            </w:r>
          </w:p>
        </w:tc>
      </w:tr>
      <w:tr w:rsidR="00742BA3" w:rsidRPr="009A7517" w14:paraId="1A2B5CFC" w14:textId="77777777" w:rsidTr="00B16E21">
        <w:trPr>
          <w:trHeight w:val="20"/>
          <w:tblHeader/>
        </w:trPr>
        <w:tc>
          <w:tcPr>
            <w:tcW w:w="3132" w:type="dxa"/>
            <w:shd w:val="clear" w:color="auto" w:fill="auto"/>
          </w:tcPr>
          <w:p w14:paraId="75532A6B" w14:textId="77777777" w:rsidR="00742BA3" w:rsidRPr="009A7517" w:rsidRDefault="00742BA3" w:rsidP="00742BA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128F356C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B013A7E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92DA77A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7EB38A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BA5BCC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607075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C7200E" w14:textId="77777777" w:rsidR="00742BA3" w:rsidRPr="009A7517" w:rsidRDefault="00742BA3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2593F9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AA9DF6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427AAC6D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35A511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0A645A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B8AF2F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25536D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FE3CA9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36A04DA" w14:textId="77777777" w:rsidR="00742BA3" w:rsidRPr="009A7517" w:rsidRDefault="00742BA3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6548D092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57665C7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2BA3" w:rsidRPr="009A7517" w14:paraId="504F8921" w14:textId="77777777" w:rsidTr="00B16E21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0C9AF349" w14:textId="77777777" w:rsidR="00742BA3" w:rsidRPr="009A7517" w:rsidRDefault="00742BA3" w:rsidP="00742BA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F73F2CA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0E35FCDD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83256B8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359FAB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3B4041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1CF559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FD3B5C" w14:textId="77777777" w:rsidR="00742BA3" w:rsidRPr="009A7517" w:rsidRDefault="00742BA3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DB2511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29E58C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64582D09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491CE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1A5605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62AA8C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35A78E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69F111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251E409" w14:textId="77777777" w:rsidR="00742BA3" w:rsidRPr="009A7517" w:rsidRDefault="00742BA3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1AA5CBFE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58F94E2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2BA3" w:rsidRPr="009A7517" w14:paraId="2782F30B" w14:textId="77777777" w:rsidTr="00B16E21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164C8777" w14:textId="77777777" w:rsidR="00742BA3" w:rsidRPr="009A7517" w:rsidRDefault="00742BA3" w:rsidP="00742BA3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236" w:type="dxa"/>
          </w:tcPr>
          <w:p w14:paraId="10F596DB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8A912FF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94A8665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12AEA7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C30DF8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FB99A5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420B6A" w14:textId="77777777" w:rsidR="00742BA3" w:rsidRPr="009A7517" w:rsidRDefault="00742BA3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BC8506" w14:textId="4175D3BB" w:rsidR="00742BA3" w:rsidRPr="009A7517" w:rsidRDefault="006D1741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/>
                <w:sz w:val="28"/>
                <w:szCs w:val="28"/>
              </w:rPr>
              <w:t>5,528</w:t>
            </w:r>
          </w:p>
        </w:tc>
        <w:tc>
          <w:tcPr>
            <w:tcW w:w="236" w:type="dxa"/>
            <w:shd w:val="clear" w:color="auto" w:fill="auto"/>
          </w:tcPr>
          <w:p w14:paraId="114814C5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15517806" w14:textId="5E7AF8BB" w:rsidR="00742BA3" w:rsidRPr="009A7517" w:rsidRDefault="006D174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/>
                <w:sz w:val="28"/>
                <w:szCs w:val="28"/>
              </w:rPr>
              <w:t>5,528</w:t>
            </w:r>
          </w:p>
        </w:tc>
        <w:tc>
          <w:tcPr>
            <w:tcW w:w="236" w:type="dxa"/>
          </w:tcPr>
          <w:p w14:paraId="71764954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E822D6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8D4762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F833B2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3,441</w:t>
            </w:r>
          </w:p>
        </w:tc>
        <w:tc>
          <w:tcPr>
            <w:tcW w:w="236" w:type="dxa"/>
          </w:tcPr>
          <w:p w14:paraId="23E41D3D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1428461" w14:textId="77777777" w:rsidR="00742BA3" w:rsidRPr="009A7517" w:rsidRDefault="00742BA3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1,793</w:t>
            </w:r>
          </w:p>
        </w:tc>
        <w:tc>
          <w:tcPr>
            <w:tcW w:w="236" w:type="dxa"/>
          </w:tcPr>
          <w:p w14:paraId="6FDD4132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61B11B4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5,234</w:t>
            </w:r>
          </w:p>
        </w:tc>
      </w:tr>
      <w:tr w:rsidR="00742BA3" w:rsidRPr="009A7517" w14:paraId="319CD18D" w14:textId="77777777" w:rsidTr="00B16E21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65B2BFDD" w14:textId="77777777" w:rsidR="00742BA3" w:rsidRPr="009A7517" w:rsidRDefault="00742BA3" w:rsidP="00742BA3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15777D72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4143111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5AB2AEC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9A8019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30E2D2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7A84C7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44CC31" w14:textId="77777777" w:rsidR="00742BA3" w:rsidRPr="009A7517" w:rsidRDefault="00742BA3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5A3E0D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56,418</w:t>
            </w:r>
          </w:p>
        </w:tc>
        <w:tc>
          <w:tcPr>
            <w:tcW w:w="236" w:type="dxa"/>
            <w:shd w:val="clear" w:color="auto" w:fill="auto"/>
          </w:tcPr>
          <w:p w14:paraId="740B7926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77338D87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56,418</w:t>
            </w:r>
          </w:p>
        </w:tc>
        <w:tc>
          <w:tcPr>
            <w:tcW w:w="236" w:type="dxa"/>
          </w:tcPr>
          <w:p w14:paraId="0FC97573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AB6491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4,159</w:t>
            </w:r>
          </w:p>
        </w:tc>
        <w:tc>
          <w:tcPr>
            <w:tcW w:w="236" w:type="dxa"/>
          </w:tcPr>
          <w:p w14:paraId="503DD376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E625F7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43,921</w:t>
            </w:r>
          </w:p>
        </w:tc>
        <w:tc>
          <w:tcPr>
            <w:tcW w:w="236" w:type="dxa"/>
          </w:tcPr>
          <w:p w14:paraId="0E4B553E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B11DD33" w14:textId="77777777" w:rsidR="00742BA3" w:rsidRPr="009A7517" w:rsidRDefault="00742BA3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5FD7C6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2E5B6A6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48,080</w:t>
            </w:r>
          </w:p>
        </w:tc>
      </w:tr>
      <w:tr w:rsidR="00742BA3" w:rsidRPr="009A7517" w14:paraId="3F53286B" w14:textId="77777777" w:rsidTr="00B16E21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681FE07E" w14:textId="77777777" w:rsidR="00742BA3" w:rsidRPr="009A7517" w:rsidRDefault="00742BA3" w:rsidP="00742BA3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29F42C8C" w14:textId="77777777" w:rsidR="00742BA3" w:rsidRPr="009A7517" w:rsidRDefault="00742BA3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75DCA7B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63</w:t>
            </w:r>
          </w:p>
        </w:tc>
        <w:tc>
          <w:tcPr>
            <w:tcW w:w="236" w:type="dxa"/>
          </w:tcPr>
          <w:p w14:paraId="042D9F70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4A3B7D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1,991</w:t>
            </w:r>
          </w:p>
        </w:tc>
        <w:tc>
          <w:tcPr>
            <w:tcW w:w="236" w:type="dxa"/>
          </w:tcPr>
          <w:p w14:paraId="6BD92644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9DE236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FBED7C" w14:textId="77777777" w:rsidR="00742BA3" w:rsidRPr="009A7517" w:rsidRDefault="00742BA3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D28CE8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747878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1D3E8BC8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2,054</w:t>
            </w:r>
          </w:p>
        </w:tc>
        <w:tc>
          <w:tcPr>
            <w:tcW w:w="236" w:type="dxa"/>
          </w:tcPr>
          <w:p w14:paraId="038538A0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D9F1BF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1BF8E3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2807C3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2,054</w:t>
            </w:r>
          </w:p>
        </w:tc>
        <w:tc>
          <w:tcPr>
            <w:tcW w:w="236" w:type="dxa"/>
          </w:tcPr>
          <w:p w14:paraId="62BEA1E0" w14:textId="77777777" w:rsidR="00742BA3" w:rsidRPr="009A7517" w:rsidRDefault="00742BA3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654E6A4" w14:textId="77777777" w:rsidR="00742BA3" w:rsidRPr="009A7517" w:rsidRDefault="00742BA3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20FA5E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631CB5B" w14:textId="77777777" w:rsidR="00742BA3" w:rsidRPr="009A7517" w:rsidRDefault="00742BA3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2,054</w:t>
            </w:r>
          </w:p>
        </w:tc>
      </w:tr>
    </w:tbl>
    <w:p w14:paraId="19B449FA" w14:textId="77777777" w:rsidR="00742BA3" w:rsidRPr="009A7517" w:rsidRDefault="00742BA3" w:rsidP="00B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AFF1479" w14:textId="77777777" w:rsidR="00B937DD" w:rsidRPr="009A7517" w:rsidRDefault="00B937DD" w:rsidP="003554C1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444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236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3554C1" w:rsidRPr="009A7517" w14:paraId="74288C67" w14:textId="77777777" w:rsidTr="00801037">
        <w:trPr>
          <w:trHeight w:val="261"/>
          <w:tblHeader/>
        </w:trPr>
        <w:tc>
          <w:tcPr>
            <w:tcW w:w="3132" w:type="dxa"/>
            <w:shd w:val="clear" w:color="auto" w:fill="auto"/>
            <w:vAlign w:val="bottom"/>
          </w:tcPr>
          <w:p w14:paraId="781763CA" w14:textId="77777777" w:rsidR="003554C1" w:rsidRPr="009A7517" w:rsidRDefault="003554C1" w:rsidP="00742BA3">
            <w:pPr>
              <w:spacing w:line="240" w:lineRule="auto"/>
              <w:ind w:left="73" w:right="-90"/>
              <w:jc w:val="center"/>
              <w:rPr>
                <w:sz w:val="28"/>
                <w:szCs w:val="28"/>
                <w:lang w:bidi="ar-SA"/>
              </w:rPr>
            </w:pPr>
            <w:r w:rsidRPr="009A7517">
              <w:rPr>
                <w:rFonts w:hint="cs"/>
                <w:sz w:val="28"/>
                <w:szCs w:val="28"/>
              </w:rPr>
              <w:lastRenderedPageBreak/>
              <w:tab/>
            </w:r>
            <w:r w:rsidRPr="009A7517">
              <w:rPr>
                <w:rFonts w:hint="cs"/>
                <w:sz w:val="28"/>
                <w:szCs w:val="28"/>
              </w:rPr>
              <w:tab/>
            </w:r>
          </w:p>
        </w:tc>
        <w:tc>
          <w:tcPr>
            <w:tcW w:w="236" w:type="dxa"/>
            <w:vAlign w:val="bottom"/>
          </w:tcPr>
          <w:p w14:paraId="345C2DAD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4F5111E6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3554C1" w:rsidRPr="009A7517" w14:paraId="7FBBA482" w14:textId="77777777" w:rsidTr="00801037">
        <w:trPr>
          <w:trHeight w:val="261"/>
          <w:tblHeader/>
        </w:trPr>
        <w:tc>
          <w:tcPr>
            <w:tcW w:w="3132" w:type="dxa"/>
            <w:shd w:val="clear" w:color="auto" w:fill="auto"/>
            <w:vAlign w:val="bottom"/>
          </w:tcPr>
          <w:p w14:paraId="529F422E" w14:textId="77777777" w:rsidR="003554C1" w:rsidRPr="009A7517" w:rsidRDefault="003554C1" w:rsidP="00742BA3">
            <w:pPr>
              <w:spacing w:line="240" w:lineRule="auto"/>
              <w:ind w:left="73" w:right="-9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42BAB4CE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0FB7115D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D21DE0B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17505438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554C1" w:rsidRPr="009A7517" w14:paraId="29640F72" w14:textId="77777777" w:rsidTr="00801037">
        <w:trPr>
          <w:trHeight w:val="261"/>
          <w:tblHeader/>
        </w:trPr>
        <w:tc>
          <w:tcPr>
            <w:tcW w:w="3132" w:type="dxa"/>
            <w:shd w:val="clear" w:color="auto" w:fill="auto"/>
            <w:vAlign w:val="bottom"/>
          </w:tcPr>
          <w:p w14:paraId="5CA309F5" w14:textId="77777777" w:rsidR="003554C1" w:rsidRPr="009A7517" w:rsidRDefault="003554C1" w:rsidP="00742BA3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75C1EA38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B436DF7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54DE6DE0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42A1FB6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F0F7431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E94501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0922F6" w14:textId="77777777" w:rsidR="003554C1" w:rsidRPr="009A7517" w:rsidRDefault="003554C1" w:rsidP="00742BA3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8F0AEA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A27ACA" w14:textId="77777777" w:rsidR="003554C1" w:rsidRPr="009A7517" w:rsidRDefault="003554C1" w:rsidP="00742BA3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54D71AC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70EA89B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86702F8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2E9DAEF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080B99A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655CF3F4" w14:textId="77777777" w:rsidR="003554C1" w:rsidRPr="009A7517" w:rsidRDefault="003554C1" w:rsidP="00742BA3">
            <w:pPr>
              <w:spacing w:line="240" w:lineRule="auto"/>
              <w:ind w:left="-43" w:right="-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A07BB86" w14:textId="77777777" w:rsidR="003554C1" w:rsidRPr="009A7517" w:rsidRDefault="003554C1" w:rsidP="00742BA3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9A7517">
              <w:rPr>
                <w:rFonts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5B1C77D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3EEF03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554C1" w:rsidRPr="009A7517" w14:paraId="4674ECC5" w14:textId="77777777" w:rsidTr="00801037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7EB15B95" w14:textId="77777777" w:rsidR="003554C1" w:rsidRPr="009A7517" w:rsidRDefault="003554C1" w:rsidP="00742BA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751354CB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01A8DEB8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554C1" w:rsidRPr="009A7517" w14:paraId="2085C559" w14:textId="77777777" w:rsidTr="00801037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0EAC16B0" w14:textId="77777777" w:rsidR="003554C1" w:rsidRPr="009A7517" w:rsidRDefault="003554C1" w:rsidP="00742BA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7AEF2A10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42D96A2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3F89135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E75541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2BE5E86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3D3890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3AFA5C9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77CFB6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3683BBB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70C83AC4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835622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8C239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EAF33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D412B8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DED27E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3E07B6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BAA617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D827315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4C1" w:rsidRPr="009A7517" w14:paraId="77A8C680" w14:textId="77777777" w:rsidTr="00801037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46F0B435" w14:textId="77777777" w:rsidR="003554C1" w:rsidRPr="009A7517" w:rsidRDefault="003554C1" w:rsidP="00742BA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B3E3D08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DB82556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7D2E61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692CC8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E7E3EC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1FCAD2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B4BE51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F61626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BC78C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13728DB7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B35F07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516D33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D73FAD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B2BD51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15B4B9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C3176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662129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513120F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4C1" w:rsidRPr="009A7517" w14:paraId="65126B26" w14:textId="77777777" w:rsidTr="00801037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20D422D9" w14:textId="77777777" w:rsidR="003554C1" w:rsidRPr="009A7517" w:rsidRDefault="003554C1" w:rsidP="00742BA3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9A7517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0549AC89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66CC51B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5D285A2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5D7630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41</w:t>
            </w:r>
          </w:p>
        </w:tc>
        <w:tc>
          <w:tcPr>
            <w:tcW w:w="236" w:type="dxa"/>
          </w:tcPr>
          <w:p w14:paraId="748BDD36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B24F4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1,713</w:t>
            </w:r>
          </w:p>
        </w:tc>
        <w:tc>
          <w:tcPr>
            <w:tcW w:w="236" w:type="dxa"/>
            <w:shd w:val="clear" w:color="auto" w:fill="auto"/>
          </w:tcPr>
          <w:p w14:paraId="3798884D" w14:textId="77777777" w:rsidR="003554C1" w:rsidRPr="009A7517" w:rsidRDefault="003554C1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B1B136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E84A25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12714C14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1,754</w:t>
            </w:r>
          </w:p>
        </w:tc>
        <w:tc>
          <w:tcPr>
            <w:tcW w:w="236" w:type="dxa"/>
          </w:tcPr>
          <w:p w14:paraId="1F805E8E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B82569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1,754</w:t>
            </w:r>
          </w:p>
        </w:tc>
        <w:tc>
          <w:tcPr>
            <w:tcW w:w="236" w:type="dxa"/>
          </w:tcPr>
          <w:p w14:paraId="257FECFC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B35018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5148CAC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065882A" w14:textId="77777777" w:rsidR="003554C1" w:rsidRPr="009A7517" w:rsidRDefault="003554C1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257977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2B1ABA3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1,754</w:t>
            </w:r>
          </w:p>
        </w:tc>
      </w:tr>
      <w:tr w:rsidR="003554C1" w:rsidRPr="009A7517" w14:paraId="2B0BB024" w14:textId="77777777" w:rsidTr="00801037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0EA56FF8" w14:textId="77777777" w:rsidR="003554C1" w:rsidRPr="009A7517" w:rsidRDefault="003554C1" w:rsidP="00742BA3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236" w:type="dxa"/>
          </w:tcPr>
          <w:p w14:paraId="7BC5246E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51377A9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E27738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047D9B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5C536A1D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1ACD54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43CD7C" w14:textId="77777777" w:rsidR="003554C1" w:rsidRPr="009A7517" w:rsidRDefault="003554C1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2EC9D8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0214FF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06EC56F4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33D079B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FDA990E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2E88AC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43E1F79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0E4A61DE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6992D55" w14:textId="77777777" w:rsidR="003554C1" w:rsidRPr="009A7517" w:rsidRDefault="003554C1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6CEBBF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69CDE5E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914</w:t>
            </w:r>
          </w:p>
        </w:tc>
      </w:tr>
      <w:tr w:rsidR="003554C1" w:rsidRPr="009A7517" w14:paraId="70E592D4" w14:textId="77777777" w:rsidTr="00801037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7A710F72" w14:textId="77777777" w:rsidR="003554C1" w:rsidRPr="009A7517" w:rsidRDefault="003554C1" w:rsidP="00742BA3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9A7517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5E6A755C" w14:textId="77777777" w:rsidR="003554C1" w:rsidRPr="009A7517" w:rsidRDefault="003554C1" w:rsidP="00742BA3">
            <w:pPr>
              <w:spacing w:line="240" w:lineRule="auto"/>
              <w:ind w:left="174" w:right="-90"/>
              <w:rPr>
                <w:color w:val="000000"/>
                <w:sz w:val="28"/>
                <w:szCs w:val="28"/>
                <w:cs/>
              </w:rPr>
            </w:pPr>
            <w:r w:rsidRPr="009A7517">
              <w:rPr>
                <w:rFonts w:hint="cs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35252875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D8DE8C4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827A65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425D457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4FDB01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491A78E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D5C589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07CF2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  <w:p w14:paraId="0CA37985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1,865</w:t>
            </w:r>
          </w:p>
        </w:tc>
        <w:tc>
          <w:tcPr>
            <w:tcW w:w="236" w:type="dxa"/>
            <w:shd w:val="clear" w:color="auto" w:fill="auto"/>
          </w:tcPr>
          <w:p w14:paraId="76798F25" w14:textId="77777777" w:rsidR="003554C1" w:rsidRPr="009A7517" w:rsidRDefault="003554C1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75889C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806A06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44D0E3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680E47C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  <w:p w14:paraId="06E4FA7C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1,865</w:t>
            </w:r>
          </w:p>
        </w:tc>
        <w:tc>
          <w:tcPr>
            <w:tcW w:w="236" w:type="dxa"/>
          </w:tcPr>
          <w:p w14:paraId="196A2251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B34AE8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44D52B6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56B054E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B75E78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6B01954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CC88F65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531F466" w14:textId="77777777" w:rsidR="003554C1" w:rsidRPr="009A7517" w:rsidRDefault="003554C1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  <w:p w14:paraId="4879DDAC" w14:textId="77777777" w:rsidR="003554C1" w:rsidRPr="009A7517" w:rsidRDefault="003554C1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</w:rPr>
              <w:t>1,865</w:t>
            </w:r>
          </w:p>
        </w:tc>
        <w:tc>
          <w:tcPr>
            <w:tcW w:w="236" w:type="dxa"/>
          </w:tcPr>
          <w:p w14:paraId="0639E98D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6C1866F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94F43B6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1,865</w:t>
            </w:r>
          </w:p>
        </w:tc>
      </w:tr>
      <w:tr w:rsidR="003554C1" w:rsidRPr="009A7517" w14:paraId="427BC8ED" w14:textId="77777777" w:rsidTr="00801037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323EB6A5" w14:textId="77777777" w:rsidR="003554C1" w:rsidRPr="009A7517" w:rsidRDefault="003554C1" w:rsidP="00742BA3">
            <w:pPr>
              <w:spacing w:line="240" w:lineRule="auto"/>
              <w:ind w:left="168" w:right="-90" w:hanging="168"/>
              <w:rPr>
                <w:color w:val="000000"/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36" w:type="dxa"/>
          </w:tcPr>
          <w:p w14:paraId="2AF19383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0B4CB94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F2AF15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336297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5A09E8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3AEBF5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7B1EAC" w14:textId="77777777" w:rsidR="003554C1" w:rsidRPr="009A7517" w:rsidRDefault="003554C1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549250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428</w:t>
            </w:r>
          </w:p>
        </w:tc>
        <w:tc>
          <w:tcPr>
            <w:tcW w:w="236" w:type="dxa"/>
            <w:shd w:val="clear" w:color="auto" w:fill="auto"/>
          </w:tcPr>
          <w:p w14:paraId="667DDB21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54C798D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428</w:t>
            </w:r>
          </w:p>
        </w:tc>
        <w:tc>
          <w:tcPr>
            <w:tcW w:w="236" w:type="dxa"/>
          </w:tcPr>
          <w:p w14:paraId="61DFD3A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C7F87F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C9514E0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4EAF10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440</w:t>
            </w:r>
          </w:p>
        </w:tc>
        <w:tc>
          <w:tcPr>
            <w:tcW w:w="236" w:type="dxa"/>
          </w:tcPr>
          <w:p w14:paraId="5B9EE2E9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73E646" w14:textId="77777777" w:rsidR="003554C1" w:rsidRPr="009A7517" w:rsidRDefault="003554C1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55FF44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2ECD02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440</w:t>
            </w:r>
          </w:p>
        </w:tc>
      </w:tr>
      <w:tr w:rsidR="003554C1" w:rsidRPr="009A7517" w14:paraId="7262A812" w14:textId="77777777" w:rsidTr="00801037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21D80809" w14:textId="77777777" w:rsidR="003554C1" w:rsidRPr="009A7517" w:rsidRDefault="003554C1" w:rsidP="00742BA3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9A7517">
              <w:rPr>
                <w:rFonts w:hint="cs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77B9163C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296FB41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84</w:t>
            </w:r>
          </w:p>
        </w:tc>
        <w:tc>
          <w:tcPr>
            <w:tcW w:w="236" w:type="dxa"/>
          </w:tcPr>
          <w:p w14:paraId="45319F0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AF25D7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202</w:t>
            </w:r>
          </w:p>
        </w:tc>
        <w:tc>
          <w:tcPr>
            <w:tcW w:w="236" w:type="dxa"/>
          </w:tcPr>
          <w:p w14:paraId="294B6F77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FFF136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D57B4F" w14:textId="77777777" w:rsidR="003554C1" w:rsidRPr="009A7517" w:rsidRDefault="003554C1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E8659C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8ED855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770DF35E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286</w:t>
            </w:r>
          </w:p>
        </w:tc>
        <w:tc>
          <w:tcPr>
            <w:tcW w:w="236" w:type="dxa"/>
          </w:tcPr>
          <w:p w14:paraId="6D3E49B8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9EF954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CFCB22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B092FE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286</w:t>
            </w:r>
          </w:p>
        </w:tc>
        <w:tc>
          <w:tcPr>
            <w:tcW w:w="236" w:type="dxa"/>
          </w:tcPr>
          <w:p w14:paraId="59040A97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B17276A" w14:textId="77777777" w:rsidR="003554C1" w:rsidRPr="009A7517" w:rsidRDefault="003554C1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4FB7D8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74CA500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286</w:t>
            </w:r>
          </w:p>
        </w:tc>
      </w:tr>
      <w:tr w:rsidR="003554C1" w:rsidRPr="009A7517" w14:paraId="776BCFCA" w14:textId="77777777" w:rsidTr="00801037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4DD6A7C9" w14:textId="77777777" w:rsidR="003554C1" w:rsidRPr="009A7517" w:rsidRDefault="003554C1" w:rsidP="00742BA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3EEF9D91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097C8B76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9FEE1CC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28FDDE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9FEE50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86438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D9BBC2" w14:textId="77777777" w:rsidR="003554C1" w:rsidRPr="009A7517" w:rsidRDefault="003554C1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04C4EB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2030AC4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59C0DF2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E2D6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612F93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6ADBBE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7CCA7C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70D54F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5B3FE81" w14:textId="77777777" w:rsidR="003554C1" w:rsidRPr="009A7517" w:rsidRDefault="003554C1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15378DA8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F422400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4C1" w:rsidRPr="009A7517" w14:paraId="37558327" w14:textId="77777777" w:rsidTr="00801037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7E0F76A2" w14:textId="77777777" w:rsidR="003554C1" w:rsidRPr="009A7517" w:rsidRDefault="003554C1" w:rsidP="00742BA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3247279A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EC7176F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6DAEB04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76F5A8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BB1BE1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29454F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C548E82" w14:textId="77777777" w:rsidR="003554C1" w:rsidRPr="009A7517" w:rsidRDefault="003554C1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EC14E1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E9B4C2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61C85915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0E6CF8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7746F9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EAB956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D5143F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76A668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2DA9E60" w14:textId="77777777" w:rsidR="003554C1" w:rsidRPr="009A7517" w:rsidRDefault="003554C1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27FAA45D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580554E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4C1" w:rsidRPr="009A7517" w14:paraId="02D7DC47" w14:textId="77777777" w:rsidTr="00801037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669545A2" w14:textId="77777777" w:rsidR="003554C1" w:rsidRPr="009A7517" w:rsidRDefault="003554C1" w:rsidP="00742BA3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236" w:type="dxa"/>
          </w:tcPr>
          <w:p w14:paraId="079D4939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80EBC5D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85D1F84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8EDBBB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904111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1D027D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F56307" w14:textId="77777777" w:rsidR="003554C1" w:rsidRPr="009A7517" w:rsidRDefault="003554C1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E4F9C8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4,008</w:t>
            </w:r>
          </w:p>
        </w:tc>
        <w:tc>
          <w:tcPr>
            <w:tcW w:w="236" w:type="dxa"/>
            <w:shd w:val="clear" w:color="auto" w:fill="auto"/>
          </w:tcPr>
          <w:p w14:paraId="714F3968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075A3D20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4,008</w:t>
            </w:r>
          </w:p>
        </w:tc>
        <w:tc>
          <w:tcPr>
            <w:tcW w:w="236" w:type="dxa"/>
          </w:tcPr>
          <w:p w14:paraId="2BE7AF4C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3CB2B3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A070CB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13E7A6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2,244</w:t>
            </w:r>
          </w:p>
        </w:tc>
        <w:tc>
          <w:tcPr>
            <w:tcW w:w="236" w:type="dxa"/>
          </w:tcPr>
          <w:p w14:paraId="29AAA538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2912DFD" w14:textId="77777777" w:rsidR="003554C1" w:rsidRPr="009A7517" w:rsidRDefault="003554C1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1,859</w:t>
            </w:r>
          </w:p>
        </w:tc>
        <w:tc>
          <w:tcPr>
            <w:tcW w:w="236" w:type="dxa"/>
          </w:tcPr>
          <w:p w14:paraId="669DF1D0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52AD86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4,103</w:t>
            </w:r>
          </w:p>
        </w:tc>
      </w:tr>
      <w:tr w:rsidR="003554C1" w:rsidRPr="009A7517" w14:paraId="3ED5CD5E" w14:textId="77777777" w:rsidTr="00801037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2E2A472B" w14:textId="77777777" w:rsidR="003554C1" w:rsidRPr="009A7517" w:rsidRDefault="003554C1" w:rsidP="00742BA3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26F8F904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875E85E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E6036C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22B8A6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12AD45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8DF85F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7E3936" w14:textId="77777777" w:rsidR="003554C1" w:rsidRPr="009A7517" w:rsidRDefault="003554C1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65D19D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52,404</w:t>
            </w:r>
          </w:p>
        </w:tc>
        <w:tc>
          <w:tcPr>
            <w:tcW w:w="236" w:type="dxa"/>
            <w:shd w:val="clear" w:color="auto" w:fill="auto"/>
          </w:tcPr>
          <w:p w14:paraId="55275DC2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6244C0A1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52,404</w:t>
            </w:r>
          </w:p>
        </w:tc>
        <w:tc>
          <w:tcPr>
            <w:tcW w:w="236" w:type="dxa"/>
          </w:tcPr>
          <w:p w14:paraId="029EC293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9B2BF7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9,081</w:t>
            </w:r>
          </w:p>
        </w:tc>
        <w:tc>
          <w:tcPr>
            <w:tcW w:w="236" w:type="dxa"/>
          </w:tcPr>
          <w:p w14:paraId="1EF25CCE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DF0C8C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43,253</w:t>
            </w:r>
          </w:p>
        </w:tc>
        <w:tc>
          <w:tcPr>
            <w:tcW w:w="236" w:type="dxa"/>
          </w:tcPr>
          <w:p w14:paraId="51F13C29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E9DE0EA" w14:textId="77777777" w:rsidR="003554C1" w:rsidRPr="009A7517" w:rsidRDefault="003554C1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CA39AF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E13F61E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52,334</w:t>
            </w:r>
          </w:p>
        </w:tc>
      </w:tr>
      <w:tr w:rsidR="003554C1" w:rsidRPr="009A7517" w14:paraId="2FC91B48" w14:textId="77777777" w:rsidTr="00801037">
        <w:trPr>
          <w:trHeight w:val="261"/>
          <w:tblHeader/>
        </w:trPr>
        <w:tc>
          <w:tcPr>
            <w:tcW w:w="3132" w:type="dxa"/>
            <w:shd w:val="clear" w:color="auto" w:fill="auto"/>
          </w:tcPr>
          <w:p w14:paraId="2B345B47" w14:textId="77777777" w:rsidR="003554C1" w:rsidRPr="009A7517" w:rsidRDefault="003554C1" w:rsidP="00742BA3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129E7B40" w14:textId="77777777" w:rsidR="003554C1" w:rsidRPr="009A7517" w:rsidRDefault="003554C1" w:rsidP="00742BA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4EB1286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32</w:t>
            </w:r>
          </w:p>
        </w:tc>
        <w:tc>
          <w:tcPr>
            <w:tcW w:w="236" w:type="dxa"/>
          </w:tcPr>
          <w:p w14:paraId="29329B70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81DBB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507</w:t>
            </w:r>
          </w:p>
        </w:tc>
        <w:tc>
          <w:tcPr>
            <w:tcW w:w="236" w:type="dxa"/>
          </w:tcPr>
          <w:p w14:paraId="31D71F5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DA7CB0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EE403B" w14:textId="77777777" w:rsidR="003554C1" w:rsidRPr="009A7517" w:rsidRDefault="003554C1" w:rsidP="00742BA3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22FE8A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8BA536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004DE17D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539</w:t>
            </w:r>
          </w:p>
        </w:tc>
        <w:tc>
          <w:tcPr>
            <w:tcW w:w="236" w:type="dxa"/>
          </w:tcPr>
          <w:p w14:paraId="46D015DB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E35B29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2D0BA3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243A97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539</w:t>
            </w:r>
          </w:p>
        </w:tc>
        <w:tc>
          <w:tcPr>
            <w:tcW w:w="236" w:type="dxa"/>
          </w:tcPr>
          <w:p w14:paraId="7FE88C8B" w14:textId="77777777" w:rsidR="003554C1" w:rsidRPr="009A7517" w:rsidRDefault="003554C1" w:rsidP="00742BA3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7649A99" w14:textId="77777777" w:rsidR="003554C1" w:rsidRPr="009A7517" w:rsidRDefault="003554C1" w:rsidP="0074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8B9ADB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BC06AAC" w14:textId="77777777" w:rsidR="003554C1" w:rsidRPr="009A7517" w:rsidRDefault="003554C1" w:rsidP="00742BA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539</w:t>
            </w:r>
          </w:p>
        </w:tc>
      </w:tr>
    </w:tbl>
    <w:p w14:paraId="30BE7A3C" w14:textId="77777777" w:rsidR="005575E4" w:rsidRPr="009A7517" w:rsidRDefault="005575E4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5D87AF3" w14:textId="77777777" w:rsidR="00B937DD" w:rsidRPr="009A7517" w:rsidRDefault="00B937DD">
      <w:pPr>
        <w:rPr>
          <w:rFonts w:asciiTheme="majorBidi" w:hAnsiTheme="majorBidi" w:cstheme="majorBidi"/>
        </w:rPr>
      </w:pPr>
      <w:r w:rsidRPr="009A7517">
        <w:rPr>
          <w:rFonts w:asciiTheme="majorBidi" w:hAnsiTheme="majorBidi" w:cstheme="majorBidi"/>
        </w:rPr>
        <w:br w:type="page"/>
      </w:r>
    </w:p>
    <w:tbl>
      <w:tblPr>
        <w:tblW w:w="14758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420"/>
        <w:gridCol w:w="265"/>
        <w:gridCol w:w="1249"/>
        <w:gridCol w:w="247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BD57C1" w:rsidRPr="009A7517" w14:paraId="64864A79" w14:textId="77777777" w:rsidTr="00BD57C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E317D2F" w14:textId="36834AC7" w:rsidR="00BD57C1" w:rsidRPr="009A7517" w:rsidRDefault="00BD57C1" w:rsidP="00BD57C1">
            <w:pPr>
              <w:spacing w:line="240" w:lineRule="auto"/>
              <w:ind w:left="73" w:right="-9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7B9C631D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3993573B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D57C1" w:rsidRPr="009A7517" w14:paraId="7955575F" w14:textId="77777777" w:rsidTr="00BD57C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EE3EE35" w14:textId="77777777" w:rsidR="00BD57C1" w:rsidRPr="009A7517" w:rsidRDefault="00BD57C1" w:rsidP="00BD57C1">
            <w:pPr>
              <w:spacing w:line="240" w:lineRule="auto"/>
              <w:ind w:left="73" w:right="-9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59363075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0EEDE41B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7548CFD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61B1B40E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57C1" w:rsidRPr="009A7517" w14:paraId="5068A40D" w14:textId="77777777" w:rsidTr="0087604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A05D2FE" w14:textId="7081D341" w:rsidR="00BD57C1" w:rsidRPr="009A7517" w:rsidRDefault="00BD57C1" w:rsidP="00BD57C1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E3F43"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D52C0E"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5" w:type="dxa"/>
            <w:vAlign w:val="bottom"/>
          </w:tcPr>
          <w:p w14:paraId="2C7C414D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35E1F772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-ใช้การบัญชีป้องกัน</w:t>
            </w:r>
          </w:p>
          <w:p w14:paraId="38DEAD67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47" w:type="dxa"/>
          </w:tcPr>
          <w:p w14:paraId="51AF0BDA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3669651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1A17F63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0CA43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C4941" w14:textId="77777777" w:rsidR="00BD57C1" w:rsidRPr="009A7517" w:rsidRDefault="00BD57C1" w:rsidP="00BD57C1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12FF15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D09283" w14:textId="77777777" w:rsidR="00BD57C1" w:rsidRPr="009A7517" w:rsidRDefault="00BD57C1" w:rsidP="00BD57C1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09162D0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4889A63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7976CC2" w14:textId="0DB5AB3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D52C0E"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7340912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24CD308" w14:textId="1F7E18D6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DE3F43"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8488510" w14:textId="77777777" w:rsidR="00BD57C1" w:rsidRPr="009A7517" w:rsidRDefault="00BD57C1" w:rsidP="00BD57C1">
            <w:pPr>
              <w:spacing w:line="240" w:lineRule="auto"/>
              <w:ind w:left="-43" w:right="-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125A8A1" w14:textId="00118093" w:rsidR="00BD57C1" w:rsidRPr="009A7517" w:rsidRDefault="00BD57C1" w:rsidP="00BD57C1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="00DE3F43" w:rsidRPr="009A7517">
              <w:rPr>
                <w:rFonts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CC315F5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2E4060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57C1" w:rsidRPr="009A7517" w14:paraId="02096DD4" w14:textId="77777777" w:rsidTr="00BD57C1">
        <w:trPr>
          <w:trHeight w:val="261"/>
        </w:trPr>
        <w:tc>
          <w:tcPr>
            <w:tcW w:w="3420" w:type="dxa"/>
            <w:shd w:val="clear" w:color="auto" w:fill="auto"/>
          </w:tcPr>
          <w:p w14:paraId="596A6641" w14:textId="77777777" w:rsidR="00BD57C1" w:rsidRPr="009A7517" w:rsidRDefault="00BD57C1" w:rsidP="00BD57C1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65" w:type="dxa"/>
          </w:tcPr>
          <w:p w14:paraId="61E1BC27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BFC1DA1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D57C1" w:rsidRPr="009A7517" w14:paraId="7B663F38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3EC7044E" w14:textId="52FD6D91" w:rsidR="00BD57C1" w:rsidRPr="009A7517" w:rsidRDefault="00815CEA" w:rsidP="00BD57C1">
            <w:pPr>
              <w:spacing w:line="240" w:lineRule="auto"/>
              <w:ind w:left="-14" w:right="-90"/>
              <w:rPr>
                <w:i/>
                <w:iCs/>
                <w:color w:val="0000FF"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3554C1"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265" w:type="dxa"/>
          </w:tcPr>
          <w:p w14:paraId="73FCF735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</w:tcPr>
          <w:p w14:paraId="4AA4990D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7" w:type="dxa"/>
          </w:tcPr>
          <w:p w14:paraId="279057AC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80340E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9DD5F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8E48A5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85D88E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D187AC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4E7AEB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4ACE745E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322AC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66093C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7D1A3D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646F07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04235A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CD1C4B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C358F7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38CEE8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5CEA" w:rsidRPr="009A7517" w14:paraId="549BAA21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45302A18" w14:textId="605173D1" w:rsidR="00815CEA" w:rsidRPr="009A7517" w:rsidRDefault="00815CEA" w:rsidP="00BD57C1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63CBAC77" w14:textId="77777777" w:rsidR="00815CEA" w:rsidRPr="009A7517" w:rsidRDefault="00815CEA" w:rsidP="00BD57C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</w:tcPr>
          <w:p w14:paraId="17A43197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7" w:type="dxa"/>
          </w:tcPr>
          <w:p w14:paraId="110F37F6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E2A47F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CD6499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98E77F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F5C987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412A70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060831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3F752328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D289D4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FE4AC1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86A58F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8A1174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CC52F4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971CE1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3BAD19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06C44E5" w14:textId="77777777" w:rsidR="00815CEA" w:rsidRPr="009A7517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5CEA" w:rsidRPr="009A7517" w14:paraId="729445C7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47619E1C" w14:textId="313E10FC" w:rsidR="00815CEA" w:rsidRPr="009A7517" w:rsidRDefault="00815CEA" w:rsidP="00815CEA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65" w:type="dxa"/>
          </w:tcPr>
          <w:p w14:paraId="06FB6607" w14:textId="77777777" w:rsidR="00815CEA" w:rsidRPr="009A7517" w:rsidRDefault="00815CEA" w:rsidP="00815CEA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</w:tcPr>
          <w:p w14:paraId="7585C373" w14:textId="39666D6C" w:rsidR="00815CEA" w:rsidRPr="009A7517" w:rsidRDefault="00F32770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7" w:type="dxa"/>
          </w:tcPr>
          <w:p w14:paraId="27A819BA" w14:textId="77777777" w:rsidR="00815CEA" w:rsidRPr="009A7517" w:rsidRDefault="00815CEA" w:rsidP="00815CE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EFAD4A" w14:textId="449ECE14" w:rsidR="00815CEA" w:rsidRPr="009A7517" w:rsidRDefault="00F32770" w:rsidP="00125A3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63D7DCFA" w14:textId="77777777" w:rsidR="00815CEA" w:rsidRPr="009A7517" w:rsidRDefault="00815CEA" w:rsidP="00815CE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454EA4" w14:textId="78B1F5BA" w:rsidR="00815CEA" w:rsidRPr="009A7517" w:rsidRDefault="00F32770" w:rsidP="00125A3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425</w:t>
            </w:r>
          </w:p>
        </w:tc>
        <w:tc>
          <w:tcPr>
            <w:tcW w:w="236" w:type="dxa"/>
            <w:shd w:val="clear" w:color="auto" w:fill="auto"/>
          </w:tcPr>
          <w:p w14:paraId="5CE6D207" w14:textId="77777777" w:rsidR="00815CEA" w:rsidRPr="009A7517" w:rsidRDefault="00815CEA" w:rsidP="00815CE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14387A" w14:textId="5E2CEAE3" w:rsidR="00815CEA" w:rsidRPr="009A7517" w:rsidRDefault="00F32770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C7634F" w14:textId="77777777" w:rsidR="00815CEA" w:rsidRPr="009A7517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64399002" w14:textId="61A56EC5" w:rsidR="00815CEA" w:rsidRPr="009A7517" w:rsidRDefault="00F32770" w:rsidP="00125A3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476</w:t>
            </w:r>
          </w:p>
        </w:tc>
        <w:tc>
          <w:tcPr>
            <w:tcW w:w="236" w:type="dxa"/>
          </w:tcPr>
          <w:p w14:paraId="0F56936B" w14:textId="77777777" w:rsidR="00815CEA" w:rsidRPr="009A7517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621890" w14:textId="630A56A6" w:rsidR="00815CEA" w:rsidRPr="009A7517" w:rsidRDefault="00F32770" w:rsidP="00125A3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476</w:t>
            </w:r>
          </w:p>
        </w:tc>
        <w:tc>
          <w:tcPr>
            <w:tcW w:w="236" w:type="dxa"/>
          </w:tcPr>
          <w:p w14:paraId="5954F1A0" w14:textId="77777777" w:rsidR="00815CEA" w:rsidRPr="009A7517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C67280" w14:textId="1EAB1751" w:rsidR="00815CEA" w:rsidRPr="009A7517" w:rsidRDefault="00F32770" w:rsidP="00125A3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235725" w14:textId="77777777" w:rsidR="00815CEA" w:rsidRPr="009A7517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D2D439" w14:textId="24AA3F51" w:rsidR="00815CEA" w:rsidRPr="009A7517" w:rsidRDefault="00F32770" w:rsidP="00125A3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2467E0" w14:textId="77777777" w:rsidR="00815CEA" w:rsidRPr="009A7517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EB1B5B2" w14:textId="483DC168" w:rsidR="00815CEA" w:rsidRPr="009A7517" w:rsidRDefault="00F32770" w:rsidP="00125A3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476</w:t>
            </w:r>
          </w:p>
        </w:tc>
      </w:tr>
      <w:tr w:rsidR="00815CEA" w:rsidRPr="009A7517" w14:paraId="24E70DE7" w14:textId="77777777" w:rsidTr="00F32770">
        <w:trPr>
          <w:trHeight w:val="261"/>
        </w:trPr>
        <w:tc>
          <w:tcPr>
            <w:tcW w:w="3420" w:type="dxa"/>
            <w:shd w:val="clear" w:color="auto" w:fill="auto"/>
          </w:tcPr>
          <w:p w14:paraId="1F160ADA" w14:textId="77777777" w:rsidR="00815CEA" w:rsidRPr="009A7517" w:rsidRDefault="00815CEA" w:rsidP="00815CEA">
            <w:pPr>
              <w:ind w:right="-90"/>
              <w:rPr>
                <w:color w:val="000000"/>
                <w:sz w:val="28"/>
                <w:szCs w:val="28"/>
              </w:rPr>
            </w:pPr>
            <w:r w:rsidRPr="009A7517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1C94363E" w14:textId="2BAB101C" w:rsidR="00815CEA" w:rsidRPr="009A7517" w:rsidRDefault="00815CEA" w:rsidP="00815CEA">
            <w:pPr>
              <w:spacing w:line="240" w:lineRule="auto"/>
              <w:ind w:left="150" w:right="-90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65" w:type="dxa"/>
          </w:tcPr>
          <w:p w14:paraId="7CF1A0F1" w14:textId="77777777" w:rsidR="00815CEA" w:rsidRPr="009A7517" w:rsidRDefault="00815CEA" w:rsidP="00815CEA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5CB83523" w14:textId="04319458" w:rsidR="00815CEA" w:rsidRPr="009A7517" w:rsidRDefault="00F32770" w:rsidP="00F327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21DB55A9" w14:textId="77777777" w:rsidR="00815CEA" w:rsidRPr="009A7517" w:rsidRDefault="00815CEA" w:rsidP="00F327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71F4FB" w14:textId="37DCCFB5" w:rsidR="00815CEA" w:rsidRPr="009A7517" w:rsidRDefault="0060002A" w:rsidP="00F327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D0310E" w14:textId="77777777" w:rsidR="00815CEA" w:rsidRPr="009A7517" w:rsidRDefault="00815CEA" w:rsidP="00F327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F6A0E8" w14:textId="4A22E5F5" w:rsidR="00815CEA" w:rsidRPr="009A7517" w:rsidRDefault="0060002A" w:rsidP="00F327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525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87AE4F" w14:textId="77777777" w:rsidR="00815CEA" w:rsidRPr="009A7517" w:rsidRDefault="00815CEA" w:rsidP="00F327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36F838" w14:textId="2D191537" w:rsidR="00815CEA" w:rsidRPr="009A7517" w:rsidRDefault="0060002A" w:rsidP="00125A3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D6F5B" w14:textId="77777777" w:rsidR="00815CEA" w:rsidRPr="009A7517" w:rsidRDefault="00815CEA" w:rsidP="00F327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E05EF5F" w14:textId="3EC81B4E" w:rsidR="00815CEA" w:rsidRPr="009A7517" w:rsidRDefault="0060002A" w:rsidP="00F327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525</w:t>
            </w:r>
          </w:p>
        </w:tc>
        <w:tc>
          <w:tcPr>
            <w:tcW w:w="236" w:type="dxa"/>
            <w:vAlign w:val="bottom"/>
          </w:tcPr>
          <w:p w14:paraId="64BCC5E8" w14:textId="77777777" w:rsidR="00815CEA" w:rsidRPr="009A7517" w:rsidRDefault="00815CEA" w:rsidP="00F327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01508A" w14:textId="1DCC63AB" w:rsidR="00815CEA" w:rsidRPr="009A7517" w:rsidRDefault="0060002A" w:rsidP="00F327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7B9042" w14:textId="77777777" w:rsidR="00815CEA" w:rsidRPr="009A7517" w:rsidRDefault="00815CEA" w:rsidP="00F327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59EA73" w14:textId="451852EA" w:rsidR="00815CEA" w:rsidRPr="009A7517" w:rsidRDefault="0060002A" w:rsidP="00F327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8419A4" w14:textId="77777777" w:rsidR="00815CEA" w:rsidRPr="009A7517" w:rsidRDefault="00815CEA" w:rsidP="00F327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D88D96" w14:textId="401FFF19" w:rsidR="00815CEA" w:rsidRPr="009A7517" w:rsidRDefault="0060002A" w:rsidP="00F327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525</w:t>
            </w:r>
          </w:p>
        </w:tc>
        <w:tc>
          <w:tcPr>
            <w:tcW w:w="236" w:type="dxa"/>
            <w:vAlign w:val="bottom"/>
          </w:tcPr>
          <w:p w14:paraId="0DBC6147" w14:textId="77777777" w:rsidR="00815CEA" w:rsidRPr="009A7517" w:rsidRDefault="00815CEA" w:rsidP="00F327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EC9399" w14:textId="21915C39" w:rsidR="00815CEA" w:rsidRPr="009A7517" w:rsidRDefault="0060002A" w:rsidP="00F327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525</w:t>
            </w:r>
          </w:p>
        </w:tc>
      </w:tr>
      <w:tr w:rsidR="00BD57C1" w:rsidRPr="009A7517" w14:paraId="151256BC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4F0D2F08" w14:textId="7A34B334" w:rsidR="00BD57C1" w:rsidRPr="009A7517" w:rsidRDefault="00BD57C1" w:rsidP="00BD57C1">
            <w:pPr>
              <w:ind w:left="155" w:right="-90" w:hanging="155"/>
              <w:rPr>
                <w:color w:val="000000"/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65" w:type="dxa"/>
          </w:tcPr>
          <w:p w14:paraId="47D2371F" w14:textId="77777777" w:rsidR="00BD57C1" w:rsidRPr="009A7517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</w:tcPr>
          <w:p w14:paraId="2B918ABA" w14:textId="66997693" w:rsidR="009A3B18" w:rsidRPr="009A7517" w:rsidRDefault="0060002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7" w:type="dxa"/>
          </w:tcPr>
          <w:p w14:paraId="0983D199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A727A3" w14:textId="2866D559" w:rsidR="009A3B18" w:rsidRPr="009A7517" w:rsidRDefault="0060002A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A88217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9BD457" w14:textId="0C13790C" w:rsidR="009A3B18" w:rsidRPr="009A7517" w:rsidRDefault="0060002A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2DDB28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B09950" w14:textId="644C850F" w:rsidR="009A3B18" w:rsidRPr="009A7517" w:rsidRDefault="0060002A" w:rsidP="005E662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810</w:t>
            </w:r>
          </w:p>
        </w:tc>
        <w:tc>
          <w:tcPr>
            <w:tcW w:w="236" w:type="dxa"/>
            <w:shd w:val="clear" w:color="auto" w:fill="auto"/>
          </w:tcPr>
          <w:p w14:paraId="69F66FA5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04127EC8" w14:textId="6D40902B" w:rsidR="009A3B18" w:rsidRPr="009A7517" w:rsidRDefault="0060002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810</w:t>
            </w:r>
          </w:p>
        </w:tc>
        <w:tc>
          <w:tcPr>
            <w:tcW w:w="236" w:type="dxa"/>
          </w:tcPr>
          <w:p w14:paraId="54967940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B68F2F" w14:textId="60E7A2CD" w:rsidR="009A3B18" w:rsidRPr="009A7517" w:rsidRDefault="0060002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99FC986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836A98" w14:textId="315D82F1" w:rsidR="009A3B18" w:rsidRPr="009A7517" w:rsidRDefault="0060002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9D1C3D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408299" w14:textId="71AD52B3" w:rsidR="009A3B18" w:rsidRPr="009A7517" w:rsidRDefault="0060002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808</w:t>
            </w:r>
          </w:p>
        </w:tc>
        <w:tc>
          <w:tcPr>
            <w:tcW w:w="236" w:type="dxa"/>
          </w:tcPr>
          <w:p w14:paraId="30DF2071" w14:textId="77777777" w:rsidR="00BD57C1" w:rsidRPr="009A7517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A6CA567" w14:textId="2AFCBC97" w:rsidR="009A3B18" w:rsidRPr="009A7517" w:rsidRDefault="0060002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808</w:t>
            </w:r>
          </w:p>
        </w:tc>
      </w:tr>
      <w:tr w:rsidR="00CD105D" w:rsidRPr="009A7517" w14:paraId="786629AE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7B961680" w14:textId="77777777" w:rsidR="00CD105D" w:rsidRPr="009A7517" w:rsidRDefault="00CD105D" w:rsidP="00CD105D">
            <w:pPr>
              <w:ind w:right="-90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65" w:type="dxa"/>
          </w:tcPr>
          <w:p w14:paraId="47EA3325" w14:textId="77777777" w:rsidR="00CD105D" w:rsidRPr="009A7517" w:rsidRDefault="00CD105D" w:rsidP="00CD10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</w:tcPr>
          <w:p w14:paraId="7EB8FC03" w14:textId="58000E38" w:rsidR="00CD105D" w:rsidRPr="009A7517" w:rsidRDefault="0060002A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7" w:type="dxa"/>
          </w:tcPr>
          <w:p w14:paraId="19A8FCAC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F21673" w14:textId="0F9EBE88" w:rsidR="00CD105D" w:rsidRPr="009A7517" w:rsidRDefault="0060002A" w:rsidP="005E662E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524</w:t>
            </w:r>
          </w:p>
        </w:tc>
        <w:tc>
          <w:tcPr>
            <w:tcW w:w="236" w:type="dxa"/>
          </w:tcPr>
          <w:p w14:paraId="1C53E397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4ED8F8" w14:textId="152E57A2" w:rsidR="00CD105D" w:rsidRPr="009A7517" w:rsidRDefault="0060002A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E68D04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BCB402" w14:textId="2DE49ACC" w:rsidR="00CD105D" w:rsidRPr="009A7517" w:rsidRDefault="0060002A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29D99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7574CD7F" w14:textId="454CA50B" w:rsidR="00CD105D" w:rsidRPr="009A7517" w:rsidRDefault="0060002A" w:rsidP="005E662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524</w:t>
            </w:r>
          </w:p>
        </w:tc>
        <w:tc>
          <w:tcPr>
            <w:tcW w:w="236" w:type="dxa"/>
          </w:tcPr>
          <w:p w14:paraId="1CFC75F4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45CC03" w14:textId="28646E37" w:rsidR="00CD105D" w:rsidRPr="009A7517" w:rsidRDefault="0060002A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CB055AC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D3855E" w14:textId="2D3DA8AF" w:rsidR="00CD105D" w:rsidRPr="009A7517" w:rsidRDefault="0060002A" w:rsidP="005E662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524</w:t>
            </w:r>
          </w:p>
        </w:tc>
        <w:tc>
          <w:tcPr>
            <w:tcW w:w="236" w:type="dxa"/>
          </w:tcPr>
          <w:p w14:paraId="74B057D6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26B424" w14:textId="317D1592" w:rsidR="00CD105D" w:rsidRPr="009A7517" w:rsidRDefault="0060002A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3D9853E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AD99642" w14:textId="1A2724DB" w:rsidR="00CD105D" w:rsidRPr="009A7517" w:rsidRDefault="0060002A" w:rsidP="005E662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524</w:t>
            </w:r>
          </w:p>
        </w:tc>
      </w:tr>
      <w:tr w:rsidR="00CD105D" w:rsidRPr="009A7517" w14:paraId="72FCF211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0259F1E6" w14:textId="77777777" w:rsidR="00CD105D" w:rsidRPr="009A7517" w:rsidRDefault="00CD105D" w:rsidP="00CD105D">
            <w:pPr>
              <w:spacing w:line="240" w:lineRule="auto"/>
              <w:ind w:left="-14" w:right="-9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4FA1B76E" w14:textId="77777777" w:rsidR="00CD105D" w:rsidRPr="009A7517" w:rsidRDefault="00CD105D" w:rsidP="00CD10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</w:tcPr>
          <w:p w14:paraId="0A06DD9E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4470BB08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C40A6F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D106B7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FB4B69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88C613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23A9F6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3BFAF0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6F16A858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452C08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B716AF" w14:textId="77AAE36B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E0101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A95D81" w14:textId="73B4BC5B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74E50D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83C643" w14:textId="42167C8B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59EE6E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81CC6A2" w14:textId="382A1939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05D" w:rsidRPr="009A7517" w14:paraId="10A4156C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6CDF5F5F" w14:textId="77777777" w:rsidR="00CD105D" w:rsidRPr="009A7517" w:rsidRDefault="00CD105D" w:rsidP="00CD105D">
            <w:pPr>
              <w:spacing w:line="240" w:lineRule="auto"/>
              <w:ind w:left="-14" w:right="-90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505AC09D" w14:textId="77777777" w:rsidR="00CD105D" w:rsidRPr="009A7517" w:rsidRDefault="00CD105D" w:rsidP="00CD10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449C1FAD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3478051E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691E7F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C3DCBC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F7CFAC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E6B5E1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DC3BA7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E93103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580A1488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C29A72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ABD69C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551EA7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85A970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C1ED13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B0E55D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5C1D8B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DE6219B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05D" w:rsidRPr="009A7517" w14:paraId="6F2FD141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01D6891C" w14:textId="6626BC6C" w:rsidR="00CD105D" w:rsidRPr="009A7517" w:rsidRDefault="00CD105D" w:rsidP="00CD105D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sz w:val="28"/>
                <w:szCs w:val="28"/>
                <w:cs/>
                <w:lang w:val="en-GB"/>
              </w:rPr>
              <w:t xml:space="preserve">เงินกู้ยืม </w:t>
            </w:r>
            <w:r w:rsidRPr="009A7517">
              <w:rPr>
                <w:rFonts w:hint="cs"/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265" w:type="dxa"/>
          </w:tcPr>
          <w:p w14:paraId="1E56A57B" w14:textId="77777777" w:rsidR="00CD105D" w:rsidRPr="009A7517" w:rsidRDefault="00CD105D" w:rsidP="00CD10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7D171CE6" w14:textId="7B6D8924" w:rsidR="00CD105D" w:rsidRPr="009A7517" w:rsidRDefault="0060002A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7" w:type="dxa"/>
          </w:tcPr>
          <w:p w14:paraId="7ABCA3C1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E31B39" w14:textId="34331AC5" w:rsidR="00CD105D" w:rsidRPr="009A7517" w:rsidRDefault="0060002A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0983A23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FB4827" w14:textId="2796D89A" w:rsidR="00CD105D" w:rsidRPr="009A7517" w:rsidRDefault="0060002A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0BC853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10EEEC" w14:textId="399D1D55" w:rsidR="00CD105D" w:rsidRPr="009A7517" w:rsidRDefault="0060002A" w:rsidP="005E66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236" w:type="dxa"/>
            <w:shd w:val="clear" w:color="auto" w:fill="auto"/>
          </w:tcPr>
          <w:p w14:paraId="44AA943F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5F061DC9" w14:textId="1B5DE02B" w:rsidR="00CD105D" w:rsidRPr="009A7517" w:rsidRDefault="0060002A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236" w:type="dxa"/>
          </w:tcPr>
          <w:p w14:paraId="08B18D40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8492F0" w14:textId="61004809" w:rsidR="00CD105D" w:rsidRPr="009A7517" w:rsidRDefault="0060002A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05CDFD" w14:textId="3B58DF99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BC43B7" w14:textId="3E06E007" w:rsidR="00CD105D" w:rsidRPr="009A7517" w:rsidRDefault="0060002A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916</w:t>
            </w:r>
          </w:p>
        </w:tc>
        <w:tc>
          <w:tcPr>
            <w:tcW w:w="236" w:type="dxa"/>
          </w:tcPr>
          <w:p w14:paraId="5D7EB765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4E7787" w14:textId="28CD494E" w:rsidR="00CD105D" w:rsidRPr="009A7517" w:rsidRDefault="0060002A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4C6E15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27CEA9" w14:textId="1C92636D" w:rsidR="00CD105D" w:rsidRPr="009A7517" w:rsidRDefault="0060002A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916</w:t>
            </w:r>
          </w:p>
        </w:tc>
      </w:tr>
      <w:tr w:rsidR="00CD105D" w:rsidRPr="009A7517" w14:paraId="2CE847DE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187B9CBC" w14:textId="77777777" w:rsidR="00CD105D" w:rsidRPr="009A7517" w:rsidRDefault="00CD105D" w:rsidP="00CD105D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265" w:type="dxa"/>
          </w:tcPr>
          <w:p w14:paraId="59388986" w14:textId="77777777" w:rsidR="00CD105D" w:rsidRPr="009A7517" w:rsidRDefault="00CD105D" w:rsidP="00CD10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</w:tcPr>
          <w:p w14:paraId="6900C07B" w14:textId="36FD0219" w:rsidR="00CD105D" w:rsidRPr="009A7517" w:rsidRDefault="0060002A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5CE5109D" w14:textId="6597107B" w:rsidR="00CD105D" w:rsidRPr="009A7517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ABB4062" w14:textId="23464716" w:rsidR="00CD105D" w:rsidRPr="009A7517" w:rsidRDefault="0060002A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CA1D846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F2EC1E" w14:textId="5A21CDD7" w:rsidR="00CD105D" w:rsidRPr="009A7517" w:rsidRDefault="0060002A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909F3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DF7AF4" w14:textId="646371FA" w:rsidR="00CD105D" w:rsidRPr="009A7517" w:rsidRDefault="0060002A" w:rsidP="00125A3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39,465</w:t>
            </w:r>
          </w:p>
        </w:tc>
        <w:tc>
          <w:tcPr>
            <w:tcW w:w="236" w:type="dxa"/>
            <w:shd w:val="clear" w:color="auto" w:fill="auto"/>
          </w:tcPr>
          <w:p w14:paraId="777CCE03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09F82E2C" w14:textId="48A4926C" w:rsidR="00CD105D" w:rsidRPr="009A7517" w:rsidRDefault="0060002A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39,465</w:t>
            </w:r>
          </w:p>
        </w:tc>
        <w:tc>
          <w:tcPr>
            <w:tcW w:w="236" w:type="dxa"/>
          </w:tcPr>
          <w:p w14:paraId="111002D0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489B36" w14:textId="79CAD8DA" w:rsidR="00CD105D" w:rsidRPr="009A7517" w:rsidRDefault="0060002A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77428E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41168E" w14:textId="0914B0AF" w:rsidR="00CD105D" w:rsidRPr="009A7517" w:rsidRDefault="0060002A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40,099</w:t>
            </w:r>
          </w:p>
        </w:tc>
        <w:tc>
          <w:tcPr>
            <w:tcW w:w="236" w:type="dxa"/>
          </w:tcPr>
          <w:p w14:paraId="700B1EAC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A4AB8F" w14:textId="75EE14A2" w:rsidR="00CD105D" w:rsidRPr="009A7517" w:rsidRDefault="0060002A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568F8D" w14:textId="77777777" w:rsidR="00CD105D" w:rsidRPr="009A7517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8CDDEC7" w14:textId="394DBBD5" w:rsidR="00CD105D" w:rsidRPr="009A7517" w:rsidRDefault="0060002A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40,099</w:t>
            </w:r>
          </w:p>
        </w:tc>
      </w:tr>
      <w:tr w:rsidR="00A42455" w:rsidRPr="009A7517" w14:paraId="63E311B9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6619E5BD" w14:textId="77777777" w:rsidR="00A42455" w:rsidRPr="009A7517" w:rsidRDefault="00A42455" w:rsidP="00A42455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265" w:type="dxa"/>
          </w:tcPr>
          <w:p w14:paraId="0A8F788D" w14:textId="77777777" w:rsidR="00A42455" w:rsidRPr="009A7517" w:rsidRDefault="00A42455" w:rsidP="00A42455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3D107A7C" w14:textId="0111DD20" w:rsidR="00A42455" w:rsidRPr="009A7517" w:rsidRDefault="00913376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7" w:type="dxa"/>
          </w:tcPr>
          <w:p w14:paraId="3C37C8E7" w14:textId="77777777" w:rsidR="00A42455" w:rsidRPr="009A7517" w:rsidRDefault="00A42455" w:rsidP="00A4245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323284D" w14:textId="14CC6A2C" w:rsidR="00A42455" w:rsidRPr="009A7517" w:rsidRDefault="00913376" w:rsidP="00A4245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1,991</w:t>
            </w:r>
          </w:p>
        </w:tc>
        <w:tc>
          <w:tcPr>
            <w:tcW w:w="236" w:type="dxa"/>
          </w:tcPr>
          <w:p w14:paraId="36CDD868" w14:textId="77777777" w:rsidR="00A42455" w:rsidRPr="009A7517" w:rsidRDefault="00A42455" w:rsidP="00A4245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F3DDBC" w14:textId="255CBE83" w:rsidR="00A42455" w:rsidRPr="009A7517" w:rsidRDefault="00913376" w:rsidP="00A4245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8E2181" w14:textId="77777777" w:rsidR="00A42455" w:rsidRPr="009A7517" w:rsidRDefault="00A42455" w:rsidP="00A4245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EA83226" w14:textId="72056FAB" w:rsidR="00A42455" w:rsidRPr="009A7517" w:rsidRDefault="00913376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989EF0" w14:textId="77777777" w:rsidR="00A42455" w:rsidRPr="009A7517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5" w:type="dxa"/>
            <w:shd w:val="clear" w:color="auto" w:fill="auto"/>
          </w:tcPr>
          <w:p w14:paraId="2B1653CD" w14:textId="15FD3A76" w:rsidR="00A42455" w:rsidRPr="009A7517" w:rsidRDefault="00913376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1,991</w:t>
            </w:r>
          </w:p>
        </w:tc>
        <w:tc>
          <w:tcPr>
            <w:tcW w:w="236" w:type="dxa"/>
          </w:tcPr>
          <w:p w14:paraId="1299A78F" w14:textId="77777777" w:rsidR="00A42455" w:rsidRPr="009A7517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BBDC263" w14:textId="0F7742FD" w:rsidR="00A42455" w:rsidRPr="009A7517" w:rsidRDefault="001D39C6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D7149A" w14:textId="77777777" w:rsidR="00A42455" w:rsidRPr="009A7517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B3E1A1C" w14:textId="3E5372FB" w:rsidR="00A42455" w:rsidRPr="009A7517" w:rsidRDefault="001D39C6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1,991</w:t>
            </w:r>
          </w:p>
        </w:tc>
        <w:tc>
          <w:tcPr>
            <w:tcW w:w="236" w:type="dxa"/>
          </w:tcPr>
          <w:p w14:paraId="587C668F" w14:textId="77777777" w:rsidR="00A42455" w:rsidRPr="009A7517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777533E" w14:textId="7F44DED1" w:rsidR="00A42455" w:rsidRPr="009A7517" w:rsidRDefault="00913376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7C13C73" w14:textId="77777777" w:rsidR="00A42455" w:rsidRPr="009A7517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B38FA31" w14:textId="3128D82E" w:rsidR="00A42455" w:rsidRPr="009A7517" w:rsidRDefault="00913376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1,991</w:t>
            </w:r>
          </w:p>
        </w:tc>
      </w:tr>
    </w:tbl>
    <w:p w14:paraId="27F85A80" w14:textId="7DB4958C" w:rsidR="008F3C28" w:rsidRPr="009A7517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B609092" w14:textId="77777777" w:rsidR="00B937DD" w:rsidRPr="009A7517" w:rsidRDefault="00B937DD">
      <w:pPr>
        <w:rPr>
          <w:rFonts w:asciiTheme="majorBidi" w:hAnsiTheme="majorBidi" w:cstheme="majorBidi"/>
        </w:rPr>
      </w:pPr>
      <w:r w:rsidRPr="009A7517">
        <w:rPr>
          <w:rFonts w:asciiTheme="majorBidi" w:hAnsiTheme="majorBidi" w:cstheme="majorBidi"/>
        </w:rPr>
        <w:br w:type="page"/>
      </w:r>
    </w:p>
    <w:tbl>
      <w:tblPr>
        <w:tblW w:w="14758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420"/>
        <w:gridCol w:w="265"/>
        <w:gridCol w:w="1249"/>
        <w:gridCol w:w="247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3554C1" w:rsidRPr="009A7517" w14:paraId="5CF0A768" w14:textId="77777777" w:rsidTr="00801037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CF8E833" w14:textId="77777777" w:rsidR="003554C1" w:rsidRPr="009A7517" w:rsidRDefault="003554C1" w:rsidP="00801037">
            <w:pPr>
              <w:spacing w:line="240" w:lineRule="auto"/>
              <w:ind w:left="73" w:right="-9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23F0E131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6AFBE798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554C1" w:rsidRPr="009A7517" w14:paraId="657DDE16" w14:textId="77777777" w:rsidTr="00801037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17531DEC" w14:textId="77777777" w:rsidR="003554C1" w:rsidRPr="009A7517" w:rsidRDefault="003554C1" w:rsidP="00801037">
            <w:pPr>
              <w:spacing w:line="240" w:lineRule="auto"/>
              <w:ind w:left="73" w:right="-9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6AAF91BE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6C7709E7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DC3C1A1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49E807BE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554C1" w:rsidRPr="009A7517" w14:paraId="28800362" w14:textId="77777777" w:rsidTr="00801037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8BDD892" w14:textId="77777777" w:rsidR="003554C1" w:rsidRPr="009A7517" w:rsidRDefault="003554C1" w:rsidP="00801037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5" w:type="dxa"/>
            <w:vAlign w:val="bottom"/>
          </w:tcPr>
          <w:p w14:paraId="162A2611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6A032986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-ใช้การบัญชีป้องกัน</w:t>
            </w:r>
          </w:p>
          <w:p w14:paraId="165CE13C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47" w:type="dxa"/>
          </w:tcPr>
          <w:p w14:paraId="04396F53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A70834B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9699A4E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5175CF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214704" w14:textId="77777777" w:rsidR="003554C1" w:rsidRPr="009A7517" w:rsidRDefault="003554C1" w:rsidP="00801037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AE1C80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882F3F" w14:textId="77777777" w:rsidR="003554C1" w:rsidRPr="009A7517" w:rsidRDefault="003554C1" w:rsidP="00801037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F894812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09EBF9E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29EB83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43CD5A2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CDC87E8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6356CA3D" w14:textId="77777777" w:rsidR="003554C1" w:rsidRPr="009A7517" w:rsidRDefault="003554C1" w:rsidP="00801037">
            <w:pPr>
              <w:spacing w:line="240" w:lineRule="auto"/>
              <w:ind w:left="-43" w:right="-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39962D9" w14:textId="77777777" w:rsidR="003554C1" w:rsidRPr="009A7517" w:rsidRDefault="003554C1" w:rsidP="00801037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9A7517">
              <w:rPr>
                <w:rFonts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E71ECC1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94A4B7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554C1" w:rsidRPr="009A7517" w14:paraId="7865E00D" w14:textId="77777777" w:rsidTr="00801037">
        <w:trPr>
          <w:trHeight w:val="261"/>
        </w:trPr>
        <w:tc>
          <w:tcPr>
            <w:tcW w:w="3420" w:type="dxa"/>
            <w:shd w:val="clear" w:color="auto" w:fill="auto"/>
          </w:tcPr>
          <w:p w14:paraId="520E86AA" w14:textId="77777777" w:rsidR="003554C1" w:rsidRPr="009A7517" w:rsidRDefault="003554C1" w:rsidP="00801037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65" w:type="dxa"/>
          </w:tcPr>
          <w:p w14:paraId="12510D37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4A74A835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554C1" w:rsidRPr="009A7517" w14:paraId="341CD69C" w14:textId="77777777" w:rsidTr="00801037">
        <w:trPr>
          <w:trHeight w:val="261"/>
        </w:trPr>
        <w:tc>
          <w:tcPr>
            <w:tcW w:w="3420" w:type="dxa"/>
            <w:shd w:val="clear" w:color="auto" w:fill="auto"/>
          </w:tcPr>
          <w:p w14:paraId="77515B04" w14:textId="77777777" w:rsidR="003554C1" w:rsidRPr="009A7517" w:rsidRDefault="003554C1" w:rsidP="00801037">
            <w:pPr>
              <w:spacing w:line="240" w:lineRule="auto"/>
              <w:ind w:left="-14" w:right="-90"/>
              <w:rPr>
                <w:i/>
                <w:iCs/>
                <w:color w:val="0000FF"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65" w:type="dxa"/>
          </w:tcPr>
          <w:p w14:paraId="071D91E2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</w:tcPr>
          <w:p w14:paraId="14722E19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7" w:type="dxa"/>
          </w:tcPr>
          <w:p w14:paraId="7B5F21E3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A3F322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B327F5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10BC38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117E7F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2E92EC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C737D5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34B5C6E3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BCA82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B4A11D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959EB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F7A441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654B86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0F1B89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A03806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092358A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4C1" w:rsidRPr="009A7517" w14:paraId="087F19EB" w14:textId="77777777" w:rsidTr="00801037">
        <w:trPr>
          <w:trHeight w:val="261"/>
        </w:trPr>
        <w:tc>
          <w:tcPr>
            <w:tcW w:w="3420" w:type="dxa"/>
            <w:shd w:val="clear" w:color="auto" w:fill="auto"/>
          </w:tcPr>
          <w:p w14:paraId="5161F2AA" w14:textId="77777777" w:rsidR="003554C1" w:rsidRPr="009A7517" w:rsidRDefault="003554C1" w:rsidP="00801037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35A7555A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</w:tcPr>
          <w:p w14:paraId="6F821F41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7" w:type="dxa"/>
          </w:tcPr>
          <w:p w14:paraId="6DF5FE57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2B4805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769765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9AE4A5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5425773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219186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BD884BD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3C69364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551AB1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EDAF4B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6ADCE4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A8C80F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0FA7E3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A89165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DEB91D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A707D2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4C1" w:rsidRPr="009A7517" w14:paraId="645663DB" w14:textId="77777777" w:rsidTr="00801037">
        <w:trPr>
          <w:trHeight w:val="261"/>
        </w:trPr>
        <w:tc>
          <w:tcPr>
            <w:tcW w:w="3420" w:type="dxa"/>
            <w:shd w:val="clear" w:color="auto" w:fill="auto"/>
          </w:tcPr>
          <w:p w14:paraId="0F11F56F" w14:textId="77777777" w:rsidR="003554C1" w:rsidRPr="009A7517" w:rsidRDefault="003554C1" w:rsidP="00801037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65" w:type="dxa"/>
          </w:tcPr>
          <w:p w14:paraId="3F016B7B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</w:tcPr>
          <w:p w14:paraId="34852474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7" w:type="dxa"/>
          </w:tcPr>
          <w:p w14:paraId="72D436A7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418D91" w14:textId="77777777" w:rsidR="003554C1" w:rsidRPr="009A7517" w:rsidRDefault="003554C1" w:rsidP="00125A3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41</w:t>
            </w:r>
          </w:p>
        </w:tc>
        <w:tc>
          <w:tcPr>
            <w:tcW w:w="236" w:type="dxa"/>
          </w:tcPr>
          <w:p w14:paraId="37E0D8E8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EDFEF8" w14:textId="77777777" w:rsidR="003554C1" w:rsidRPr="009A7517" w:rsidRDefault="003554C1" w:rsidP="00125A3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105B3CE6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3BFE00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8C138C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5FD6E1FC" w14:textId="77777777" w:rsidR="003554C1" w:rsidRPr="009A7517" w:rsidRDefault="003554C1" w:rsidP="00125A3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383</w:t>
            </w:r>
          </w:p>
        </w:tc>
        <w:tc>
          <w:tcPr>
            <w:tcW w:w="236" w:type="dxa"/>
          </w:tcPr>
          <w:p w14:paraId="51A871C3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213149" w14:textId="77777777" w:rsidR="003554C1" w:rsidRPr="009A7517" w:rsidRDefault="003554C1" w:rsidP="00125A3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383</w:t>
            </w:r>
          </w:p>
        </w:tc>
        <w:tc>
          <w:tcPr>
            <w:tcW w:w="236" w:type="dxa"/>
          </w:tcPr>
          <w:p w14:paraId="026CA97F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AF16CD" w14:textId="77777777" w:rsidR="003554C1" w:rsidRPr="009A7517" w:rsidRDefault="003554C1" w:rsidP="00125A3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0A69A6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83F878" w14:textId="77777777" w:rsidR="003554C1" w:rsidRPr="009A7517" w:rsidRDefault="003554C1" w:rsidP="00125A3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DFF467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6AFE0F8" w14:textId="77777777" w:rsidR="003554C1" w:rsidRPr="009A7517" w:rsidRDefault="003554C1" w:rsidP="00125A3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383</w:t>
            </w:r>
          </w:p>
        </w:tc>
      </w:tr>
      <w:tr w:rsidR="003554C1" w:rsidRPr="009A7517" w14:paraId="795FE29F" w14:textId="77777777" w:rsidTr="00801037">
        <w:trPr>
          <w:trHeight w:val="261"/>
        </w:trPr>
        <w:tc>
          <w:tcPr>
            <w:tcW w:w="3420" w:type="dxa"/>
            <w:shd w:val="clear" w:color="auto" w:fill="auto"/>
          </w:tcPr>
          <w:p w14:paraId="6141B9A0" w14:textId="77777777" w:rsidR="003554C1" w:rsidRPr="009A7517" w:rsidRDefault="003554C1" w:rsidP="00801037">
            <w:pPr>
              <w:ind w:right="-90"/>
              <w:rPr>
                <w:color w:val="000000"/>
                <w:sz w:val="28"/>
                <w:szCs w:val="28"/>
              </w:rPr>
            </w:pPr>
            <w:r w:rsidRPr="009A7517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317B0CA3" w14:textId="77777777" w:rsidR="003554C1" w:rsidRPr="009A7517" w:rsidRDefault="003554C1" w:rsidP="00801037">
            <w:pPr>
              <w:spacing w:line="240" w:lineRule="auto"/>
              <w:ind w:left="150" w:right="-90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65" w:type="dxa"/>
          </w:tcPr>
          <w:p w14:paraId="58A09710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</w:tcPr>
          <w:p w14:paraId="23D03674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5C5BA5D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7" w:type="dxa"/>
          </w:tcPr>
          <w:p w14:paraId="0D8B3A6F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4D7417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36B5FF0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94C3BE6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A2CBDC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C738093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525</w:t>
            </w:r>
          </w:p>
        </w:tc>
        <w:tc>
          <w:tcPr>
            <w:tcW w:w="236" w:type="dxa"/>
            <w:shd w:val="clear" w:color="auto" w:fill="auto"/>
          </w:tcPr>
          <w:p w14:paraId="56187672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84D49A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9DCBB9D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163B32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23E9B9B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88779ED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525</w:t>
            </w:r>
          </w:p>
        </w:tc>
        <w:tc>
          <w:tcPr>
            <w:tcW w:w="236" w:type="dxa"/>
          </w:tcPr>
          <w:p w14:paraId="605D5303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4672BA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4AC4533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FE7AAA4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8A2BBF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0BD13E2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0B0823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8166C1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54FD8F9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525</w:t>
            </w:r>
          </w:p>
        </w:tc>
        <w:tc>
          <w:tcPr>
            <w:tcW w:w="236" w:type="dxa"/>
          </w:tcPr>
          <w:p w14:paraId="7343A0A5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476D221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D67FCF3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525</w:t>
            </w:r>
          </w:p>
        </w:tc>
      </w:tr>
      <w:tr w:rsidR="003554C1" w:rsidRPr="009A7517" w14:paraId="35ED435D" w14:textId="77777777" w:rsidTr="00801037">
        <w:trPr>
          <w:trHeight w:val="261"/>
        </w:trPr>
        <w:tc>
          <w:tcPr>
            <w:tcW w:w="3420" w:type="dxa"/>
            <w:shd w:val="clear" w:color="auto" w:fill="auto"/>
          </w:tcPr>
          <w:p w14:paraId="6E85E0A0" w14:textId="77777777" w:rsidR="003554C1" w:rsidRPr="009A7517" w:rsidRDefault="003554C1" w:rsidP="00801037">
            <w:pPr>
              <w:ind w:left="155" w:right="-90" w:hanging="155"/>
              <w:rPr>
                <w:color w:val="000000"/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65" w:type="dxa"/>
          </w:tcPr>
          <w:p w14:paraId="21074580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</w:tcPr>
          <w:p w14:paraId="2F01FE37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7" w:type="dxa"/>
          </w:tcPr>
          <w:p w14:paraId="7A825F17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86F0C2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CF48F9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82F5417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B9FC2D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0C3412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2,957</w:t>
            </w:r>
          </w:p>
        </w:tc>
        <w:tc>
          <w:tcPr>
            <w:tcW w:w="236" w:type="dxa"/>
            <w:shd w:val="clear" w:color="auto" w:fill="auto"/>
          </w:tcPr>
          <w:p w14:paraId="5B367BB1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54341762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2,957</w:t>
            </w:r>
          </w:p>
        </w:tc>
        <w:tc>
          <w:tcPr>
            <w:tcW w:w="236" w:type="dxa"/>
          </w:tcPr>
          <w:p w14:paraId="6D71DB86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FF841D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C7C1DAF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8B918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5B92F0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20A3F5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2,997</w:t>
            </w:r>
          </w:p>
        </w:tc>
        <w:tc>
          <w:tcPr>
            <w:tcW w:w="236" w:type="dxa"/>
          </w:tcPr>
          <w:p w14:paraId="703EB7C3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11CB8E0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2,997</w:t>
            </w:r>
          </w:p>
        </w:tc>
      </w:tr>
      <w:tr w:rsidR="003554C1" w:rsidRPr="009A7517" w14:paraId="4721233F" w14:textId="77777777" w:rsidTr="00801037">
        <w:trPr>
          <w:trHeight w:val="261"/>
        </w:trPr>
        <w:tc>
          <w:tcPr>
            <w:tcW w:w="3420" w:type="dxa"/>
            <w:shd w:val="clear" w:color="auto" w:fill="auto"/>
          </w:tcPr>
          <w:p w14:paraId="6A3E2664" w14:textId="77777777" w:rsidR="003554C1" w:rsidRPr="009A7517" w:rsidRDefault="003554C1" w:rsidP="00801037">
            <w:pPr>
              <w:ind w:right="-90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65" w:type="dxa"/>
          </w:tcPr>
          <w:p w14:paraId="6D53C1D6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</w:tcPr>
          <w:p w14:paraId="41402415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7" w:type="dxa"/>
          </w:tcPr>
          <w:p w14:paraId="54B4FE7D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93D87A" w14:textId="77777777" w:rsidR="003554C1" w:rsidRPr="009A7517" w:rsidRDefault="003554C1" w:rsidP="00801037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48E49CB5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5CA42C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12EC59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01ED4B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F943B8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08A7ABC9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375EB81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D87127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379D555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FA1AF0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4CE822CF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8C2CD4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CA07B63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3AA4B8C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3554C1" w:rsidRPr="009A7517" w14:paraId="6E63AAB8" w14:textId="77777777" w:rsidTr="00801037">
        <w:trPr>
          <w:trHeight w:val="261"/>
        </w:trPr>
        <w:tc>
          <w:tcPr>
            <w:tcW w:w="3420" w:type="dxa"/>
            <w:shd w:val="clear" w:color="auto" w:fill="auto"/>
          </w:tcPr>
          <w:p w14:paraId="5D5200E6" w14:textId="77777777" w:rsidR="003554C1" w:rsidRPr="009A7517" w:rsidRDefault="003554C1" w:rsidP="00801037">
            <w:pPr>
              <w:spacing w:line="240" w:lineRule="auto"/>
              <w:ind w:left="-14" w:right="-9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2DF96FAB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</w:tcPr>
          <w:p w14:paraId="553DAD1D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3A272201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504C7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93463B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FA11B6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864983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BEEA9F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E3BD345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4824BB0F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902B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5B1A1F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061510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63061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EE77AC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720C55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4FBC51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DF86C67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4C1" w:rsidRPr="009A7517" w14:paraId="0BC9B821" w14:textId="77777777" w:rsidTr="00801037">
        <w:trPr>
          <w:trHeight w:val="261"/>
        </w:trPr>
        <w:tc>
          <w:tcPr>
            <w:tcW w:w="3420" w:type="dxa"/>
            <w:shd w:val="clear" w:color="auto" w:fill="auto"/>
          </w:tcPr>
          <w:p w14:paraId="00994611" w14:textId="77777777" w:rsidR="003554C1" w:rsidRPr="009A7517" w:rsidRDefault="003554C1" w:rsidP="00801037">
            <w:pPr>
              <w:spacing w:line="240" w:lineRule="auto"/>
              <w:ind w:left="-14" w:right="-90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132198F9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0AF6550A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272911AD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97DC0B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19169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9451AB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A0DF5F1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A1232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CF3C4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0D4956B4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8FED1D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885471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1C43E7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65A805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EB9D02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F343BA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79DC8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D0F374F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4C1" w:rsidRPr="009A7517" w14:paraId="31CA9843" w14:textId="77777777" w:rsidTr="00801037">
        <w:trPr>
          <w:trHeight w:val="261"/>
        </w:trPr>
        <w:tc>
          <w:tcPr>
            <w:tcW w:w="3420" w:type="dxa"/>
            <w:shd w:val="clear" w:color="auto" w:fill="auto"/>
          </w:tcPr>
          <w:p w14:paraId="54A98914" w14:textId="77177870" w:rsidR="003554C1" w:rsidRPr="009A7517" w:rsidRDefault="003554C1" w:rsidP="00801037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sz w:val="28"/>
                <w:szCs w:val="28"/>
                <w:cs/>
                <w:lang w:val="en-GB"/>
              </w:rPr>
              <w:t xml:space="preserve">เงินกู้ยืม </w:t>
            </w:r>
            <w:r w:rsidRPr="009A7517">
              <w:rPr>
                <w:rFonts w:hint="cs"/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265" w:type="dxa"/>
          </w:tcPr>
          <w:p w14:paraId="06FC9BDC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23F4075D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7" w:type="dxa"/>
          </w:tcPr>
          <w:p w14:paraId="63CB365A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F1040C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A3502AD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B450CF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8CE43F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1D36ED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1,201</w:t>
            </w:r>
          </w:p>
        </w:tc>
        <w:tc>
          <w:tcPr>
            <w:tcW w:w="236" w:type="dxa"/>
            <w:shd w:val="clear" w:color="auto" w:fill="auto"/>
          </w:tcPr>
          <w:p w14:paraId="59D10D78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43FE99AC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1,201</w:t>
            </w:r>
          </w:p>
        </w:tc>
        <w:tc>
          <w:tcPr>
            <w:tcW w:w="236" w:type="dxa"/>
          </w:tcPr>
          <w:p w14:paraId="195A369A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ED60A0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A0BA30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1371AB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1,245</w:t>
            </w:r>
          </w:p>
        </w:tc>
        <w:tc>
          <w:tcPr>
            <w:tcW w:w="236" w:type="dxa"/>
          </w:tcPr>
          <w:p w14:paraId="2AFC89BC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3CB841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756FF9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555A5E8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1,245</w:t>
            </w:r>
          </w:p>
        </w:tc>
      </w:tr>
      <w:tr w:rsidR="003554C1" w:rsidRPr="009A7517" w14:paraId="18DDC329" w14:textId="77777777" w:rsidTr="00801037">
        <w:trPr>
          <w:trHeight w:val="261"/>
        </w:trPr>
        <w:tc>
          <w:tcPr>
            <w:tcW w:w="3420" w:type="dxa"/>
            <w:shd w:val="clear" w:color="auto" w:fill="auto"/>
          </w:tcPr>
          <w:p w14:paraId="44401A28" w14:textId="77777777" w:rsidR="003554C1" w:rsidRPr="009A7517" w:rsidRDefault="003554C1" w:rsidP="00801037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265" w:type="dxa"/>
          </w:tcPr>
          <w:p w14:paraId="6A3845DF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9" w:type="dxa"/>
          </w:tcPr>
          <w:p w14:paraId="0BDD77F2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7" w:type="dxa"/>
          </w:tcPr>
          <w:p w14:paraId="4A4F4306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DCB1B4A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3E2C51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B0E491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3D7241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5510D0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30,476</w:t>
            </w:r>
          </w:p>
        </w:tc>
        <w:tc>
          <w:tcPr>
            <w:tcW w:w="236" w:type="dxa"/>
            <w:shd w:val="clear" w:color="auto" w:fill="auto"/>
          </w:tcPr>
          <w:p w14:paraId="6072D64D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3094208A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30,476</w:t>
            </w:r>
          </w:p>
        </w:tc>
        <w:tc>
          <w:tcPr>
            <w:tcW w:w="236" w:type="dxa"/>
          </w:tcPr>
          <w:p w14:paraId="3DB11C6F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9CA10B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DB1137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304C3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30,845</w:t>
            </w:r>
          </w:p>
        </w:tc>
        <w:tc>
          <w:tcPr>
            <w:tcW w:w="236" w:type="dxa"/>
          </w:tcPr>
          <w:p w14:paraId="1BE99129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7292E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7BA7C6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AE045AC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30,845</w:t>
            </w:r>
          </w:p>
        </w:tc>
      </w:tr>
      <w:tr w:rsidR="003554C1" w:rsidRPr="009A7517" w14:paraId="5B4B4048" w14:textId="77777777" w:rsidTr="00801037">
        <w:trPr>
          <w:trHeight w:val="261"/>
        </w:trPr>
        <w:tc>
          <w:tcPr>
            <w:tcW w:w="3420" w:type="dxa"/>
            <w:shd w:val="clear" w:color="auto" w:fill="auto"/>
          </w:tcPr>
          <w:p w14:paraId="0E94B00C" w14:textId="77777777" w:rsidR="003554C1" w:rsidRPr="009A7517" w:rsidRDefault="003554C1" w:rsidP="00801037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9A7517">
              <w:rPr>
                <w:rFonts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265" w:type="dxa"/>
          </w:tcPr>
          <w:p w14:paraId="79328004" w14:textId="77777777" w:rsidR="003554C1" w:rsidRPr="009A7517" w:rsidRDefault="003554C1" w:rsidP="00801037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21661A7B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7" w:type="dxa"/>
          </w:tcPr>
          <w:p w14:paraId="6512B26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9540652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507</w:t>
            </w:r>
          </w:p>
        </w:tc>
        <w:tc>
          <w:tcPr>
            <w:tcW w:w="236" w:type="dxa"/>
          </w:tcPr>
          <w:p w14:paraId="478341E5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83BA52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8FA440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9CD129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110EA7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5" w:type="dxa"/>
            <w:shd w:val="clear" w:color="auto" w:fill="auto"/>
          </w:tcPr>
          <w:p w14:paraId="7A6BE0C6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507</w:t>
            </w:r>
          </w:p>
        </w:tc>
        <w:tc>
          <w:tcPr>
            <w:tcW w:w="236" w:type="dxa"/>
          </w:tcPr>
          <w:p w14:paraId="179B1068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2D11EA7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91C157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1B2E3D2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507</w:t>
            </w:r>
          </w:p>
        </w:tc>
        <w:tc>
          <w:tcPr>
            <w:tcW w:w="236" w:type="dxa"/>
          </w:tcPr>
          <w:p w14:paraId="06DAD87E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4B00E27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1BA05F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BE42ACF" w14:textId="77777777" w:rsidR="003554C1" w:rsidRPr="009A7517" w:rsidRDefault="003554C1" w:rsidP="008010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507</w:t>
            </w:r>
          </w:p>
        </w:tc>
      </w:tr>
    </w:tbl>
    <w:p w14:paraId="13DA0CC8" w14:textId="2F28FDF1" w:rsidR="008F3C28" w:rsidRPr="009A7517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BD058B0" w14:textId="18BF911E" w:rsidR="008F3C28" w:rsidRPr="009A7517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A914FF3" w14:textId="6818A924" w:rsidR="00FE302E" w:rsidRPr="009A7517" w:rsidRDefault="00FE302E">
      <w:pPr>
        <w:rPr>
          <w:cs/>
        </w:rPr>
        <w:sectPr w:rsidR="00FE302E" w:rsidRPr="009A7517" w:rsidSect="003554C1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0AD3727" w14:textId="0A163432" w:rsidR="00B937DD" w:rsidRPr="009A7517" w:rsidRDefault="00B937DD" w:rsidP="00C5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lastRenderedPageBreak/>
        <w:t xml:space="preserve">มูลค่ายุติธรรมระดับ </w:t>
      </w:r>
      <w:r w:rsidR="00423C1C" w:rsidRPr="009A7517">
        <w:rPr>
          <w:rFonts w:hint="cs"/>
        </w:rPr>
        <w:t>2</w:t>
      </w:r>
      <w:r w:rsidRPr="009A7517">
        <w:rPr>
          <w:rFonts w:hint="cs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10297E8E" w14:textId="77777777" w:rsidR="00B937DD" w:rsidRPr="009A7517" w:rsidRDefault="00B937DD" w:rsidP="00B9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2E8C795" w14:textId="77777777" w:rsidR="00B937DD" w:rsidRPr="009A7517" w:rsidRDefault="00B937DD" w:rsidP="00B9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9A7517">
        <w:rPr>
          <w:rFonts w:hint="cs"/>
          <w:cs/>
        </w:rPr>
        <w:t xml:space="preserve">มูลค่ายุติธรรมระดับ </w:t>
      </w:r>
      <w:r w:rsidRPr="009A7517">
        <w:rPr>
          <w:rFonts w:hint="cs"/>
        </w:rPr>
        <w:t xml:space="preserve">3 </w:t>
      </w:r>
      <w:r w:rsidRPr="009A7517">
        <w:rPr>
          <w:rFonts w:hint="cs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73D74BC" w14:textId="77777777" w:rsidR="00B937DD" w:rsidRPr="009A7517" w:rsidRDefault="00B937DD" w:rsidP="00B937DD">
      <w:pPr>
        <w:pStyle w:val="ListParagraph"/>
        <w:numPr>
          <w:ilvl w:val="0"/>
          <w:numId w:val="49"/>
        </w:numPr>
        <w:tabs>
          <w:tab w:val="decimal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3172431A" w14:textId="3E652C72" w:rsidR="000266D7" w:rsidRPr="009A7517" w:rsidRDefault="000266D7" w:rsidP="00BD57C1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EA23E02" w14:textId="0732ED4C" w:rsidR="00D174E2" w:rsidRPr="009A7517" w:rsidRDefault="00D174E2" w:rsidP="00D174E2">
      <w:pPr>
        <w:pStyle w:val="ListParagraph"/>
        <w:numPr>
          <w:ilvl w:val="1"/>
          <w:numId w:val="3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47C633FB" w14:textId="77777777" w:rsidR="003C1743" w:rsidRPr="009A7517" w:rsidRDefault="003C1743" w:rsidP="003C1743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515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9"/>
        <w:gridCol w:w="1002"/>
        <w:gridCol w:w="919"/>
        <w:gridCol w:w="984"/>
        <w:gridCol w:w="1049"/>
        <w:gridCol w:w="984"/>
        <w:gridCol w:w="1112"/>
        <w:gridCol w:w="1092"/>
      </w:tblGrid>
      <w:tr w:rsidR="003C1743" w:rsidRPr="009A7517" w14:paraId="5CB43BBE" w14:textId="77777777" w:rsidTr="003C1743">
        <w:trPr>
          <w:tblHeader/>
        </w:trPr>
        <w:tc>
          <w:tcPr>
            <w:tcW w:w="1434" w:type="pct"/>
            <w:vAlign w:val="bottom"/>
          </w:tcPr>
          <w:p w14:paraId="4131BBA0" w14:textId="77777777" w:rsidR="003C1743" w:rsidRPr="009A7517" w:rsidRDefault="003C1743" w:rsidP="00B42109">
            <w:pPr>
              <w:spacing w:line="240" w:lineRule="auto"/>
              <w:ind w:left="159" w:hanging="15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3566" w:type="pct"/>
            <w:gridSpan w:val="7"/>
            <w:vAlign w:val="bottom"/>
          </w:tcPr>
          <w:p w14:paraId="2BF7CE5B" w14:textId="77777777" w:rsidR="003C1743" w:rsidRPr="009A7517" w:rsidRDefault="003C1743" w:rsidP="00B42109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3C1743" w:rsidRPr="009A7517" w14:paraId="338F6D36" w14:textId="77777777" w:rsidTr="00C33169">
        <w:trPr>
          <w:tblHeader/>
        </w:trPr>
        <w:tc>
          <w:tcPr>
            <w:tcW w:w="1434" w:type="pct"/>
            <w:vAlign w:val="bottom"/>
            <w:hideMark/>
          </w:tcPr>
          <w:p w14:paraId="0964DB31" w14:textId="77777777" w:rsidR="003C1743" w:rsidRPr="009A7517" w:rsidRDefault="003C1743" w:rsidP="00333EA0">
            <w:pPr>
              <w:spacing w:line="240" w:lineRule="auto"/>
              <w:ind w:left="159" w:hanging="159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547" w:type="pct"/>
            <w:vAlign w:val="bottom"/>
            <w:hideMark/>
          </w:tcPr>
          <w:p w14:paraId="7D39A13E" w14:textId="77777777" w:rsidR="003C1743" w:rsidRPr="009A7517" w:rsidRDefault="003C1743" w:rsidP="003C1743">
            <w:pPr>
              <w:spacing w:line="240" w:lineRule="auto"/>
              <w:ind w:left="-107" w:right="-36"/>
              <w:jc w:val="center"/>
            </w:pPr>
            <w:r w:rsidRPr="009A7517">
              <w:rPr>
                <w:rFonts w:hint="cs"/>
                <w:cs/>
              </w:rPr>
              <w:t>ณ วันที่</w:t>
            </w:r>
          </w:p>
          <w:p w14:paraId="26EBBB70" w14:textId="77777777" w:rsidR="003C1743" w:rsidRPr="009A7517" w:rsidRDefault="003C1743" w:rsidP="003C1743">
            <w:pPr>
              <w:spacing w:line="240" w:lineRule="auto"/>
              <w:ind w:left="-107" w:right="-36"/>
              <w:jc w:val="center"/>
            </w:pP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429" w:type="pct"/>
            <w:vAlign w:val="bottom"/>
          </w:tcPr>
          <w:p w14:paraId="3C829187" w14:textId="03F5893C" w:rsidR="003C1743" w:rsidRPr="009A7517" w:rsidRDefault="003C1743" w:rsidP="003C1743">
            <w:pPr>
              <w:spacing w:line="240" w:lineRule="auto"/>
              <w:jc w:val="center"/>
              <w:rPr>
                <w:lang w:bidi="ar-SA"/>
              </w:rPr>
            </w:pPr>
            <w:r w:rsidRPr="009A7517">
              <w:rPr>
                <w:rFonts w:hint="cs"/>
                <w:cs/>
              </w:rPr>
              <w:t>ซื้อ</w:t>
            </w:r>
          </w:p>
        </w:tc>
        <w:tc>
          <w:tcPr>
            <w:tcW w:w="429" w:type="pct"/>
            <w:vAlign w:val="bottom"/>
            <w:hideMark/>
          </w:tcPr>
          <w:p w14:paraId="7815B9B6" w14:textId="375A186D" w:rsidR="003C1743" w:rsidRPr="009A7517" w:rsidRDefault="003C1743" w:rsidP="003C1743">
            <w:pPr>
              <w:spacing w:line="240" w:lineRule="auto"/>
              <w:jc w:val="center"/>
            </w:pPr>
            <w:r w:rsidRPr="009A7517">
              <w:rPr>
                <w:rFonts w:hint="cs"/>
                <w:cs/>
              </w:rPr>
              <w:t>ขาย</w:t>
            </w:r>
          </w:p>
        </w:tc>
        <w:tc>
          <w:tcPr>
            <w:tcW w:w="570" w:type="pct"/>
            <w:vAlign w:val="bottom"/>
          </w:tcPr>
          <w:p w14:paraId="74827ADE" w14:textId="752488A1" w:rsidR="003C1743" w:rsidRPr="009A7517" w:rsidRDefault="003C1743" w:rsidP="00E0060B">
            <w:pPr>
              <w:tabs>
                <w:tab w:val="clear" w:pos="907"/>
                <w:tab w:val="left" w:pos="745"/>
              </w:tabs>
              <w:spacing w:line="240" w:lineRule="auto"/>
              <w:ind w:left="-65" w:right="-101"/>
              <w:jc w:val="center"/>
              <w:rPr>
                <w:cs/>
                <w:lang w:bidi="ar-SA"/>
              </w:rPr>
            </w:pPr>
            <w:r w:rsidRPr="009A7517">
              <w:rPr>
                <w:rFonts w:hint="cs"/>
                <w:cs/>
              </w:rPr>
              <w:t>โอนเปลี่ยนประเภท</w:t>
            </w:r>
            <w:r w:rsidR="002F7C1D" w:rsidRPr="009A7517">
              <w:rPr>
                <w:rFonts w:hint="cs"/>
                <w:cs/>
              </w:rPr>
              <w:t xml:space="preserve"> </w:t>
            </w:r>
          </w:p>
        </w:tc>
        <w:tc>
          <w:tcPr>
            <w:tcW w:w="454" w:type="pct"/>
            <w:vAlign w:val="bottom"/>
            <w:hideMark/>
          </w:tcPr>
          <w:p w14:paraId="4CB08B50" w14:textId="77907A08" w:rsidR="003C1743" w:rsidRPr="009A7517" w:rsidRDefault="003C1743" w:rsidP="003C1743">
            <w:pPr>
              <w:spacing w:line="240" w:lineRule="auto"/>
              <w:jc w:val="center"/>
            </w:pPr>
            <w:r w:rsidRPr="009A7517">
              <w:rPr>
                <w:rFonts w:hint="cs"/>
                <w:cs/>
              </w:rPr>
              <w:t>ปรับปรุงมูลค่ายุติธรรม</w:t>
            </w:r>
          </w:p>
        </w:tc>
        <w:tc>
          <w:tcPr>
            <w:tcW w:w="545" w:type="pct"/>
            <w:vAlign w:val="bottom"/>
          </w:tcPr>
          <w:p w14:paraId="2BDD4EDC" w14:textId="72C420EF" w:rsidR="003C1743" w:rsidRPr="009A7517" w:rsidRDefault="003C1743" w:rsidP="003C1743">
            <w:pPr>
              <w:spacing w:line="240" w:lineRule="auto"/>
              <w:jc w:val="center"/>
              <w:rPr>
                <w:lang w:bidi="ar-SA"/>
              </w:rPr>
            </w:pPr>
            <w:r w:rsidRPr="009A7517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592" w:type="pct"/>
          </w:tcPr>
          <w:p w14:paraId="64271CBF" w14:textId="77777777" w:rsidR="003C1743" w:rsidRPr="009A7517" w:rsidRDefault="003C1743" w:rsidP="003C1743">
            <w:pPr>
              <w:spacing w:line="240" w:lineRule="auto"/>
              <w:ind w:left="-83" w:right="-127"/>
              <w:jc w:val="center"/>
            </w:pPr>
          </w:p>
          <w:p w14:paraId="4E1EE8FF" w14:textId="77777777" w:rsidR="003C1743" w:rsidRPr="009A7517" w:rsidRDefault="003C1743" w:rsidP="003C1743">
            <w:pPr>
              <w:spacing w:line="240" w:lineRule="auto"/>
              <w:jc w:val="center"/>
            </w:pPr>
            <w:r w:rsidRPr="009A7517">
              <w:rPr>
                <w:rFonts w:hint="cs"/>
                <w:cs/>
              </w:rPr>
              <w:t>ณ วันที่</w:t>
            </w:r>
          </w:p>
          <w:p w14:paraId="4B86A886" w14:textId="12DD57B1" w:rsidR="003C1743" w:rsidRPr="009A7517" w:rsidRDefault="003C1743" w:rsidP="003C1743">
            <w:pPr>
              <w:spacing w:line="240" w:lineRule="auto"/>
              <w:ind w:left="-83" w:right="-127"/>
              <w:jc w:val="center"/>
              <w:rPr>
                <w:cs/>
              </w:rPr>
            </w:pPr>
            <w:r w:rsidRPr="009A7517">
              <w:rPr>
                <w:rFonts w:hint="cs"/>
              </w:rPr>
              <w:t>31</w:t>
            </w:r>
            <w:r w:rsidRPr="009A7517">
              <w:rPr>
                <w:rFonts w:hint="cs"/>
                <w:cs/>
              </w:rPr>
              <w:t xml:space="preserve"> ธันวาคม</w:t>
            </w:r>
          </w:p>
        </w:tc>
      </w:tr>
      <w:tr w:rsidR="003C1743" w:rsidRPr="009A7517" w14:paraId="6D5E1CD8" w14:textId="77777777" w:rsidTr="003C1743">
        <w:trPr>
          <w:tblHeader/>
        </w:trPr>
        <w:tc>
          <w:tcPr>
            <w:tcW w:w="1434" w:type="pct"/>
            <w:vAlign w:val="bottom"/>
          </w:tcPr>
          <w:p w14:paraId="205D6E49" w14:textId="77777777" w:rsidR="003C1743" w:rsidRPr="009A7517" w:rsidRDefault="003C1743" w:rsidP="003C1743">
            <w:pPr>
              <w:spacing w:line="240" w:lineRule="auto"/>
              <w:ind w:left="159" w:hanging="15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3566" w:type="pct"/>
            <w:gridSpan w:val="7"/>
            <w:vAlign w:val="bottom"/>
          </w:tcPr>
          <w:p w14:paraId="3B5CACCE" w14:textId="77777777" w:rsidR="003C1743" w:rsidRPr="009A7517" w:rsidRDefault="003C1743" w:rsidP="003C1743">
            <w:pPr>
              <w:spacing w:line="240" w:lineRule="auto"/>
              <w:jc w:val="center"/>
              <w:rPr>
                <w:i/>
                <w:iCs/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3C1743" w:rsidRPr="009A7517" w14:paraId="787F9C02" w14:textId="77777777" w:rsidTr="00C33169">
        <w:tc>
          <w:tcPr>
            <w:tcW w:w="1434" w:type="pct"/>
            <w:hideMark/>
          </w:tcPr>
          <w:p w14:paraId="4E858BA5" w14:textId="63A32A03" w:rsidR="003C1743" w:rsidRPr="009A7517" w:rsidRDefault="003C1743" w:rsidP="003C1743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t>256</w:t>
            </w:r>
            <w:r w:rsidR="003554C1" w:rsidRPr="009A7517">
              <w:rPr>
                <w:rFonts w:hint="cs"/>
                <w:b/>
                <w:bCs/>
                <w:i/>
                <w:iCs/>
              </w:rPr>
              <w:t>5</w:t>
            </w:r>
          </w:p>
        </w:tc>
        <w:tc>
          <w:tcPr>
            <w:tcW w:w="547" w:type="pct"/>
          </w:tcPr>
          <w:p w14:paraId="744B1879" w14:textId="77777777" w:rsidR="003C1743" w:rsidRPr="009A7517" w:rsidRDefault="003C1743" w:rsidP="003C1743">
            <w:pPr>
              <w:spacing w:line="240" w:lineRule="auto"/>
              <w:jc w:val="right"/>
            </w:pPr>
          </w:p>
        </w:tc>
        <w:tc>
          <w:tcPr>
            <w:tcW w:w="429" w:type="pct"/>
          </w:tcPr>
          <w:p w14:paraId="7FF6CA7F" w14:textId="77777777" w:rsidR="003C1743" w:rsidRPr="009A7517" w:rsidRDefault="003C1743" w:rsidP="003C1743">
            <w:pPr>
              <w:spacing w:line="240" w:lineRule="auto"/>
              <w:jc w:val="both"/>
            </w:pPr>
          </w:p>
        </w:tc>
        <w:tc>
          <w:tcPr>
            <w:tcW w:w="429" w:type="pct"/>
          </w:tcPr>
          <w:p w14:paraId="39C363BF" w14:textId="77777777" w:rsidR="003C1743" w:rsidRPr="009A7517" w:rsidRDefault="003C1743" w:rsidP="003C1743">
            <w:pPr>
              <w:spacing w:line="240" w:lineRule="auto"/>
              <w:jc w:val="right"/>
            </w:pPr>
          </w:p>
        </w:tc>
        <w:tc>
          <w:tcPr>
            <w:tcW w:w="570" w:type="pct"/>
          </w:tcPr>
          <w:p w14:paraId="17D668BC" w14:textId="77777777" w:rsidR="003C1743" w:rsidRPr="009A7517" w:rsidRDefault="003C1743" w:rsidP="003C1743">
            <w:pPr>
              <w:spacing w:line="240" w:lineRule="auto"/>
              <w:jc w:val="both"/>
            </w:pPr>
          </w:p>
        </w:tc>
        <w:tc>
          <w:tcPr>
            <w:tcW w:w="454" w:type="pct"/>
          </w:tcPr>
          <w:p w14:paraId="177CBFAD" w14:textId="77777777" w:rsidR="003C1743" w:rsidRPr="009A7517" w:rsidRDefault="003C1743" w:rsidP="003C1743">
            <w:pPr>
              <w:spacing w:line="240" w:lineRule="auto"/>
              <w:jc w:val="right"/>
            </w:pPr>
          </w:p>
        </w:tc>
        <w:tc>
          <w:tcPr>
            <w:tcW w:w="545" w:type="pct"/>
          </w:tcPr>
          <w:p w14:paraId="27D21F59" w14:textId="77777777" w:rsidR="003C1743" w:rsidRPr="009A7517" w:rsidRDefault="003C1743" w:rsidP="003C1743">
            <w:pPr>
              <w:spacing w:line="240" w:lineRule="auto"/>
              <w:jc w:val="both"/>
            </w:pPr>
          </w:p>
        </w:tc>
        <w:tc>
          <w:tcPr>
            <w:tcW w:w="592" w:type="pct"/>
          </w:tcPr>
          <w:p w14:paraId="43096875" w14:textId="77777777" w:rsidR="003C1743" w:rsidRPr="009A7517" w:rsidRDefault="003C1743" w:rsidP="003C1743">
            <w:pPr>
              <w:spacing w:line="240" w:lineRule="auto"/>
              <w:jc w:val="right"/>
            </w:pPr>
          </w:p>
        </w:tc>
      </w:tr>
      <w:tr w:rsidR="003C1743" w:rsidRPr="009A7517" w14:paraId="3D2956C0" w14:textId="77777777" w:rsidTr="00C33169">
        <w:tc>
          <w:tcPr>
            <w:tcW w:w="1434" w:type="pct"/>
            <w:hideMark/>
          </w:tcPr>
          <w:p w14:paraId="5290F601" w14:textId="77777777" w:rsidR="003C1743" w:rsidRPr="009A7517" w:rsidRDefault="003C1743" w:rsidP="003C1743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547" w:type="pct"/>
            <w:vAlign w:val="bottom"/>
          </w:tcPr>
          <w:p w14:paraId="1E3A792E" w14:textId="77777777" w:rsidR="003C1743" w:rsidRPr="009A7517" w:rsidRDefault="003C1743" w:rsidP="003C1743">
            <w:pPr>
              <w:spacing w:line="240" w:lineRule="auto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429" w:type="pct"/>
            <w:vAlign w:val="bottom"/>
          </w:tcPr>
          <w:p w14:paraId="44479401" w14:textId="77777777" w:rsidR="003C1743" w:rsidRPr="009A7517" w:rsidRDefault="003C1743" w:rsidP="003C1743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9" w:type="pct"/>
            <w:vAlign w:val="bottom"/>
          </w:tcPr>
          <w:p w14:paraId="0905D058" w14:textId="77777777" w:rsidR="003C1743" w:rsidRPr="009A7517" w:rsidRDefault="003C1743" w:rsidP="003C1743">
            <w:pPr>
              <w:spacing w:line="240" w:lineRule="auto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570" w:type="pct"/>
            <w:vAlign w:val="bottom"/>
          </w:tcPr>
          <w:p w14:paraId="3F167B9D" w14:textId="77777777" w:rsidR="003C1743" w:rsidRPr="009A7517" w:rsidRDefault="003C1743" w:rsidP="003C1743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54" w:type="pct"/>
            <w:vAlign w:val="bottom"/>
          </w:tcPr>
          <w:p w14:paraId="5C90FFFD" w14:textId="77777777" w:rsidR="003C1743" w:rsidRPr="009A7517" w:rsidRDefault="003C1743" w:rsidP="003C1743">
            <w:pPr>
              <w:spacing w:line="240" w:lineRule="auto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545" w:type="pct"/>
            <w:vAlign w:val="bottom"/>
          </w:tcPr>
          <w:p w14:paraId="41B97177" w14:textId="77777777" w:rsidR="003C1743" w:rsidRPr="009A7517" w:rsidRDefault="003C1743" w:rsidP="003C1743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592" w:type="pct"/>
          </w:tcPr>
          <w:p w14:paraId="0242B2EF" w14:textId="77777777" w:rsidR="003C1743" w:rsidRPr="009A7517" w:rsidRDefault="003C1743" w:rsidP="003C1743">
            <w:pPr>
              <w:spacing w:line="240" w:lineRule="auto"/>
              <w:jc w:val="right"/>
              <w:rPr>
                <w:b/>
                <w:bCs/>
                <w:i/>
                <w:iCs/>
              </w:rPr>
            </w:pPr>
          </w:p>
        </w:tc>
      </w:tr>
      <w:tr w:rsidR="003C1743" w:rsidRPr="009A7517" w14:paraId="3DABB65E" w14:textId="77777777" w:rsidTr="00C33169">
        <w:tc>
          <w:tcPr>
            <w:tcW w:w="1434" w:type="pct"/>
          </w:tcPr>
          <w:p w14:paraId="75F1CC0E" w14:textId="77777777" w:rsidR="003C1743" w:rsidRPr="009A7517" w:rsidRDefault="003C1743" w:rsidP="003C1743">
            <w:pPr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cs/>
              </w:rPr>
              <w:t xml:space="preserve">ตราสารทุนที่วัดมูลค่าด้วย      </w:t>
            </w:r>
          </w:p>
        </w:tc>
        <w:tc>
          <w:tcPr>
            <w:tcW w:w="547" w:type="pct"/>
            <w:shd w:val="clear" w:color="auto" w:fill="auto"/>
          </w:tcPr>
          <w:p w14:paraId="582E19CA" w14:textId="77777777" w:rsidR="003C1743" w:rsidRPr="009A7517" w:rsidRDefault="003C1743" w:rsidP="003C1743">
            <w:pPr>
              <w:spacing w:line="240" w:lineRule="auto"/>
              <w:jc w:val="right"/>
              <w:rPr>
                <w:lang w:bidi="ar-SA"/>
              </w:rPr>
            </w:pPr>
          </w:p>
        </w:tc>
        <w:tc>
          <w:tcPr>
            <w:tcW w:w="429" w:type="pct"/>
            <w:shd w:val="clear" w:color="auto" w:fill="auto"/>
          </w:tcPr>
          <w:p w14:paraId="7BA03904" w14:textId="77777777" w:rsidR="003C1743" w:rsidRPr="009A7517" w:rsidRDefault="003C1743" w:rsidP="003C1743">
            <w:pPr>
              <w:spacing w:line="240" w:lineRule="auto"/>
              <w:jc w:val="both"/>
            </w:pPr>
          </w:p>
        </w:tc>
        <w:tc>
          <w:tcPr>
            <w:tcW w:w="429" w:type="pct"/>
            <w:shd w:val="clear" w:color="auto" w:fill="auto"/>
          </w:tcPr>
          <w:p w14:paraId="4CB8381A" w14:textId="77777777" w:rsidR="003C1743" w:rsidRPr="009A7517" w:rsidRDefault="003C1743" w:rsidP="003C1743">
            <w:pPr>
              <w:spacing w:line="240" w:lineRule="auto"/>
              <w:jc w:val="right"/>
            </w:pPr>
          </w:p>
        </w:tc>
        <w:tc>
          <w:tcPr>
            <w:tcW w:w="570" w:type="pct"/>
            <w:shd w:val="clear" w:color="auto" w:fill="auto"/>
          </w:tcPr>
          <w:p w14:paraId="524D1BC7" w14:textId="77777777" w:rsidR="003C1743" w:rsidRPr="009A7517" w:rsidRDefault="003C1743" w:rsidP="003C1743">
            <w:pPr>
              <w:spacing w:line="240" w:lineRule="auto"/>
              <w:jc w:val="both"/>
            </w:pPr>
          </w:p>
        </w:tc>
        <w:tc>
          <w:tcPr>
            <w:tcW w:w="454" w:type="pct"/>
            <w:shd w:val="clear" w:color="auto" w:fill="auto"/>
          </w:tcPr>
          <w:p w14:paraId="732F956E" w14:textId="77777777" w:rsidR="003C1743" w:rsidRPr="009A7517" w:rsidRDefault="003C1743" w:rsidP="003C1743">
            <w:pPr>
              <w:spacing w:line="240" w:lineRule="auto"/>
              <w:jc w:val="right"/>
            </w:pPr>
          </w:p>
        </w:tc>
        <w:tc>
          <w:tcPr>
            <w:tcW w:w="545" w:type="pct"/>
            <w:shd w:val="clear" w:color="auto" w:fill="auto"/>
          </w:tcPr>
          <w:p w14:paraId="03848BA2" w14:textId="77777777" w:rsidR="003C1743" w:rsidRPr="009A7517" w:rsidRDefault="003C1743" w:rsidP="003C1743">
            <w:pPr>
              <w:spacing w:line="240" w:lineRule="auto"/>
              <w:jc w:val="both"/>
            </w:pPr>
          </w:p>
        </w:tc>
        <w:tc>
          <w:tcPr>
            <w:tcW w:w="592" w:type="pct"/>
            <w:shd w:val="clear" w:color="auto" w:fill="auto"/>
          </w:tcPr>
          <w:p w14:paraId="0EED8445" w14:textId="77777777" w:rsidR="003C1743" w:rsidRPr="009A7517" w:rsidRDefault="003C1743" w:rsidP="003C1743">
            <w:pPr>
              <w:spacing w:line="240" w:lineRule="auto"/>
              <w:jc w:val="right"/>
            </w:pPr>
          </w:p>
        </w:tc>
      </w:tr>
      <w:tr w:rsidR="006E545E" w:rsidRPr="009A7517" w14:paraId="4C1B3BAF" w14:textId="77777777" w:rsidTr="001756A3">
        <w:tc>
          <w:tcPr>
            <w:tcW w:w="1434" w:type="pct"/>
          </w:tcPr>
          <w:p w14:paraId="7F7FFFAC" w14:textId="37611936" w:rsidR="006E545E" w:rsidRPr="009A7517" w:rsidRDefault="006E545E" w:rsidP="006E545E">
            <w:pPr>
              <w:pStyle w:val="ListParagraph"/>
              <w:numPr>
                <w:ilvl w:val="0"/>
                <w:numId w:val="51"/>
              </w:numPr>
              <w:ind w:left="250" w:hanging="2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6C806D48" w14:textId="11A7424D" w:rsidR="006E545E" w:rsidRPr="009A7517" w:rsidRDefault="001756A3" w:rsidP="0033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  <w:r w:rsidRPr="009A7517">
              <w:rPr>
                <w:rFonts w:hint="cs"/>
              </w:rPr>
              <w:t>41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15ED507B" w14:textId="4CCA03FE" w:rsidR="006E545E" w:rsidRPr="009A7517" w:rsidRDefault="001756A3" w:rsidP="0033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4C3532C2" w14:textId="7D07F3C6" w:rsidR="006E545E" w:rsidRPr="009A7517" w:rsidRDefault="001756A3" w:rsidP="0033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2FE91F88" w14:textId="351FDE3A" w:rsidR="006E545E" w:rsidRPr="009A7517" w:rsidRDefault="001756A3" w:rsidP="0033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20" w:firstLine="4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1D6B8331" w14:textId="040B2514" w:rsidR="006E545E" w:rsidRPr="009A7517" w:rsidRDefault="001756A3" w:rsidP="0033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  <w:r w:rsidRPr="009A7517">
              <w:rPr>
                <w:rFonts w:hint="cs"/>
              </w:rPr>
              <w:t>10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4094C006" w14:textId="3A9A22B1" w:rsidR="006E545E" w:rsidRPr="009A7517" w:rsidRDefault="001756A3" w:rsidP="0033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firstLine="130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3F819837" w14:textId="7E261895" w:rsidR="006E545E" w:rsidRPr="009A7517" w:rsidRDefault="001756A3" w:rsidP="0033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firstLine="130"/>
            </w:pPr>
            <w:r w:rsidRPr="009A7517">
              <w:rPr>
                <w:rFonts w:hint="cs"/>
              </w:rPr>
              <w:t>51</w:t>
            </w:r>
          </w:p>
        </w:tc>
      </w:tr>
      <w:tr w:rsidR="003C1743" w:rsidRPr="009A7517" w14:paraId="2A7C3FF1" w14:textId="77777777" w:rsidTr="001756A3">
        <w:tc>
          <w:tcPr>
            <w:tcW w:w="1434" w:type="pct"/>
            <w:hideMark/>
          </w:tcPr>
          <w:p w14:paraId="4BCD92BF" w14:textId="77777777" w:rsidR="003C1743" w:rsidRPr="009A7517" w:rsidRDefault="003C1743" w:rsidP="003C1743">
            <w:pPr>
              <w:pStyle w:val="ListParagraph"/>
              <w:numPr>
                <w:ilvl w:val="0"/>
                <w:numId w:val="51"/>
              </w:numPr>
              <w:ind w:left="250" w:hanging="2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391FD" w14:textId="1E6611EA" w:rsidR="003C1743" w:rsidRPr="009A7517" w:rsidRDefault="001756A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  <w:r w:rsidRPr="009A7517">
              <w:rPr>
                <w:rFonts w:hint="cs"/>
              </w:rPr>
              <w:t>1,713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5A846043" w14:textId="6F4BE071" w:rsidR="003C1743" w:rsidRPr="009A7517" w:rsidRDefault="001756A3" w:rsidP="0017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firstLine="130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6DE3E0" w14:textId="4CEE485C" w:rsidR="003C1743" w:rsidRPr="009A7517" w:rsidRDefault="001756A3" w:rsidP="0017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firstLine="130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49CBD3AD" w14:textId="6C5ACE41" w:rsidR="003C1743" w:rsidRPr="009A7517" w:rsidRDefault="001756A3" w:rsidP="0017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28" w:firstLine="130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8482BE" w14:textId="707CE901" w:rsidR="003C1743" w:rsidRPr="009A7517" w:rsidRDefault="001756A3" w:rsidP="0017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firstLine="130"/>
            </w:pPr>
            <w:r w:rsidRPr="009A7517">
              <w:rPr>
                <w:rFonts w:hint="cs"/>
              </w:rPr>
              <w:t>(513)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15988646" w14:textId="03CEF1A2" w:rsidR="003C1743" w:rsidRPr="009A7517" w:rsidRDefault="006B289C" w:rsidP="0017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firstLine="130"/>
            </w:pPr>
            <w:r w:rsidRPr="009A7517">
              <w:rPr>
                <w:rFonts w:hint="cs"/>
              </w:rPr>
              <w:t>14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C48E903" w14:textId="3C1A4CBF" w:rsidR="003C1743" w:rsidRPr="009A7517" w:rsidRDefault="006B289C" w:rsidP="0017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firstLine="130"/>
            </w:pPr>
            <w:r w:rsidRPr="009A7517">
              <w:rPr>
                <w:rFonts w:hint="cs"/>
              </w:rPr>
              <w:t>1,214</w:t>
            </w:r>
          </w:p>
        </w:tc>
      </w:tr>
      <w:tr w:rsidR="003C1743" w:rsidRPr="009A7517" w14:paraId="00BD95A7" w14:textId="77777777" w:rsidTr="00C33169">
        <w:tc>
          <w:tcPr>
            <w:tcW w:w="1434" w:type="pct"/>
          </w:tcPr>
          <w:p w14:paraId="674CC325" w14:textId="77777777" w:rsidR="003C1743" w:rsidRPr="009A7517" w:rsidRDefault="003C1743" w:rsidP="003C1743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  <w:p w14:paraId="74C330FE" w14:textId="77777777" w:rsidR="00742BA3" w:rsidRPr="009A7517" w:rsidRDefault="00742BA3" w:rsidP="003C1743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  <w:p w14:paraId="25867F0E" w14:textId="77777777" w:rsidR="00742BA3" w:rsidRPr="009A7517" w:rsidRDefault="00742BA3" w:rsidP="003C1743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  <w:p w14:paraId="2A4BBDC1" w14:textId="77777777" w:rsidR="00742BA3" w:rsidRPr="009A7517" w:rsidRDefault="00742BA3" w:rsidP="003C1743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  <w:p w14:paraId="4E65E647" w14:textId="77777777" w:rsidR="00742BA3" w:rsidRPr="009A7517" w:rsidRDefault="00742BA3" w:rsidP="003C1743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  <w:p w14:paraId="7BADD25F" w14:textId="36BB66DC" w:rsidR="00742BA3" w:rsidRPr="009A7517" w:rsidRDefault="00742BA3" w:rsidP="003C1743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547" w:type="pct"/>
            <w:shd w:val="clear" w:color="auto" w:fill="auto"/>
          </w:tcPr>
          <w:p w14:paraId="566C6DD6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  <w:tc>
          <w:tcPr>
            <w:tcW w:w="429" w:type="pct"/>
            <w:shd w:val="clear" w:color="auto" w:fill="auto"/>
          </w:tcPr>
          <w:p w14:paraId="18BE972B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  <w:tc>
          <w:tcPr>
            <w:tcW w:w="4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B9F9BA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  <w:tc>
          <w:tcPr>
            <w:tcW w:w="570" w:type="pct"/>
            <w:shd w:val="clear" w:color="auto" w:fill="auto"/>
          </w:tcPr>
          <w:p w14:paraId="13AE3BC0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36ECCC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  <w:tc>
          <w:tcPr>
            <w:tcW w:w="545" w:type="pct"/>
            <w:shd w:val="clear" w:color="auto" w:fill="auto"/>
          </w:tcPr>
          <w:p w14:paraId="3C2722DB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  <w:tc>
          <w:tcPr>
            <w:tcW w:w="592" w:type="pct"/>
            <w:shd w:val="clear" w:color="auto" w:fill="auto"/>
          </w:tcPr>
          <w:p w14:paraId="4470EFBE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</w:tr>
      <w:tr w:rsidR="003C1743" w:rsidRPr="009A7517" w14:paraId="624CF41E" w14:textId="77777777" w:rsidTr="00C33169">
        <w:tc>
          <w:tcPr>
            <w:tcW w:w="1434" w:type="pct"/>
            <w:hideMark/>
          </w:tcPr>
          <w:p w14:paraId="0422D84D" w14:textId="71289E16" w:rsidR="003C1743" w:rsidRPr="009A7517" w:rsidRDefault="003C1743" w:rsidP="003C1743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lastRenderedPageBreak/>
              <w:t>256</w:t>
            </w:r>
            <w:r w:rsidR="003554C1" w:rsidRPr="009A7517">
              <w:rPr>
                <w:rFonts w:hint="cs"/>
                <w:b/>
                <w:bCs/>
                <w:i/>
                <w:iCs/>
              </w:rPr>
              <w:t>4</w:t>
            </w:r>
          </w:p>
        </w:tc>
        <w:tc>
          <w:tcPr>
            <w:tcW w:w="547" w:type="pct"/>
            <w:shd w:val="clear" w:color="auto" w:fill="auto"/>
          </w:tcPr>
          <w:p w14:paraId="47D0B107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  <w:tc>
          <w:tcPr>
            <w:tcW w:w="429" w:type="pct"/>
            <w:shd w:val="clear" w:color="auto" w:fill="auto"/>
          </w:tcPr>
          <w:p w14:paraId="2C244194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  <w:tc>
          <w:tcPr>
            <w:tcW w:w="429" w:type="pct"/>
            <w:shd w:val="clear" w:color="auto" w:fill="auto"/>
          </w:tcPr>
          <w:p w14:paraId="05F491CD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  <w:tc>
          <w:tcPr>
            <w:tcW w:w="570" w:type="pct"/>
            <w:shd w:val="clear" w:color="auto" w:fill="auto"/>
          </w:tcPr>
          <w:p w14:paraId="128A2072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  <w:tc>
          <w:tcPr>
            <w:tcW w:w="454" w:type="pct"/>
            <w:shd w:val="clear" w:color="auto" w:fill="auto"/>
          </w:tcPr>
          <w:p w14:paraId="580B6704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  <w:tc>
          <w:tcPr>
            <w:tcW w:w="545" w:type="pct"/>
            <w:shd w:val="clear" w:color="auto" w:fill="auto"/>
          </w:tcPr>
          <w:p w14:paraId="487BE7BC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  <w:tc>
          <w:tcPr>
            <w:tcW w:w="592" w:type="pct"/>
            <w:shd w:val="clear" w:color="auto" w:fill="auto"/>
          </w:tcPr>
          <w:p w14:paraId="5475E49F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</w:tr>
      <w:tr w:rsidR="003C1743" w:rsidRPr="009A7517" w14:paraId="2D09285C" w14:textId="77777777" w:rsidTr="00C33169">
        <w:tc>
          <w:tcPr>
            <w:tcW w:w="1434" w:type="pct"/>
          </w:tcPr>
          <w:p w14:paraId="3D3E0B33" w14:textId="77777777" w:rsidR="003C1743" w:rsidRPr="009A7517" w:rsidRDefault="003C1743" w:rsidP="003C1743">
            <w:pPr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10407760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i/>
                <w:iCs/>
                <w:lang w:bidi="ar-SA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14305B2B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1E264A6E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3E020E37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6FE82CEB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39102483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592" w:type="pct"/>
            <w:shd w:val="clear" w:color="auto" w:fill="auto"/>
          </w:tcPr>
          <w:p w14:paraId="3B559A38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</w:tr>
      <w:tr w:rsidR="003C1743" w:rsidRPr="009A7517" w14:paraId="73C1BAE6" w14:textId="77777777" w:rsidTr="00C33169">
        <w:tc>
          <w:tcPr>
            <w:tcW w:w="1434" w:type="pct"/>
          </w:tcPr>
          <w:p w14:paraId="535E0B7E" w14:textId="77777777" w:rsidR="003C1743" w:rsidRPr="009A7517" w:rsidRDefault="003C1743" w:rsidP="003C1743">
            <w:pPr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cs/>
              </w:rPr>
              <w:t xml:space="preserve">ตราสารทุนที่วัดมูลค่าด้วย      </w:t>
            </w:r>
          </w:p>
        </w:tc>
        <w:tc>
          <w:tcPr>
            <w:tcW w:w="547" w:type="pct"/>
            <w:shd w:val="clear" w:color="auto" w:fill="auto"/>
          </w:tcPr>
          <w:p w14:paraId="59EBB1D8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i/>
                <w:iCs/>
                <w:lang w:bidi="ar-SA"/>
              </w:rPr>
            </w:pPr>
          </w:p>
        </w:tc>
        <w:tc>
          <w:tcPr>
            <w:tcW w:w="429" w:type="pct"/>
            <w:shd w:val="clear" w:color="auto" w:fill="auto"/>
          </w:tcPr>
          <w:p w14:paraId="421299D7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  <w:tc>
          <w:tcPr>
            <w:tcW w:w="429" w:type="pct"/>
            <w:shd w:val="clear" w:color="auto" w:fill="auto"/>
          </w:tcPr>
          <w:p w14:paraId="5EA495EF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570" w:type="pct"/>
            <w:shd w:val="clear" w:color="auto" w:fill="auto"/>
          </w:tcPr>
          <w:p w14:paraId="6B18E0F1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454" w:type="pct"/>
            <w:shd w:val="clear" w:color="auto" w:fill="auto"/>
          </w:tcPr>
          <w:p w14:paraId="347A65B4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545" w:type="pct"/>
            <w:shd w:val="clear" w:color="auto" w:fill="auto"/>
          </w:tcPr>
          <w:p w14:paraId="569C7073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592" w:type="pct"/>
            <w:shd w:val="clear" w:color="auto" w:fill="auto"/>
          </w:tcPr>
          <w:p w14:paraId="4A92BF3F" w14:textId="77777777" w:rsidR="003C1743" w:rsidRPr="009A7517" w:rsidRDefault="003C1743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</w:tr>
      <w:tr w:rsidR="003554C1" w:rsidRPr="009A7517" w14:paraId="73A8966D" w14:textId="77777777" w:rsidTr="00801037">
        <w:tc>
          <w:tcPr>
            <w:tcW w:w="1434" w:type="pct"/>
            <w:hideMark/>
          </w:tcPr>
          <w:p w14:paraId="6A2C0FF9" w14:textId="442EF1D8" w:rsidR="003554C1" w:rsidRPr="009A7517" w:rsidRDefault="003554C1" w:rsidP="003554C1">
            <w:pPr>
              <w:pStyle w:val="ListParagraph"/>
              <w:numPr>
                <w:ilvl w:val="0"/>
                <w:numId w:val="51"/>
              </w:numPr>
              <w:ind w:left="250" w:hanging="25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376DBE91" w14:textId="3B4E3BC9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083484DD" w14:textId="43585C8B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  <w:r w:rsidRPr="009A7517">
              <w:rPr>
                <w:rFonts w:hint="cs"/>
                <w:cs/>
              </w:rPr>
              <w:t>52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61D9D100" w14:textId="2FE32820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  <w:r w:rsidRPr="009A7517">
              <w:rPr>
                <w:rFonts w:hint="cs"/>
                <w:cs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7C33C81C" w14:textId="38870F1E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cs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6990D594" w14:textId="305BD448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</w:rPr>
              <w:t>(11)</w:t>
            </w:r>
          </w:p>
        </w:tc>
        <w:tc>
          <w:tcPr>
            <w:tcW w:w="545" w:type="pct"/>
            <w:shd w:val="clear" w:color="auto" w:fill="auto"/>
          </w:tcPr>
          <w:p w14:paraId="3BDBA8E8" w14:textId="77777777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  <w:p w14:paraId="745E6EE5" w14:textId="1DE6D73B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28EEDC8A" w14:textId="61B034CD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firstLine="130"/>
              <w:rPr>
                <w:cs/>
              </w:rPr>
            </w:pPr>
            <w:r w:rsidRPr="009A7517">
              <w:rPr>
                <w:rFonts w:hint="cs"/>
              </w:rPr>
              <w:t>41</w:t>
            </w:r>
          </w:p>
        </w:tc>
      </w:tr>
      <w:tr w:rsidR="003554C1" w:rsidRPr="009A7517" w14:paraId="057967DE" w14:textId="77777777" w:rsidTr="00801037">
        <w:tc>
          <w:tcPr>
            <w:tcW w:w="1434" w:type="pct"/>
          </w:tcPr>
          <w:p w14:paraId="2B8D8404" w14:textId="5800D1F8" w:rsidR="003554C1" w:rsidRPr="009A7517" w:rsidRDefault="003554C1" w:rsidP="003554C1">
            <w:pPr>
              <w:pStyle w:val="ListParagraph"/>
              <w:numPr>
                <w:ilvl w:val="0"/>
                <w:numId w:val="51"/>
              </w:numPr>
              <w:ind w:left="250" w:hanging="2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6F0E6125" w14:textId="3FE69568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  <w:r w:rsidRPr="009A7517">
              <w:rPr>
                <w:rFonts w:hint="cs"/>
              </w:rPr>
              <w:t>192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15B1C487" w14:textId="0BFE9711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431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5FCD1AB9" w14:textId="40F62A50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(381)</w:t>
            </w:r>
          </w:p>
        </w:tc>
        <w:tc>
          <w:tcPr>
            <w:tcW w:w="570" w:type="pct"/>
            <w:shd w:val="clear" w:color="auto" w:fill="auto"/>
          </w:tcPr>
          <w:p w14:paraId="3EC20F50" w14:textId="77777777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  <w:p w14:paraId="5A872770" w14:textId="35D23825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  <w:r w:rsidRPr="009A7517">
              <w:rPr>
                <w:rFonts w:hint="cs"/>
              </w:rPr>
              <w:t>1,491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0E00D3AD" w14:textId="5CC0B33D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</w:rPr>
              <w:t>(41)</w:t>
            </w:r>
          </w:p>
        </w:tc>
        <w:tc>
          <w:tcPr>
            <w:tcW w:w="545" w:type="pct"/>
            <w:shd w:val="clear" w:color="auto" w:fill="auto"/>
          </w:tcPr>
          <w:p w14:paraId="67A91628" w14:textId="77777777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  <w:p w14:paraId="50C53B1C" w14:textId="5CC3E50E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  <w:r w:rsidRPr="009A7517">
              <w:rPr>
                <w:rFonts w:hint="cs"/>
              </w:rPr>
              <w:t>21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397981E8" w14:textId="623732D5" w:rsidR="003554C1" w:rsidRPr="009A7517" w:rsidRDefault="003554C1" w:rsidP="0035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firstLine="130"/>
            </w:pPr>
            <w:r w:rsidRPr="009A7517">
              <w:rPr>
                <w:rFonts w:hint="cs"/>
              </w:rPr>
              <w:t>1,713</w:t>
            </w:r>
          </w:p>
        </w:tc>
      </w:tr>
    </w:tbl>
    <w:p w14:paraId="02DF3A01" w14:textId="5B17C046" w:rsidR="00C33169" w:rsidRPr="009A7517" w:rsidRDefault="00C33169" w:rsidP="00C5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0"/>
        <w:gridCol w:w="990"/>
        <w:gridCol w:w="236"/>
        <w:gridCol w:w="1024"/>
        <w:gridCol w:w="270"/>
        <w:gridCol w:w="1260"/>
        <w:gridCol w:w="270"/>
        <w:gridCol w:w="1170"/>
      </w:tblGrid>
      <w:tr w:rsidR="00D174E2" w:rsidRPr="009A7517" w14:paraId="0F2EACDC" w14:textId="77777777" w:rsidTr="00B42109">
        <w:trPr>
          <w:tblHeader/>
        </w:trPr>
        <w:tc>
          <w:tcPr>
            <w:tcW w:w="3870" w:type="dxa"/>
            <w:vAlign w:val="bottom"/>
          </w:tcPr>
          <w:p w14:paraId="645913B1" w14:textId="77777777" w:rsidR="00D174E2" w:rsidRPr="009A7517" w:rsidRDefault="00D174E2" w:rsidP="00B42109">
            <w:pPr>
              <w:spacing w:line="240" w:lineRule="auto"/>
              <w:ind w:left="159" w:hanging="15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310" w:type="dxa"/>
            <w:gridSpan w:val="8"/>
            <w:vAlign w:val="bottom"/>
          </w:tcPr>
          <w:p w14:paraId="485565C9" w14:textId="77777777" w:rsidR="00D174E2" w:rsidRPr="009A7517" w:rsidRDefault="00D174E2" w:rsidP="00B42109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174E2" w:rsidRPr="009A7517" w14:paraId="7DE268FD" w14:textId="77777777" w:rsidTr="00B42109">
        <w:trPr>
          <w:tblHeader/>
        </w:trPr>
        <w:tc>
          <w:tcPr>
            <w:tcW w:w="3870" w:type="dxa"/>
            <w:vAlign w:val="bottom"/>
            <w:hideMark/>
          </w:tcPr>
          <w:p w14:paraId="0CAA296D" w14:textId="77777777" w:rsidR="00D174E2" w:rsidRPr="009A7517" w:rsidRDefault="00D174E2" w:rsidP="00B42109">
            <w:pPr>
              <w:spacing w:line="240" w:lineRule="auto"/>
              <w:ind w:left="159" w:hanging="159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7703E23B" w14:textId="77777777" w:rsidR="00D174E2" w:rsidRPr="009A7517" w:rsidRDefault="00D174E2" w:rsidP="00B42109">
            <w:pPr>
              <w:spacing w:line="240" w:lineRule="auto"/>
              <w:ind w:left="-107" w:right="-36"/>
              <w:jc w:val="center"/>
            </w:pPr>
            <w:r w:rsidRPr="009A7517">
              <w:rPr>
                <w:rFonts w:hint="cs"/>
                <w:cs/>
              </w:rPr>
              <w:t>ณ วันที่</w:t>
            </w:r>
          </w:p>
          <w:p w14:paraId="6B0AF501" w14:textId="77777777" w:rsidR="00D174E2" w:rsidRPr="009A7517" w:rsidRDefault="00D174E2" w:rsidP="00B42109">
            <w:pPr>
              <w:spacing w:line="240" w:lineRule="auto"/>
              <w:ind w:left="-107" w:right="-36"/>
              <w:jc w:val="center"/>
            </w:pP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1E662612" w14:textId="77777777" w:rsidR="00D174E2" w:rsidRPr="009A7517" w:rsidRDefault="00D174E2" w:rsidP="00B42109">
            <w:pPr>
              <w:spacing w:line="240" w:lineRule="auto"/>
              <w:jc w:val="center"/>
              <w:rPr>
                <w:lang w:bidi="ar-SA"/>
              </w:rPr>
            </w:pPr>
          </w:p>
        </w:tc>
        <w:tc>
          <w:tcPr>
            <w:tcW w:w="1024" w:type="dxa"/>
            <w:vAlign w:val="bottom"/>
            <w:hideMark/>
          </w:tcPr>
          <w:p w14:paraId="4FCF3A02" w14:textId="77777777" w:rsidR="00D174E2" w:rsidRPr="009A7517" w:rsidRDefault="00D174E2" w:rsidP="00B42109">
            <w:pPr>
              <w:spacing w:line="240" w:lineRule="auto"/>
              <w:jc w:val="center"/>
            </w:pPr>
            <w:r w:rsidRPr="009A7517">
              <w:rPr>
                <w:rFonts w:hint="cs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5BF144C7" w14:textId="77777777" w:rsidR="00D174E2" w:rsidRPr="009A7517" w:rsidRDefault="00D174E2" w:rsidP="00B42109">
            <w:pPr>
              <w:spacing w:line="240" w:lineRule="auto"/>
              <w:jc w:val="center"/>
              <w:rPr>
                <w:lang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51E86F44" w14:textId="77777777" w:rsidR="00D174E2" w:rsidRPr="009A7517" w:rsidRDefault="00D174E2" w:rsidP="00B42109">
            <w:pPr>
              <w:spacing w:line="240" w:lineRule="auto"/>
              <w:ind w:left="-83" w:right="-127"/>
              <w:jc w:val="center"/>
            </w:pPr>
            <w:r w:rsidRPr="009A7517">
              <w:rPr>
                <w:rFonts w:hint="cs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5D016FE6" w14:textId="77777777" w:rsidR="00D174E2" w:rsidRPr="009A7517" w:rsidRDefault="00D174E2" w:rsidP="00B42109">
            <w:pPr>
              <w:spacing w:line="240" w:lineRule="auto"/>
              <w:jc w:val="center"/>
              <w:rPr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1B2EAF7C" w14:textId="77777777" w:rsidR="00D174E2" w:rsidRPr="009A7517" w:rsidRDefault="00D174E2" w:rsidP="00B42109">
            <w:pPr>
              <w:spacing w:line="240" w:lineRule="auto"/>
              <w:jc w:val="center"/>
            </w:pPr>
            <w:r w:rsidRPr="009A7517">
              <w:rPr>
                <w:rFonts w:hint="cs"/>
                <w:cs/>
              </w:rPr>
              <w:t>ณ วันที่</w:t>
            </w:r>
          </w:p>
          <w:p w14:paraId="690EF539" w14:textId="77777777" w:rsidR="00D174E2" w:rsidRPr="009A7517" w:rsidRDefault="00D174E2" w:rsidP="00B42109">
            <w:pPr>
              <w:spacing w:line="240" w:lineRule="auto"/>
              <w:jc w:val="center"/>
            </w:pPr>
            <w:r w:rsidRPr="009A7517">
              <w:rPr>
                <w:rFonts w:hint="cs"/>
              </w:rPr>
              <w:t>31</w:t>
            </w:r>
            <w:r w:rsidRPr="009A7517">
              <w:rPr>
                <w:rFonts w:hint="cs"/>
                <w:cs/>
              </w:rPr>
              <w:t xml:space="preserve"> ธันวาคม </w:t>
            </w:r>
          </w:p>
        </w:tc>
      </w:tr>
      <w:tr w:rsidR="00D174E2" w:rsidRPr="009A7517" w14:paraId="050900BE" w14:textId="77777777" w:rsidTr="00B42109">
        <w:trPr>
          <w:tblHeader/>
        </w:trPr>
        <w:tc>
          <w:tcPr>
            <w:tcW w:w="3870" w:type="dxa"/>
            <w:vAlign w:val="bottom"/>
          </w:tcPr>
          <w:p w14:paraId="71E2B794" w14:textId="77777777" w:rsidR="00D174E2" w:rsidRPr="009A7517" w:rsidRDefault="00D174E2" w:rsidP="00B42109">
            <w:pPr>
              <w:spacing w:line="240" w:lineRule="auto"/>
              <w:ind w:left="159" w:hanging="15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310" w:type="dxa"/>
            <w:gridSpan w:val="8"/>
            <w:vAlign w:val="bottom"/>
          </w:tcPr>
          <w:p w14:paraId="21A9AAC5" w14:textId="77777777" w:rsidR="00D174E2" w:rsidRPr="009A7517" w:rsidRDefault="00D174E2" w:rsidP="00B42109">
            <w:pPr>
              <w:spacing w:line="240" w:lineRule="auto"/>
              <w:jc w:val="center"/>
              <w:rPr>
                <w:i/>
                <w:iCs/>
                <w:cs/>
              </w:rPr>
            </w:pPr>
            <w:r w:rsidRPr="009A751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D174E2" w:rsidRPr="009A7517" w14:paraId="2289252E" w14:textId="77777777" w:rsidTr="00B42109">
        <w:tc>
          <w:tcPr>
            <w:tcW w:w="3870" w:type="dxa"/>
            <w:hideMark/>
          </w:tcPr>
          <w:p w14:paraId="456E1CD7" w14:textId="161E7577" w:rsidR="00D174E2" w:rsidRPr="009A7517" w:rsidRDefault="00D174E2" w:rsidP="00B42109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t>256</w:t>
            </w:r>
            <w:r w:rsidR="005720A2" w:rsidRPr="009A7517">
              <w:rPr>
                <w:rFonts w:hint="cs"/>
                <w:b/>
                <w:bCs/>
                <w:i/>
                <w:iCs/>
              </w:rPr>
              <w:t>5</w:t>
            </w:r>
          </w:p>
        </w:tc>
        <w:tc>
          <w:tcPr>
            <w:tcW w:w="1080" w:type="dxa"/>
            <w:gridSpan w:val="2"/>
          </w:tcPr>
          <w:p w14:paraId="2C553734" w14:textId="77777777" w:rsidR="00D174E2" w:rsidRPr="009A7517" w:rsidRDefault="00D174E2" w:rsidP="00B42109">
            <w:pPr>
              <w:spacing w:line="240" w:lineRule="auto"/>
              <w:jc w:val="right"/>
            </w:pPr>
          </w:p>
        </w:tc>
        <w:tc>
          <w:tcPr>
            <w:tcW w:w="236" w:type="dxa"/>
          </w:tcPr>
          <w:p w14:paraId="5C338A39" w14:textId="77777777" w:rsidR="00D174E2" w:rsidRPr="009A7517" w:rsidRDefault="00D174E2" w:rsidP="00B42109">
            <w:pPr>
              <w:spacing w:line="240" w:lineRule="auto"/>
              <w:jc w:val="both"/>
            </w:pPr>
          </w:p>
        </w:tc>
        <w:tc>
          <w:tcPr>
            <w:tcW w:w="1024" w:type="dxa"/>
          </w:tcPr>
          <w:p w14:paraId="404A9FB9" w14:textId="77777777" w:rsidR="00D174E2" w:rsidRPr="009A7517" w:rsidRDefault="00D174E2" w:rsidP="00B42109">
            <w:pPr>
              <w:spacing w:line="240" w:lineRule="auto"/>
              <w:jc w:val="right"/>
            </w:pPr>
          </w:p>
        </w:tc>
        <w:tc>
          <w:tcPr>
            <w:tcW w:w="270" w:type="dxa"/>
          </w:tcPr>
          <w:p w14:paraId="09DE4F15" w14:textId="77777777" w:rsidR="00D174E2" w:rsidRPr="009A7517" w:rsidRDefault="00D174E2" w:rsidP="00B42109">
            <w:pPr>
              <w:spacing w:line="240" w:lineRule="auto"/>
              <w:jc w:val="both"/>
            </w:pPr>
          </w:p>
        </w:tc>
        <w:tc>
          <w:tcPr>
            <w:tcW w:w="1260" w:type="dxa"/>
          </w:tcPr>
          <w:p w14:paraId="308C880F" w14:textId="77777777" w:rsidR="00D174E2" w:rsidRPr="009A7517" w:rsidRDefault="00D174E2" w:rsidP="00B42109">
            <w:pPr>
              <w:spacing w:line="240" w:lineRule="auto"/>
              <w:jc w:val="right"/>
            </w:pPr>
          </w:p>
        </w:tc>
        <w:tc>
          <w:tcPr>
            <w:tcW w:w="270" w:type="dxa"/>
          </w:tcPr>
          <w:p w14:paraId="1A4C8077" w14:textId="77777777" w:rsidR="00D174E2" w:rsidRPr="009A7517" w:rsidRDefault="00D174E2" w:rsidP="00B42109">
            <w:pPr>
              <w:spacing w:line="240" w:lineRule="auto"/>
              <w:jc w:val="both"/>
            </w:pPr>
          </w:p>
        </w:tc>
        <w:tc>
          <w:tcPr>
            <w:tcW w:w="1170" w:type="dxa"/>
          </w:tcPr>
          <w:p w14:paraId="03E926FB" w14:textId="77777777" w:rsidR="00D174E2" w:rsidRPr="009A7517" w:rsidRDefault="00D174E2" w:rsidP="00B42109">
            <w:pPr>
              <w:spacing w:line="240" w:lineRule="auto"/>
              <w:jc w:val="right"/>
            </w:pPr>
          </w:p>
        </w:tc>
      </w:tr>
      <w:tr w:rsidR="00D174E2" w:rsidRPr="009A7517" w14:paraId="6F3F3633" w14:textId="77777777" w:rsidTr="00B42109">
        <w:tc>
          <w:tcPr>
            <w:tcW w:w="3870" w:type="dxa"/>
            <w:hideMark/>
          </w:tcPr>
          <w:p w14:paraId="02641FD2" w14:textId="77777777" w:rsidR="00D174E2" w:rsidRPr="009A7517" w:rsidRDefault="00D174E2" w:rsidP="00B42109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  <w:gridSpan w:val="2"/>
            <w:vAlign w:val="bottom"/>
          </w:tcPr>
          <w:p w14:paraId="5625610D" w14:textId="77777777" w:rsidR="00D174E2" w:rsidRPr="009A7517" w:rsidRDefault="00D174E2" w:rsidP="00B42109">
            <w:pPr>
              <w:spacing w:line="240" w:lineRule="auto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73091E8B" w14:textId="77777777" w:rsidR="00D174E2" w:rsidRPr="009A7517" w:rsidRDefault="00D174E2" w:rsidP="00B42109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024" w:type="dxa"/>
            <w:vAlign w:val="bottom"/>
          </w:tcPr>
          <w:p w14:paraId="3FE59DC7" w14:textId="77777777" w:rsidR="00D174E2" w:rsidRPr="009A7517" w:rsidRDefault="00D174E2" w:rsidP="00B42109">
            <w:pPr>
              <w:spacing w:line="240" w:lineRule="auto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66E2A8B1" w14:textId="77777777" w:rsidR="00D174E2" w:rsidRPr="009A7517" w:rsidRDefault="00D174E2" w:rsidP="00B42109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206E807E" w14:textId="77777777" w:rsidR="00D174E2" w:rsidRPr="009A7517" w:rsidRDefault="00D174E2" w:rsidP="00B42109">
            <w:pPr>
              <w:spacing w:line="240" w:lineRule="auto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4A4434B8" w14:textId="77777777" w:rsidR="00D174E2" w:rsidRPr="009A7517" w:rsidRDefault="00D174E2" w:rsidP="00B42109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35A7539B" w14:textId="77777777" w:rsidR="00D174E2" w:rsidRPr="009A7517" w:rsidRDefault="00D174E2" w:rsidP="00B42109">
            <w:pPr>
              <w:spacing w:line="240" w:lineRule="auto"/>
              <w:jc w:val="right"/>
              <w:rPr>
                <w:b/>
                <w:bCs/>
                <w:i/>
                <w:iCs/>
              </w:rPr>
            </w:pPr>
          </w:p>
        </w:tc>
      </w:tr>
      <w:tr w:rsidR="00D174E2" w:rsidRPr="009A7517" w14:paraId="17DA78BF" w14:textId="77777777" w:rsidTr="00B42109">
        <w:tc>
          <w:tcPr>
            <w:tcW w:w="3870" w:type="dxa"/>
          </w:tcPr>
          <w:p w14:paraId="670F3B03" w14:textId="77777777" w:rsidR="00D174E2" w:rsidRPr="009A7517" w:rsidRDefault="00D174E2" w:rsidP="00B42109">
            <w:pPr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cs/>
              </w:rPr>
              <w:t xml:space="preserve">ตราสารทุนที่วัดมูลค่าด้วย      </w:t>
            </w:r>
          </w:p>
        </w:tc>
        <w:tc>
          <w:tcPr>
            <w:tcW w:w="1080" w:type="dxa"/>
            <w:gridSpan w:val="2"/>
          </w:tcPr>
          <w:p w14:paraId="4E57BEED" w14:textId="77777777" w:rsidR="00D174E2" w:rsidRPr="009A7517" w:rsidRDefault="00D174E2" w:rsidP="00B42109">
            <w:pPr>
              <w:spacing w:line="240" w:lineRule="auto"/>
              <w:jc w:val="right"/>
              <w:rPr>
                <w:lang w:bidi="ar-SA"/>
              </w:rPr>
            </w:pPr>
          </w:p>
        </w:tc>
        <w:tc>
          <w:tcPr>
            <w:tcW w:w="236" w:type="dxa"/>
          </w:tcPr>
          <w:p w14:paraId="174465F6" w14:textId="77777777" w:rsidR="00D174E2" w:rsidRPr="009A7517" w:rsidRDefault="00D174E2" w:rsidP="00B42109">
            <w:pPr>
              <w:spacing w:line="240" w:lineRule="auto"/>
              <w:jc w:val="both"/>
            </w:pPr>
          </w:p>
        </w:tc>
        <w:tc>
          <w:tcPr>
            <w:tcW w:w="1024" w:type="dxa"/>
          </w:tcPr>
          <w:p w14:paraId="36085C5E" w14:textId="77777777" w:rsidR="00D174E2" w:rsidRPr="009A7517" w:rsidRDefault="00D174E2" w:rsidP="00B42109">
            <w:pPr>
              <w:spacing w:line="240" w:lineRule="auto"/>
              <w:jc w:val="right"/>
            </w:pPr>
          </w:p>
        </w:tc>
        <w:tc>
          <w:tcPr>
            <w:tcW w:w="270" w:type="dxa"/>
          </w:tcPr>
          <w:p w14:paraId="79CC5F5B" w14:textId="77777777" w:rsidR="00D174E2" w:rsidRPr="009A7517" w:rsidRDefault="00D174E2" w:rsidP="00B42109">
            <w:pPr>
              <w:spacing w:line="240" w:lineRule="auto"/>
              <w:jc w:val="both"/>
            </w:pPr>
          </w:p>
        </w:tc>
        <w:tc>
          <w:tcPr>
            <w:tcW w:w="1260" w:type="dxa"/>
          </w:tcPr>
          <w:p w14:paraId="307324C3" w14:textId="77777777" w:rsidR="00D174E2" w:rsidRPr="009A7517" w:rsidRDefault="00D174E2" w:rsidP="00B42109">
            <w:pPr>
              <w:spacing w:line="240" w:lineRule="auto"/>
              <w:jc w:val="right"/>
            </w:pPr>
          </w:p>
        </w:tc>
        <w:tc>
          <w:tcPr>
            <w:tcW w:w="270" w:type="dxa"/>
          </w:tcPr>
          <w:p w14:paraId="4C562CAC" w14:textId="77777777" w:rsidR="00D174E2" w:rsidRPr="009A7517" w:rsidRDefault="00D174E2" w:rsidP="00B42109">
            <w:pPr>
              <w:spacing w:line="240" w:lineRule="auto"/>
              <w:jc w:val="both"/>
            </w:pPr>
          </w:p>
        </w:tc>
        <w:tc>
          <w:tcPr>
            <w:tcW w:w="1170" w:type="dxa"/>
          </w:tcPr>
          <w:p w14:paraId="20FCA88A" w14:textId="77777777" w:rsidR="00D174E2" w:rsidRPr="009A7517" w:rsidRDefault="00D174E2" w:rsidP="00B42109">
            <w:pPr>
              <w:spacing w:line="240" w:lineRule="auto"/>
              <w:jc w:val="right"/>
            </w:pPr>
          </w:p>
        </w:tc>
      </w:tr>
      <w:tr w:rsidR="005720A2" w:rsidRPr="009A7517" w14:paraId="489BDDE1" w14:textId="77777777" w:rsidTr="00B42109">
        <w:tc>
          <w:tcPr>
            <w:tcW w:w="3870" w:type="dxa"/>
            <w:hideMark/>
          </w:tcPr>
          <w:p w14:paraId="3356FD39" w14:textId="77777777" w:rsidR="005720A2" w:rsidRPr="009A7517" w:rsidRDefault="005720A2" w:rsidP="005720A2">
            <w:pPr>
              <w:pStyle w:val="ListParagraph"/>
              <w:numPr>
                <w:ilvl w:val="0"/>
                <w:numId w:val="51"/>
              </w:numPr>
              <w:ind w:left="250" w:hanging="2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3D3246" w14:textId="021E3582" w:rsidR="005720A2" w:rsidRPr="009A7517" w:rsidRDefault="005720A2" w:rsidP="00333EA0">
            <w:pPr>
              <w:spacing w:line="240" w:lineRule="auto"/>
              <w:jc w:val="right"/>
            </w:pPr>
            <w:r w:rsidRPr="009A7517">
              <w:rPr>
                <w:rFonts w:hint="cs"/>
              </w:rPr>
              <w:t>41</w:t>
            </w:r>
          </w:p>
        </w:tc>
        <w:tc>
          <w:tcPr>
            <w:tcW w:w="236" w:type="dxa"/>
            <w:vAlign w:val="bottom"/>
          </w:tcPr>
          <w:p w14:paraId="65BE749B" w14:textId="77777777" w:rsidR="005720A2" w:rsidRPr="009A7517" w:rsidRDefault="005720A2" w:rsidP="005720A2">
            <w:pPr>
              <w:spacing w:line="240" w:lineRule="auto"/>
              <w:jc w:val="right"/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568C3B98" w14:textId="57FF0E08" w:rsidR="005720A2" w:rsidRPr="009A7517" w:rsidRDefault="006B289C" w:rsidP="005720A2">
            <w:pPr>
              <w:spacing w:line="240" w:lineRule="auto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  <w:vAlign w:val="bottom"/>
          </w:tcPr>
          <w:p w14:paraId="5CD71587" w14:textId="77777777" w:rsidR="005720A2" w:rsidRPr="009A7517" w:rsidRDefault="005720A2" w:rsidP="005720A2">
            <w:pPr>
              <w:spacing w:line="240" w:lineRule="auto"/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261B7AE" w14:textId="5DA653E8" w:rsidR="005720A2" w:rsidRPr="009A7517" w:rsidRDefault="006B289C" w:rsidP="0033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10</w:t>
            </w:r>
          </w:p>
        </w:tc>
        <w:tc>
          <w:tcPr>
            <w:tcW w:w="270" w:type="dxa"/>
            <w:vAlign w:val="bottom"/>
          </w:tcPr>
          <w:p w14:paraId="39D06DAC" w14:textId="77777777" w:rsidR="005720A2" w:rsidRPr="009A7517" w:rsidRDefault="005720A2" w:rsidP="005720A2">
            <w:pPr>
              <w:spacing w:line="240" w:lineRule="auto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C0C22B3" w14:textId="5111157F" w:rsidR="005720A2" w:rsidRPr="009A7517" w:rsidRDefault="006B289C" w:rsidP="00333EA0">
            <w:pPr>
              <w:spacing w:line="240" w:lineRule="auto"/>
              <w:jc w:val="right"/>
            </w:pPr>
            <w:r w:rsidRPr="009A7517">
              <w:rPr>
                <w:rFonts w:hint="cs"/>
              </w:rPr>
              <w:t>51</w:t>
            </w:r>
          </w:p>
        </w:tc>
      </w:tr>
      <w:tr w:rsidR="005720A2" w:rsidRPr="009A7517" w14:paraId="097EA531" w14:textId="77777777" w:rsidTr="00742BA3">
        <w:tc>
          <w:tcPr>
            <w:tcW w:w="3960" w:type="dxa"/>
            <w:gridSpan w:val="2"/>
            <w:hideMark/>
          </w:tcPr>
          <w:p w14:paraId="1E9BEB10" w14:textId="77777777" w:rsidR="005720A2" w:rsidRPr="009A7517" w:rsidRDefault="005720A2" w:rsidP="005720A2">
            <w:pPr>
              <w:pStyle w:val="ListParagraph"/>
              <w:numPr>
                <w:ilvl w:val="0"/>
                <w:numId w:val="51"/>
              </w:numPr>
              <w:ind w:left="250" w:hanging="2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594FC" w14:textId="5BF77253" w:rsidR="005720A2" w:rsidRPr="009A7517" w:rsidRDefault="005720A2" w:rsidP="005720A2">
            <w:pPr>
              <w:spacing w:line="240" w:lineRule="auto"/>
              <w:jc w:val="right"/>
            </w:pPr>
            <w:r w:rsidRPr="009A7517">
              <w:rPr>
                <w:rFonts w:hint="cs"/>
              </w:rPr>
              <w:t>341</w:t>
            </w:r>
          </w:p>
        </w:tc>
        <w:tc>
          <w:tcPr>
            <w:tcW w:w="236" w:type="dxa"/>
            <w:vAlign w:val="bottom"/>
          </w:tcPr>
          <w:p w14:paraId="2B816F06" w14:textId="77777777" w:rsidR="005720A2" w:rsidRPr="009A7517" w:rsidRDefault="005720A2" w:rsidP="005720A2">
            <w:pPr>
              <w:spacing w:line="240" w:lineRule="auto"/>
              <w:jc w:val="right"/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D0D1A" w14:textId="17728693" w:rsidR="005720A2" w:rsidRPr="009A7517" w:rsidRDefault="006B289C" w:rsidP="005720A2">
            <w:pPr>
              <w:spacing w:line="240" w:lineRule="auto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  <w:vAlign w:val="bottom"/>
          </w:tcPr>
          <w:p w14:paraId="013C62B6" w14:textId="77777777" w:rsidR="005720A2" w:rsidRPr="009A7517" w:rsidRDefault="005720A2" w:rsidP="005720A2">
            <w:pPr>
              <w:spacing w:line="240" w:lineRule="auto"/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37F71" w14:textId="1129CFEB" w:rsidR="005720A2" w:rsidRPr="009A7517" w:rsidRDefault="006B289C" w:rsidP="0033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84</w:t>
            </w:r>
          </w:p>
        </w:tc>
        <w:tc>
          <w:tcPr>
            <w:tcW w:w="270" w:type="dxa"/>
            <w:vAlign w:val="bottom"/>
          </w:tcPr>
          <w:p w14:paraId="0F5CC2AF" w14:textId="77777777" w:rsidR="005720A2" w:rsidRPr="009A7517" w:rsidRDefault="005720A2" w:rsidP="005720A2">
            <w:pPr>
              <w:spacing w:line="240" w:lineRule="auto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56E20" w14:textId="3DA759F6" w:rsidR="005720A2" w:rsidRPr="009A7517" w:rsidRDefault="006B289C" w:rsidP="005720A2">
            <w:pPr>
              <w:spacing w:line="240" w:lineRule="auto"/>
              <w:jc w:val="right"/>
            </w:pPr>
            <w:r w:rsidRPr="009A7517">
              <w:rPr>
                <w:rFonts w:hint="cs"/>
              </w:rPr>
              <w:t>425</w:t>
            </w:r>
          </w:p>
        </w:tc>
      </w:tr>
      <w:tr w:rsidR="00EA26F6" w:rsidRPr="009A7517" w14:paraId="6979A744" w14:textId="77777777" w:rsidTr="00EA26F6">
        <w:tc>
          <w:tcPr>
            <w:tcW w:w="3870" w:type="dxa"/>
          </w:tcPr>
          <w:p w14:paraId="60D150A4" w14:textId="77777777" w:rsidR="00EA26F6" w:rsidRPr="009A7517" w:rsidRDefault="00EA26F6" w:rsidP="00EA26F6">
            <w:pPr>
              <w:jc w:val="both"/>
              <w:rPr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F8FD9" w14:textId="77777777" w:rsidR="00EA26F6" w:rsidRPr="009A7517" w:rsidRDefault="00EA26F6" w:rsidP="005720A2">
            <w:pPr>
              <w:spacing w:line="240" w:lineRule="auto"/>
              <w:jc w:val="right"/>
            </w:pPr>
          </w:p>
        </w:tc>
        <w:tc>
          <w:tcPr>
            <w:tcW w:w="236" w:type="dxa"/>
            <w:vAlign w:val="bottom"/>
          </w:tcPr>
          <w:p w14:paraId="450E63BB" w14:textId="77777777" w:rsidR="00EA26F6" w:rsidRPr="009A7517" w:rsidRDefault="00EA26F6" w:rsidP="005720A2">
            <w:pPr>
              <w:spacing w:line="240" w:lineRule="auto"/>
              <w:jc w:val="right"/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4C5FD" w14:textId="77777777" w:rsidR="00EA26F6" w:rsidRPr="009A7517" w:rsidRDefault="00EA26F6" w:rsidP="005720A2">
            <w:pPr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3BFC5892" w14:textId="77777777" w:rsidR="00EA26F6" w:rsidRPr="009A7517" w:rsidRDefault="00EA26F6" w:rsidP="005720A2">
            <w:pPr>
              <w:spacing w:line="240" w:lineRule="auto"/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EB4D3" w14:textId="77777777" w:rsidR="00EA26F6" w:rsidRPr="009A7517" w:rsidRDefault="00EA26F6" w:rsidP="005720A2">
            <w:pPr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2CCBF00D" w14:textId="77777777" w:rsidR="00EA26F6" w:rsidRPr="009A7517" w:rsidRDefault="00EA26F6" w:rsidP="005720A2">
            <w:pPr>
              <w:spacing w:line="240" w:lineRule="auto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4DDB1" w14:textId="77777777" w:rsidR="00EA26F6" w:rsidRPr="009A7517" w:rsidRDefault="00EA26F6" w:rsidP="005720A2">
            <w:pPr>
              <w:spacing w:line="240" w:lineRule="auto"/>
              <w:jc w:val="right"/>
            </w:pPr>
          </w:p>
        </w:tc>
      </w:tr>
      <w:tr w:rsidR="00EA26F6" w:rsidRPr="009A7517" w14:paraId="7A30C44C" w14:textId="77777777" w:rsidTr="00EA26F6">
        <w:tc>
          <w:tcPr>
            <w:tcW w:w="3870" w:type="dxa"/>
          </w:tcPr>
          <w:p w14:paraId="0E08535F" w14:textId="315374D8" w:rsidR="00EA26F6" w:rsidRPr="009A7517" w:rsidRDefault="00EA26F6" w:rsidP="00EA26F6">
            <w:pPr>
              <w:jc w:val="both"/>
              <w:rPr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t>2564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32572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236" w:type="dxa"/>
            <w:vAlign w:val="bottom"/>
          </w:tcPr>
          <w:p w14:paraId="0C7080A0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3377E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3D74AD8C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A65B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7224CA5F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8C23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</w:tr>
      <w:tr w:rsidR="00EA26F6" w:rsidRPr="009A7517" w14:paraId="73D8DB36" w14:textId="77777777" w:rsidTr="00EA26F6">
        <w:tc>
          <w:tcPr>
            <w:tcW w:w="3870" w:type="dxa"/>
          </w:tcPr>
          <w:p w14:paraId="550505B1" w14:textId="6D43656D" w:rsidR="00EA26F6" w:rsidRPr="009A7517" w:rsidRDefault="00EA26F6" w:rsidP="00EA26F6">
            <w:pPr>
              <w:jc w:val="both"/>
              <w:rPr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46B8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236" w:type="dxa"/>
            <w:vAlign w:val="bottom"/>
          </w:tcPr>
          <w:p w14:paraId="047DDE82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DD6A6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52B08BB3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C335C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557B2863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9413E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</w:tr>
      <w:tr w:rsidR="00EA26F6" w:rsidRPr="009A7517" w14:paraId="4D1D6A5D" w14:textId="77777777" w:rsidTr="00EA26F6">
        <w:tc>
          <w:tcPr>
            <w:tcW w:w="3870" w:type="dxa"/>
          </w:tcPr>
          <w:p w14:paraId="19C93407" w14:textId="4D97096C" w:rsidR="00EA26F6" w:rsidRPr="009A7517" w:rsidRDefault="00EA26F6" w:rsidP="00EA26F6">
            <w:pPr>
              <w:jc w:val="both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ตราสารทุนที่วัดมูลค่าด้วย   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DB9E6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236" w:type="dxa"/>
            <w:vAlign w:val="bottom"/>
          </w:tcPr>
          <w:p w14:paraId="13317FBA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DCDDF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5FCFD2E7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E187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620ACA50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49D6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</w:tr>
      <w:tr w:rsidR="00EA26F6" w:rsidRPr="009A7517" w14:paraId="3300B6F3" w14:textId="77777777" w:rsidTr="00EA26F6">
        <w:tc>
          <w:tcPr>
            <w:tcW w:w="3870" w:type="dxa"/>
          </w:tcPr>
          <w:p w14:paraId="1966DA27" w14:textId="365153C5" w:rsidR="00EA26F6" w:rsidRPr="009A7517" w:rsidRDefault="00EA26F6" w:rsidP="00EA26F6">
            <w:pPr>
              <w:pStyle w:val="ListParagraph"/>
              <w:numPr>
                <w:ilvl w:val="0"/>
                <w:numId w:val="51"/>
              </w:numPr>
              <w:ind w:left="250" w:hanging="2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BCF2E" w14:textId="69B6599C" w:rsidR="00EA26F6" w:rsidRPr="009A7517" w:rsidRDefault="00EA26F6" w:rsidP="00EA26F6">
            <w:pPr>
              <w:spacing w:line="240" w:lineRule="auto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36" w:type="dxa"/>
            <w:vAlign w:val="bottom"/>
          </w:tcPr>
          <w:p w14:paraId="3AD7D65A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70ED8" w14:textId="313C79D8" w:rsidR="00EA26F6" w:rsidRPr="009A7517" w:rsidRDefault="00EA26F6" w:rsidP="00EA26F6">
            <w:pPr>
              <w:spacing w:line="240" w:lineRule="auto"/>
              <w:jc w:val="right"/>
            </w:pPr>
            <w:r w:rsidRPr="009A7517">
              <w:rPr>
                <w:rFonts w:hint="cs"/>
              </w:rPr>
              <w:t>52</w:t>
            </w:r>
          </w:p>
        </w:tc>
        <w:tc>
          <w:tcPr>
            <w:tcW w:w="270" w:type="dxa"/>
            <w:vAlign w:val="bottom"/>
          </w:tcPr>
          <w:p w14:paraId="12112746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C61C0" w14:textId="23FF4EC2" w:rsidR="00EA26F6" w:rsidRPr="009A7517" w:rsidRDefault="00EA26F6" w:rsidP="0033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(11)</w:t>
            </w:r>
          </w:p>
        </w:tc>
        <w:tc>
          <w:tcPr>
            <w:tcW w:w="270" w:type="dxa"/>
            <w:vAlign w:val="bottom"/>
          </w:tcPr>
          <w:p w14:paraId="56DEDADD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F4181" w14:textId="2160B1E3" w:rsidR="00EA26F6" w:rsidRPr="009A7517" w:rsidRDefault="00EA26F6" w:rsidP="00EA26F6">
            <w:pPr>
              <w:spacing w:line="240" w:lineRule="auto"/>
              <w:jc w:val="right"/>
            </w:pPr>
            <w:r w:rsidRPr="009A7517">
              <w:rPr>
                <w:rFonts w:hint="cs"/>
              </w:rPr>
              <w:t>41</w:t>
            </w:r>
          </w:p>
        </w:tc>
      </w:tr>
      <w:tr w:rsidR="00EA26F6" w:rsidRPr="009A7517" w14:paraId="2389F9A2" w14:textId="77777777" w:rsidTr="00742BA3">
        <w:tc>
          <w:tcPr>
            <w:tcW w:w="3960" w:type="dxa"/>
            <w:gridSpan w:val="2"/>
          </w:tcPr>
          <w:p w14:paraId="5D5C6BE0" w14:textId="690776BE" w:rsidR="00EA26F6" w:rsidRPr="009A7517" w:rsidRDefault="00EA26F6" w:rsidP="00EA26F6">
            <w:pPr>
              <w:pStyle w:val="ListParagraph"/>
              <w:numPr>
                <w:ilvl w:val="0"/>
                <w:numId w:val="51"/>
              </w:numPr>
              <w:ind w:left="250" w:hanging="2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650A" w14:textId="13989908" w:rsidR="00EA26F6" w:rsidRPr="009A7517" w:rsidRDefault="00EA26F6" w:rsidP="00EA26F6">
            <w:pPr>
              <w:spacing w:line="240" w:lineRule="auto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36" w:type="dxa"/>
            <w:vAlign w:val="bottom"/>
          </w:tcPr>
          <w:p w14:paraId="4068035B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581EA" w14:textId="43C2368D" w:rsidR="00EA26F6" w:rsidRPr="009A7517" w:rsidRDefault="00EA26F6" w:rsidP="00EA26F6">
            <w:pPr>
              <w:spacing w:line="240" w:lineRule="auto"/>
              <w:jc w:val="right"/>
            </w:pPr>
            <w:r w:rsidRPr="009A7517">
              <w:rPr>
                <w:rFonts w:hint="cs"/>
              </w:rPr>
              <w:t>431</w:t>
            </w:r>
          </w:p>
        </w:tc>
        <w:tc>
          <w:tcPr>
            <w:tcW w:w="270" w:type="dxa"/>
            <w:vAlign w:val="bottom"/>
          </w:tcPr>
          <w:p w14:paraId="7865CF43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D34D9" w14:textId="445159C0" w:rsidR="00EA26F6" w:rsidRPr="009A7517" w:rsidRDefault="00EA26F6" w:rsidP="0033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(90)</w:t>
            </w:r>
          </w:p>
        </w:tc>
        <w:tc>
          <w:tcPr>
            <w:tcW w:w="270" w:type="dxa"/>
            <w:vAlign w:val="bottom"/>
          </w:tcPr>
          <w:p w14:paraId="7F715E3E" w14:textId="77777777" w:rsidR="00EA26F6" w:rsidRPr="009A7517" w:rsidRDefault="00EA26F6" w:rsidP="00EA26F6">
            <w:pPr>
              <w:spacing w:line="240" w:lineRule="auto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962A4" w14:textId="53E3BB91" w:rsidR="00EA26F6" w:rsidRPr="009A7517" w:rsidRDefault="00EA26F6" w:rsidP="00EA26F6">
            <w:pPr>
              <w:spacing w:line="240" w:lineRule="auto"/>
              <w:jc w:val="right"/>
            </w:pPr>
            <w:r w:rsidRPr="009A7517">
              <w:rPr>
                <w:rFonts w:hint="cs"/>
              </w:rPr>
              <w:t>341</w:t>
            </w:r>
          </w:p>
        </w:tc>
      </w:tr>
    </w:tbl>
    <w:p w14:paraId="2BA745BA" w14:textId="6D77F48D" w:rsidR="00E72299" w:rsidRPr="009A7517" w:rsidRDefault="00E7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</w:p>
    <w:p w14:paraId="11F09FBB" w14:textId="77777777" w:rsidR="00742BA3" w:rsidRPr="009A7517" w:rsidRDefault="00742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cs/>
        </w:rPr>
      </w:pPr>
      <w:r w:rsidRPr="009A7517">
        <w:rPr>
          <w:b/>
          <w:bCs/>
          <w:i/>
          <w:iCs/>
          <w:cs/>
        </w:rPr>
        <w:br w:type="page"/>
      </w:r>
    </w:p>
    <w:p w14:paraId="255B3167" w14:textId="764A0D64" w:rsidR="00BD57C1" w:rsidRPr="009A7517" w:rsidRDefault="00BD57C1" w:rsidP="00BD57C1">
      <w:pPr>
        <w:pStyle w:val="ListParagraph"/>
        <w:numPr>
          <w:ilvl w:val="1"/>
          <w:numId w:val="3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นโยบายการจัดการความเสี่ยงทางด้านการเงิน   </w:t>
      </w:r>
    </w:p>
    <w:p w14:paraId="3EA98562" w14:textId="764308F9" w:rsidR="00BD57C1" w:rsidRPr="009A7517" w:rsidRDefault="00BD57C1" w:rsidP="00BD57C1">
      <w:pPr>
        <w:tabs>
          <w:tab w:val="left" w:pos="810"/>
        </w:tabs>
        <w:contextualSpacing/>
        <w:jc w:val="thaiDistribute"/>
        <w:rPr>
          <w:b/>
          <w:bCs/>
          <w:i/>
          <w:iCs/>
        </w:rPr>
      </w:pPr>
    </w:p>
    <w:p w14:paraId="3FD16B71" w14:textId="193C234E" w:rsidR="00BD57C1" w:rsidRPr="009A7517" w:rsidRDefault="00BD57C1" w:rsidP="00BD57C1">
      <w:pPr>
        <w:ind w:left="540"/>
        <w:jc w:val="both"/>
        <w:rPr>
          <w:b/>
          <w:bCs/>
          <w:i/>
          <w:iCs/>
        </w:rPr>
      </w:pPr>
      <w:r w:rsidRPr="009A7517">
        <w:rPr>
          <w:rFonts w:hint="cs"/>
          <w:b/>
          <w:bCs/>
          <w:i/>
          <w:iCs/>
          <w:cs/>
        </w:rPr>
        <w:t>กรอบการบริหารจัดการความเสี่ยง</w:t>
      </w:r>
    </w:p>
    <w:p w14:paraId="0EB37F65" w14:textId="77777777" w:rsidR="00815CEA" w:rsidRPr="009A7517" w:rsidRDefault="00815CEA" w:rsidP="00BD57C1">
      <w:pPr>
        <w:spacing w:line="240" w:lineRule="auto"/>
        <w:ind w:left="540" w:right="-7"/>
        <w:jc w:val="thaiDistribute"/>
      </w:pPr>
    </w:p>
    <w:p w14:paraId="6AF7A033" w14:textId="63535367" w:rsidR="00BD57C1" w:rsidRPr="009A7517" w:rsidRDefault="00BD57C1" w:rsidP="00BD57C1">
      <w:pPr>
        <w:spacing w:line="240" w:lineRule="auto"/>
        <w:ind w:left="540" w:right="-7"/>
        <w:jc w:val="thaiDistribute"/>
      </w:pPr>
      <w:r w:rsidRPr="009A7517">
        <w:rPr>
          <w:rFonts w:hint="cs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8C9B1C6" w14:textId="77777777" w:rsidR="00BD57C1" w:rsidRPr="009A7517" w:rsidRDefault="00BD57C1" w:rsidP="00BD57C1">
      <w:pPr>
        <w:spacing w:line="240" w:lineRule="auto"/>
        <w:ind w:left="540" w:right="-7"/>
        <w:jc w:val="thaiDistribute"/>
      </w:pPr>
    </w:p>
    <w:p w14:paraId="355859AF" w14:textId="3F8D193B" w:rsidR="00426F1F" w:rsidRPr="009A7517" w:rsidRDefault="00BD57C1" w:rsidP="00E0060B">
      <w:pPr>
        <w:spacing w:line="240" w:lineRule="auto"/>
        <w:ind w:left="540" w:right="-7"/>
        <w:jc w:val="thaiDistribute"/>
      </w:pPr>
      <w:r w:rsidRPr="009A7517">
        <w:rPr>
          <w:rFonts w:hint="cs"/>
          <w:cs/>
        </w:rPr>
        <w:t xml:space="preserve"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</w:t>
      </w:r>
    </w:p>
    <w:p w14:paraId="230DBFFB" w14:textId="618AC7F7" w:rsidR="00E72299" w:rsidRPr="009A7517" w:rsidRDefault="00E72299" w:rsidP="00E0060B">
      <w:pPr>
        <w:spacing w:line="240" w:lineRule="auto"/>
        <w:ind w:left="540" w:right="-7"/>
        <w:jc w:val="thaiDistribute"/>
      </w:pPr>
    </w:p>
    <w:p w14:paraId="21B8F06B" w14:textId="572C8540" w:rsidR="00BD57C1" w:rsidRPr="009A7517" w:rsidRDefault="00F17DCC" w:rsidP="00E72299">
      <w:pPr>
        <w:spacing w:line="240" w:lineRule="auto"/>
        <w:ind w:left="540" w:right="-7"/>
        <w:jc w:val="thaiDistribute"/>
      </w:pPr>
      <w:r w:rsidRPr="009A7517">
        <w:rPr>
          <w:rFonts w:hint="cs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200CA8E" w14:textId="77777777" w:rsidR="00742BA3" w:rsidRPr="009A7517" w:rsidRDefault="00742BA3" w:rsidP="00E72299">
      <w:pPr>
        <w:spacing w:line="240" w:lineRule="auto"/>
        <w:ind w:left="540" w:right="-7"/>
        <w:jc w:val="thaiDistribute"/>
      </w:pPr>
    </w:p>
    <w:p w14:paraId="04BC1DD7" w14:textId="04CA4023" w:rsidR="00BD57C1" w:rsidRPr="009A7517" w:rsidRDefault="00BD57C1" w:rsidP="00BD57C1">
      <w:pPr>
        <w:tabs>
          <w:tab w:val="left" w:pos="810"/>
        </w:tabs>
        <w:contextualSpacing/>
        <w:jc w:val="thaiDistribute"/>
        <w:rPr>
          <w:b/>
          <w:bCs/>
          <w:i/>
          <w:iCs/>
        </w:rPr>
      </w:pPr>
      <w:r w:rsidRPr="009A7517">
        <w:rPr>
          <w:rFonts w:hint="cs"/>
          <w:b/>
          <w:bCs/>
          <w:i/>
          <w:iCs/>
          <w:cs/>
        </w:rPr>
        <w:tab/>
      </w:r>
      <w:r w:rsidRPr="009A7517">
        <w:rPr>
          <w:rFonts w:hint="cs"/>
          <w:b/>
          <w:bCs/>
          <w:i/>
          <w:iCs/>
          <w:cs/>
        </w:rPr>
        <w:tab/>
        <w:t>(</w:t>
      </w:r>
      <w:r w:rsidR="00BC7531" w:rsidRPr="009A7517">
        <w:rPr>
          <w:rFonts w:hint="cs"/>
          <w:b/>
          <w:bCs/>
          <w:i/>
          <w:iCs/>
          <w:cs/>
        </w:rPr>
        <w:t>ค</w:t>
      </w:r>
      <w:r w:rsidRPr="009A7517">
        <w:rPr>
          <w:rFonts w:hint="cs"/>
          <w:b/>
          <w:bCs/>
          <w:i/>
          <w:iCs/>
          <w:cs/>
        </w:rPr>
        <w:t>.</w:t>
      </w:r>
      <w:r w:rsidR="00D52C0E" w:rsidRPr="009A7517">
        <w:rPr>
          <w:rFonts w:hint="cs"/>
          <w:b/>
          <w:bCs/>
          <w:i/>
          <w:iCs/>
        </w:rPr>
        <w:t>1</w:t>
      </w:r>
      <w:r w:rsidRPr="009A7517">
        <w:rPr>
          <w:rFonts w:hint="cs"/>
          <w:b/>
          <w:bCs/>
          <w:i/>
          <w:iCs/>
          <w:cs/>
        </w:rPr>
        <w:t>) ความเสี่ยงด้านเครดิต</w:t>
      </w:r>
    </w:p>
    <w:p w14:paraId="491D1258" w14:textId="7B559CF2" w:rsidR="00BD57C1" w:rsidRPr="009A7517" w:rsidRDefault="00BD57C1" w:rsidP="00BD57C1">
      <w:pPr>
        <w:tabs>
          <w:tab w:val="left" w:pos="810"/>
        </w:tabs>
        <w:contextualSpacing/>
        <w:jc w:val="thaiDistribute"/>
        <w:rPr>
          <w:b/>
          <w:bCs/>
          <w:i/>
          <w:iCs/>
        </w:rPr>
      </w:pPr>
    </w:p>
    <w:p w14:paraId="3A24E410" w14:textId="3E136CB7" w:rsidR="00BD57C1" w:rsidRPr="009A7517" w:rsidRDefault="00BD57C1" w:rsidP="00BD57C1">
      <w:pPr>
        <w:ind w:left="900"/>
        <w:jc w:val="thaiDistribute"/>
        <w:rPr>
          <w:cs/>
        </w:rPr>
      </w:pPr>
      <w:r w:rsidRPr="009A7517">
        <w:rPr>
          <w:rFonts w:hint="cs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</w:t>
      </w:r>
      <w:r w:rsidR="006679D4" w:rsidRPr="009A7517">
        <w:rPr>
          <w:rFonts w:hint="cs"/>
          <w:cs/>
        </w:rPr>
        <w:t>เงินให้กู้ยืมแก่กิจการที่เกี่ยวข้องกัน</w:t>
      </w:r>
      <w:r w:rsidRPr="009A7517">
        <w:rPr>
          <w:rFonts w:hint="cs"/>
          <w:cs/>
        </w:rPr>
        <w:t>ของกลุ่มบริษัท</w:t>
      </w:r>
    </w:p>
    <w:p w14:paraId="50430490" w14:textId="17BE1ACD" w:rsidR="005575E4" w:rsidRPr="009A7517" w:rsidRDefault="00557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E72EE18" w14:textId="6C60CCB0" w:rsidR="00BD57C1" w:rsidRPr="009A7517" w:rsidRDefault="00BD57C1" w:rsidP="00BD57C1">
      <w:pPr>
        <w:tabs>
          <w:tab w:val="left" w:pos="810"/>
        </w:tabs>
        <w:contextualSpacing/>
        <w:jc w:val="thaiDistribute"/>
      </w:pPr>
      <w:r w:rsidRPr="009A7517">
        <w:rPr>
          <w:rFonts w:hint="cs"/>
        </w:rPr>
        <w:tab/>
      </w:r>
      <w:r w:rsidRPr="009A7517">
        <w:rPr>
          <w:rFonts w:hint="cs"/>
        </w:rPr>
        <w:tab/>
      </w:r>
      <w:r w:rsidRPr="009A7517">
        <w:rPr>
          <w:rFonts w:hint="cs"/>
        </w:rPr>
        <w:tab/>
      </w:r>
      <w:r w:rsidRPr="009A7517">
        <w:rPr>
          <w:rFonts w:hint="cs"/>
          <w:cs/>
        </w:rPr>
        <w:t>(</w:t>
      </w:r>
      <w:r w:rsidR="00BC7531" w:rsidRPr="009A7517">
        <w:rPr>
          <w:rFonts w:hint="cs"/>
          <w:cs/>
        </w:rPr>
        <w:t>ค</w:t>
      </w:r>
      <w:r w:rsidRPr="009A7517">
        <w:rPr>
          <w:rFonts w:hint="cs"/>
          <w:cs/>
        </w:rPr>
        <w:t>.</w:t>
      </w:r>
      <w:r w:rsidR="00D52C0E" w:rsidRPr="009A7517">
        <w:rPr>
          <w:rFonts w:hint="cs"/>
        </w:rPr>
        <w:t>1</w:t>
      </w:r>
      <w:r w:rsidRPr="009A7517">
        <w:rPr>
          <w:rFonts w:hint="cs"/>
          <w:cs/>
        </w:rPr>
        <w:t>.</w:t>
      </w:r>
      <w:r w:rsidR="00D52C0E" w:rsidRPr="009A7517">
        <w:rPr>
          <w:rFonts w:hint="cs"/>
        </w:rPr>
        <w:t>1</w:t>
      </w:r>
      <w:r w:rsidRPr="009A7517">
        <w:rPr>
          <w:rFonts w:hint="cs"/>
          <w:cs/>
        </w:rPr>
        <w:t>)</w:t>
      </w:r>
      <w:r w:rsidRPr="009A7517">
        <w:rPr>
          <w:rFonts w:hint="cs"/>
          <w:i/>
          <w:iCs/>
          <w:cs/>
        </w:rPr>
        <w:t xml:space="preserve">  </w:t>
      </w:r>
      <w:r w:rsidRPr="009A7517">
        <w:rPr>
          <w:rFonts w:hint="cs"/>
          <w:cs/>
        </w:rPr>
        <w:t>ลูกหนี้การค้า</w:t>
      </w:r>
    </w:p>
    <w:p w14:paraId="373D39E7" w14:textId="42E33022" w:rsidR="00BD57C1" w:rsidRPr="009A7517" w:rsidRDefault="00BD57C1" w:rsidP="00BD57C1">
      <w:pPr>
        <w:tabs>
          <w:tab w:val="left" w:pos="810"/>
        </w:tabs>
        <w:contextualSpacing/>
        <w:jc w:val="thaiDistribute"/>
      </w:pPr>
    </w:p>
    <w:p w14:paraId="26CF0093" w14:textId="0336581D" w:rsidR="00BD57C1" w:rsidRPr="009A7517" w:rsidRDefault="00BD57C1" w:rsidP="00BD57C1">
      <w:pPr>
        <w:tabs>
          <w:tab w:val="clear" w:pos="907"/>
          <w:tab w:val="left" w:pos="1080"/>
        </w:tabs>
        <w:spacing w:line="240" w:lineRule="auto"/>
        <w:ind w:left="1530"/>
        <w:jc w:val="thaiDistribute"/>
      </w:pPr>
      <w:r w:rsidRPr="009A7517">
        <w:rPr>
          <w:rFonts w:hint="cs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</w:t>
      </w:r>
      <w:r w:rsidR="006C2040" w:rsidRPr="009A7517">
        <w:rPr>
          <w:rFonts w:hint="cs"/>
          <w:cs/>
        </w:rPr>
        <w:t>ได้</w:t>
      </w:r>
      <w:r w:rsidRPr="009A7517">
        <w:rPr>
          <w:rFonts w:hint="cs"/>
          <w:cs/>
        </w:rPr>
        <w:t xml:space="preserve">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56DF006A" w14:textId="77777777" w:rsidR="00A432DD" w:rsidRPr="009A7517" w:rsidRDefault="00A432DD" w:rsidP="00BD57C1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cs/>
        </w:rPr>
      </w:pPr>
    </w:p>
    <w:p w14:paraId="349712E2" w14:textId="18FD2719" w:rsidR="00A432DD" w:rsidRPr="009A7517" w:rsidRDefault="00BB6B7D" w:rsidP="00A432DD">
      <w:pPr>
        <w:tabs>
          <w:tab w:val="clear" w:pos="907"/>
          <w:tab w:val="left" w:pos="1080"/>
        </w:tabs>
        <w:spacing w:line="240" w:lineRule="auto"/>
        <w:ind w:left="1530"/>
        <w:jc w:val="thaiDistribute"/>
      </w:pPr>
      <w:r w:rsidRPr="009A7517">
        <w:rPr>
          <w:rFonts w:hint="cs"/>
          <w:cs/>
        </w:rPr>
        <w:lastRenderedPageBreak/>
        <w:t xml:space="preserve">กลุ่มบริษัทจำกัดความเสี่ยงด้านเครดิตของลูกหนี้การค้า โดยกลุ่มบริษัทมีการพิจารณาการด้อยค่าทุกวันสิ้นรอบระยะเวลารายงาน โดยใช้อัตราการตั้งสำรองผลขาดทุนที่คาดว่าจะเกิดขึ้นซึ่งคำนวณจากประสบการณ์ของการสูญเสียด้านเครดิตที่เกิดขึ้นจริง </w:t>
      </w:r>
      <w:r w:rsidR="00BC7531" w:rsidRPr="009A7517">
        <w:rPr>
          <w:rFonts w:hint="cs"/>
        </w:rPr>
        <w:t>1</w:t>
      </w:r>
      <w:r w:rsidRPr="009A7517">
        <w:rPr>
          <w:rFonts w:hint="cs"/>
          <w:cs/>
        </w:rPr>
        <w:t xml:space="preserve"> ปีย้อนหลัง ประกอบกับ พิจารณ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ทั้งนี้ระยะเวลาการให้สินเชื่อแก่ลูกค้าของกลุ่มบริษัทโดยปกติมีระยะเวลาตั้งแต่ </w:t>
      </w:r>
      <w:r w:rsidR="00BC7531" w:rsidRPr="009A7517">
        <w:rPr>
          <w:rFonts w:hint="cs"/>
        </w:rPr>
        <w:t>1</w:t>
      </w:r>
      <w:r w:rsidRPr="009A7517">
        <w:rPr>
          <w:rFonts w:hint="cs"/>
          <w:cs/>
        </w:rPr>
        <w:t xml:space="preserve"> </w:t>
      </w:r>
      <w:r w:rsidRPr="009A7517">
        <w:rPr>
          <w:rFonts w:hint="cs"/>
        </w:rPr>
        <w:t>-</w:t>
      </w:r>
      <w:r w:rsidRPr="009A7517">
        <w:rPr>
          <w:rFonts w:hint="cs"/>
          <w:cs/>
        </w:rPr>
        <w:t xml:space="preserve"> </w:t>
      </w:r>
      <w:r w:rsidR="00BC7531" w:rsidRPr="009A7517">
        <w:rPr>
          <w:rFonts w:hint="cs"/>
        </w:rPr>
        <w:t>120</w:t>
      </w:r>
      <w:r w:rsidRPr="009A7517">
        <w:rPr>
          <w:rFonts w:hint="cs"/>
          <w:cs/>
        </w:rPr>
        <w:t xml:space="preserve"> วัน</w:t>
      </w:r>
    </w:p>
    <w:p w14:paraId="1DF579A0" w14:textId="77777777" w:rsidR="00BB6B7D" w:rsidRPr="009A7517" w:rsidRDefault="00BB6B7D" w:rsidP="00A432DD">
      <w:pPr>
        <w:tabs>
          <w:tab w:val="clear" w:pos="907"/>
          <w:tab w:val="left" w:pos="1080"/>
        </w:tabs>
        <w:spacing w:line="240" w:lineRule="auto"/>
        <w:ind w:left="1530"/>
        <w:jc w:val="thaiDistribute"/>
      </w:pPr>
    </w:p>
    <w:p w14:paraId="58187106" w14:textId="46F5A994" w:rsidR="00A432DD" w:rsidRPr="009A7517" w:rsidRDefault="00A432DD" w:rsidP="00A432D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cs/>
        </w:rPr>
      </w:pPr>
      <w:r w:rsidRPr="009A7517">
        <w:rPr>
          <w:rFonts w:hint="cs"/>
          <w:cs/>
        </w:rPr>
        <w:t xml:space="preserve">ข้อมูลเกี่ยวกับลูกหนี้การค้าเปิดเผยในหมายเหตุข้อ </w:t>
      </w:r>
      <w:r w:rsidR="00742BA3" w:rsidRPr="009A7517">
        <w:t>7</w:t>
      </w:r>
    </w:p>
    <w:p w14:paraId="439A13CB" w14:textId="77777777" w:rsidR="005575E4" w:rsidRPr="009A7517" w:rsidRDefault="001E0299" w:rsidP="001E0299">
      <w:pPr>
        <w:tabs>
          <w:tab w:val="left" w:pos="810"/>
        </w:tabs>
        <w:contextualSpacing/>
        <w:jc w:val="thaiDistribute"/>
      </w:pPr>
      <w:r w:rsidRPr="009A7517">
        <w:rPr>
          <w:rFonts w:hint="cs"/>
        </w:rPr>
        <w:tab/>
      </w:r>
      <w:r w:rsidRPr="009A7517">
        <w:rPr>
          <w:rFonts w:hint="cs"/>
        </w:rPr>
        <w:tab/>
      </w:r>
      <w:r w:rsidRPr="009A7517">
        <w:rPr>
          <w:rFonts w:hint="cs"/>
        </w:rPr>
        <w:tab/>
      </w:r>
      <w:r w:rsidRPr="009A7517">
        <w:rPr>
          <w:rFonts w:hint="cs"/>
        </w:rPr>
        <w:tab/>
      </w:r>
    </w:p>
    <w:p w14:paraId="5E018D70" w14:textId="1C141E3D" w:rsidR="001E0299" w:rsidRPr="009A7517" w:rsidRDefault="005575E4" w:rsidP="001E0299">
      <w:pPr>
        <w:tabs>
          <w:tab w:val="left" w:pos="810"/>
        </w:tabs>
        <w:contextualSpacing/>
        <w:jc w:val="thaiDistribute"/>
      </w:pPr>
      <w:r w:rsidRPr="009A7517">
        <w:rPr>
          <w:rFonts w:hint="cs"/>
        </w:rPr>
        <w:tab/>
      </w:r>
      <w:r w:rsidRPr="009A7517">
        <w:rPr>
          <w:rFonts w:hint="cs"/>
        </w:rPr>
        <w:tab/>
      </w:r>
      <w:r w:rsidRPr="009A7517">
        <w:rPr>
          <w:rFonts w:hint="cs"/>
        </w:rPr>
        <w:tab/>
      </w:r>
      <w:r w:rsidRPr="009A7517">
        <w:rPr>
          <w:rFonts w:hint="cs"/>
          <w:cs/>
        </w:rPr>
        <w:t xml:space="preserve"> </w:t>
      </w:r>
      <w:r w:rsidR="001E0299" w:rsidRPr="009A7517">
        <w:rPr>
          <w:rFonts w:hint="cs"/>
          <w:cs/>
        </w:rPr>
        <w:t>(</w:t>
      </w:r>
      <w:r w:rsidR="00BC7531" w:rsidRPr="009A7517">
        <w:rPr>
          <w:rFonts w:hint="cs"/>
          <w:cs/>
        </w:rPr>
        <w:t>ค</w:t>
      </w:r>
      <w:r w:rsidR="001E0299" w:rsidRPr="009A7517">
        <w:rPr>
          <w:rFonts w:hint="cs"/>
          <w:cs/>
        </w:rPr>
        <w:t>.</w:t>
      </w:r>
      <w:r w:rsidR="00D52C0E" w:rsidRPr="009A7517">
        <w:rPr>
          <w:rFonts w:hint="cs"/>
        </w:rPr>
        <w:t>1</w:t>
      </w:r>
      <w:r w:rsidR="001E0299" w:rsidRPr="009A7517">
        <w:rPr>
          <w:rFonts w:hint="cs"/>
          <w:cs/>
        </w:rPr>
        <w:t>.</w:t>
      </w:r>
      <w:r w:rsidR="00DE3F43" w:rsidRPr="009A7517">
        <w:rPr>
          <w:rFonts w:hint="cs"/>
        </w:rPr>
        <w:t>2</w:t>
      </w:r>
      <w:r w:rsidR="001E0299" w:rsidRPr="009A7517">
        <w:rPr>
          <w:rFonts w:hint="cs"/>
          <w:cs/>
        </w:rPr>
        <w:t>) เงิน</w:t>
      </w:r>
      <w:r w:rsidR="00FB5E1D" w:rsidRPr="009A7517">
        <w:rPr>
          <w:rFonts w:hint="cs"/>
          <w:cs/>
        </w:rPr>
        <w:t>ให้กู้ยืมแก</w:t>
      </w:r>
      <w:r w:rsidR="006C2040" w:rsidRPr="009A7517">
        <w:rPr>
          <w:rFonts w:hint="cs"/>
          <w:cs/>
        </w:rPr>
        <w:t>่</w:t>
      </w:r>
      <w:r w:rsidR="00FB5E1D" w:rsidRPr="009A7517">
        <w:rPr>
          <w:rFonts w:hint="cs"/>
          <w:cs/>
        </w:rPr>
        <w:t>กิจการที่เกี่ยวข้องกัน</w:t>
      </w:r>
      <w:r w:rsidR="003C7CB7" w:rsidRPr="009A7517">
        <w:rPr>
          <w:rFonts w:hint="cs"/>
          <w:cs/>
        </w:rPr>
        <w:t>และดอกเบี้ยค้างรับ</w:t>
      </w:r>
    </w:p>
    <w:p w14:paraId="28452FCF" w14:textId="0147E395" w:rsidR="001E0299" w:rsidRPr="009A7517" w:rsidRDefault="001E0299" w:rsidP="001E0299">
      <w:pPr>
        <w:tabs>
          <w:tab w:val="left" w:pos="810"/>
        </w:tabs>
        <w:ind w:left="1530"/>
        <w:contextualSpacing/>
        <w:jc w:val="thaiDistribute"/>
      </w:pPr>
    </w:p>
    <w:p w14:paraId="3DF27444" w14:textId="687CF689" w:rsidR="001E0299" w:rsidRPr="009A7517" w:rsidRDefault="001E0299" w:rsidP="001E0299">
      <w:pPr>
        <w:tabs>
          <w:tab w:val="left" w:pos="810"/>
        </w:tabs>
        <w:ind w:left="1530"/>
        <w:contextualSpacing/>
        <w:jc w:val="thaiDistribute"/>
      </w:pPr>
      <w:r w:rsidRPr="009A7517">
        <w:rPr>
          <w:rFonts w:hint="cs"/>
          <w:cs/>
        </w:rPr>
        <w:t>ตารางต่อไปนี้แสดงฐานะเปิดต่อความเสี่ยงด้านเครดิต</w:t>
      </w:r>
      <w:r w:rsidR="00A432DD" w:rsidRPr="009A7517">
        <w:rPr>
          <w:rFonts w:hint="cs"/>
          <w:cs/>
        </w:rPr>
        <w:t>และผลขาดทุนด้านเครดิตที่คาดว่าจะเกิดขึ้น</w:t>
      </w:r>
      <w:r w:rsidRPr="009A7517">
        <w:rPr>
          <w:rFonts w:hint="cs"/>
          <w:cs/>
        </w:rPr>
        <w:t>ของ</w:t>
      </w:r>
      <w:r w:rsidR="006C2040" w:rsidRPr="009A7517">
        <w:rPr>
          <w:rFonts w:hint="cs"/>
          <w:cs/>
        </w:rPr>
        <w:t>เงินให้กู้ยืมแก่กิจการที่เกี่ยวข้องกันและดอกเบี้ยค้างรับ</w:t>
      </w:r>
    </w:p>
    <w:p w14:paraId="74F24A09" w14:textId="77777777" w:rsidR="00742BA3" w:rsidRPr="009A7517" w:rsidRDefault="00742BA3" w:rsidP="00815CEA">
      <w:pPr>
        <w:tabs>
          <w:tab w:val="left" w:pos="810"/>
        </w:tabs>
        <w:ind w:left="450"/>
        <w:contextualSpacing/>
        <w:jc w:val="thaiDistribute"/>
      </w:pP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270"/>
        <w:gridCol w:w="1440"/>
        <w:gridCol w:w="270"/>
        <w:gridCol w:w="1260"/>
        <w:gridCol w:w="270"/>
        <w:gridCol w:w="1080"/>
      </w:tblGrid>
      <w:tr w:rsidR="00742BA3" w:rsidRPr="009A7517" w14:paraId="04A188F8" w14:textId="77777777" w:rsidTr="00742BA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FB99977" w14:textId="77777777" w:rsidR="00742BA3" w:rsidRPr="009A7517" w:rsidRDefault="00742BA3" w:rsidP="00B1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-111" w:hanging="15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E4127D2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42BA3" w:rsidRPr="009A7517" w14:paraId="071738E8" w14:textId="77777777" w:rsidTr="00B16E21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410583A" w14:textId="77777777" w:rsidR="00742BA3" w:rsidRPr="009A7517" w:rsidRDefault="00742BA3" w:rsidP="00B1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75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 ที่คาดว่าจะเกิดขึ้นของเงินให้กู้ยืมแก่กิจการที่เกี่ยวข้องกันและดอกเบี้ยค้างรับ</w:t>
            </w:r>
          </w:p>
        </w:tc>
        <w:tc>
          <w:tcPr>
            <w:tcW w:w="1350" w:type="dxa"/>
            <w:vAlign w:val="bottom"/>
          </w:tcPr>
          <w:p w14:paraId="42158382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ผลขาดทุนด้านเครดิตที่คาดว่าจะเกิดขึ้นใน </w:t>
            </w:r>
            <w:r w:rsidRPr="009A7517">
              <w:rPr>
                <w:rFonts w:hint="cs"/>
              </w:rPr>
              <w:t>12</w:t>
            </w:r>
            <w:r w:rsidRPr="009A7517">
              <w:rPr>
                <w:rFonts w:hint="cs"/>
                <w:cs/>
              </w:rPr>
              <w:t xml:space="preserve"> เดือนข้างหน้า</w:t>
            </w:r>
          </w:p>
        </w:tc>
        <w:tc>
          <w:tcPr>
            <w:tcW w:w="270" w:type="dxa"/>
            <w:vAlign w:val="bottom"/>
          </w:tcPr>
          <w:p w14:paraId="4E62F548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4568A9F1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ผลขาดทุนด้านเครดิตที่คาดว่าจะเกิดขึ้นตลอดอายุ - ไม่ด้อยค่า</w:t>
            </w:r>
          </w:p>
        </w:tc>
        <w:tc>
          <w:tcPr>
            <w:tcW w:w="270" w:type="dxa"/>
            <w:vAlign w:val="bottom"/>
          </w:tcPr>
          <w:p w14:paraId="5B4C53C6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A36A8E0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9A7517">
              <w:rPr>
                <w:rFonts w:hint="cs"/>
              </w:rPr>
              <w:t>-</w:t>
            </w:r>
            <w:r w:rsidRPr="009A7517">
              <w:rPr>
                <w:rFonts w:hint="cs"/>
                <w:cs/>
              </w:rPr>
              <w:t xml:space="preserve"> ด้อยค่า</w:t>
            </w:r>
          </w:p>
        </w:tc>
        <w:tc>
          <w:tcPr>
            <w:tcW w:w="270" w:type="dxa"/>
            <w:vAlign w:val="bottom"/>
          </w:tcPr>
          <w:p w14:paraId="3DF959F7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21FD223D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</w:pPr>
            <w:r w:rsidRPr="009A7517">
              <w:rPr>
                <w:rFonts w:hint="cs"/>
                <w:cs/>
              </w:rPr>
              <w:t>รวม</w:t>
            </w:r>
          </w:p>
        </w:tc>
      </w:tr>
      <w:tr w:rsidR="00742BA3" w:rsidRPr="009A7517" w14:paraId="2773D362" w14:textId="77777777" w:rsidTr="00B16E21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0EEDF58" w14:textId="77777777" w:rsidR="00742BA3" w:rsidRPr="009A7517" w:rsidRDefault="00742BA3" w:rsidP="00B1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-111" w:hanging="15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6FAFC41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  <w:r w:rsidRPr="009A7517">
              <w:rPr>
                <w:rFonts w:hint="cs"/>
              </w:rPr>
              <w:t>(Stage 1)</w:t>
            </w:r>
          </w:p>
        </w:tc>
        <w:tc>
          <w:tcPr>
            <w:tcW w:w="270" w:type="dxa"/>
            <w:vAlign w:val="bottom"/>
          </w:tcPr>
          <w:p w14:paraId="65ABEF73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100E0491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  <w:r w:rsidRPr="009A7517">
              <w:rPr>
                <w:rFonts w:hint="cs"/>
              </w:rPr>
              <w:t>(Stage 2)</w:t>
            </w:r>
          </w:p>
        </w:tc>
        <w:tc>
          <w:tcPr>
            <w:tcW w:w="270" w:type="dxa"/>
            <w:vAlign w:val="bottom"/>
          </w:tcPr>
          <w:p w14:paraId="04D1F6D6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05F72026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  <w:r w:rsidRPr="009A7517">
              <w:rPr>
                <w:rFonts w:hint="cs"/>
              </w:rPr>
              <w:t>(Stage 3)</w:t>
            </w:r>
          </w:p>
        </w:tc>
        <w:tc>
          <w:tcPr>
            <w:tcW w:w="270" w:type="dxa"/>
            <w:vAlign w:val="bottom"/>
          </w:tcPr>
          <w:p w14:paraId="74991251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2F609654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</w:p>
        </w:tc>
      </w:tr>
      <w:tr w:rsidR="00742BA3" w:rsidRPr="009A7517" w14:paraId="43583262" w14:textId="77777777" w:rsidTr="00B16E21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181194A" w14:textId="77777777" w:rsidR="00742BA3" w:rsidRPr="009A7517" w:rsidRDefault="00742BA3" w:rsidP="00B1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0B3F8AF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</w:pPr>
            <w:r w:rsidRPr="009A751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742BA3" w:rsidRPr="009A7517" w14:paraId="74B8FD49" w14:textId="77777777" w:rsidTr="00B16E21">
        <w:trPr>
          <w:trHeight w:val="20"/>
          <w:tblHeader/>
        </w:trPr>
        <w:tc>
          <w:tcPr>
            <w:tcW w:w="5040" w:type="dxa"/>
            <w:gridSpan w:val="2"/>
            <w:shd w:val="clear" w:color="auto" w:fill="auto"/>
            <w:vAlign w:val="bottom"/>
          </w:tcPr>
          <w:p w14:paraId="2991A727" w14:textId="77777777" w:rsidR="00742BA3" w:rsidRPr="009A7517" w:rsidRDefault="00742BA3" w:rsidP="00B1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3C65CEE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cs/>
              </w:rPr>
            </w:pPr>
          </w:p>
        </w:tc>
        <w:tc>
          <w:tcPr>
            <w:tcW w:w="1440" w:type="dxa"/>
          </w:tcPr>
          <w:p w14:paraId="7BE80786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  <w:tc>
          <w:tcPr>
            <w:tcW w:w="270" w:type="dxa"/>
          </w:tcPr>
          <w:p w14:paraId="0F75A38F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2F104C70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  <w:tc>
          <w:tcPr>
            <w:tcW w:w="270" w:type="dxa"/>
            <w:vAlign w:val="bottom"/>
          </w:tcPr>
          <w:p w14:paraId="1F5133F7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094344F4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</w:tr>
      <w:tr w:rsidR="00742BA3" w:rsidRPr="009A7517" w14:paraId="1E87A994" w14:textId="77777777" w:rsidTr="00B16E21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7D9BFA5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 </w:t>
            </w:r>
          </w:p>
        </w:tc>
        <w:tc>
          <w:tcPr>
            <w:tcW w:w="1350" w:type="dxa"/>
          </w:tcPr>
          <w:p w14:paraId="779A0CF5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</w:tcPr>
          <w:p w14:paraId="6BF0021F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cs/>
              </w:rPr>
            </w:pPr>
          </w:p>
        </w:tc>
        <w:tc>
          <w:tcPr>
            <w:tcW w:w="1440" w:type="dxa"/>
          </w:tcPr>
          <w:p w14:paraId="718E477C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7"/>
              <w:jc w:val="right"/>
            </w:pPr>
            <w:r w:rsidRPr="009A7517">
              <w:rPr>
                <w:rFonts w:hint="cs"/>
              </w:rPr>
              <w:t>11</w:t>
            </w:r>
          </w:p>
        </w:tc>
        <w:tc>
          <w:tcPr>
            <w:tcW w:w="270" w:type="dxa"/>
          </w:tcPr>
          <w:p w14:paraId="7A59535C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4FDFDF3D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  <w:vAlign w:val="bottom"/>
          </w:tcPr>
          <w:p w14:paraId="5A8419E0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18E183BD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4"/>
              <w:jc w:val="right"/>
            </w:pPr>
            <w:r w:rsidRPr="009A7517">
              <w:rPr>
                <w:rFonts w:hint="cs"/>
              </w:rPr>
              <w:t>11</w:t>
            </w:r>
          </w:p>
        </w:tc>
      </w:tr>
      <w:tr w:rsidR="00742BA3" w:rsidRPr="009A7517" w14:paraId="41EA6DAF" w14:textId="77777777" w:rsidTr="00B16E21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58143EB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cs/>
              </w:rPr>
            </w:pPr>
            <w:r w:rsidRPr="009A7517">
              <w:rPr>
                <w:rFonts w:hint="cs"/>
                <w:cs/>
              </w:rPr>
              <w:t>การวัดมูลค่าใหม่สุทธิของสำรองผลขาดทุน</w:t>
            </w:r>
          </w:p>
        </w:tc>
        <w:tc>
          <w:tcPr>
            <w:tcW w:w="1350" w:type="dxa"/>
          </w:tcPr>
          <w:p w14:paraId="5B176E34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165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</w:tcPr>
          <w:p w14:paraId="2CEBA6F2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cs/>
              </w:rPr>
            </w:pPr>
          </w:p>
        </w:tc>
        <w:tc>
          <w:tcPr>
            <w:tcW w:w="1440" w:type="dxa"/>
          </w:tcPr>
          <w:p w14:paraId="67705486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7"/>
              <w:jc w:val="right"/>
            </w:pPr>
            <w:r w:rsidRPr="009A7517">
              <w:rPr>
                <w:rFonts w:hint="cs"/>
              </w:rPr>
              <w:t>15</w:t>
            </w:r>
          </w:p>
        </w:tc>
        <w:tc>
          <w:tcPr>
            <w:tcW w:w="270" w:type="dxa"/>
          </w:tcPr>
          <w:p w14:paraId="5B6784E0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2D616A4E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  <w:vAlign w:val="bottom"/>
          </w:tcPr>
          <w:p w14:paraId="0D37FF84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385221E0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4"/>
              <w:jc w:val="right"/>
            </w:pPr>
            <w:r w:rsidRPr="009A7517">
              <w:rPr>
                <w:rFonts w:hint="cs"/>
              </w:rPr>
              <w:t>15</w:t>
            </w:r>
          </w:p>
        </w:tc>
      </w:tr>
      <w:tr w:rsidR="00742BA3" w:rsidRPr="009A7517" w14:paraId="5E6ADB2F" w14:textId="77777777" w:rsidTr="00B16E21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97EAE36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cs/>
              </w:rPr>
            </w:pPr>
            <w:r w:rsidRPr="009A7517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1350" w:type="dxa"/>
          </w:tcPr>
          <w:p w14:paraId="6BEE2D13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</w:tcPr>
          <w:p w14:paraId="2B441B7A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cs/>
              </w:rPr>
            </w:pPr>
          </w:p>
        </w:tc>
        <w:tc>
          <w:tcPr>
            <w:tcW w:w="1440" w:type="dxa"/>
          </w:tcPr>
          <w:p w14:paraId="6EDEEE9C" w14:textId="1A2947E5" w:rsidR="00742BA3" w:rsidRPr="009A7517" w:rsidRDefault="001D39C6" w:rsidP="001D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7"/>
              <w:jc w:val="right"/>
            </w:pPr>
            <w:r w:rsidRPr="009A7517">
              <w:t>1</w:t>
            </w:r>
          </w:p>
        </w:tc>
        <w:tc>
          <w:tcPr>
            <w:tcW w:w="270" w:type="dxa"/>
          </w:tcPr>
          <w:p w14:paraId="7974C7F6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10281AC9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  <w:vAlign w:val="bottom"/>
          </w:tcPr>
          <w:p w14:paraId="6D985294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07A4F580" w14:textId="490FB0BF" w:rsidR="00742BA3" w:rsidRPr="009A7517" w:rsidRDefault="001D39C6" w:rsidP="001D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4"/>
              <w:jc w:val="right"/>
              <w:rPr>
                <w:cs/>
              </w:rPr>
            </w:pPr>
            <w:r w:rsidRPr="009A7517">
              <w:t>1</w:t>
            </w:r>
          </w:p>
        </w:tc>
      </w:tr>
      <w:tr w:rsidR="00742BA3" w:rsidRPr="009A7517" w14:paraId="5406874D" w14:textId="77777777" w:rsidTr="00B16E21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4676FF1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</w:rPr>
              <w:t>31</w:t>
            </w:r>
            <w:r w:rsidRPr="009A7517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3E5089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270" w:type="dxa"/>
          </w:tcPr>
          <w:p w14:paraId="24A46566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1D2B46C" w14:textId="374C7B32" w:rsidR="00742BA3" w:rsidRPr="009A7517" w:rsidRDefault="001D39C6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7"/>
              <w:jc w:val="right"/>
              <w:rPr>
                <w:b/>
                <w:bCs/>
                <w:cs/>
              </w:rPr>
            </w:pPr>
            <w:r w:rsidRPr="009A7517">
              <w:rPr>
                <w:b/>
                <w:bCs/>
              </w:rPr>
              <w:t>27</w:t>
            </w:r>
          </w:p>
        </w:tc>
        <w:tc>
          <w:tcPr>
            <w:tcW w:w="270" w:type="dxa"/>
          </w:tcPr>
          <w:p w14:paraId="1B60802F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224298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1D61B1EA" w14:textId="77777777" w:rsidR="00742BA3" w:rsidRPr="009A7517" w:rsidRDefault="00742BA3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318AD" w14:textId="30FCD027" w:rsidR="00742BA3" w:rsidRPr="009A7517" w:rsidRDefault="001D39C6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4"/>
              <w:jc w:val="right"/>
              <w:rPr>
                <w:b/>
                <w:bCs/>
              </w:rPr>
            </w:pPr>
            <w:r w:rsidRPr="009A7517">
              <w:rPr>
                <w:b/>
                <w:bCs/>
              </w:rPr>
              <w:t>27</w:t>
            </w:r>
          </w:p>
        </w:tc>
      </w:tr>
    </w:tbl>
    <w:p w14:paraId="4D485DF1" w14:textId="77777777" w:rsidR="00742BA3" w:rsidRPr="009A7517" w:rsidRDefault="00742BA3"/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270"/>
        <w:gridCol w:w="1440"/>
        <w:gridCol w:w="270"/>
        <w:gridCol w:w="1260"/>
        <w:gridCol w:w="270"/>
        <w:gridCol w:w="1080"/>
      </w:tblGrid>
      <w:tr w:rsidR="00A432DD" w:rsidRPr="009A7517" w14:paraId="667B07E1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9134793" w14:textId="77777777" w:rsidR="00A432DD" w:rsidRPr="009A7517" w:rsidRDefault="00A432DD" w:rsidP="00026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-111" w:hanging="15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0F5C6428" w14:textId="643FACA0" w:rsidR="00A432DD" w:rsidRPr="009A7517" w:rsidRDefault="00A432DD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8760A4" w:rsidRPr="009A7517" w14:paraId="3141F764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92B9EE1" w14:textId="3CC1E997" w:rsidR="008760A4" w:rsidRPr="009A7517" w:rsidRDefault="008760A4" w:rsidP="00A43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75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 ที่คาดว่าจะเกิดขึ้น</w:t>
            </w:r>
            <w:r w:rsidR="00A432DD"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ของเงินให้กู้ยืมแก่กิจการที่เกี่ยวข้องกันและดอกเบี้ยค้างรับ</w:t>
            </w:r>
          </w:p>
        </w:tc>
        <w:tc>
          <w:tcPr>
            <w:tcW w:w="1350" w:type="dxa"/>
            <w:vAlign w:val="bottom"/>
          </w:tcPr>
          <w:p w14:paraId="797AF5ED" w14:textId="4196BD3E" w:rsidR="008760A4" w:rsidRPr="009A7517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ผลขาดทุนด้านเครดิตที่คาดว่าจะเกิดขึ้นใน </w:t>
            </w:r>
            <w:r w:rsidR="00D52C0E" w:rsidRPr="009A7517">
              <w:rPr>
                <w:rFonts w:hint="cs"/>
              </w:rPr>
              <w:t>1</w:t>
            </w:r>
            <w:r w:rsidR="00DE3F43" w:rsidRPr="009A7517">
              <w:rPr>
                <w:rFonts w:hint="cs"/>
              </w:rPr>
              <w:t>2</w:t>
            </w:r>
            <w:r w:rsidRPr="009A7517">
              <w:rPr>
                <w:rFonts w:hint="cs"/>
                <w:cs/>
              </w:rPr>
              <w:t xml:space="preserve"> เดือนข้างหน้า</w:t>
            </w:r>
          </w:p>
        </w:tc>
        <w:tc>
          <w:tcPr>
            <w:tcW w:w="270" w:type="dxa"/>
            <w:vAlign w:val="bottom"/>
          </w:tcPr>
          <w:p w14:paraId="7D397D47" w14:textId="77777777" w:rsidR="008760A4" w:rsidRPr="009A7517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21881A7C" w14:textId="77777777" w:rsidR="008760A4" w:rsidRPr="009A7517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ผลขาดทุนด้านเครดิตที่คาดว่าจะเกิดขึ้นตลอดอายุ - ไม่ด้อยค่า</w:t>
            </w:r>
          </w:p>
        </w:tc>
        <w:tc>
          <w:tcPr>
            <w:tcW w:w="270" w:type="dxa"/>
            <w:vAlign w:val="bottom"/>
          </w:tcPr>
          <w:p w14:paraId="7D6CCD1A" w14:textId="77777777" w:rsidR="008760A4" w:rsidRPr="009A7517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52055847" w14:textId="1C2D8ACC" w:rsidR="008760A4" w:rsidRPr="009A7517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5809E5" w:rsidRPr="009A7517">
              <w:rPr>
                <w:rFonts w:hint="cs"/>
              </w:rPr>
              <w:t>-</w:t>
            </w:r>
            <w:r w:rsidRPr="009A7517">
              <w:rPr>
                <w:rFonts w:hint="cs"/>
                <w:cs/>
              </w:rPr>
              <w:t xml:space="preserve"> ด้อยค่า</w:t>
            </w:r>
          </w:p>
        </w:tc>
        <w:tc>
          <w:tcPr>
            <w:tcW w:w="270" w:type="dxa"/>
            <w:vAlign w:val="bottom"/>
          </w:tcPr>
          <w:p w14:paraId="3218831F" w14:textId="77777777" w:rsidR="008760A4" w:rsidRPr="009A7517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716B023E" w14:textId="77777777" w:rsidR="008760A4" w:rsidRPr="009A7517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</w:pPr>
            <w:r w:rsidRPr="009A7517">
              <w:rPr>
                <w:rFonts w:hint="cs"/>
                <w:cs/>
              </w:rPr>
              <w:t>รวม</w:t>
            </w:r>
          </w:p>
        </w:tc>
      </w:tr>
      <w:tr w:rsidR="003303F3" w:rsidRPr="009A7517" w14:paraId="09E56A88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CB8003F" w14:textId="77777777" w:rsidR="003303F3" w:rsidRPr="009A7517" w:rsidRDefault="003303F3" w:rsidP="00330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-111" w:hanging="15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9EE7702" w14:textId="0D8C4FB6" w:rsidR="003303F3" w:rsidRPr="009A7517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  <w:r w:rsidRPr="009A7517">
              <w:rPr>
                <w:rFonts w:hint="cs"/>
              </w:rPr>
              <w:t>(Stage 1)</w:t>
            </w:r>
          </w:p>
        </w:tc>
        <w:tc>
          <w:tcPr>
            <w:tcW w:w="270" w:type="dxa"/>
            <w:vAlign w:val="bottom"/>
          </w:tcPr>
          <w:p w14:paraId="0C5866F7" w14:textId="77777777" w:rsidR="003303F3" w:rsidRPr="009A7517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3672C009" w14:textId="5ADAA5FF" w:rsidR="003303F3" w:rsidRPr="009A7517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  <w:r w:rsidRPr="009A7517">
              <w:rPr>
                <w:rFonts w:hint="cs"/>
              </w:rPr>
              <w:t>(Stage 2)</w:t>
            </w:r>
          </w:p>
        </w:tc>
        <w:tc>
          <w:tcPr>
            <w:tcW w:w="270" w:type="dxa"/>
            <w:vAlign w:val="bottom"/>
          </w:tcPr>
          <w:p w14:paraId="6B3DFCD9" w14:textId="77777777" w:rsidR="003303F3" w:rsidRPr="009A7517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4419FA08" w14:textId="111F2046" w:rsidR="003303F3" w:rsidRPr="009A7517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  <w:r w:rsidRPr="009A7517">
              <w:rPr>
                <w:rFonts w:hint="cs"/>
              </w:rPr>
              <w:t>(Stage 3)</w:t>
            </w:r>
          </w:p>
        </w:tc>
        <w:tc>
          <w:tcPr>
            <w:tcW w:w="270" w:type="dxa"/>
            <w:vAlign w:val="bottom"/>
          </w:tcPr>
          <w:p w14:paraId="3399DFA5" w14:textId="77777777" w:rsidR="003303F3" w:rsidRPr="009A7517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31259582" w14:textId="77777777" w:rsidR="003303F3" w:rsidRPr="009A7517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</w:p>
        </w:tc>
      </w:tr>
      <w:tr w:rsidR="008760A4" w:rsidRPr="009A7517" w14:paraId="20AD4909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ABC7C56" w14:textId="77777777" w:rsidR="008760A4" w:rsidRPr="009A7517" w:rsidRDefault="008760A4" w:rsidP="00026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BFAD43F" w14:textId="77777777" w:rsidR="008760A4" w:rsidRPr="009A7517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</w:pPr>
            <w:r w:rsidRPr="009A751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A432DD" w:rsidRPr="009A7517" w14:paraId="0CC3BD1F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ECBD1DC" w14:textId="1A365B01" w:rsidR="00A432DD" w:rsidRPr="009A7517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t>256</w:t>
            </w:r>
            <w:r w:rsidR="005720A2" w:rsidRPr="009A7517">
              <w:rPr>
                <w:rFonts w:hint="cs"/>
                <w:b/>
                <w:bCs/>
                <w:i/>
                <w:iCs/>
              </w:rPr>
              <w:t>4</w:t>
            </w:r>
          </w:p>
        </w:tc>
        <w:tc>
          <w:tcPr>
            <w:tcW w:w="1350" w:type="dxa"/>
          </w:tcPr>
          <w:p w14:paraId="4C3EC834" w14:textId="77777777" w:rsidR="00A432DD" w:rsidRPr="009A7517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1F934038" w14:textId="77777777" w:rsidR="00A432DD" w:rsidRPr="009A7517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cs/>
              </w:rPr>
            </w:pPr>
          </w:p>
        </w:tc>
        <w:tc>
          <w:tcPr>
            <w:tcW w:w="1440" w:type="dxa"/>
          </w:tcPr>
          <w:p w14:paraId="6F136933" w14:textId="77777777" w:rsidR="00A432DD" w:rsidRPr="009A7517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  <w:tc>
          <w:tcPr>
            <w:tcW w:w="270" w:type="dxa"/>
          </w:tcPr>
          <w:p w14:paraId="56B7C6F5" w14:textId="77777777" w:rsidR="00A432DD" w:rsidRPr="009A7517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14:paraId="6358818A" w14:textId="77777777" w:rsidR="00A432DD" w:rsidRPr="009A7517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556E717C" w14:textId="77777777" w:rsidR="00A432DD" w:rsidRPr="009A7517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09048089" w14:textId="77777777" w:rsidR="00A432DD" w:rsidRPr="009A7517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</w:tr>
      <w:tr w:rsidR="005720A2" w:rsidRPr="009A7517" w14:paraId="08E42642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4D6AB2C" w14:textId="19A13410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 </w:t>
            </w:r>
          </w:p>
        </w:tc>
        <w:tc>
          <w:tcPr>
            <w:tcW w:w="1350" w:type="dxa"/>
          </w:tcPr>
          <w:p w14:paraId="5A7175C6" w14:textId="6B66C68D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165"/>
              <w:jc w:val="righ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</w:tcPr>
          <w:p w14:paraId="4DC00F03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cs/>
              </w:rPr>
            </w:pPr>
          </w:p>
        </w:tc>
        <w:tc>
          <w:tcPr>
            <w:tcW w:w="1440" w:type="dxa"/>
          </w:tcPr>
          <w:p w14:paraId="5C0CB703" w14:textId="60DBF041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7"/>
              <w:jc w:val="right"/>
            </w:pPr>
            <w:r w:rsidRPr="009A7517">
              <w:rPr>
                <w:rFonts w:hint="cs"/>
              </w:rPr>
              <w:t>7</w:t>
            </w:r>
          </w:p>
        </w:tc>
        <w:tc>
          <w:tcPr>
            <w:tcW w:w="270" w:type="dxa"/>
          </w:tcPr>
          <w:p w14:paraId="6ED5CE85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14:paraId="1B60BBC1" w14:textId="709CD024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  <w:vAlign w:val="bottom"/>
          </w:tcPr>
          <w:p w14:paraId="690FA344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17F764D6" w14:textId="4AE9EFCF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4"/>
              <w:jc w:val="right"/>
            </w:pPr>
            <w:r w:rsidRPr="009A7517">
              <w:rPr>
                <w:rFonts w:hint="cs"/>
              </w:rPr>
              <w:t>7</w:t>
            </w:r>
          </w:p>
        </w:tc>
      </w:tr>
      <w:tr w:rsidR="005720A2" w:rsidRPr="009A7517" w14:paraId="41FF7F69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B44DFBE" w14:textId="1850E23C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cs/>
              </w:rPr>
            </w:pPr>
            <w:r w:rsidRPr="009A7517">
              <w:rPr>
                <w:rFonts w:hint="cs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</w:tcPr>
          <w:p w14:paraId="2C4849E0" w14:textId="0BA1C66C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165"/>
              <w:jc w:val="righ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</w:tcPr>
          <w:p w14:paraId="6C46E5A6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cs/>
              </w:rPr>
            </w:pPr>
          </w:p>
        </w:tc>
        <w:tc>
          <w:tcPr>
            <w:tcW w:w="1440" w:type="dxa"/>
          </w:tcPr>
          <w:p w14:paraId="76E4F1E2" w14:textId="5845D820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7"/>
              <w:jc w:val="right"/>
            </w:pPr>
            <w:r w:rsidRPr="009A7517">
              <w:rPr>
                <w:rFonts w:hint="cs"/>
              </w:rPr>
              <w:t>3</w:t>
            </w:r>
          </w:p>
        </w:tc>
        <w:tc>
          <w:tcPr>
            <w:tcW w:w="270" w:type="dxa"/>
          </w:tcPr>
          <w:p w14:paraId="4820708C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14:paraId="1F8A9808" w14:textId="0A813AFD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  <w:vAlign w:val="bottom"/>
          </w:tcPr>
          <w:p w14:paraId="22F73756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01129C36" w14:textId="1AC0BCF3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4"/>
              <w:jc w:val="right"/>
            </w:pPr>
            <w:r w:rsidRPr="009A7517">
              <w:rPr>
                <w:rFonts w:hint="cs"/>
              </w:rPr>
              <w:t>3</w:t>
            </w:r>
          </w:p>
        </w:tc>
      </w:tr>
      <w:tr w:rsidR="005720A2" w:rsidRPr="009A7517" w14:paraId="5DE5D2EF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EA52823" w14:textId="7933E9C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cs/>
              </w:rPr>
            </w:pPr>
            <w:r w:rsidRPr="009A7517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01C0B3" w14:textId="6F1D833A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165"/>
              <w:jc w:val="righ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</w:tcPr>
          <w:p w14:paraId="5B4A61C7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95E576" w14:textId="5A4036D0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7"/>
              <w:jc w:val="right"/>
            </w:pPr>
            <w:r w:rsidRPr="009A7517">
              <w:rPr>
                <w:rFonts w:hint="cs"/>
              </w:rPr>
              <w:t>1</w:t>
            </w:r>
          </w:p>
        </w:tc>
        <w:tc>
          <w:tcPr>
            <w:tcW w:w="270" w:type="dxa"/>
          </w:tcPr>
          <w:p w14:paraId="4490B55C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8A6DEC" w14:textId="6C83B562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  <w:vAlign w:val="bottom"/>
          </w:tcPr>
          <w:p w14:paraId="1FA7FF55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FB1874" w14:textId="13D2590E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4"/>
              <w:jc w:val="right"/>
            </w:pPr>
            <w:r w:rsidRPr="009A7517">
              <w:rPr>
                <w:rFonts w:hint="cs"/>
              </w:rPr>
              <w:t>1</w:t>
            </w:r>
          </w:p>
        </w:tc>
      </w:tr>
      <w:tr w:rsidR="005720A2" w:rsidRPr="009A7517" w14:paraId="2ED51452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65D679D" w14:textId="0C00FB11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</w:rPr>
              <w:t>31</w:t>
            </w:r>
            <w:r w:rsidRPr="009A7517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5CCC53" w14:textId="07AF29A8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165"/>
              <w:jc w:val="righ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270" w:type="dxa"/>
          </w:tcPr>
          <w:p w14:paraId="5B176145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FB7B18" w14:textId="65DDD504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7"/>
              <w:jc w:val="righ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11</w:t>
            </w:r>
          </w:p>
        </w:tc>
        <w:tc>
          <w:tcPr>
            <w:tcW w:w="270" w:type="dxa"/>
          </w:tcPr>
          <w:p w14:paraId="0CAE1832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E2ECCA" w14:textId="0A41E322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55A2C4D1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5720C" w14:textId="1CB33950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4"/>
              <w:jc w:val="righ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11</w:t>
            </w:r>
          </w:p>
        </w:tc>
      </w:tr>
      <w:tr w:rsidR="005720A2" w:rsidRPr="009A7517" w14:paraId="7AA435C7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56DB38A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8D7831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5A48DF71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B0E4C4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</w:rPr>
            </w:pPr>
          </w:p>
        </w:tc>
        <w:tc>
          <w:tcPr>
            <w:tcW w:w="270" w:type="dxa"/>
          </w:tcPr>
          <w:p w14:paraId="75451090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994A96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  <w:vAlign w:val="bottom"/>
          </w:tcPr>
          <w:p w14:paraId="14CF5A73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CDAE4A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</w:rPr>
            </w:pPr>
          </w:p>
        </w:tc>
      </w:tr>
      <w:tr w:rsidR="005720A2" w:rsidRPr="009A7517" w14:paraId="58419AC2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84BA363" w14:textId="77777777" w:rsidR="005720A2" w:rsidRPr="009A7517" w:rsidRDefault="005720A2" w:rsidP="00572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-111" w:hanging="15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68C7E8FA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720A2" w:rsidRPr="009A7517" w14:paraId="53D79495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67DAD971" w14:textId="77777777" w:rsidR="005720A2" w:rsidRPr="009A7517" w:rsidRDefault="005720A2" w:rsidP="00572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75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 ที่คาดว่าจะเกิดขึ้นของเงินให้กู้ยืมแก่กิจการที่เกี่ยวข้องกันและดอกเบี้ยค้างรับ</w:t>
            </w:r>
          </w:p>
        </w:tc>
        <w:tc>
          <w:tcPr>
            <w:tcW w:w="1350" w:type="dxa"/>
            <w:vAlign w:val="bottom"/>
          </w:tcPr>
          <w:p w14:paraId="51D4C381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ผลขาดทุนด้านเครดิตที่คาดว่าจะเกิดขึ้นใน </w:t>
            </w:r>
            <w:r w:rsidRPr="009A7517">
              <w:rPr>
                <w:rFonts w:hint="cs"/>
              </w:rPr>
              <w:t>12</w:t>
            </w:r>
            <w:r w:rsidRPr="009A7517">
              <w:rPr>
                <w:rFonts w:hint="cs"/>
                <w:cs/>
              </w:rPr>
              <w:t xml:space="preserve"> เดือนข้างหน้า</w:t>
            </w:r>
          </w:p>
        </w:tc>
        <w:tc>
          <w:tcPr>
            <w:tcW w:w="270" w:type="dxa"/>
            <w:vAlign w:val="bottom"/>
          </w:tcPr>
          <w:p w14:paraId="6A5D0493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0D857E01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>ผลขาดทุนด้านเครดิตที่คาดว่าจะเกิดขึ้นตลอดอายุ - ไม่ด้อยค่า</w:t>
            </w:r>
          </w:p>
        </w:tc>
        <w:tc>
          <w:tcPr>
            <w:tcW w:w="270" w:type="dxa"/>
            <w:vAlign w:val="bottom"/>
          </w:tcPr>
          <w:p w14:paraId="553FB6D7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08564514" w14:textId="1EE44751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9A7517">
              <w:rPr>
                <w:rFonts w:hint="cs"/>
              </w:rPr>
              <w:t>-</w:t>
            </w:r>
            <w:r w:rsidRPr="009A7517">
              <w:rPr>
                <w:rFonts w:hint="cs"/>
                <w:cs/>
              </w:rPr>
              <w:t xml:space="preserve"> ด้อยค่า</w:t>
            </w:r>
          </w:p>
        </w:tc>
        <w:tc>
          <w:tcPr>
            <w:tcW w:w="270" w:type="dxa"/>
            <w:vAlign w:val="bottom"/>
          </w:tcPr>
          <w:p w14:paraId="70A4C41D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7C04810C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</w:pPr>
            <w:r w:rsidRPr="009A7517">
              <w:rPr>
                <w:rFonts w:hint="cs"/>
                <w:cs/>
              </w:rPr>
              <w:t>รวม</w:t>
            </w:r>
          </w:p>
        </w:tc>
      </w:tr>
      <w:tr w:rsidR="005720A2" w:rsidRPr="009A7517" w14:paraId="13B158F9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06BEF46" w14:textId="77777777" w:rsidR="005720A2" w:rsidRPr="009A7517" w:rsidRDefault="005720A2" w:rsidP="00572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-111" w:hanging="15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7C70D6D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  <w:r w:rsidRPr="009A7517">
              <w:rPr>
                <w:rFonts w:hint="cs"/>
              </w:rPr>
              <w:t>(Stage 1)</w:t>
            </w:r>
          </w:p>
        </w:tc>
        <w:tc>
          <w:tcPr>
            <w:tcW w:w="270" w:type="dxa"/>
            <w:vAlign w:val="bottom"/>
          </w:tcPr>
          <w:p w14:paraId="4A5ABC87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15FF6E26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  <w:r w:rsidRPr="009A7517">
              <w:rPr>
                <w:rFonts w:hint="cs"/>
              </w:rPr>
              <w:t>(Stage 2)</w:t>
            </w:r>
          </w:p>
        </w:tc>
        <w:tc>
          <w:tcPr>
            <w:tcW w:w="270" w:type="dxa"/>
            <w:vAlign w:val="bottom"/>
          </w:tcPr>
          <w:p w14:paraId="033158E3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72BAEF8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  <w:r w:rsidRPr="009A7517">
              <w:rPr>
                <w:rFonts w:hint="cs"/>
              </w:rPr>
              <w:t>(Stage 3)</w:t>
            </w:r>
          </w:p>
        </w:tc>
        <w:tc>
          <w:tcPr>
            <w:tcW w:w="270" w:type="dxa"/>
            <w:vAlign w:val="bottom"/>
          </w:tcPr>
          <w:p w14:paraId="01E423E9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28425486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cs/>
              </w:rPr>
            </w:pPr>
          </w:p>
        </w:tc>
      </w:tr>
      <w:tr w:rsidR="005720A2" w:rsidRPr="009A7517" w14:paraId="5385877D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5AF0D18" w14:textId="77777777" w:rsidR="005720A2" w:rsidRPr="009A7517" w:rsidRDefault="005720A2" w:rsidP="00572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79613E1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</w:pPr>
            <w:r w:rsidRPr="009A751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5720A2" w:rsidRPr="009A7517" w14:paraId="5EC8DF01" w14:textId="77777777" w:rsidTr="006B289C">
        <w:trPr>
          <w:trHeight w:val="20"/>
          <w:tblHeader/>
        </w:trPr>
        <w:tc>
          <w:tcPr>
            <w:tcW w:w="5040" w:type="dxa"/>
            <w:gridSpan w:val="2"/>
            <w:shd w:val="clear" w:color="auto" w:fill="auto"/>
            <w:vAlign w:val="bottom"/>
          </w:tcPr>
          <w:p w14:paraId="44AB9DDA" w14:textId="5E6230D5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t>2565</w:t>
            </w:r>
          </w:p>
        </w:tc>
        <w:tc>
          <w:tcPr>
            <w:tcW w:w="270" w:type="dxa"/>
          </w:tcPr>
          <w:p w14:paraId="06D38D10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cs/>
              </w:rPr>
            </w:pPr>
          </w:p>
        </w:tc>
        <w:tc>
          <w:tcPr>
            <w:tcW w:w="1440" w:type="dxa"/>
          </w:tcPr>
          <w:p w14:paraId="7CD7629F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  <w:tc>
          <w:tcPr>
            <w:tcW w:w="270" w:type="dxa"/>
          </w:tcPr>
          <w:p w14:paraId="6DEF565C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11D0F725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  <w:tc>
          <w:tcPr>
            <w:tcW w:w="270" w:type="dxa"/>
            <w:vAlign w:val="bottom"/>
          </w:tcPr>
          <w:p w14:paraId="18A5F354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3174896D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</w:tr>
      <w:tr w:rsidR="005720A2" w:rsidRPr="009A7517" w14:paraId="0D6E454A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B202358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 </w:t>
            </w:r>
          </w:p>
        </w:tc>
        <w:tc>
          <w:tcPr>
            <w:tcW w:w="1350" w:type="dxa"/>
            <w:vAlign w:val="bottom"/>
          </w:tcPr>
          <w:p w14:paraId="7AF8DC14" w14:textId="4B955CBD" w:rsidR="005720A2" w:rsidRPr="009A7517" w:rsidRDefault="00FC78D8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165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  <w:vAlign w:val="bottom"/>
          </w:tcPr>
          <w:p w14:paraId="381FE7CC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3B0C52C1" w14:textId="499985FF" w:rsidR="005720A2" w:rsidRPr="009A7517" w:rsidRDefault="00FC78D8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7"/>
              <w:jc w:val="right"/>
            </w:pPr>
            <w:r w:rsidRPr="009A7517">
              <w:rPr>
                <w:rFonts w:hint="cs"/>
                <w:cs/>
              </w:rPr>
              <w:t>963</w:t>
            </w:r>
          </w:p>
        </w:tc>
        <w:tc>
          <w:tcPr>
            <w:tcW w:w="270" w:type="dxa"/>
            <w:vAlign w:val="bottom"/>
          </w:tcPr>
          <w:p w14:paraId="62CF8131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4D9C0ECA" w14:textId="01C78DA0" w:rsidR="005720A2" w:rsidRPr="009A7517" w:rsidRDefault="00FC78D8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  <w:vAlign w:val="bottom"/>
          </w:tcPr>
          <w:p w14:paraId="76F03AFD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7913F36B" w14:textId="47DB8071" w:rsidR="005720A2" w:rsidRPr="009A7517" w:rsidRDefault="00FC78D8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4"/>
              <w:jc w:val="right"/>
            </w:pPr>
            <w:r w:rsidRPr="009A7517">
              <w:rPr>
                <w:rFonts w:hint="cs"/>
              </w:rPr>
              <w:t>963</w:t>
            </w:r>
          </w:p>
        </w:tc>
      </w:tr>
      <w:tr w:rsidR="005720A2" w:rsidRPr="009A7517" w14:paraId="129512DC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48A650F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cs/>
              </w:rPr>
            </w:pPr>
            <w:r w:rsidRPr="009A7517">
              <w:rPr>
                <w:rFonts w:hint="cs"/>
                <w:cs/>
              </w:rPr>
              <w:t>สินทรัพย์ทางการเงินที่ชำระคืน</w:t>
            </w:r>
          </w:p>
        </w:tc>
        <w:tc>
          <w:tcPr>
            <w:tcW w:w="1350" w:type="dxa"/>
            <w:vAlign w:val="bottom"/>
          </w:tcPr>
          <w:p w14:paraId="6C53BD40" w14:textId="3C13A131" w:rsidR="005720A2" w:rsidRPr="009A7517" w:rsidRDefault="00FC78D8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165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  <w:vAlign w:val="bottom"/>
          </w:tcPr>
          <w:p w14:paraId="6390210E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510A00" w14:textId="241B4D26" w:rsidR="005720A2" w:rsidRPr="009A7517" w:rsidRDefault="00FC78D8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9A7517">
              <w:rPr>
                <w:rFonts w:hint="cs"/>
              </w:rPr>
              <w:t>(985)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97BC3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0DD8E9" w14:textId="5F90E600" w:rsidR="005720A2" w:rsidRPr="009A7517" w:rsidRDefault="00FC78D8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4719CB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B54E99" w14:textId="14479A31" w:rsidR="005720A2" w:rsidRPr="009A7517" w:rsidRDefault="00FC78D8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3"/>
              <w:jc w:val="right"/>
            </w:pPr>
            <w:r w:rsidRPr="009A7517">
              <w:rPr>
                <w:rFonts w:hint="cs"/>
              </w:rPr>
              <w:t>(985)</w:t>
            </w:r>
          </w:p>
        </w:tc>
      </w:tr>
      <w:tr w:rsidR="005720A2" w:rsidRPr="009A7517" w14:paraId="6AFA3360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C013C23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cs/>
              </w:rPr>
            </w:pPr>
            <w:r w:rsidRPr="009A7517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1350" w:type="dxa"/>
            <w:vAlign w:val="bottom"/>
          </w:tcPr>
          <w:p w14:paraId="566D1016" w14:textId="581BA92B" w:rsidR="005720A2" w:rsidRPr="009A7517" w:rsidRDefault="00FC78D8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165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  <w:vAlign w:val="bottom"/>
          </w:tcPr>
          <w:p w14:paraId="310F021F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27D128D8" w14:textId="2096BB9F" w:rsidR="005720A2" w:rsidRPr="009A7517" w:rsidRDefault="00FC78D8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7"/>
              <w:jc w:val="right"/>
            </w:pPr>
            <w:r w:rsidRPr="009A7517">
              <w:rPr>
                <w:rFonts w:hint="cs"/>
              </w:rPr>
              <w:t>22</w:t>
            </w:r>
          </w:p>
        </w:tc>
        <w:tc>
          <w:tcPr>
            <w:tcW w:w="270" w:type="dxa"/>
            <w:vAlign w:val="bottom"/>
          </w:tcPr>
          <w:p w14:paraId="1E18A82F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32F8D204" w14:textId="54D474A7" w:rsidR="005720A2" w:rsidRPr="009A7517" w:rsidRDefault="00FC78D8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  <w:vAlign w:val="bottom"/>
          </w:tcPr>
          <w:p w14:paraId="0E9DAD1C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5206D3DA" w14:textId="1C60E225" w:rsidR="005720A2" w:rsidRPr="009A7517" w:rsidRDefault="00FC78D8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4"/>
              <w:jc w:val="right"/>
              <w:rPr>
                <w:cs/>
              </w:rPr>
            </w:pPr>
            <w:r w:rsidRPr="009A7517">
              <w:rPr>
                <w:rFonts w:hint="cs"/>
              </w:rPr>
              <w:t>22</w:t>
            </w:r>
          </w:p>
        </w:tc>
      </w:tr>
      <w:tr w:rsidR="005720A2" w:rsidRPr="009A7517" w14:paraId="1AB273AA" w14:textId="77777777" w:rsidTr="006B289C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B91DA45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</w:rPr>
              <w:t>31</w:t>
            </w:r>
            <w:r w:rsidRPr="009A7517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F4E3A" w14:textId="3835C4B1" w:rsidR="005720A2" w:rsidRPr="009A7517" w:rsidRDefault="00FC78D8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165"/>
              <w:jc w:val="righ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5A18D3A5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C5336" w14:textId="51A89628" w:rsidR="005720A2" w:rsidRPr="009A7517" w:rsidRDefault="00FC78D8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7"/>
              <w:jc w:val="righ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0D90F22C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73444" w14:textId="758C15AA" w:rsidR="005720A2" w:rsidRPr="009A7517" w:rsidRDefault="00FC78D8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058CC39D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90647" w14:textId="4BD06AAD" w:rsidR="005720A2" w:rsidRPr="009A7517" w:rsidRDefault="00FC78D8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4"/>
              <w:jc w:val="righ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</w:tr>
    </w:tbl>
    <w:p w14:paraId="3A1F85FB" w14:textId="77777777" w:rsidR="00A432DD" w:rsidRPr="009A7517" w:rsidRDefault="00A432DD"/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3682"/>
        <w:gridCol w:w="1358"/>
        <w:gridCol w:w="270"/>
        <w:gridCol w:w="1440"/>
        <w:gridCol w:w="270"/>
        <w:gridCol w:w="1223"/>
        <w:gridCol w:w="307"/>
        <w:gridCol w:w="1080"/>
      </w:tblGrid>
      <w:tr w:rsidR="00A432DD" w:rsidRPr="009A7517" w14:paraId="4074D01F" w14:textId="77777777" w:rsidTr="00742BA3">
        <w:trPr>
          <w:trHeight w:val="20"/>
          <w:tblHeader/>
        </w:trPr>
        <w:tc>
          <w:tcPr>
            <w:tcW w:w="5040" w:type="dxa"/>
            <w:gridSpan w:val="2"/>
            <w:shd w:val="clear" w:color="auto" w:fill="auto"/>
            <w:vAlign w:val="bottom"/>
          </w:tcPr>
          <w:p w14:paraId="4BF7C061" w14:textId="779FA072" w:rsidR="00A432DD" w:rsidRPr="009A7517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t>256</w:t>
            </w:r>
            <w:r w:rsidR="005720A2" w:rsidRPr="009A7517">
              <w:rPr>
                <w:rFonts w:hint="cs"/>
                <w:b/>
                <w:bCs/>
                <w:i/>
                <w:iCs/>
              </w:rPr>
              <w:t>4</w:t>
            </w:r>
          </w:p>
        </w:tc>
        <w:tc>
          <w:tcPr>
            <w:tcW w:w="270" w:type="dxa"/>
          </w:tcPr>
          <w:p w14:paraId="7A9C24CC" w14:textId="77777777" w:rsidR="00A432DD" w:rsidRPr="009A7517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cs/>
              </w:rPr>
            </w:pPr>
          </w:p>
        </w:tc>
        <w:tc>
          <w:tcPr>
            <w:tcW w:w="1440" w:type="dxa"/>
          </w:tcPr>
          <w:p w14:paraId="533CA4F6" w14:textId="77777777" w:rsidR="00A432DD" w:rsidRPr="009A7517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  <w:tc>
          <w:tcPr>
            <w:tcW w:w="270" w:type="dxa"/>
          </w:tcPr>
          <w:p w14:paraId="58915F23" w14:textId="77777777" w:rsidR="00A432DD" w:rsidRPr="009A7517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cs/>
              </w:rPr>
            </w:pPr>
          </w:p>
        </w:tc>
        <w:tc>
          <w:tcPr>
            <w:tcW w:w="1223" w:type="dxa"/>
          </w:tcPr>
          <w:p w14:paraId="5BFB9F86" w14:textId="77777777" w:rsidR="00A432DD" w:rsidRPr="009A7517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  <w:tc>
          <w:tcPr>
            <w:tcW w:w="307" w:type="dxa"/>
            <w:vAlign w:val="bottom"/>
          </w:tcPr>
          <w:p w14:paraId="5F23C167" w14:textId="77777777" w:rsidR="00A432DD" w:rsidRPr="009A7517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79BF7191" w14:textId="77777777" w:rsidR="00A432DD" w:rsidRPr="009A7517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</w:tr>
      <w:tr w:rsidR="005720A2" w:rsidRPr="009A7517" w14:paraId="244CF65F" w14:textId="77777777" w:rsidTr="00742BA3">
        <w:trPr>
          <w:trHeight w:val="20"/>
          <w:tblHeader/>
        </w:trPr>
        <w:tc>
          <w:tcPr>
            <w:tcW w:w="3682" w:type="dxa"/>
            <w:shd w:val="clear" w:color="auto" w:fill="auto"/>
            <w:vAlign w:val="bottom"/>
          </w:tcPr>
          <w:p w14:paraId="5C610642" w14:textId="69FAA16B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cs/>
              </w:rPr>
              <w:t xml:space="preserve">ณ วันที่ </w:t>
            </w:r>
            <w:r w:rsidRPr="009A7517">
              <w:rPr>
                <w:rFonts w:hint="cs"/>
              </w:rPr>
              <w:t>1</w:t>
            </w:r>
            <w:r w:rsidRPr="009A7517">
              <w:rPr>
                <w:rFonts w:hint="cs"/>
                <w:cs/>
              </w:rPr>
              <w:t xml:space="preserve"> มกราคม </w:t>
            </w:r>
          </w:p>
        </w:tc>
        <w:tc>
          <w:tcPr>
            <w:tcW w:w="1358" w:type="dxa"/>
            <w:vAlign w:val="bottom"/>
          </w:tcPr>
          <w:p w14:paraId="1139F961" w14:textId="2ED661E1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165"/>
              <w:jc w:val="right"/>
            </w:pPr>
            <w:r w:rsidRPr="009A7517">
              <w:rPr>
                <w:rFonts w:hint="cs"/>
              </w:rPr>
              <w:t>94</w:t>
            </w:r>
          </w:p>
        </w:tc>
        <w:tc>
          <w:tcPr>
            <w:tcW w:w="270" w:type="dxa"/>
            <w:vAlign w:val="bottom"/>
          </w:tcPr>
          <w:p w14:paraId="7820CB30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60" w:lineRule="exact"/>
              <w:ind w:left="-169" w:right="-106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1D1FDF2F" w14:textId="7175C0CA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7"/>
              <w:jc w:val="right"/>
            </w:pPr>
            <w:r w:rsidRPr="009A7517">
              <w:rPr>
                <w:rFonts w:hint="cs"/>
              </w:rPr>
              <w:t>2,156</w:t>
            </w:r>
          </w:p>
        </w:tc>
        <w:tc>
          <w:tcPr>
            <w:tcW w:w="270" w:type="dxa"/>
            <w:vAlign w:val="bottom"/>
          </w:tcPr>
          <w:p w14:paraId="6AC1D388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60" w:lineRule="exact"/>
              <w:ind w:left="-169" w:right="-106"/>
              <w:rPr>
                <w:cs/>
              </w:rPr>
            </w:pPr>
          </w:p>
        </w:tc>
        <w:tc>
          <w:tcPr>
            <w:tcW w:w="1223" w:type="dxa"/>
            <w:vAlign w:val="bottom"/>
          </w:tcPr>
          <w:p w14:paraId="28DCF0DC" w14:textId="4D71ED3C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</w:pPr>
            <w:r w:rsidRPr="009A7517">
              <w:rPr>
                <w:rFonts w:hint="cs"/>
              </w:rPr>
              <w:t>1,411</w:t>
            </w:r>
          </w:p>
        </w:tc>
        <w:tc>
          <w:tcPr>
            <w:tcW w:w="307" w:type="dxa"/>
            <w:vAlign w:val="bottom"/>
          </w:tcPr>
          <w:p w14:paraId="3F10E357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60" w:lineRule="exact"/>
              <w:ind w:left="-169" w:right="-106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05EE5C06" w14:textId="26A6E759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4"/>
              <w:jc w:val="right"/>
            </w:pPr>
            <w:r w:rsidRPr="009A7517">
              <w:rPr>
                <w:rFonts w:hint="cs"/>
              </w:rPr>
              <w:t>3,661</w:t>
            </w:r>
          </w:p>
        </w:tc>
      </w:tr>
      <w:tr w:rsidR="005720A2" w:rsidRPr="009A7517" w14:paraId="7426E6B8" w14:textId="77777777" w:rsidTr="00742BA3">
        <w:trPr>
          <w:trHeight w:val="20"/>
          <w:tblHeader/>
        </w:trPr>
        <w:tc>
          <w:tcPr>
            <w:tcW w:w="3682" w:type="dxa"/>
            <w:shd w:val="clear" w:color="auto" w:fill="auto"/>
            <w:vAlign w:val="bottom"/>
          </w:tcPr>
          <w:p w14:paraId="37946A16" w14:textId="4F0F6BC6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cs/>
              </w:rPr>
            </w:pPr>
            <w:r w:rsidRPr="009A7517">
              <w:rPr>
                <w:rFonts w:hint="cs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358" w:type="dxa"/>
            <w:vAlign w:val="bottom"/>
          </w:tcPr>
          <w:p w14:paraId="53B6A415" w14:textId="6C05FEEC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165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  <w:vAlign w:val="bottom"/>
          </w:tcPr>
          <w:p w14:paraId="20C1AE85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60" w:lineRule="exact"/>
              <w:ind w:left="-169" w:right="-106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4150E594" w14:textId="3D11896A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9A7517">
              <w:rPr>
                <w:rFonts w:hint="cs"/>
              </w:rPr>
              <w:t>(651)</w:t>
            </w:r>
          </w:p>
        </w:tc>
        <w:tc>
          <w:tcPr>
            <w:tcW w:w="270" w:type="dxa"/>
            <w:vAlign w:val="bottom"/>
          </w:tcPr>
          <w:p w14:paraId="5784409F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60" w:lineRule="exact"/>
              <w:ind w:left="-169" w:right="-106"/>
              <w:rPr>
                <w:cs/>
              </w:rPr>
            </w:pPr>
          </w:p>
        </w:tc>
        <w:tc>
          <w:tcPr>
            <w:tcW w:w="1223" w:type="dxa"/>
            <w:vAlign w:val="bottom"/>
          </w:tcPr>
          <w:p w14:paraId="07AFF625" w14:textId="64D16DB7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30"/>
              <w:jc w:val="right"/>
            </w:pPr>
            <w:r w:rsidRPr="009A7517">
              <w:rPr>
                <w:rFonts w:hint="cs"/>
              </w:rPr>
              <w:t>(1,411)</w:t>
            </w:r>
          </w:p>
        </w:tc>
        <w:tc>
          <w:tcPr>
            <w:tcW w:w="307" w:type="dxa"/>
            <w:vAlign w:val="bottom"/>
          </w:tcPr>
          <w:p w14:paraId="0482AFE1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60" w:lineRule="exact"/>
              <w:ind w:left="-169" w:right="-106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24A1F453" w14:textId="516AE6E3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9A7517">
              <w:rPr>
                <w:rFonts w:hint="cs"/>
              </w:rPr>
              <w:t>(2,062)</w:t>
            </w:r>
          </w:p>
        </w:tc>
      </w:tr>
      <w:tr w:rsidR="005720A2" w:rsidRPr="009A7517" w14:paraId="7DA08C81" w14:textId="77777777" w:rsidTr="00742BA3">
        <w:trPr>
          <w:trHeight w:val="20"/>
          <w:tblHeader/>
        </w:trPr>
        <w:tc>
          <w:tcPr>
            <w:tcW w:w="3682" w:type="dxa"/>
            <w:shd w:val="clear" w:color="auto" w:fill="auto"/>
            <w:vAlign w:val="bottom"/>
          </w:tcPr>
          <w:p w14:paraId="136E277E" w14:textId="1DA665F8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cs/>
              </w:rPr>
            </w:pPr>
            <w:r w:rsidRPr="009A7517">
              <w:rPr>
                <w:rFonts w:hint="cs"/>
                <w:cs/>
              </w:rPr>
              <w:t>สินทรัพย์ทางการเงินที่ชำระคืน</w:t>
            </w:r>
          </w:p>
        </w:tc>
        <w:tc>
          <w:tcPr>
            <w:tcW w:w="1358" w:type="dxa"/>
            <w:vAlign w:val="bottom"/>
          </w:tcPr>
          <w:p w14:paraId="03EDCFFD" w14:textId="0D287167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165"/>
              <w:jc w:val="right"/>
            </w:pPr>
            <w:r w:rsidRPr="009A7517">
              <w:rPr>
                <w:rFonts w:hint="cs"/>
              </w:rPr>
              <w:t>(94)</w:t>
            </w:r>
          </w:p>
        </w:tc>
        <w:tc>
          <w:tcPr>
            <w:tcW w:w="270" w:type="dxa"/>
            <w:vAlign w:val="bottom"/>
          </w:tcPr>
          <w:p w14:paraId="5550CDC3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60" w:lineRule="exact"/>
              <w:ind w:left="-169" w:right="-106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17F29C2A" w14:textId="63933536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9A7517">
              <w:rPr>
                <w:rFonts w:hint="cs"/>
              </w:rPr>
              <w:t>(709)</w:t>
            </w:r>
          </w:p>
        </w:tc>
        <w:tc>
          <w:tcPr>
            <w:tcW w:w="270" w:type="dxa"/>
            <w:vAlign w:val="bottom"/>
          </w:tcPr>
          <w:p w14:paraId="515DC76E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60" w:lineRule="exact"/>
              <w:ind w:left="-169" w:right="-106"/>
              <w:rPr>
                <w:cs/>
              </w:rPr>
            </w:pPr>
          </w:p>
        </w:tc>
        <w:tc>
          <w:tcPr>
            <w:tcW w:w="1223" w:type="dxa"/>
            <w:vAlign w:val="bottom"/>
          </w:tcPr>
          <w:p w14:paraId="15B8AE71" w14:textId="216D4CAF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307" w:type="dxa"/>
            <w:vAlign w:val="bottom"/>
          </w:tcPr>
          <w:p w14:paraId="6908D29B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60" w:lineRule="exact"/>
              <w:ind w:left="-169" w:right="-106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12846EEF" w14:textId="792396E9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9A7517">
              <w:rPr>
                <w:rFonts w:hint="cs"/>
              </w:rPr>
              <w:t>(803)</w:t>
            </w:r>
          </w:p>
        </w:tc>
      </w:tr>
      <w:tr w:rsidR="005720A2" w:rsidRPr="009A7517" w14:paraId="311FF29D" w14:textId="77777777" w:rsidTr="00742BA3">
        <w:trPr>
          <w:trHeight w:val="20"/>
          <w:tblHeader/>
        </w:trPr>
        <w:tc>
          <w:tcPr>
            <w:tcW w:w="3682" w:type="dxa"/>
            <w:shd w:val="clear" w:color="auto" w:fill="auto"/>
            <w:vAlign w:val="bottom"/>
          </w:tcPr>
          <w:p w14:paraId="133B2E39" w14:textId="13A2A92C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cs/>
              </w:rPr>
            </w:pPr>
            <w:r w:rsidRPr="009A7517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1358" w:type="dxa"/>
            <w:vAlign w:val="bottom"/>
          </w:tcPr>
          <w:p w14:paraId="6068EFD6" w14:textId="65615178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165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270" w:type="dxa"/>
            <w:vAlign w:val="bottom"/>
          </w:tcPr>
          <w:p w14:paraId="34C5C83F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60" w:lineRule="exact"/>
              <w:ind w:left="-169" w:right="-106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229FFB1F" w14:textId="617F46ED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7"/>
              <w:jc w:val="right"/>
            </w:pPr>
            <w:r w:rsidRPr="009A7517">
              <w:rPr>
                <w:rFonts w:hint="cs"/>
              </w:rPr>
              <w:t>167</w:t>
            </w:r>
          </w:p>
        </w:tc>
        <w:tc>
          <w:tcPr>
            <w:tcW w:w="270" w:type="dxa"/>
            <w:vAlign w:val="bottom"/>
          </w:tcPr>
          <w:p w14:paraId="6E718CC1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60" w:lineRule="exact"/>
              <w:ind w:left="-169" w:right="-106"/>
              <w:rPr>
                <w:cs/>
              </w:rPr>
            </w:pPr>
          </w:p>
        </w:tc>
        <w:tc>
          <w:tcPr>
            <w:tcW w:w="1223" w:type="dxa"/>
            <w:vAlign w:val="bottom"/>
          </w:tcPr>
          <w:p w14:paraId="1531C6AC" w14:textId="6AD0E63C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307" w:type="dxa"/>
            <w:vAlign w:val="bottom"/>
          </w:tcPr>
          <w:p w14:paraId="319F6005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60" w:lineRule="exact"/>
              <w:ind w:left="-169" w:right="-106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4A3367BF" w14:textId="6B1D7A77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4"/>
              <w:jc w:val="right"/>
            </w:pPr>
            <w:r w:rsidRPr="009A7517">
              <w:rPr>
                <w:rFonts w:hint="cs"/>
              </w:rPr>
              <w:t>167</w:t>
            </w:r>
          </w:p>
        </w:tc>
      </w:tr>
      <w:tr w:rsidR="005720A2" w:rsidRPr="009A7517" w14:paraId="382D3A3A" w14:textId="77777777" w:rsidTr="00742BA3">
        <w:trPr>
          <w:trHeight w:val="20"/>
          <w:tblHeader/>
        </w:trPr>
        <w:tc>
          <w:tcPr>
            <w:tcW w:w="3682" w:type="dxa"/>
            <w:shd w:val="clear" w:color="auto" w:fill="auto"/>
            <w:vAlign w:val="bottom"/>
          </w:tcPr>
          <w:p w14:paraId="20439829" w14:textId="28FD5B6B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</w:rPr>
              <w:t>31</w:t>
            </w:r>
            <w:r w:rsidRPr="009A7517">
              <w:rPr>
                <w:rFonts w:hint="cs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13396" w14:textId="64F00C02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165"/>
              <w:jc w:val="righ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6694E166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60" w:lineRule="exact"/>
              <w:ind w:left="-169" w:right="-106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7F312" w14:textId="68098E67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7"/>
              <w:jc w:val="righ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963</w:t>
            </w:r>
          </w:p>
        </w:tc>
        <w:tc>
          <w:tcPr>
            <w:tcW w:w="270" w:type="dxa"/>
            <w:vAlign w:val="bottom"/>
          </w:tcPr>
          <w:p w14:paraId="785504C1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60" w:lineRule="exact"/>
              <w:ind w:left="-169" w:right="-106"/>
              <w:rPr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44CD5" w14:textId="51A8F1EA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-</w:t>
            </w:r>
          </w:p>
        </w:tc>
        <w:tc>
          <w:tcPr>
            <w:tcW w:w="307" w:type="dxa"/>
            <w:vAlign w:val="bottom"/>
          </w:tcPr>
          <w:p w14:paraId="6A2476CC" w14:textId="77777777" w:rsidR="005720A2" w:rsidRPr="009A7517" w:rsidRDefault="005720A2" w:rsidP="0057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60" w:lineRule="exact"/>
              <w:ind w:left="-169" w:right="-106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E4DD9" w14:textId="59557872" w:rsidR="005720A2" w:rsidRPr="009A7517" w:rsidRDefault="005720A2" w:rsidP="0068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4"/>
              <w:jc w:val="right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963</w:t>
            </w:r>
          </w:p>
        </w:tc>
      </w:tr>
    </w:tbl>
    <w:p w14:paraId="17B89D13" w14:textId="77777777" w:rsidR="00A432DD" w:rsidRPr="009A7517" w:rsidRDefault="00A432DD" w:rsidP="006679D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28"/>
          <w:szCs w:val="28"/>
        </w:rPr>
      </w:pPr>
    </w:p>
    <w:p w14:paraId="7D82BFB5" w14:textId="77777777" w:rsidR="00742BA3" w:rsidRPr="009A7517" w:rsidRDefault="00742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9A7517">
        <w:rPr>
          <w:sz w:val="28"/>
          <w:szCs w:val="28"/>
          <w:cs/>
        </w:rPr>
        <w:br w:type="page"/>
      </w:r>
    </w:p>
    <w:p w14:paraId="08C4F085" w14:textId="5121172B" w:rsidR="008760A4" w:rsidRPr="009A7517" w:rsidRDefault="00FB5E1D" w:rsidP="006679D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 w:rsidRPr="009A7517">
        <w:rPr>
          <w:rFonts w:hint="cs"/>
          <w:cs/>
        </w:rPr>
        <w:lastRenderedPageBreak/>
        <w:tab/>
      </w:r>
      <w:r w:rsidR="008760A4" w:rsidRPr="009A7517">
        <w:rPr>
          <w:rFonts w:hint="cs"/>
          <w:cs/>
        </w:rPr>
        <w:t>(</w:t>
      </w:r>
      <w:r w:rsidR="00BC7531" w:rsidRPr="009A7517">
        <w:rPr>
          <w:rFonts w:hint="cs"/>
          <w:cs/>
        </w:rPr>
        <w:t>ค</w:t>
      </w:r>
      <w:r w:rsidR="008760A4" w:rsidRPr="009A7517">
        <w:rPr>
          <w:rFonts w:hint="cs"/>
          <w:cs/>
        </w:rPr>
        <w:t>.</w:t>
      </w:r>
      <w:r w:rsidR="00D52C0E" w:rsidRPr="009A7517">
        <w:rPr>
          <w:rFonts w:hint="cs"/>
        </w:rPr>
        <w:t>1</w:t>
      </w:r>
      <w:r w:rsidR="008760A4" w:rsidRPr="009A7517">
        <w:rPr>
          <w:rFonts w:hint="cs"/>
          <w:cs/>
        </w:rPr>
        <w:t>.</w:t>
      </w:r>
      <w:r w:rsidR="00DE3F43" w:rsidRPr="009A7517">
        <w:rPr>
          <w:rFonts w:hint="cs"/>
        </w:rPr>
        <w:t>3</w:t>
      </w:r>
      <w:r w:rsidR="008760A4" w:rsidRPr="009A7517">
        <w:rPr>
          <w:rFonts w:hint="cs"/>
          <w:cs/>
        </w:rPr>
        <w:t xml:space="preserve">) เงินสดและรายการเทียบเท่าเงินสด และอนุพันธ์ </w:t>
      </w:r>
    </w:p>
    <w:p w14:paraId="064BC2E3" w14:textId="77777777" w:rsidR="008760A4" w:rsidRPr="009A7517" w:rsidRDefault="008760A4" w:rsidP="008760A4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</w:rPr>
        <w:tab/>
      </w:r>
    </w:p>
    <w:p w14:paraId="23802428" w14:textId="0972903F" w:rsidR="008760A4" w:rsidRPr="009A7517" w:rsidRDefault="008760A4" w:rsidP="008760A4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 xml:space="preserve"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 </w:t>
      </w:r>
      <w:r w:rsidR="00F92F95" w:rsidRPr="009A7517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จำกัดเนื่องจากคู่สัญญาเป็นธนาคารและสถาบันการเงิน</w:t>
      </w:r>
      <w:r w:rsidR="00F92F95" w:rsidRPr="009A7517">
        <w:rPr>
          <w:rFonts w:ascii="Angsana New" w:hAnsi="Angsana New" w:hint="cs"/>
          <w:sz w:val="30"/>
          <w:szCs w:val="30"/>
          <w:cs/>
          <w:lang w:val="en-US" w:bidi="th-TH"/>
        </w:rPr>
        <w:t>ซึ่ง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กลุ่มบริษัทพิจารณาว่ามีความเสี่ยง</w:t>
      </w:r>
      <w:r w:rsidRPr="009A7517">
        <w:rPr>
          <w:rFonts w:ascii="Angsana New" w:hAnsi="Angsana New" w:hint="cs"/>
          <w:sz w:val="30"/>
          <w:szCs w:val="30"/>
          <w:cs/>
          <w:lang w:bidi="th-TH"/>
        </w:rPr>
        <w:t>ด้านเครดิตต่ำ</w:t>
      </w:r>
    </w:p>
    <w:p w14:paraId="5AF1140C" w14:textId="4850D3B7" w:rsidR="001E0299" w:rsidRPr="009A7517" w:rsidRDefault="001E0299"/>
    <w:p w14:paraId="2316FED7" w14:textId="7C973F47" w:rsidR="008760A4" w:rsidRPr="009A7517" w:rsidRDefault="008760A4" w:rsidP="008760A4">
      <w:pPr>
        <w:pStyle w:val="ListParagraph"/>
        <w:ind w:left="900" w:hanging="450"/>
        <w:rPr>
          <w:rFonts w:ascii="Angsana New" w:hAnsi="Angsana New"/>
          <w:b/>
          <w:b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BC7531"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.</w:t>
      </w:r>
      <w:r w:rsidR="00DE3F43" w:rsidRPr="009A7517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) ความเสี่ยงด้านสภาพคล่อง</w:t>
      </w:r>
      <w:r w:rsidRPr="009A7517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443B38A0" w14:textId="77777777" w:rsidR="008760A4" w:rsidRPr="009A7517" w:rsidRDefault="008760A4" w:rsidP="00876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</w:p>
    <w:p w14:paraId="2EF826A5" w14:textId="37384107" w:rsidR="008760A4" w:rsidRPr="009A7517" w:rsidRDefault="008760A4" w:rsidP="008760A4">
      <w:pPr>
        <w:spacing w:line="240" w:lineRule="auto"/>
        <w:ind w:left="900"/>
        <w:jc w:val="thaiDistribute"/>
      </w:pPr>
      <w:r w:rsidRPr="009A7517">
        <w:rPr>
          <w:rFonts w:hint="cs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14751872" w14:textId="57FA94D0" w:rsidR="008760A4" w:rsidRPr="009A7517" w:rsidRDefault="008760A4"/>
    <w:p w14:paraId="432BC80E" w14:textId="75293D0C" w:rsidR="008760A4" w:rsidRPr="009A7517" w:rsidRDefault="008760A4" w:rsidP="008760A4">
      <w:pPr>
        <w:spacing w:line="240" w:lineRule="auto"/>
        <w:ind w:left="900"/>
        <w:jc w:val="thaiDistribute"/>
      </w:pPr>
      <w:r w:rsidRPr="009A7517">
        <w:rPr>
          <w:rFonts w:hint="cs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0E6C75" w:rsidRPr="009A7517">
        <w:rPr>
          <w:rFonts w:hint="cs"/>
          <w:cs/>
        </w:rPr>
        <w:t>แสดง</w:t>
      </w:r>
      <w:r w:rsidRPr="009A7517">
        <w:rPr>
          <w:rFonts w:hint="cs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4BBC71A" w14:textId="41F77B0D" w:rsidR="000F7439" w:rsidRPr="009A7517" w:rsidRDefault="000F7439" w:rsidP="008760A4">
      <w:pPr>
        <w:spacing w:line="240" w:lineRule="auto"/>
        <w:ind w:left="900"/>
        <w:jc w:val="thaiDistribute"/>
        <w:rPr>
          <w:rFonts w:asciiTheme="majorBidi" w:hAnsiTheme="majorBidi" w:cstheme="majorBidi"/>
        </w:rPr>
      </w:pPr>
    </w:p>
    <w:p w14:paraId="7B25263B" w14:textId="77777777" w:rsidR="00F92F95" w:rsidRPr="009A7517" w:rsidRDefault="00F92F95">
      <w:r w:rsidRPr="009A7517">
        <w:br w:type="page"/>
      </w: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170"/>
        <w:gridCol w:w="272"/>
        <w:gridCol w:w="1168"/>
        <w:gridCol w:w="272"/>
        <w:gridCol w:w="1168"/>
        <w:gridCol w:w="236"/>
        <w:gridCol w:w="1114"/>
        <w:gridCol w:w="263"/>
        <w:gridCol w:w="1177"/>
      </w:tblGrid>
      <w:tr w:rsidR="00F92F95" w:rsidRPr="009A7517" w14:paraId="64A7AA47" w14:textId="77777777" w:rsidTr="008A1959">
        <w:tc>
          <w:tcPr>
            <w:tcW w:w="2705" w:type="dxa"/>
            <w:vAlign w:val="bottom"/>
          </w:tcPr>
          <w:p w14:paraId="682E11E1" w14:textId="0FE9105B" w:rsidR="00F92F95" w:rsidRPr="009A7517" w:rsidRDefault="00F92F95" w:rsidP="00F92F95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4A70CE50" w14:textId="77777777" w:rsidR="00F92F95" w:rsidRPr="009A7517" w:rsidRDefault="00F92F95" w:rsidP="00F92F9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2F95" w:rsidRPr="009A7517" w14:paraId="75978522" w14:textId="77777777" w:rsidTr="008A1959">
        <w:tc>
          <w:tcPr>
            <w:tcW w:w="2705" w:type="dxa"/>
            <w:vAlign w:val="bottom"/>
          </w:tcPr>
          <w:p w14:paraId="0F3C501F" w14:textId="77777777" w:rsidR="00F92F95" w:rsidRPr="009A7517" w:rsidRDefault="00F92F95" w:rsidP="00F92F95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DA5F13" w14:textId="77777777" w:rsidR="00F92F95" w:rsidRPr="009A7517" w:rsidRDefault="00F92F95" w:rsidP="00F92F95">
            <w:pPr>
              <w:spacing w:line="240" w:lineRule="auto"/>
              <w:ind w:left="-20" w:right="-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2F7E1D04" w14:textId="77777777" w:rsidR="00F92F95" w:rsidRPr="009A7517" w:rsidRDefault="00F92F95" w:rsidP="00F92F95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98" w:type="dxa"/>
            <w:gridSpan w:val="7"/>
            <w:vAlign w:val="bottom"/>
          </w:tcPr>
          <w:p w14:paraId="142BF660" w14:textId="77777777" w:rsidR="00F92F95" w:rsidRPr="009A7517" w:rsidRDefault="00F92F95" w:rsidP="00F92F95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92F95" w:rsidRPr="009A7517" w14:paraId="24DDB391" w14:textId="77777777" w:rsidTr="008A1959">
        <w:tc>
          <w:tcPr>
            <w:tcW w:w="2705" w:type="dxa"/>
            <w:vAlign w:val="bottom"/>
            <w:hideMark/>
          </w:tcPr>
          <w:p w14:paraId="50DB5566" w14:textId="62101926" w:rsidR="00F92F95" w:rsidRPr="009A7517" w:rsidRDefault="00F92F95" w:rsidP="00F92F95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  <w:hideMark/>
          </w:tcPr>
          <w:p w14:paraId="09680133" w14:textId="77777777" w:rsidR="00F92F95" w:rsidRPr="009A7517" w:rsidRDefault="00F92F95" w:rsidP="00F92F95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มูลค่า</w:t>
            </w:r>
          </w:p>
          <w:p w14:paraId="7602BE84" w14:textId="77777777" w:rsidR="00F92F95" w:rsidRPr="009A7517" w:rsidRDefault="00F92F95" w:rsidP="00F92F95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6253C89C" w14:textId="77777777" w:rsidR="00F92F95" w:rsidRPr="009A7517" w:rsidRDefault="00F92F95" w:rsidP="00F92F95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4343EFD9" w14:textId="77777777" w:rsidR="00F92F95" w:rsidRPr="009A7517" w:rsidRDefault="00F92F95" w:rsidP="00F92F9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ภายใน </w:t>
            </w:r>
            <w:r w:rsidRPr="009A7517">
              <w:rPr>
                <w:rFonts w:hint="cs"/>
                <w:sz w:val="28"/>
                <w:szCs w:val="28"/>
              </w:rPr>
              <w:t>1</w:t>
            </w:r>
            <w:r w:rsidRPr="009A7517">
              <w:rPr>
                <w:rFonts w:hint="cs"/>
                <w:sz w:val="28"/>
                <w:szCs w:val="28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2055363E" w14:textId="77777777" w:rsidR="00F92F95" w:rsidRPr="009A7517" w:rsidRDefault="00F92F95" w:rsidP="00F92F95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000EBD46" w14:textId="77777777" w:rsidR="00F92F95" w:rsidRPr="009A7517" w:rsidRDefault="00F92F95" w:rsidP="00F92F9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9A7517">
              <w:rPr>
                <w:rFonts w:hint="cs"/>
                <w:sz w:val="28"/>
                <w:szCs w:val="28"/>
              </w:rPr>
              <w:t>1</w:t>
            </w:r>
            <w:r w:rsidRPr="009A7517">
              <w:rPr>
                <w:rFonts w:hint="cs"/>
                <w:sz w:val="28"/>
                <w:szCs w:val="28"/>
                <w:cs/>
              </w:rPr>
              <w:t xml:space="preserve"> ปี แต่ไม่เกิน </w:t>
            </w:r>
            <w:r w:rsidRPr="009A7517">
              <w:rPr>
                <w:rFonts w:hint="cs"/>
                <w:sz w:val="28"/>
                <w:szCs w:val="28"/>
              </w:rPr>
              <w:t>5</w:t>
            </w:r>
            <w:r w:rsidRPr="009A7517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507FC440" w14:textId="77777777" w:rsidR="00F92F95" w:rsidRPr="009A7517" w:rsidRDefault="00F92F95" w:rsidP="00F92F95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5098B054" w14:textId="77777777" w:rsidR="00F92F95" w:rsidRPr="009A7517" w:rsidRDefault="00F92F95" w:rsidP="00F92F95">
            <w:pPr>
              <w:spacing w:line="240" w:lineRule="auto"/>
              <w:ind w:left="-100" w:right="-108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9A7517">
              <w:rPr>
                <w:rFonts w:hint="cs"/>
                <w:sz w:val="28"/>
                <w:szCs w:val="28"/>
              </w:rPr>
              <w:t>5</w:t>
            </w:r>
            <w:r w:rsidRPr="009A7517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3" w:type="dxa"/>
            <w:vAlign w:val="bottom"/>
          </w:tcPr>
          <w:p w14:paraId="0CB16F45" w14:textId="77777777" w:rsidR="00F92F95" w:rsidRPr="009A7517" w:rsidRDefault="00F92F95" w:rsidP="00F92F95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7" w:type="dxa"/>
            <w:vAlign w:val="bottom"/>
            <w:hideMark/>
          </w:tcPr>
          <w:p w14:paraId="0E065AFF" w14:textId="77777777" w:rsidR="00F92F95" w:rsidRPr="009A7517" w:rsidRDefault="00F92F95" w:rsidP="00F92F95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F92F95" w:rsidRPr="009A7517" w14:paraId="40ACFFA2" w14:textId="77777777" w:rsidTr="008A1959">
        <w:tc>
          <w:tcPr>
            <w:tcW w:w="2705" w:type="dxa"/>
            <w:vAlign w:val="bottom"/>
          </w:tcPr>
          <w:p w14:paraId="683E8DBA" w14:textId="77777777" w:rsidR="00F92F95" w:rsidRPr="009A7517" w:rsidRDefault="00F92F95" w:rsidP="00F92F95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42D0006C" w14:textId="77777777" w:rsidR="00F92F95" w:rsidRPr="009A7517" w:rsidRDefault="00F92F95" w:rsidP="00F92F95">
            <w:pPr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9A7517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92F95" w:rsidRPr="009A7517" w14:paraId="3A5821A9" w14:textId="77777777" w:rsidTr="008A1959">
        <w:tc>
          <w:tcPr>
            <w:tcW w:w="2705" w:type="dxa"/>
          </w:tcPr>
          <w:p w14:paraId="70D053E8" w14:textId="37027DE6" w:rsidR="00F92F95" w:rsidRPr="009A7517" w:rsidRDefault="00F92F95" w:rsidP="00F92F95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5720A2"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032FD7A2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D700823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2DF51FF4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FD79A13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D3E9AD9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C76FC4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1792A3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661484A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4D1F06E3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F92F95" w:rsidRPr="009A7517" w14:paraId="0BC0D620" w14:textId="77777777" w:rsidTr="008A1959">
        <w:tc>
          <w:tcPr>
            <w:tcW w:w="2705" w:type="dxa"/>
            <w:hideMark/>
          </w:tcPr>
          <w:p w14:paraId="47D7BFDE" w14:textId="77777777" w:rsidR="00F92F95" w:rsidRPr="009A7517" w:rsidRDefault="00F92F95" w:rsidP="00F92F95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70" w:type="dxa"/>
          </w:tcPr>
          <w:p w14:paraId="3AE89592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7BEC76D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CF55BB7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BCC6162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AC0C7A3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B7ACA8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6766DA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46E1670D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503B3DDB" w14:textId="77777777" w:rsidR="00F92F95" w:rsidRPr="009A7517" w:rsidRDefault="00F92F95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F92F95" w:rsidRPr="009A7517" w14:paraId="1FAAC664" w14:textId="77777777" w:rsidTr="008A1959">
        <w:tc>
          <w:tcPr>
            <w:tcW w:w="2705" w:type="dxa"/>
            <w:hideMark/>
          </w:tcPr>
          <w:p w14:paraId="7FE33BC0" w14:textId="77777777" w:rsidR="00F92F95" w:rsidRPr="009A7517" w:rsidRDefault="00F92F95" w:rsidP="00F92F9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70" w:type="dxa"/>
          </w:tcPr>
          <w:p w14:paraId="4B782272" w14:textId="79974CCD" w:rsidR="00F92F95" w:rsidRPr="009A7517" w:rsidRDefault="000D65BD" w:rsidP="00642798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17,913</w:t>
            </w:r>
          </w:p>
        </w:tc>
        <w:tc>
          <w:tcPr>
            <w:tcW w:w="272" w:type="dxa"/>
          </w:tcPr>
          <w:p w14:paraId="5ACE4641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366A1976" w14:textId="21BA28ED" w:rsidR="00F92F95" w:rsidRPr="009A7517" w:rsidRDefault="000D65BD" w:rsidP="00DF7BC3">
            <w:pPr>
              <w:tabs>
                <w:tab w:val="clear" w:pos="907"/>
                <w:tab w:val="decimal" w:pos="706"/>
                <w:tab w:val="left" w:pos="784"/>
              </w:tabs>
              <w:spacing w:line="240" w:lineRule="auto"/>
              <w:ind w:right="132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17,913</w:t>
            </w:r>
          </w:p>
        </w:tc>
        <w:tc>
          <w:tcPr>
            <w:tcW w:w="272" w:type="dxa"/>
          </w:tcPr>
          <w:p w14:paraId="1F5F8249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2E15E9C3" w14:textId="2902B634" w:rsidR="00F92F95" w:rsidRPr="009A7517" w:rsidRDefault="000D65BD" w:rsidP="00DF7BC3">
            <w:pPr>
              <w:tabs>
                <w:tab w:val="clear" w:pos="907"/>
                <w:tab w:val="decimal" w:pos="706"/>
                <w:tab w:val="left" w:pos="874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B59D02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14" w:type="dxa"/>
          </w:tcPr>
          <w:p w14:paraId="67550DEC" w14:textId="7FC72E5E" w:rsidR="00F92F95" w:rsidRPr="009A7517" w:rsidRDefault="000D65BD" w:rsidP="00DF7BC3">
            <w:pPr>
              <w:tabs>
                <w:tab w:val="clear" w:pos="907"/>
                <w:tab w:val="left" w:pos="731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503F96A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14:paraId="448439D0" w14:textId="1D9832CE" w:rsidR="00F92F95" w:rsidRPr="009A7517" w:rsidRDefault="000D65BD" w:rsidP="00DF7BC3">
            <w:pPr>
              <w:tabs>
                <w:tab w:val="clear" w:pos="907"/>
                <w:tab w:val="decimal" w:pos="706"/>
              </w:tabs>
              <w:spacing w:line="240" w:lineRule="auto"/>
              <w:ind w:right="131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17,913</w:t>
            </w:r>
          </w:p>
        </w:tc>
      </w:tr>
      <w:tr w:rsidR="00F92F95" w:rsidRPr="009A7517" w14:paraId="2432F4B5" w14:textId="77777777" w:rsidTr="008A1959">
        <w:tc>
          <w:tcPr>
            <w:tcW w:w="2705" w:type="dxa"/>
            <w:hideMark/>
          </w:tcPr>
          <w:p w14:paraId="7589BE65" w14:textId="77777777" w:rsidR="00F92F95" w:rsidRPr="009A7517" w:rsidRDefault="00F92F95" w:rsidP="00F92F9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1170" w:type="dxa"/>
          </w:tcPr>
          <w:p w14:paraId="405A2140" w14:textId="542977B1" w:rsidR="00F92F95" w:rsidRPr="009A7517" w:rsidRDefault="00105D36" w:rsidP="00642798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243</w:t>
            </w:r>
          </w:p>
        </w:tc>
        <w:tc>
          <w:tcPr>
            <w:tcW w:w="272" w:type="dxa"/>
          </w:tcPr>
          <w:p w14:paraId="5CBA7821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789F68B2" w14:textId="7BA95DA4" w:rsidR="00F92F95" w:rsidRPr="009A7517" w:rsidRDefault="00105D36" w:rsidP="00DF7BC3">
            <w:pPr>
              <w:tabs>
                <w:tab w:val="clear" w:pos="907"/>
                <w:tab w:val="decimal" w:pos="706"/>
                <w:tab w:val="left" w:pos="784"/>
              </w:tabs>
              <w:spacing w:line="240" w:lineRule="auto"/>
              <w:ind w:right="132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105</w:t>
            </w:r>
          </w:p>
        </w:tc>
        <w:tc>
          <w:tcPr>
            <w:tcW w:w="272" w:type="dxa"/>
          </w:tcPr>
          <w:p w14:paraId="16806549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56BA554B" w14:textId="2AFE4A38" w:rsidR="00F92F95" w:rsidRPr="009A7517" w:rsidRDefault="00105D36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138</w:t>
            </w:r>
          </w:p>
        </w:tc>
        <w:tc>
          <w:tcPr>
            <w:tcW w:w="236" w:type="dxa"/>
          </w:tcPr>
          <w:p w14:paraId="45670BCB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14" w:type="dxa"/>
          </w:tcPr>
          <w:p w14:paraId="1D3C33A7" w14:textId="174AD7F8" w:rsidR="00F92F95" w:rsidRPr="009A7517" w:rsidRDefault="000D65BD" w:rsidP="00DF7BC3">
            <w:pPr>
              <w:tabs>
                <w:tab w:val="clear" w:pos="907"/>
                <w:tab w:val="left" w:pos="731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9965D65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14:paraId="0889A95C" w14:textId="3B3FFEEA" w:rsidR="00F92F95" w:rsidRPr="009A7517" w:rsidRDefault="00105D36" w:rsidP="00DF7BC3">
            <w:pPr>
              <w:tabs>
                <w:tab w:val="clear" w:pos="907"/>
                <w:tab w:val="decimal" w:pos="706"/>
              </w:tabs>
              <w:spacing w:line="240" w:lineRule="auto"/>
              <w:ind w:right="131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243</w:t>
            </w:r>
          </w:p>
        </w:tc>
      </w:tr>
      <w:tr w:rsidR="00F92F95" w:rsidRPr="009A7517" w14:paraId="48AE4E03" w14:textId="77777777" w:rsidTr="008A1959">
        <w:tc>
          <w:tcPr>
            <w:tcW w:w="2705" w:type="dxa"/>
            <w:hideMark/>
          </w:tcPr>
          <w:p w14:paraId="51E285C4" w14:textId="77777777" w:rsidR="00F92F95" w:rsidRPr="009A7517" w:rsidRDefault="00F92F95" w:rsidP="00F92F9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7A328B03" w14:textId="60F100A7" w:rsidR="00F92F95" w:rsidRPr="009A7517" w:rsidRDefault="000D65BD" w:rsidP="00642798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23,029</w:t>
            </w:r>
          </w:p>
        </w:tc>
        <w:tc>
          <w:tcPr>
            <w:tcW w:w="272" w:type="dxa"/>
          </w:tcPr>
          <w:p w14:paraId="000BF7FE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66356F29" w14:textId="5937226C" w:rsidR="00F92F95" w:rsidRPr="009A7517" w:rsidRDefault="000D65BD" w:rsidP="00DF7BC3">
            <w:pPr>
              <w:tabs>
                <w:tab w:val="clear" w:pos="907"/>
                <w:tab w:val="decimal" w:pos="706"/>
                <w:tab w:val="left" w:pos="784"/>
              </w:tabs>
              <w:spacing w:line="240" w:lineRule="auto"/>
              <w:ind w:right="132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8,231</w:t>
            </w:r>
          </w:p>
        </w:tc>
        <w:tc>
          <w:tcPr>
            <w:tcW w:w="272" w:type="dxa"/>
          </w:tcPr>
          <w:p w14:paraId="2AF67853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4C72D601" w14:textId="7E056D8F" w:rsidR="00F92F95" w:rsidRPr="009A7517" w:rsidRDefault="000D65BD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8,302</w:t>
            </w:r>
          </w:p>
        </w:tc>
        <w:tc>
          <w:tcPr>
            <w:tcW w:w="236" w:type="dxa"/>
          </w:tcPr>
          <w:p w14:paraId="6C88B3A3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14" w:type="dxa"/>
          </w:tcPr>
          <w:p w14:paraId="536054CC" w14:textId="37E41B58" w:rsidR="00F92F95" w:rsidRPr="009A7517" w:rsidRDefault="000D65BD" w:rsidP="00DF7BC3">
            <w:pPr>
              <w:tabs>
                <w:tab w:val="clear" w:pos="907"/>
                <w:tab w:val="left" w:pos="731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7,363</w:t>
            </w:r>
          </w:p>
        </w:tc>
        <w:tc>
          <w:tcPr>
            <w:tcW w:w="263" w:type="dxa"/>
          </w:tcPr>
          <w:p w14:paraId="31A1F532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14:paraId="2D4845E6" w14:textId="2A869997" w:rsidR="00F92F95" w:rsidRPr="009A7517" w:rsidRDefault="000D65BD" w:rsidP="00DF7BC3">
            <w:pPr>
              <w:tabs>
                <w:tab w:val="clear" w:pos="907"/>
                <w:tab w:val="decimal" w:pos="706"/>
              </w:tabs>
              <w:spacing w:line="240" w:lineRule="auto"/>
              <w:ind w:right="131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23,896</w:t>
            </w:r>
          </w:p>
        </w:tc>
      </w:tr>
      <w:tr w:rsidR="00F92F95" w:rsidRPr="009A7517" w14:paraId="08A5D4A8" w14:textId="77777777" w:rsidTr="008A1959">
        <w:trPr>
          <w:trHeight w:val="119"/>
        </w:trPr>
        <w:tc>
          <w:tcPr>
            <w:tcW w:w="2705" w:type="dxa"/>
            <w:hideMark/>
          </w:tcPr>
          <w:p w14:paraId="61F3B18A" w14:textId="77777777" w:rsidR="00F92F95" w:rsidRPr="009A7517" w:rsidRDefault="00F92F95" w:rsidP="00F92F9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CEEDCEA" w14:textId="7099BD82" w:rsidR="00F92F95" w:rsidRPr="009A7517" w:rsidRDefault="000D65BD" w:rsidP="00642798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11,782</w:t>
            </w:r>
          </w:p>
        </w:tc>
        <w:tc>
          <w:tcPr>
            <w:tcW w:w="272" w:type="dxa"/>
            <w:vAlign w:val="bottom"/>
          </w:tcPr>
          <w:p w14:paraId="529DD86B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C8471CB" w14:textId="1BF7C74C" w:rsidR="00F92F95" w:rsidRPr="009A7517" w:rsidRDefault="00167D8A" w:rsidP="00DF7BC3">
            <w:pPr>
              <w:tabs>
                <w:tab w:val="clear" w:pos="907"/>
                <w:tab w:val="decimal" w:pos="706"/>
                <w:tab w:val="left" w:pos="784"/>
              </w:tabs>
              <w:spacing w:line="240" w:lineRule="auto"/>
              <w:ind w:right="132"/>
              <w:jc w:val="right"/>
              <w:rPr>
                <w:sz w:val="28"/>
                <w:szCs w:val="28"/>
              </w:rPr>
            </w:pPr>
            <w:r w:rsidRPr="009A7517">
              <w:rPr>
                <w:sz w:val="28"/>
                <w:szCs w:val="28"/>
              </w:rPr>
              <w:t>1</w:t>
            </w:r>
            <w:r w:rsidR="000D65BD" w:rsidRPr="009A7517">
              <w:rPr>
                <w:rFonts w:hint="cs"/>
                <w:sz w:val="28"/>
                <w:szCs w:val="28"/>
              </w:rPr>
              <w:t>,</w:t>
            </w:r>
            <w:r w:rsidRPr="009A7517">
              <w:rPr>
                <w:sz w:val="28"/>
                <w:szCs w:val="28"/>
              </w:rPr>
              <w:t>412</w:t>
            </w:r>
          </w:p>
        </w:tc>
        <w:tc>
          <w:tcPr>
            <w:tcW w:w="272" w:type="dxa"/>
            <w:vAlign w:val="bottom"/>
          </w:tcPr>
          <w:p w14:paraId="500E21F5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9398A19" w14:textId="0C2294A2" w:rsidR="00F92F95" w:rsidRPr="009A7517" w:rsidRDefault="000D65BD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4,140</w:t>
            </w:r>
          </w:p>
        </w:tc>
        <w:tc>
          <w:tcPr>
            <w:tcW w:w="236" w:type="dxa"/>
            <w:vAlign w:val="bottom"/>
          </w:tcPr>
          <w:p w14:paraId="3F73AF9B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424B4EF" w14:textId="04AEB686" w:rsidR="00F92F95" w:rsidRPr="009A7517" w:rsidRDefault="00167D8A" w:rsidP="00DF7BC3">
            <w:pPr>
              <w:tabs>
                <w:tab w:val="clear" w:pos="907"/>
                <w:tab w:val="left" w:pos="731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  <w:r w:rsidRPr="009A7517">
              <w:rPr>
                <w:sz w:val="28"/>
                <w:szCs w:val="28"/>
              </w:rPr>
              <w:t>6</w:t>
            </w:r>
            <w:r w:rsidR="000D65BD" w:rsidRPr="009A7517">
              <w:rPr>
                <w:rFonts w:hint="cs"/>
                <w:sz w:val="28"/>
                <w:szCs w:val="28"/>
              </w:rPr>
              <w:t>,9</w:t>
            </w:r>
            <w:r w:rsidRPr="009A7517">
              <w:rPr>
                <w:sz w:val="28"/>
                <w:szCs w:val="28"/>
              </w:rPr>
              <w:t>33</w:t>
            </w:r>
          </w:p>
        </w:tc>
        <w:tc>
          <w:tcPr>
            <w:tcW w:w="263" w:type="dxa"/>
            <w:vAlign w:val="bottom"/>
          </w:tcPr>
          <w:p w14:paraId="1F3E16AF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BF8F398" w14:textId="0CA5DBF9" w:rsidR="00F92F95" w:rsidRPr="009A7517" w:rsidRDefault="000D65BD" w:rsidP="00DF7BC3">
            <w:pPr>
              <w:tabs>
                <w:tab w:val="clear" w:pos="907"/>
                <w:tab w:val="decimal" w:pos="706"/>
              </w:tabs>
              <w:spacing w:line="240" w:lineRule="auto"/>
              <w:ind w:right="131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12,485</w:t>
            </w:r>
          </w:p>
        </w:tc>
      </w:tr>
      <w:tr w:rsidR="00F92F95" w:rsidRPr="009A7517" w14:paraId="632209A3" w14:textId="77777777" w:rsidTr="008A1959">
        <w:tc>
          <w:tcPr>
            <w:tcW w:w="2705" w:type="dxa"/>
            <w:hideMark/>
          </w:tcPr>
          <w:p w14:paraId="5CDBDA9D" w14:textId="77777777" w:rsidR="00F92F95" w:rsidRPr="009A7517" w:rsidRDefault="00F92F95" w:rsidP="00F92F9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EB1F7" w14:textId="3B7A689A" w:rsidR="00F92F95" w:rsidRPr="009A7517" w:rsidRDefault="000D65BD" w:rsidP="00642798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56,418</w:t>
            </w:r>
          </w:p>
        </w:tc>
        <w:tc>
          <w:tcPr>
            <w:tcW w:w="272" w:type="dxa"/>
          </w:tcPr>
          <w:p w14:paraId="40DE5760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AE773" w14:textId="13CC5C9F" w:rsidR="00F92F95" w:rsidRPr="009A7517" w:rsidRDefault="000D65BD" w:rsidP="00DF7BC3">
            <w:pPr>
              <w:tabs>
                <w:tab w:val="clear" w:pos="907"/>
                <w:tab w:val="decimal" w:pos="706"/>
                <w:tab w:val="left" w:pos="784"/>
              </w:tabs>
              <w:spacing w:line="240" w:lineRule="auto"/>
              <w:ind w:right="132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2,426</w:t>
            </w:r>
          </w:p>
        </w:tc>
        <w:tc>
          <w:tcPr>
            <w:tcW w:w="272" w:type="dxa"/>
          </w:tcPr>
          <w:p w14:paraId="7F1DFDFE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5E399" w14:textId="4EF8D3DE" w:rsidR="00F92F95" w:rsidRPr="009A7517" w:rsidRDefault="000D65BD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15,525</w:t>
            </w:r>
          </w:p>
        </w:tc>
        <w:tc>
          <w:tcPr>
            <w:tcW w:w="236" w:type="dxa"/>
          </w:tcPr>
          <w:p w14:paraId="431934D5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C9776" w14:textId="760D093E" w:rsidR="00F92F95" w:rsidRPr="009A7517" w:rsidRDefault="000D65BD" w:rsidP="00DF7BC3">
            <w:pPr>
              <w:tabs>
                <w:tab w:val="clear" w:pos="907"/>
                <w:tab w:val="left" w:pos="731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28,000</w:t>
            </w:r>
          </w:p>
        </w:tc>
        <w:tc>
          <w:tcPr>
            <w:tcW w:w="263" w:type="dxa"/>
          </w:tcPr>
          <w:p w14:paraId="331B59AB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BB9C2" w14:textId="1FA722CC" w:rsidR="00F92F95" w:rsidRPr="009A7517" w:rsidRDefault="000D65BD" w:rsidP="00DF7BC3">
            <w:pPr>
              <w:tabs>
                <w:tab w:val="clear" w:pos="907"/>
                <w:tab w:val="decimal" w:pos="706"/>
              </w:tabs>
              <w:spacing w:line="240" w:lineRule="auto"/>
              <w:ind w:right="131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45,951</w:t>
            </w:r>
          </w:p>
        </w:tc>
      </w:tr>
      <w:tr w:rsidR="00F92F95" w:rsidRPr="009A7517" w14:paraId="4711333C" w14:textId="77777777" w:rsidTr="008A1959">
        <w:tc>
          <w:tcPr>
            <w:tcW w:w="2705" w:type="dxa"/>
          </w:tcPr>
          <w:p w14:paraId="2BD89AF7" w14:textId="77777777" w:rsidR="00F92F95" w:rsidRPr="009A7517" w:rsidRDefault="00F92F95" w:rsidP="00F92F9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DCD06" w14:textId="35EB43CA" w:rsidR="00F92F95" w:rsidRPr="009A7517" w:rsidRDefault="000D65BD" w:rsidP="00642798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109,</w:t>
            </w:r>
            <w:r w:rsidR="00867612" w:rsidRPr="009A7517">
              <w:rPr>
                <w:rFonts w:hint="cs"/>
                <w:b/>
                <w:bCs/>
                <w:sz w:val="28"/>
                <w:szCs w:val="28"/>
              </w:rPr>
              <w:t>385</w:t>
            </w:r>
          </w:p>
        </w:tc>
        <w:tc>
          <w:tcPr>
            <w:tcW w:w="272" w:type="dxa"/>
          </w:tcPr>
          <w:p w14:paraId="1F6F2A1C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F403A" w14:textId="3866BF7C" w:rsidR="00F92F95" w:rsidRPr="009A7517" w:rsidRDefault="00867612" w:rsidP="00DF7BC3">
            <w:pPr>
              <w:tabs>
                <w:tab w:val="clear" w:pos="907"/>
                <w:tab w:val="decimal" w:pos="706"/>
                <w:tab w:val="left" w:pos="784"/>
              </w:tabs>
              <w:spacing w:line="240" w:lineRule="auto"/>
              <w:ind w:right="132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3</w:t>
            </w:r>
            <w:r w:rsidR="00167D8A" w:rsidRPr="009A7517">
              <w:rPr>
                <w:b/>
                <w:bCs/>
                <w:sz w:val="28"/>
                <w:szCs w:val="28"/>
              </w:rPr>
              <w:t>0</w:t>
            </w:r>
            <w:r w:rsidRPr="009A7517">
              <w:rPr>
                <w:rFonts w:hint="cs"/>
                <w:b/>
                <w:bCs/>
                <w:sz w:val="28"/>
                <w:szCs w:val="28"/>
              </w:rPr>
              <w:t>,0</w:t>
            </w:r>
            <w:r w:rsidR="00167D8A" w:rsidRPr="009A7517">
              <w:rPr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72" w:type="dxa"/>
          </w:tcPr>
          <w:p w14:paraId="0C3FB290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1E85A" w14:textId="5055BD34" w:rsidR="00F92F95" w:rsidRPr="009A7517" w:rsidRDefault="00867612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28,105</w:t>
            </w:r>
          </w:p>
        </w:tc>
        <w:tc>
          <w:tcPr>
            <w:tcW w:w="236" w:type="dxa"/>
          </w:tcPr>
          <w:p w14:paraId="7E2B7459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1B6841" w14:textId="0E641219" w:rsidR="00F92F95" w:rsidRPr="009A7517" w:rsidRDefault="000D65BD" w:rsidP="00DF7BC3">
            <w:pPr>
              <w:tabs>
                <w:tab w:val="clear" w:pos="907"/>
                <w:tab w:val="left" w:pos="731"/>
              </w:tabs>
              <w:spacing w:line="240" w:lineRule="auto"/>
              <w:ind w:right="67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4</w:t>
            </w:r>
            <w:r w:rsidR="00167D8A" w:rsidRPr="009A7517">
              <w:rPr>
                <w:b/>
                <w:bCs/>
                <w:sz w:val="28"/>
                <w:szCs w:val="28"/>
              </w:rPr>
              <w:t>2</w:t>
            </w:r>
            <w:r w:rsidRPr="009A7517">
              <w:rPr>
                <w:rFonts w:hint="cs"/>
                <w:b/>
                <w:bCs/>
                <w:sz w:val="28"/>
                <w:szCs w:val="28"/>
              </w:rPr>
              <w:t>,</w:t>
            </w:r>
            <w:r w:rsidR="00167D8A" w:rsidRPr="009A7517">
              <w:rPr>
                <w:b/>
                <w:bCs/>
                <w:sz w:val="28"/>
                <w:szCs w:val="28"/>
              </w:rPr>
              <w:t>296</w:t>
            </w:r>
          </w:p>
        </w:tc>
        <w:tc>
          <w:tcPr>
            <w:tcW w:w="263" w:type="dxa"/>
          </w:tcPr>
          <w:p w14:paraId="0A7B6201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B726B" w14:textId="36D937D9" w:rsidR="00F92F95" w:rsidRPr="009A7517" w:rsidRDefault="000D65BD" w:rsidP="00DF7BC3">
            <w:pPr>
              <w:tabs>
                <w:tab w:val="clear" w:pos="907"/>
                <w:tab w:val="decimal" w:pos="706"/>
              </w:tabs>
              <w:spacing w:line="240" w:lineRule="auto"/>
              <w:ind w:right="131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100,</w:t>
            </w:r>
            <w:r w:rsidR="00867612" w:rsidRPr="009A7517">
              <w:rPr>
                <w:rFonts w:hint="cs"/>
                <w:b/>
                <w:bCs/>
                <w:sz w:val="28"/>
                <w:szCs w:val="28"/>
              </w:rPr>
              <w:t>488</w:t>
            </w:r>
          </w:p>
        </w:tc>
      </w:tr>
      <w:tr w:rsidR="00F92F95" w:rsidRPr="009A7517" w14:paraId="22C6A052" w14:textId="77777777" w:rsidTr="008A1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79E75FC2" w14:textId="77777777" w:rsidR="00F92F95" w:rsidRPr="009A7517" w:rsidRDefault="00F92F95" w:rsidP="00F92F95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5182F3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E19664B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75FFB2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CDF2F32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2281B6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D6CFFF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F66245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924DBD7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129AB9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F92F95" w:rsidRPr="009A7517" w14:paraId="2F1DD192" w14:textId="77777777" w:rsidTr="008A1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13FF5" w14:textId="77777777" w:rsidR="00F92F95" w:rsidRPr="009A7517" w:rsidRDefault="00F92F95" w:rsidP="00F92F95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FF6F7E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653EA5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820FBD0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469130F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E0CFEA5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91AB67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6694F62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1172896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607CCEFE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F92F95" w:rsidRPr="009A7517" w14:paraId="4FDB3177" w14:textId="77777777" w:rsidTr="008A1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DAC13" w14:textId="77777777" w:rsidR="00F92F95" w:rsidRPr="009A7517" w:rsidRDefault="00F92F95" w:rsidP="00F92F9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BF2D2C" w14:textId="5238707F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434A36A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26DD659" w14:textId="7C43DB13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AC5010E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2C63F10" w14:textId="3E87D6AF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6E45DE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37B358F" w14:textId="13D070E6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8C2759B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6726A029" w14:textId="3B3FA602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</w:tr>
      <w:tr w:rsidR="00F92F95" w:rsidRPr="009A7517" w14:paraId="10FB7233" w14:textId="77777777" w:rsidTr="008A1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270583A4" w14:textId="77777777" w:rsidR="00F92F95" w:rsidRPr="009A7517" w:rsidRDefault="00F92F95" w:rsidP="00F92F95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97E327" w14:textId="5868D9FD" w:rsidR="00F92F95" w:rsidRPr="009A7517" w:rsidRDefault="00FE7A24" w:rsidP="00683374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F207F6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A285C6E" w14:textId="77D763FB" w:rsidR="00F92F95" w:rsidRPr="009A7517" w:rsidRDefault="00FE7A24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(142)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96ECFBE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B244F16" w14:textId="38C326D6" w:rsidR="00F92F95" w:rsidRPr="009A7517" w:rsidRDefault="00FE7A24" w:rsidP="00DF7BC3">
            <w:pPr>
              <w:tabs>
                <w:tab w:val="clear" w:pos="907"/>
                <w:tab w:val="decimal" w:pos="706"/>
                <w:tab w:val="left" w:pos="874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(358)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FAFF7F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A287265" w14:textId="7CBBF761" w:rsidR="00F92F95" w:rsidRPr="009A7517" w:rsidRDefault="00FE7A24" w:rsidP="00DF7BC3">
            <w:pPr>
              <w:tabs>
                <w:tab w:val="clear" w:pos="907"/>
                <w:tab w:val="decimal" w:pos="706"/>
                <w:tab w:val="left" w:pos="874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(24)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CB95C92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E20F247" w14:textId="6C937B98" w:rsidR="00F92F95" w:rsidRPr="009A7517" w:rsidRDefault="00FE7A24" w:rsidP="00DF7BC3">
            <w:pPr>
              <w:tabs>
                <w:tab w:val="clear" w:pos="907"/>
                <w:tab w:val="decimal" w:pos="706"/>
                <w:tab w:val="left" w:pos="874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(524)</w:t>
            </w:r>
          </w:p>
        </w:tc>
      </w:tr>
      <w:tr w:rsidR="00F92F95" w:rsidRPr="009A7517" w14:paraId="600AD450" w14:textId="77777777" w:rsidTr="008A1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1958D14B" w14:textId="77777777" w:rsidR="00F92F95" w:rsidRPr="009A7517" w:rsidRDefault="00F92F95" w:rsidP="00F92F95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61D7A6" w14:textId="497FA962" w:rsidR="00F92F95" w:rsidRPr="009A7517" w:rsidRDefault="00FE7A24" w:rsidP="00642798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79AFE5A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01CB70F" w14:textId="4B7DFC2A" w:rsidR="00F92F95" w:rsidRPr="009A7517" w:rsidRDefault="00FE7A24" w:rsidP="00DF7BC3">
            <w:pPr>
              <w:tabs>
                <w:tab w:val="clear" w:pos="907"/>
                <w:tab w:val="decimal" w:pos="706"/>
                <w:tab w:val="left" w:pos="784"/>
              </w:tabs>
              <w:spacing w:line="240" w:lineRule="auto"/>
              <w:ind w:right="132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159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8A797A9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07206BC" w14:textId="42BDD627" w:rsidR="00F92F95" w:rsidRPr="009A7517" w:rsidRDefault="00FE7A24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346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793A0D" w14:textId="6E437A6C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2B50A2B" w14:textId="339ED8C8" w:rsidR="00F92F95" w:rsidRPr="009A7517" w:rsidRDefault="00FE7A24" w:rsidP="00DF7BC3">
            <w:pPr>
              <w:tabs>
                <w:tab w:val="clear" w:pos="907"/>
                <w:tab w:val="left" w:pos="731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65400CC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FAF382C" w14:textId="6C64CA26" w:rsidR="00F92F95" w:rsidRPr="009A7517" w:rsidRDefault="00FE7A24" w:rsidP="00DF7BC3">
            <w:pPr>
              <w:tabs>
                <w:tab w:val="clear" w:pos="907"/>
                <w:tab w:val="decimal" w:pos="706"/>
              </w:tabs>
              <w:spacing w:line="240" w:lineRule="auto"/>
              <w:ind w:right="131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533</w:t>
            </w:r>
          </w:p>
        </w:tc>
      </w:tr>
      <w:tr w:rsidR="00F92F95" w:rsidRPr="009A7517" w14:paraId="5B0AA43E" w14:textId="77777777" w:rsidTr="008A1959">
        <w:tc>
          <w:tcPr>
            <w:tcW w:w="2705" w:type="dxa"/>
            <w:hideMark/>
          </w:tcPr>
          <w:p w14:paraId="407B57AD" w14:textId="77777777" w:rsidR="00F92F95" w:rsidRPr="009A7517" w:rsidRDefault="00F92F95" w:rsidP="001202A2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สัญญาซื้อขายเงินตราต่างประเทศล่วงหน้า </w:t>
            </w:r>
          </w:p>
        </w:tc>
        <w:tc>
          <w:tcPr>
            <w:tcW w:w="1170" w:type="dxa"/>
          </w:tcPr>
          <w:p w14:paraId="56DF54B9" w14:textId="77777777" w:rsidR="00F92F95" w:rsidRPr="009A7517" w:rsidRDefault="00F92F95" w:rsidP="00683374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50C224FB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4311A0FA" w14:textId="77777777" w:rsidR="00F92F95" w:rsidRPr="009A7517" w:rsidRDefault="00F92F95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165970F6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004F548E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7E6B6E20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14" w:type="dxa"/>
          </w:tcPr>
          <w:p w14:paraId="7A6CB7B6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63" w:type="dxa"/>
          </w:tcPr>
          <w:p w14:paraId="37D0B389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14:paraId="5C845055" w14:textId="77777777" w:rsidR="00F92F95" w:rsidRPr="009A7517" w:rsidRDefault="00F92F95" w:rsidP="00DF7BC3">
            <w:pPr>
              <w:tabs>
                <w:tab w:val="clear" w:pos="907"/>
                <w:tab w:val="decimal" w:pos="706"/>
                <w:tab w:val="left" w:pos="874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</w:p>
        </w:tc>
      </w:tr>
      <w:tr w:rsidR="00F92F95" w:rsidRPr="009A7517" w14:paraId="56690566" w14:textId="77777777" w:rsidTr="008A1959">
        <w:tc>
          <w:tcPr>
            <w:tcW w:w="2705" w:type="dxa"/>
            <w:hideMark/>
          </w:tcPr>
          <w:p w14:paraId="424BD6C9" w14:textId="77777777" w:rsidR="00F92F95" w:rsidRPr="009A7517" w:rsidRDefault="00F92F95" w:rsidP="00F92F95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70" w:type="dxa"/>
          </w:tcPr>
          <w:p w14:paraId="727BA4F3" w14:textId="49648366" w:rsidR="00F92F95" w:rsidRPr="009A7517" w:rsidRDefault="00FE7A24" w:rsidP="00642798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(18)</w:t>
            </w:r>
          </w:p>
        </w:tc>
        <w:tc>
          <w:tcPr>
            <w:tcW w:w="272" w:type="dxa"/>
          </w:tcPr>
          <w:p w14:paraId="0C73E682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555EAFD0" w14:textId="27BEA589" w:rsidR="00F92F95" w:rsidRPr="009A7517" w:rsidRDefault="00FE7A24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(32)</w:t>
            </w:r>
          </w:p>
        </w:tc>
        <w:tc>
          <w:tcPr>
            <w:tcW w:w="272" w:type="dxa"/>
          </w:tcPr>
          <w:p w14:paraId="2C8BAD4F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05847503" w14:textId="57E146D8" w:rsidR="00F92F95" w:rsidRPr="009A7517" w:rsidRDefault="00FE7A24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89A83D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14" w:type="dxa"/>
          </w:tcPr>
          <w:p w14:paraId="4D08162F" w14:textId="7867B0A5" w:rsidR="00F92F95" w:rsidRPr="009A7517" w:rsidRDefault="00FE7A24" w:rsidP="00DF7BC3">
            <w:pPr>
              <w:tabs>
                <w:tab w:val="clear" w:pos="907"/>
                <w:tab w:val="left" w:pos="731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A47E3BD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14:paraId="42F89B42" w14:textId="0CF0F745" w:rsidR="00F92F95" w:rsidRPr="009A7517" w:rsidRDefault="00FE7A24" w:rsidP="00DF7BC3">
            <w:pPr>
              <w:tabs>
                <w:tab w:val="clear" w:pos="907"/>
                <w:tab w:val="decimal" w:pos="706"/>
                <w:tab w:val="left" w:pos="874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(32)</w:t>
            </w:r>
          </w:p>
        </w:tc>
      </w:tr>
      <w:tr w:rsidR="00F92F95" w:rsidRPr="009A7517" w14:paraId="45D9310E" w14:textId="77777777" w:rsidTr="008A1959">
        <w:tc>
          <w:tcPr>
            <w:tcW w:w="2705" w:type="dxa"/>
            <w:hideMark/>
          </w:tcPr>
          <w:p w14:paraId="1600EC67" w14:textId="77777777" w:rsidR="00F92F95" w:rsidRPr="009A7517" w:rsidRDefault="00F92F95" w:rsidP="00F92F95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C79F6CC" w14:textId="2A8EE1B6" w:rsidR="00F92F95" w:rsidRPr="009A7517" w:rsidRDefault="004F2D59" w:rsidP="00642798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2DFDBF9C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7AAC92CB" w14:textId="4675D9E2" w:rsidR="00F92F95" w:rsidRPr="009A7517" w:rsidRDefault="004F2D59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132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49886EC1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120DC971" w14:textId="323499FB" w:rsidR="00F92F95" w:rsidRPr="009A7517" w:rsidRDefault="004F2D59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F5BA09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2EEEB7C6" w14:textId="2703F4B9" w:rsidR="00F92F95" w:rsidRPr="009A7517" w:rsidRDefault="004F2D59" w:rsidP="00DF7BC3">
            <w:pPr>
              <w:tabs>
                <w:tab w:val="clear" w:pos="907"/>
                <w:tab w:val="left" w:pos="731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170CEBDE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65C15B51" w14:textId="5DD01C12" w:rsidR="00F92F95" w:rsidRPr="009A7517" w:rsidRDefault="004F2D59" w:rsidP="00DF7BC3">
            <w:pPr>
              <w:tabs>
                <w:tab w:val="clear" w:pos="907"/>
                <w:tab w:val="decimal" w:pos="706"/>
              </w:tabs>
              <w:spacing w:line="240" w:lineRule="auto"/>
              <w:ind w:right="131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</w:tr>
      <w:tr w:rsidR="00F92F95" w:rsidRPr="009A7517" w14:paraId="62886C29" w14:textId="77777777" w:rsidTr="008A1959">
        <w:tc>
          <w:tcPr>
            <w:tcW w:w="2705" w:type="dxa"/>
            <w:hideMark/>
          </w:tcPr>
          <w:p w14:paraId="383BBEE0" w14:textId="77777777" w:rsidR="00F92F95" w:rsidRPr="009A7517" w:rsidRDefault="00F92F95" w:rsidP="001202A2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สัญญาซื้อขายน้ำมันดิบและผลิตภัณฑ์น้ำมันล่วงหน้า</w:t>
            </w:r>
          </w:p>
        </w:tc>
        <w:tc>
          <w:tcPr>
            <w:tcW w:w="1170" w:type="dxa"/>
          </w:tcPr>
          <w:p w14:paraId="67167A94" w14:textId="77777777" w:rsidR="00F92F95" w:rsidRPr="009A7517" w:rsidRDefault="00F92F95" w:rsidP="00683374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64696C7C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3B73C064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62A89305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781D06B9" w14:textId="77777777" w:rsidR="00F92F95" w:rsidRPr="009A7517" w:rsidRDefault="00F92F95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0C97D43B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14" w:type="dxa"/>
          </w:tcPr>
          <w:p w14:paraId="37B59A00" w14:textId="77777777" w:rsidR="00F92F95" w:rsidRPr="009A7517" w:rsidRDefault="00F92F95" w:rsidP="00DF7BC3">
            <w:pPr>
              <w:tabs>
                <w:tab w:val="clear" w:pos="907"/>
                <w:tab w:val="left" w:pos="731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</w:p>
        </w:tc>
        <w:tc>
          <w:tcPr>
            <w:tcW w:w="263" w:type="dxa"/>
          </w:tcPr>
          <w:p w14:paraId="4CE1BF2D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14:paraId="0B6FFEA3" w14:textId="77777777" w:rsidR="00F92F95" w:rsidRPr="009A7517" w:rsidRDefault="00F92F95" w:rsidP="00DF7BC3">
            <w:pPr>
              <w:tabs>
                <w:tab w:val="clear" w:pos="907"/>
                <w:tab w:val="decimal" w:pos="706"/>
              </w:tabs>
              <w:spacing w:line="240" w:lineRule="auto"/>
              <w:ind w:right="131"/>
              <w:jc w:val="right"/>
              <w:rPr>
                <w:sz w:val="28"/>
                <w:szCs w:val="28"/>
              </w:rPr>
            </w:pPr>
          </w:p>
        </w:tc>
      </w:tr>
      <w:tr w:rsidR="00F92F95" w:rsidRPr="009A7517" w14:paraId="09B5DB05" w14:textId="77777777" w:rsidTr="008A1959">
        <w:tc>
          <w:tcPr>
            <w:tcW w:w="2705" w:type="dxa"/>
            <w:hideMark/>
          </w:tcPr>
          <w:p w14:paraId="26AA3C89" w14:textId="77777777" w:rsidR="00F92F95" w:rsidRPr="009A7517" w:rsidRDefault="00F92F95" w:rsidP="00F92F95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70" w:type="dxa"/>
          </w:tcPr>
          <w:p w14:paraId="6BE10CDD" w14:textId="11F49A75" w:rsidR="00F92F95" w:rsidRPr="009A7517" w:rsidRDefault="004F2D59" w:rsidP="00642798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(1,973)</w:t>
            </w:r>
          </w:p>
        </w:tc>
        <w:tc>
          <w:tcPr>
            <w:tcW w:w="272" w:type="dxa"/>
          </w:tcPr>
          <w:p w14:paraId="33B763DC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1D7EC637" w14:textId="2F6EBB2C" w:rsidR="00F92F95" w:rsidRPr="009A7517" w:rsidRDefault="004F2D59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(1,973)</w:t>
            </w:r>
          </w:p>
        </w:tc>
        <w:tc>
          <w:tcPr>
            <w:tcW w:w="272" w:type="dxa"/>
          </w:tcPr>
          <w:p w14:paraId="2386F6E9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0BBB14B3" w14:textId="460F495F" w:rsidR="00F92F95" w:rsidRPr="009A7517" w:rsidRDefault="004F2D59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15D884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14" w:type="dxa"/>
          </w:tcPr>
          <w:p w14:paraId="1820105B" w14:textId="537E98CD" w:rsidR="00F92F95" w:rsidRPr="009A7517" w:rsidRDefault="004F2D59" w:rsidP="00DF7BC3">
            <w:pPr>
              <w:tabs>
                <w:tab w:val="clear" w:pos="907"/>
                <w:tab w:val="left" w:pos="731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12022B7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14:paraId="68E08E09" w14:textId="73C25A03" w:rsidR="00F92F95" w:rsidRPr="009A7517" w:rsidRDefault="004F2D59" w:rsidP="00DF7BC3">
            <w:pPr>
              <w:tabs>
                <w:tab w:val="clear" w:pos="907"/>
                <w:tab w:val="decimal" w:pos="706"/>
                <w:tab w:val="left" w:pos="874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(1,973)</w:t>
            </w:r>
          </w:p>
        </w:tc>
      </w:tr>
      <w:tr w:rsidR="00F92F95" w:rsidRPr="009A7517" w14:paraId="3871C319" w14:textId="77777777" w:rsidTr="008A1959">
        <w:tc>
          <w:tcPr>
            <w:tcW w:w="2705" w:type="dxa"/>
            <w:hideMark/>
          </w:tcPr>
          <w:p w14:paraId="20A009F0" w14:textId="77777777" w:rsidR="00F92F95" w:rsidRPr="009A7517" w:rsidRDefault="00F92F95" w:rsidP="00F92F95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9FBBA" w14:textId="020421ED" w:rsidR="00F92F95" w:rsidRPr="009A7517" w:rsidRDefault="004F2D59" w:rsidP="00683374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322AE99C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0D3C0" w14:textId="739625E2" w:rsidR="00F92F95" w:rsidRPr="009A7517" w:rsidRDefault="004F2D59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132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3ED82A91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5D0E6" w14:textId="6238566C" w:rsidR="00F92F95" w:rsidRPr="009A7517" w:rsidRDefault="004F2D59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8BC153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468B6" w14:textId="26585FCD" w:rsidR="00F92F95" w:rsidRPr="009A7517" w:rsidRDefault="004F2D59" w:rsidP="00DF7BC3">
            <w:pPr>
              <w:tabs>
                <w:tab w:val="clear" w:pos="907"/>
                <w:tab w:val="left" w:pos="731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0AB20CF9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873DD" w14:textId="27600AE6" w:rsidR="00F92F95" w:rsidRPr="009A7517" w:rsidRDefault="004F2D59" w:rsidP="00DF7BC3">
            <w:pPr>
              <w:tabs>
                <w:tab w:val="clear" w:pos="907"/>
                <w:tab w:val="decimal" w:pos="706"/>
              </w:tabs>
              <w:spacing w:line="240" w:lineRule="auto"/>
              <w:ind w:right="131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</w:tr>
      <w:tr w:rsidR="00F92F95" w:rsidRPr="009A7517" w14:paraId="0C01B464" w14:textId="77777777" w:rsidTr="008A1959">
        <w:tc>
          <w:tcPr>
            <w:tcW w:w="2705" w:type="dxa"/>
          </w:tcPr>
          <w:p w14:paraId="7F565970" w14:textId="77777777" w:rsidR="00F92F95" w:rsidRPr="009A7517" w:rsidRDefault="00F92F95" w:rsidP="00F92F9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22935" w14:textId="660B98F4" w:rsidR="00F92F95" w:rsidRPr="009A7517" w:rsidRDefault="004F2D59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(1,984)</w:t>
            </w:r>
          </w:p>
        </w:tc>
        <w:tc>
          <w:tcPr>
            <w:tcW w:w="272" w:type="dxa"/>
          </w:tcPr>
          <w:p w14:paraId="03E39220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98E1F" w14:textId="60C2E187" w:rsidR="00F92F95" w:rsidRPr="009A7517" w:rsidRDefault="004F2D59" w:rsidP="00DF7BC3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(1,988)</w:t>
            </w:r>
          </w:p>
        </w:tc>
        <w:tc>
          <w:tcPr>
            <w:tcW w:w="272" w:type="dxa"/>
          </w:tcPr>
          <w:p w14:paraId="087E1375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D1AF6" w14:textId="382A6777" w:rsidR="00F92F95" w:rsidRPr="009A7517" w:rsidRDefault="004F2D59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(12)</w:t>
            </w:r>
          </w:p>
        </w:tc>
        <w:tc>
          <w:tcPr>
            <w:tcW w:w="236" w:type="dxa"/>
          </w:tcPr>
          <w:p w14:paraId="5CC036B1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F10A5" w14:textId="63F55450" w:rsidR="00F92F95" w:rsidRPr="009A7517" w:rsidRDefault="001D39C6" w:rsidP="00DF7BC3">
            <w:pPr>
              <w:tabs>
                <w:tab w:val="clear" w:pos="907"/>
                <w:tab w:val="left" w:pos="731"/>
              </w:tabs>
              <w:spacing w:line="240" w:lineRule="auto"/>
              <w:ind w:right="67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3" w:type="dxa"/>
          </w:tcPr>
          <w:p w14:paraId="582E7CCE" w14:textId="77777777" w:rsidR="00F92F95" w:rsidRPr="009A7517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76D623" w14:textId="635EB63E" w:rsidR="00F92F95" w:rsidRPr="009A7517" w:rsidRDefault="004F2D59" w:rsidP="00DF7BC3">
            <w:pPr>
              <w:tabs>
                <w:tab w:val="clear" w:pos="907"/>
                <w:tab w:val="decimal" w:pos="706"/>
                <w:tab w:val="left" w:pos="874"/>
              </w:tabs>
              <w:spacing w:line="240" w:lineRule="auto"/>
              <w:ind w:right="67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(1,9</w:t>
            </w:r>
            <w:r w:rsidR="001D39C6" w:rsidRPr="009A7517">
              <w:rPr>
                <w:b/>
                <w:bCs/>
                <w:sz w:val="28"/>
                <w:szCs w:val="28"/>
              </w:rPr>
              <w:t>96</w:t>
            </w:r>
            <w:r w:rsidRPr="009A7517">
              <w:rPr>
                <w:rFonts w:hint="cs"/>
                <w:b/>
                <w:bCs/>
                <w:sz w:val="28"/>
                <w:szCs w:val="28"/>
              </w:rPr>
              <w:t>)</w:t>
            </w:r>
          </w:p>
        </w:tc>
      </w:tr>
    </w:tbl>
    <w:p w14:paraId="4E387D5C" w14:textId="77777777" w:rsidR="00F92F95" w:rsidRPr="009A7517" w:rsidRDefault="00F92F95" w:rsidP="008760A4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DEE76A" w14:textId="66121D94" w:rsidR="005720A2" w:rsidRPr="009A7517" w:rsidRDefault="00572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9A7517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Style w:val="TableGrid"/>
        <w:tblW w:w="919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272"/>
        <w:gridCol w:w="1078"/>
        <w:gridCol w:w="272"/>
        <w:gridCol w:w="988"/>
        <w:gridCol w:w="236"/>
        <w:gridCol w:w="1024"/>
        <w:gridCol w:w="263"/>
        <w:gridCol w:w="1272"/>
      </w:tblGrid>
      <w:tr w:rsidR="005720A2" w:rsidRPr="009A7517" w14:paraId="55C0C247" w14:textId="77777777" w:rsidTr="00801037">
        <w:tc>
          <w:tcPr>
            <w:tcW w:w="2705" w:type="dxa"/>
            <w:vAlign w:val="bottom"/>
          </w:tcPr>
          <w:p w14:paraId="559CA186" w14:textId="77777777" w:rsidR="005720A2" w:rsidRPr="009A7517" w:rsidRDefault="005720A2" w:rsidP="00801037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5" w:type="dxa"/>
            <w:gridSpan w:val="9"/>
            <w:vAlign w:val="bottom"/>
          </w:tcPr>
          <w:p w14:paraId="74ED7C26" w14:textId="77777777" w:rsidR="005720A2" w:rsidRPr="009A7517" w:rsidRDefault="005720A2" w:rsidP="0080103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720A2" w:rsidRPr="009A7517" w14:paraId="12763A87" w14:textId="77777777" w:rsidTr="00801037">
        <w:tc>
          <w:tcPr>
            <w:tcW w:w="2705" w:type="dxa"/>
            <w:vAlign w:val="bottom"/>
          </w:tcPr>
          <w:p w14:paraId="5EE9FD06" w14:textId="77777777" w:rsidR="005720A2" w:rsidRPr="009A7517" w:rsidRDefault="005720A2" w:rsidP="00801037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19CCA36" w14:textId="77777777" w:rsidR="005720A2" w:rsidRPr="009A7517" w:rsidRDefault="005720A2" w:rsidP="00801037">
            <w:pPr>
              <w:spacing w:line="240" w:lineRule="auto"/>
              <w:ind w:left="-20" w:right="-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07065D33" w14:textId="77777777" w:rsidR="005720A2" w:rsidRPr="009A7517" w:rsidRDefault="005720A2" w:rsidP="0080103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1A32305E" w14:textId="77777777" w:rsidR="005720A2" w:rsidRPr="009A7517" w:rsidRDefault="005720A2" w:rsidP="00801037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5720A2" w:rsidRPr="009A7517" w14:paraId="6D161215" w14:textId="77777777" w:rsidTr="00801037">
        <w:tc>
          <w:tcPr>
            <w:tcW w:w="2705" w:type="dxa"/>
            <w:vAlign w:val="bottom"/>
            <w:hideMark/>
          </w:tcPr>
          <w:p w14:paraId="5CAFFF3E" w14:textId="77777777" w:rsidR="005720A2" w:rsidRPr="009A7517" w:rsidRDefault="005720A2" w:rsidP="00801037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66DFE22F" w14:textId="77777777" w:rsidR="005720A2" w:rsidRPr="009A7517" w:rsidRDefault="005720A2" w:rsidP="00801037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มูลค่า</w:t>
            </w:r>
          </w:p>
          <w:p w14:paraId="35F51E29" w14:textId="77777777" w:rsidR="005720A2" w:rsidRPr="009A7517" w:rsidRDefault="005720A2" w:rsidP="00801037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1792D2C1" w14:textId="77777777" w:rsidR="005720A2" w:rsidRPr="009A7517" w:rsidRDefault="005720A2" w:rsidP="0080103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76ABF101" w14:textId="77777777" w:rsidR="005720A2" w:rsidRPr="009A7517" w:rsidRDefault="005720A2" w:rsidP="0080103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ภายใน </w:t>
            </w:r>
            <w:r w:rsidRPr="009A7517">
              <w:rPr>
                <w:rFonts w:hint="cs"/>
                <w:sz w:val="28"/>
                <w:szCs w:val="28"/>
              </w:rPr>
              <w:t>1</w:t>
            </w:r>
            <w:r w:rsidRPr="009A7517">
              <w:rPr>
                <w:rFonts w:hint="cs"/>
                <w:sz w:val="28"/>
                <w:szCs w:val="28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3D49AAB9" w14:textId="77777777" w:rsidR="005720A2" w:rsidRPr="009A7517" w:rsidRDefault="005720A2" w:rsidP="0080103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8" w:type="dxa"/>
            <w:vAlign w:val="bottom"/>
            <w:hideMark/>
          </w:tcPr>
          <w:p w14:paraId="4E2762AF" w14:textId="77777777" w:rsidR="005720A2" w:rsidRPr="009A7517" w:rsidRDefault="005720A2" w:rsidP="0080103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9A7517">
              <w:rPr>
                <w:rFonts w:hint="cs"/>
                <w:sz w:val="28"/>
                <w:szCs w:val="28"/>
              </w:rPr>
              <w:t>1</w:t>
            </w:r>
            <w:r w:rsidRPr="009A7517">
              <w:rPr>
                <w:rFonts w:hint="cs"/>
                <w:sz w:val="28"/>
                <w:szCs w:val="28"/>
                <w:cs/>
              </w:rPr>
              <w:t xml:space="preserve"> ปี แต่ไม่เกิน </w:t>
            </w:r>
            <w:r w:rsidRPr="009A7517">
              <w:rPr>
                <w:rFonts w:hint="cs"/>
                <w:sz w:val="28"/>
                <w:szCs w:val="28"/>
              </w:rPr>
              <w:t>5</w:t>
            </w:r>
            <w:r w:rsidRPr="009A7517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5801A77E" w14:textId="77777777" w:rsidR="005720A2" w:rsidRPr="009A7517" w:rsidRDefault="005720A2" w:rsidP="0080103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52837765" w14:textId="77777777" w:rsidR="005720A2" w:rsidRPr="009A7517" w:rsidRDefault="005720A2" w:rsidP="00801037">
            <w:pPr>
              <w:spacing w:line="240" w:lineRule="auto"/>
              <w:ind w:left="-100" w:right="-108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9A7517">
              <w:rPr>
                <w:rFonts w:hint="cs"/>
                <w:sz w:val="28"/>
                <w:szCs w:val="28"/>
              </w:rPr>
              <w:t>5</w:t>
            </w:r>
            <w:r w:rsidRPr="009A7517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3" w:type="dxa"/>
            <w:vAlign w:val="bottom"/>
          </w:tcPr>
          <w:p w14:paraId="188849BE" w14:textId="77777777" w:rsidR="005720A2" w:rsidRPr="009A7517" w:rsidRDefault="005720A2" w:rsidP="0080103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2" w:type="dxa"/>
            <w:vAlign w:val="bottom"/>
            <w:hideMark/>
          </w:tcPr>
          <w:p w14:paraId="3F81AEA7" w14:textId="77777777" w:rsidR="005720A2" w:rsidRPr="009A7517" w:rsidRDefault="005720A2" w:rsidP="00801037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5720A2" w:rsidRPr="009A7517" w14:paraId="1BC3A00D" w14:textId="77777777" w:rsidTr="00801037">
        <w:tc>
          <w:tcPr>
            <w:tcW w:w="2705" w:type="dxa"/>
            <w:vAlign w:val="bottom"/>
          </w:tcPr>
          <w:p w14:paraId="02C0B288" w14:textId="77777777" w:rsidR="005720A2" w:rsidRPr="009A7517" w:rsidRDefault="005720A2" w:rsidP="00801037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5" w:type="dxa"/>
            <w:gridSpan w:val="9"/>
            <w:vAlign w:val="bottom"/>
          </w:tcPr>
          <w:p w14:paraId="358DCB79" w14:textId="77777777" w:rsidR="005720A2" w:rsidRPr="009A7517" w:rsidRDefault="005720A2" w:rsidP="00801037">
            <w:pPr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9A7517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720A2" w:rsidRPr="009A7517" w14:paraId="5106E164" w14:textId="77777777" w:rsidTr="00801037">
        <w:tc>
          <w:tcPr>
            <w:tcW w:w="2705" w:type="dxa"/>
          </w:tcPr>
          <w:p w14:paraId="3ADFDAF4" w14:textId="77777777" w:rsidR="005720A2" w:rsidRPr="009A7517" w:rsidRDefault="005720A2" w:rsidP="00801037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38DFA060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61865A1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0FFBAC4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DACACA0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34672B2D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4F027E6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37987E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BE1F004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</w:tcPr>
          <w:p w14:paraId="65C1A5EA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5720A2" w:rsidRPr="009A7517" w14:paraId="63436FF4" w14:textId="77777777" w:rsidTr="00801037">
        <w:tc>
          <w:tcPr>
            <w:tcW w:w="2705" w:type="dxa"/>
            <w:hideMark/>
          </w:tcPr>
          <w:p w14:paraId="10019BF0" w14:textId="77777777" w:rsidR="005720A2" w:rsidRPr="009A7517" w:rsidRDefault="005720A2" w:rsidP="00801037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</w:tcPr>
          <w:p w14:paraId="28C7FB2A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AFB3DD9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3805B2A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E362FF9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5FDB5BDD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602983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D258CEF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49CA0E3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</w:tcPr>
          <w:p w14:paraId="17D50C3E" w14:textId="77777777" w:rsidR="005720A2" w:rsidRPr="009A7517" w:rsidRDefault="005720A2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5720A2" w:rsidRPr="009A7517" w14:paraId="7FDC274F" w14:textId="77777777" w:rsidTr="00801037">
        <w:tc>
          <w:tcPr>
            <w:tcW w:w="2705" w:type="dxa"/>
            <w:hideMark/>
          </w:tcPr>
          <w:p w14:paraId="2D2ABDC8" w14:textId="77777777" w:rsidR="005720A2" w:rsidRPr="009A7517" w:rsidRDefault="005720A2" w:rsidP="0080103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5BBF68D6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9,779</w:t>
            </w:r>
          </w:p>
        </w:tc>
        <w:tc>
          <w:tcPr>
            <w:tcW w:w="272" w:type="dxa"/>
          </w:tcPr>
          <w:p w14:paraId="5925C902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78" w:type="dxa"/>
          </w:tcPr>
          <w:p w14:paraId="199D47D1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9,779</w:t>
            </w:r>
          </w:p>
        </w:tc>
        <w:tc>
          <w:tcPr>
            <w:tcW w:w="272" w:type="dxa"/>
          </w:tcPr>
          <w:p w14:paraId="41D8DA98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</w:tcPr>
          <w:p w14:paraId="3746BF81" w14:textId="77777777" w:rsidR="005720A2" w:rsidRPr="009A7517" w:rsidRDefault="005720A2" w:rsidP="00DF7BC3">
            <w:pPr>
              <w:tabs>
                <w:tab w:val="clear" w:pos="680"/>
                <w:tab w:val="clear" w:pos="907"/>
                <w:tab w:val="left" w:pos="615"/>
                <w:tab w:val="left" w:pos="702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2D79E0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14:paraId="5BA96130" w14:textId="77777777" w:rsidR="005720A2" w:rsidRPr="009A7517" w:rsidRDefault="005720A2" w:rsidP="00DF7BC3">
            <w:pPr>
              <w:tabs>
                <w:tab w:val="clear" w:pos="907"/>
                <w:tab w:val="left" w:pos="615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0C024DF9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14:paraId="4F7613A3" w14:textId="77777777" w:rsidR="005720A2" w:rsidRPr="009A7517" w:rsidRDefault="005720A2" w:rsidP="00DF7BC3">
            <w:pPr>
              <w:tabs>
                <w:tab w:val="decimal" w:pos="706"/>
              </w:tabs>
              <w:spacing w:line="240" w:lineRule="auto"/>
              <w:ind w:right="76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9,779</w:t>
            </w:r>
          </w:p>
        </w:tc>
      </w:tr>
      <w:tr w:rsidR="005720A2" w:rsidRPr="009A7517" w14:paraId="02AE8ED3" w14:textId="77777777" w:rsidTr="00801037">
        <w:tc>
          <w:tcPr>
            <w:tcW w:w="2705" w:type="dxa"/>
            <w:hideMark/>
          </w:tcPr>
          <w:p w14:paraId="3BDCEC66" w14:textId="77777777" w:rsidR="005720A2" w:rsidRPr="009A7517" w:rsidRDefault="005720A2" w:rsidP="0080103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1080" w:type="dxa"/>
          </w:tcPr>
          <w:p w14:paraId="2565D1B5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150</w:t>
            </w:r>
          </w:p>
        </w:tc>
        <w:tc>
          <w:tcPr>
            <w:tcW w:w="272" w:type="dxa"/>
          </w:tcPr>
          <w:p w14:paraId="4E2ADFA0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78" w:type="dxa"/>
          </w:tcPr>
          <w:p w14:paraId="5DD1D2EB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150</w:t>
            </w:r>
          </w:p>
        </w:tc>
        <w:tc>
          <w:tcPr>
            <w:tcW w:w="272" w:type="dxa"/>
          </w:tcPr>
          <w:p w14:paraId="55955A63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</w:tcPr>
          <w:p w14:paraId="5DB959B6" w14:textId="77777777" w:rsidR="005720A2" w:rsidRPr="009A7517" w:rsidRDefault="005720A2" w:rsidP="00E651CF">
            <w:pPr>
              <w:tabs>
                <w:tab w:val="clear" w:pos="907"/>
                <w:tab w:val="left" w:pos="609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B37B7A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14:paraId="4294C16D" w14:textId="77777777" w:rsidR="005720A2" w:rsidRPr="009A7517" w:rsidRDefault="005720A2" w:rsidP="00DF7BC3">
            <w:pPr>
              <w:tabs>
                <w:tab w:val="clear" w:pos="907"/>
                <w:tab w:val="left" w:pos="615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5FCD3EB9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14:paraId="5FEC2E06" w14:textId="77777777" w:rsidR="005720A2" w:rsidRPr="009A7517" w:rsidRDefault="005720A2" w:rsidP="00DF7BC3">
            <w:pPr>
              <w:tabs>
                <w:tab w:val="decimal" w:pos="706"/>
              </w:tabs>
              <w:spacing w:line="240" w:lineRule="auto"/>
              <w:ind w:right="76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150</w:t>
            </w:r>
          </w:p>
        </w:tc>
      </w:tr>
      <w:tr w:rsidR="005720A2" w:rsidRPr="009A7517" w14:paraId="23F1BBE6" w14:textId="77777777" w:rsidTr="00801037">
        <w:tc>
          <w:tcPr>
            <w:tcW w:w="2705" w:type="dxa"/>
            <w:hideMark/>
          </w:tcPr>
          <w:p w14:paraId="7DA9E4AE" w14:textId="77777777" w:rsidR="005720A2" w:rsidRPr="009A7517" w:rsidRDefault="005720A2" w:rsidP="0080103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79B6D19C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26,245</w:t>
            </w:r>
          </w:p>
        </w:tc>
        <w:tc>
          <w:tcPr>
            <w:tcW w:w="272" w:type="dxa"/>
          </w:tcPr>
          <w:p w14:paraId="75943BE3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78" w:type="dxa"/>
          </w:tcPr>
          <w:p w14:paraId="52CA7B29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6,093</w:t>
            </w:r>
          </w:p>
        </w:tc>
        <w:tc>
          <w:tcPr>
            <w:tcW w:w="272" w:type="dxa"/>
          </w:tcPr>
          <w:p w14:paraId="3CE3ABF0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</w:tcPr>
          <w:p w14:paraId="0547DA14" w14:textId="77777777" w:rsidR="005720A2" w:rsidRPr="009A7517" w:rsidRDefault="005720A2" w:rsidP="00E651CF">
            <w:pPr>
              <w:tabs>
                <w:tab w:val="clear" w:pos="907"/>
                <w:tab w:val="left" w:pos="615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17,420</w:t>
            </w:r>
          </w:p>
        </w:tc>
        <w:tc>
          <w:tcPr>
            <w:tcW w:w="236" w:type="dxa"/>
          </w:tcPr>
          <w:p w14:paraId="3085D41C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14:paraId="1926FB69" w14:textId="77777777" w:rsidR="005720A2" w:rsidRPr="009A7517" w:rsidRDefault="005720A2" w:rsidP="00DF7BC3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14,838</w:t>
            </w:r>
          </w:p>
        </w:tc>
        <w:tc>
          <w:tcPr>
            <w:tcW w:w="263" w:type="dxa"/>
          </w:tcPr>
          <w:p w14:paraId="07879854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14:paraId="77EB964B" w14:textId="77777777" w:rsidR="005720A2" w:rsidRPr="009A7517" w:rsidRDefault="005720A2" w:rsidP="00DF7BC3">
            <w:pPr>
              <w:tabs>
                <w:tab w:val="decimal" w:pos="706"/>
              </w:tabs>
              <w:spacing w:line="240" w:lineRule="auto"/>
              <w:ind w:right="76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38,351</w:t>
            </w:r>
          </w:p>
        </w:tc>
      </w:tr>
      <w:tr w:rsidR="005720A2" w:rsidRPr="009A7517" w14:paraId="02FAE4D5" w14:textId="77777777" w:rsidTr="00801037">
        <w:trPr>
          <w:trHeight w:val="119"/>
        </w:trPr>
        <w:tc>
          <w:tcPr>
            <w:tcW w:w="2705" w:type="dxa"/>
            <w:hideMark/>
          </w:tcPr>
          <w:p w14:paraId="0BC23BC0" w14:textId="77777777" w:rsidR="005720A2" w:rsidRPr="009A7517" w:rsidRDefault="005720A2" w:rsidP="0080103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57AFC62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8,738</w:t>
            </w:r>
          </w:p>
        </w:tc>
        <w:tc>
          <w:tcPr>
            <w:tcW w:w="272" w:type="dxa"/>
            <w:vAlign w:val="bottom"/>
          </w:tcPr>
          <w:p w14:paraId="4A3107F4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60AF900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1,251</w:t>
            </w:r>
          </w:p>
        </w:tc>
        <w:tc>
          <w:tcPr>
            <w:tcW w:w="272" w:type="dxa"/>
            <w:vAlign w:val="bottom"/>
          </w:tcPr>
          <w:p w14:paraId="7DFF5B46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85D8A4F" w14:textId="77777777" w:rsidR="005720A2" w:rsidRPr="009A7517" w:rsidRDefault="005720A2" w:rsidP="00E651CF">
            <w:pPr>
              <w:tabs>
                <w:tab w:val="clear" w:pos="907"/>
                <w:tab w:val="left" w:pos="615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4,013</w:t>
            </w:r>
          </w:p>
        </w:tc>
        <w:tc>
          <w:tcPr>
            <w:tcW w:w="236" w:type="dxa"/>
            <w:vAlign w:val="bottom"/>
          </w:tcPr>
          <w:p w14:paraId="478FD888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472BF75" w14:textId="77777777" w:rsidR="005720A2" w:rsidRPr="009A7517" w:rsidRDefault="005720A2" w:rsidP="00DF7BC3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4,316</w:t>
            </w:r>
          </w:p>
        </w:tc>
        <w:tc>
          <w:tcPr>
            <w:tcW w:w="263" w:type="dxa"/>
            <w:vAlign w:val="bottom"/>
          </w:tcPr>
          <w:p w14:paraId="7127D47A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200F3898" w14:textId="77777777" w:rsidR="005720A2" w:rsidRPr="009A7517" w:rsidRDefault="005720A2" w:rsidP="00DF7BC3">
            <w:pPr>
              <w:tabs>
                <w:tab w:val="decimal" w:pos="706"/>
              </w:tabs>
              <w:spacing w:line="240" w:lineRule="auto"/>
              <w:ind w:right="76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9,580</w:t>
            </w:r>
          </w:p>
        </w:tc>
      </w:tr>
      <w:tr w:rsidR="005720A2" w:rsidRPr="009A7517" w14:paraId="4AD24FCA" w14:textId="77777777" w:rsidTr="00801037">
        <w:tc>
          <w:tcPr>
            <w:tcW w:w="2705" w:type="dxa"/>
            <w:hideMark/>
          </w:tcPr>
          <w:p w14:paraId="6E296909" w14:textId="77777777" w:rsidR="005720A2" w:rsidRPr="009A7517" w:rsidRDefault="005720A2" w:rsidP="0080103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F7E2D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52,404</w:t>
            </w:r>
          </w:p>
        </w:tc>
        <w:tc>
          <w:tcPr>
            <w:tcW w:w="272" w:type="dxa"/>
          </w:tcPr>
          <w:p w14:paraId="78885125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DFF9D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4,500</w:t>
            </w:r>
          </w:p>
        </w:tc>
        <w:tc>
          <w:tcPr>
            <w:tcW w:w="272" w:type="dxa"/>
          </w:tcPr>
          <w:p w14:paraId="6863F795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E0F41" w14:textId="77777777" w:rsidR="005720A2" w:rsidRPr="009A7517" w:rsidRDefault="005720A2" w:rsidP="00E651CF">
            <w:pPr>
              <w:tabs>
                <w:tab w:val="clear" w:pos="907"/>
                <w:tab w:val="left" w:pos="615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20,089</w:t>
            </w:r>
          </w:p>
        </w:tc>
        <w:tc>
          <w:tcPr>
            <w:tcW w:w="236" w:type="dxa"/>
          </w:tcPr>
          <w:p w14:paraId="423C21AE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4EDB9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28,000</w:t>
            </w:r>
          </w:p>
        </w:tc>
        <w:tc>
          <w:tcPr>
            <w:tcW w:w="263" w:type="dxa"/>
          </w:tcPr>
          <w:p w14:paraId="4480A00F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92EBA" w14:textId="77777777" w:rsidR="005720A2" w:rsidRPr="009A7517" w:rsidRDefault="005720A2" w:rsidP="00DF7BC3">
            <w:pPr>
              <w:tabs>
                <w:tab w:val="decimal" w:pos="706"/>
              </w:tabs>
              <w:spacing w:line="240" w:lineRule="auto"/>
              <w:ind w:right="76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52,589</w:t>
            </w:r>
          </w:p>
        </w:tc>
      </w:tr>
      <w:tr w:rsidR="005720A2" w:rsidRPr="009A7517" w14:paraId="2DF8323A" w14:textId="77777777" w:rsidTr="00801037">
        <w:tc>
          <w:tcPr>
            <w:tcW w:w="2705" w:type="dxa"/>
          </w:tcPr>
          <w:p w14:paraId="014BD765" w14:textId="77777777" w:rsidR="005720A2" w:rsidRPr="009A7517" w:rsidRDefault="005720A2" w:rsidP="0080103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2FD74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97,316</w:t>
            </w:r>
          </w:p>
        </w:tc>
        <w:tc>
          <w:tcPr>
            <w:tcW w:w="272" w:type="dxa"/>
          </w:tcPr>
          <w:p w14:paraId="03123B17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1882A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21,773</w:t>
            </w:r>
          </w:p>
        </w:tc>
        <w:tc>
          <w:tcPr>
            <w:tcW w:w="272" w:type="dxa"/>
          </w:tcPr>
          <w:p w14:paraId="3781B6E9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2D899" w14:textId="77777777" w:rsidR="005720A2" w:rsidRPr="009A7517" w:rsidRDefault="005720A2" w:rsidP="00E651CF">
            <w:pPr>
              <w:tabs>
                <w:tab w:val="clear" w:pos="907"/>
                <w:tab w:val="left" w:pos="615"/>
              </w:tabs>
              <w:spacing w:line="240" w:lineRule="auto"/>
              <w:ind w:right="44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41,522</w:t>
            </w:r>
          </w:p>
        </w:tc>
        <w:tc>
          <w:tcPr>
            <w:tcW w:w="236" w:type="dxa"/>
          </w:tcPr>
          <w:p w14:paraId="334C11CA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352AB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47,154</w:t>
            </w:r>
          </w:p>
        </w:tc>
        <w:tc>
          <w:tcPr>
            <w:tcW w:w="263" w:type="dxa"/>
          </w:tcPr>
          <w:p w14:paraId="7F972D41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B00D39" w14:textId="77777777" w:rsidR="005720A2" w:rsidRPr="009A7517" w:rsidRDefault="005720A2" w:rsidP="00DF7BC3">
            <w:pPr>
              <w:tabs>
                <w:tab w:val="decimal" w:pos="706"/>
              </w:tabs>
              <w:spacing w:line="240" w:lineRule="auto"/>
              <w:ind w:right="76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110,449</w:t>
            </w:r>
          </w:p>
        </w:tc>
      </w:tr>
      <w:tr w:rsidR="005720A2" w:rsidRPr="009A7517" w14:paraId="7EE86826" w14:textId="77777777" w:rsidTr="008010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25ABB1D7" w14:textId="77777777" w:rsidR="005720A2" w:rsidRPr="009A7517" w:rsidRDefault="005720A2" w:rsidP="00801037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D2459E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BC5A74D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AFF3D7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12A41CA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2AD58C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4F3CAB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D739AC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4CC5540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EF42F5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5720A2" w:rsidRPr="009A7517" w14:paraId="5A096726" w14:textId="77777777" w:rsidTr="008010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06E05" w14:textId="77777777" w:rsidR="005720A2" w:rsidRPr="009A7517" w:rsidRDefault="005720A2" w:rsidP="00801037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B9852B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63683D0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46B7716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C46D7E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FA96732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E8BCA3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B997A07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9EB3CF4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08E3163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5720A2" w:rsidRPr="009A7517" w14:paraId="246B3A70" w14:textId="77777777" w:rsidTr="008010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701E2" w14:textId="77777777" w:rsidR="005720A2" w:rsidRPr="009A7517" w:rsidRDefault="005720A2" w:rsidP="0080103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A01637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811106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876F33D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65E3FC2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8C0ABBA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88C587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40EA668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112BFDF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7578A8D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</w:tr>
      <w:tr w:rsidR="005720A2" w:rsidRPr="009A7517" w14:paraId="550A29ED" w14:textId="77777777" w:rsidTr="008010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40AD8DCA" w14:textId="77777777" w:rsidR="005720A2" w:rsidRPr="009A7517" w:rsidRDefault="005720A2" w:rsidP="00801037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255393" w14:textId="77777777" w:rsidR="005720A2" w:rsidRPr="009A7517" w:rsidRDefault="005720A2" w:rsidP="00E651CF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(32)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C041C65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4C24168" w14:textId="77777777" w:rsidR="005720A2" w:rsidRPr="009A7517" w:rsidRDefault="005720A2" w:rsidP="00E651CF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(22)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B541037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2FEFB3B" w14:textId="77777777" w:rsidR="005720A2" w:rsidRPr="009A7517" w:rsidRDefault="005720A2" w:rsidP="00E651CF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F8B39D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20F7C2F" w14:textId="77777777" w:rsidR="005720A2" w:rsidRPr="009A7517" w:rsidRDefault="005720A2" w:rsidP="00E651CF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(36)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71BCAFF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0047941F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(125)</w:t>
            </w:r>
          </w:p>
        </w:tc>
      </w:tr>
      <w:tr w:rsidR="005720A2" w:rsidRPr="009A7517" w14:paraId="37D893D5" w14:textId="77777777" w:rsidTr="008010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01F73994" w14:textId="77777777" w:rsidR="005720A2" w:rsidRPr="009A7517" w:rsidRDefault="005720A2" w:rsidP="00801037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68816A" w14:textId="77777777" w:rsidR="005720A2" w:rsidRPr="009A7517" w:rsidRDefault="005720A2" w:rsidP="00E651CF">
            <w:pPr>
              <w:tabs>
                <w:tab w:val="clear" w:pos="907"/>
                <w:tab w:val="left" w:pos="615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8397E27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0A962F2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D459EBA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2E723FC" w14:textId="77777777" w:rsidR="005720A2" w:rsidRPr="009A7517" w:rsidRDefault="005720A2" w:rsidP="00E651CF">
            <w:pPr>
              <w:tabs>
                <w:tab w:val="clear" w:pos="907"/>
                <w:tab w:val="left" w:pos="615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5C28ED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29AF6A7" w14:textId="77777777" w:rsidR="005720A2" w:rsidRPr="009A7517" w:rsidRDefault="005720A2" w:rsidP="00DF7BC3">
            <w:pPr>
              <w:tabs>
                <w:tab w:val="clear" w:pos="680"/>
                <w:tab w:val="clear" w:pos="907"/>
                <w:tab w:val="left" w:pos="615"/>
                <w:tab w:val="left" w:pos="735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DF5141A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0E10DC1A" w14:textId="77777777" w:rsidR="005720A2" w:rsidRPr="009A7517" w:rsidRDefault="005720A2" w:rsidP="00DF7BC3">
            <w:pPr>
              <w:tabs>
                <w:tab w:val="decimal" w:pos="706"/>
              </w:tabs>
              <w:spacing w:line="240" w:lineRule="auto"/>
              <w:ind w:right="76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82</w:t>
            </w:r>
          </w:p>
        </w:tc>
      </w:tr>
      <w:tr w:rsidR="005720A2" w:rsidRPr="009A7517" w14:paraId="3FABA378" w14:textId="77777777" w:rsidTr="00801037">
        <w:tc>
          <w:tcPr>
            <w:tcW w:w="2705" w:type="dxa"/>
            <w:hideMark/>
          </w:tcPr>
          <w:p w14:paraId="0AAC29AD" w14:textId="77777777" w:rsidR="005720A2" w:rsidRPr="009A7517" w:rsidRDefault="005720A2" w:rsidP="00801037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สัญญาซื้อขายเงินตราต่างประเทศล่วงหน้า </w:t>
            </w:r>
          </w:p>
        </w:tc>
        <w:tc>
          <w:tcPr>
            <w:tcW w:w="1080" w:type="dxa"/>
          </w:tcPr>
          <w:p w14:paraId="09C7766B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44168C8F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78" w:type="dxa"/>
          </w:tcPr>
          <w:p w14:paraId="301B31CD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1E5255E0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</w:tcPr>
          <w:p w14:paraId="57B52207" w14:textId="77777777" w:rsidR="005720A2" w:rsidRPr="009A7517" w:rsidRDefault="005720A2" w:rsidP="00E651CF">
            <w:pPr>
              <w:tabs>
                <w:tab w:val="clear" w:pos="907"/>
                <w:tab w:val="left" w:pos="615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5AE75476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14:paraId="77A01E9C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63" w:type="dxa"/>
          </w:tcPr>
          <w:p w14:paraId="54C34E84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14:paraId="63A803EE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</w:tr>
      <w:tr w:rsidR="005720A2" w:rsidRPr="009A7517" w14:paraId="69FDEBEE" w14:textId="77777777" w:rsidTr="00801037">
        <w:tc>
          <w:tcPr>
            <w:tcW w:w="2705" w:type="dxa"/>
            <w:hideMark/>
          </w:tcPr>
          <w:p w14:paraId="36AAFC8D" w14:textId="77777777" w:rsidR="005720A2" w:rsidRPr="009A7517" w:rsidRDefault="005720A2" w:rsidP="00801037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58A76B69" w14:textId="77777777" w:rsidR="005720A2" w:rsidRPr="009A7517" w:rsidRDefault="005720A2" w:rsidP="00E651CF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(13)</w:t>
            </w:r>
          </w:p>
        </w:tc>
        <w:tc>
          <w:tcPr>
            <w:tcW w:w="272" w:type="dxa"/>
          </w:tcPr>
          <w:p w14:paraId="29D09235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78" w:type="dxa"/>
          </w:tcPr>
          <w:p w14:paraId="4185C6C8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(23)</w:t>
            </w:r>
          </w:p>
        </w:tc>
        <w:tc>
          <w:tcPr>
            <w:tcW w:w="272" w:type="dxa"/>
          </w:tcPr>
          <w:p w14:paraId="4427C418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</w:tcPr>
          <w:p w14:paraId="449A939A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1D4E56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14:paraId="74533FCF" w14:textId="77777777" w:rsidR="005720A2" w:rsidRPr="009A7517" w:rsidRDefault="005720A2" w:rsidP="00DF7BC3">
            <w:pPr>
              <w:tabs>
                <w:tab w:val="clear" w:pos="907"/>
                <w:tab w:val="left" w:pos="615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38C3F118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14:paraId="5004FA2A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(23)</w:t>
            </w:r>
          </w:p>
        </w:tc>
      </w:tr>
      <w:tr w:rsidR="005720A2" w:rsidRPr="009A7517" w14:paraId="038140B2" w14:textId="77777777" w:rsidTr="00801037">
        <w:tc>
          <w:tcPr>
            <w:tcW w:w="2705" w:type="dxa"/>
            <w:hideMark/>
          </w:tcPr>
          <w:p w14:paraId="4D50FF06" w14:textId="77777777" w:rsidR="005720A2" w:rsidRPr="009A7517" w:rsidRDefault="005720A2" w:rsidP="00801037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5462CB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3B5EE8E0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4318BF21" w14:textId="77777777" w:rsidR="005720A2" w:rsidRPr="009A7517" w:rsidRDefault="005720A2" w:rsidP="00E651CF">
            <w:pPr>
              <w:tabs>
                <w:tab w:val="clear" w:pos="680"/>
                <w:tab w:val="clear" w:pos="907"/>
                <w:tab w:val="left" w:pos="70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27692217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074DA2AD" w14:textId="77777777" w:rsidR="005720A2" w:rsidRPr="009A7517" w:rsidRDefault="005720A2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6683EA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1FDF8346" w14:textId="77777777" w:rsidR="005720A2" w:rsidRPr="009A7517" w:rsidRDefault="005720A2" w:rsidP="00E651CF">
            <w:pPr>
              <w:tabs>
                <w:tab w:val="clear" w:pos="907"/>
                <w:tab w:val="left" w:pos="615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5CBBD10C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2C4F912D" w14:textId="77777777" w:rsidR="005720A2" w:rsidRPr="009A7517" w:rsidRDefault="005720A2" w:rsidP="00DF7BC3">
            <w:pPr>
              <w:tabs>
                <w:tab w:val="decimal" w:pos="706"/>
              </w:tabs>
              <w:spacing w:line="240" w:lineRule="auto"/>
              <w:ind w:right="76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</w:tr>
      <w:tr w:rsidR="005720A2" w:rsidRPr="009A7517" w14:paraId="7C6B5440" w14:textId="77777777" w:rsidTr="00801037">
        <w:tc>
          <w:tcPr>
            <w:tcW w:w="2705" w:type="dxa"/>
            <w:hideMark/>
          </w:tcPr>
          <w:p w14:paraId="109B9BDF" w14:textId="77777777" w:rsidR="005720A2" w:rsidRPr="009A7517" w:rsidRDefault="005720A2" w:rsidP="00801037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สัญญาซื้อขายน้ำมันดิบและผลิตภัณฑ์น้ำมันล่วงหน้า</w:t>
            </w:r>
          </w:p>
        </w:tc>
        <w:tc>
          <w:tcPr>
            <w:tcW w:w="1080" w:type="dxa"/>
          </w:tcPr>
          <w:p w14:paraId="3CB77E1F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666E495F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78" w:type="dxa"/>
          </w:tcPr>
          <w:p w14:paraId="3001A0BF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4980940E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</w:tcPr>
          <w:p w14:paraId="64BCC0AA" w14:textId="77777777" w:rsidR="005720A2" w:rsidRPr="009A7517" w:rsidRDefault="005720A2" w:rsidP="00E651CF">
            <w:pPr>
              <w:tabs>
                <w:tab w:val="clear" w:pos="907"/>
                <w:tab w:val="left" w:pos="615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383822F5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14:paraId="5CA1EBBE" w14:textId="77777777" w:rsidR="005720A2" w:rsidRPr="009A7517" w:rsidRDefault="005720A2" w:rsidP="00E651CF">
            <w:pPr>
              <w:tabs>
                <w:tab w:val="clear" w:pos="907"/>
                <w:tab w:val="left" w:pos="615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</w:p>
        </w:tc>
        <w:tc>
          <w:tcPr>
            <w:tcW w:w="263" w:type="dxa"/>
          </w:tcPr>
          <w:p w14:paraId="4ADDB097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14:paraId="35CC5F28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</w:tr>
      <w:tr w:rsidR="005720A2" w:rsidRPr="009A7517" w14:paraId="4CC2046A" w14:textId="77777777" w:rsidTr="00801037">
        <w:tc>
          <w:tcPr>
            <w:tcW w:w="2705" w:type="dxa"/>
            <w:hideMark/>
          </w:tcPr>
          <w:p w14:paraId="3C8C0978" w14:textId="77777777" w:rsidR="005720A2" w:rsidRPr="009A7517" w:rsidRDefault="005720A2" w:rsidP="00801037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635421EC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(494)</w:t>
            </w:r>
          </w:p>
        </w:tc>
        <w:tc>
          <w:tcPr>
            <w:tcW w:w="272" w:type="dxa"/>
          </w:tcPr>
          <w:p w14:paraId="2DA65911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78" w:type="dxa"/>
          </w:tcPr>
          <w:p w14:paraId="61B39E17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(494)</w:t>
            </w:r>
          </w:p>
        </w:tc>
        <w:tc>
          <w:tcPr>
            <w:tcW w:w="272" w:type="dxa"/>
          </w:tcPr>
          <w:p w14:paraId="42C4CC0B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</w:tcPr>
          <w:p w14:paraId="12D4AD39" w14:textId="77777777" w:rsidR="005720A2" w:rsidRPr="009A7517" w:rsidRDefault="005720A2" w:rsidP="00E651CF">
            <w:pPr>
              <w:tabs>
                <w:tab w:val="clear" w:pos="680"/>
                <w:tab w:val="clear" w:pos="907"/>
                <w:tab w:val="left" w:pos="615"/>
                <w:tab w:val="left" w:pos="699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06146A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14:paraId="7849DC87" w14:textId="77777777" w:rsidR="005720A2" w:rsidRPr="009A7517" w:rsidRDefault="005720A2" w:rsidP="00E651CF">
            <w:pPr>
              <w:tabs>
                <w:tab w:val="clear" w:pos="907"/>
                <w:tab w:val="left" w:pos="615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49E25D2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14:paraId="021DD005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(494)</w:t>
            </w:r>
          </w:p>
        </w:tc>
      </w:tr>
      <w:tr w:rsidR="00E651CF" w:rsidRPr="009A7517" w14:paraId="01DF884F" w14:textId="77777777" w:rsidTr="00801037">
        <w:tc>
          <w:tcPr>
            <w:tcW w:w="2705" w:type="dxa"/>
            <w:hideMark/>
          </w:tcPr>
          <w:p w14:paraId="4A3043FB" w14:textId="77777777" w:rsidR="00E651CF" w:rsidRPr="009A7517" w:rsidRDefault="00E651CF" w:rsidP="00E651CF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CCD20" w14:textId="77777777" w:rsidR="00E651CF" w:rsidRPr="009A7517" w:rsidRDefault="00E651CF" w:rsidP="00E651CF">
            <w:pPr>
              <w:tabs>
                <w:tab w:val="clear" w:pos="907"/>
                <w:tab w:val="left" w:pos="615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58460F67" w14:textId="77777777" w:rsidR="00E651CF" w:rsidRPr="009A7517" w:rsidRDefault="00E651CF" w:rsidP="00E651CF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9C6E6" w14:textId="2B3D7264" w:rsidR="00E651CF" w:rsidRPr="009A7517" w:rsidRDefault="00E651CF" w:rsidP="00E651CF">
            <w:pPr>
              <w:tabs>
                <w:tab w:val="clear" w:pos="907"/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sz w:val="28"/>
                <w:szCs w:val="28"/>
              </w:rPr>
              <w:tab/>
            </w:r>
            <w:r w:rsidRPr="009A7517">
              <w:rPr>
                <w:sz w:val="28"/>
                <w:szCs w:val="28"/>
              </w:rPr>
              <w:tab/>
            </w: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61E02F48" w14:textId="77777777" w:rsidR="00E651CF" w:rsidRPr="009A7517" w:rsidRDefault="00E651CF" w:rsidP="00E651CF">
            <w:pPr>
              <w:tabs>
                <w:tab w:val="decimal" w:pos="706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2D32A" w14:textId="77777777" w:rsidR="00E651CF" w:rsidRPr="009A7517" w:rsidRDefault="00E651CF" w:rsidP="00E651CF">
            <w:pPr>
              <w:tabs>
                <w:tab w:val="clear" w:pos="907"/>
                <w:tab w:val="left" w:pos="615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EBF5AE" w14:textId="77777777" w:rsidR="00E651CF" w:rsidRPr="009A7517" w:rsidRDefault="00E651CF" w:rsidP="00E651CF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D0521" w14:textId="77777777" w:rsidR="00E651CF" w:rsidRPr="009A7517" w:rsidRDefault="00E651CF" w:rsidP="00E651CF">
            <w:pPr>
              <w:tabs>
                <w:tab w:val="clear" w:pos="907"/>
                <w:tab w:val="left" w:pos="615"/>
              </w:tabs>
              <w:spacing w:line="240" w:lineRule="auto"/>
              <w:ind w:right="44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7FA9290" w14:textId="77777777" w:rsidR="00E651CF" w:rsidRPr="009A7517" w:rsidRDefault="00E651CF" w:rsidP="00E651CF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57467" w14:textId="77777777" w:rsidR="00E651CF" w:rsidRPr="009A7517" w:rsidRDefault="00E651CF" w:rsidP="00DF7BC3">
            <w:pPr>
              <w:tabs>
                <w:tab w:val="decimal" w:pos="706"/>
              </w:tabs>
              <w:spacing w:line="240" w:lineRule="auto"/>
              <w:ind w:right="76"/>
              <w:jc w:val="right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</w:tr>
      <w:tr w:rsidR="005720A2" w:rsidRPr="009A7517" w14:paraId="54F64BAC" w14:textId="77777777" w:rsidTr="00801037">
        <w:tc>
          <w:tcPr>
            <w:tcW w:w="2705" w:type="dxa"/>
          </w:tcPr>
          <w:p w14:paraId="777CFFF5" w14:textId="77777777" w:rsidR="005720A2" w:rsidRPr="009A7517" w:rsidRDefault="005720A2" w:rsidP="0080103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74623B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(539)</w:t>
            </w:r>
          </w:p>
        </w:tc>
        <w:tc>
          <w:tcPr>
            <w:tcW w:w="272" w:type="dxa"/>
          </w:tcPr>
          <w:p w14:paraId="38E91E2B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71BF4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(524)</w:t>
            </w:r>
          </w:p>
        </w:tc>
        <w:tc>
          <w:tcPr>
            <w:tcW w:w="272" w:type="dxa"/>
          </w:tcPr>
          <w:p w14:paraId="773852A7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7C9E7" w14:textId="77777777" w:rsidR="005720A2" w:rsidRPr="009A7517" w:rsidRDefault="005720A2" w:rsidP="00E651C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(23)</w:t>
            </w:r>
          </w:p>
        </w:tc>
        <w:tc>
          <w:tcPr>
            <w:tcW w:w="236" w:type="dxa"/>
          </w:tcPr>
          <w:p w14:paraId="799978DC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E76E0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(13)</w:t>
            </w:r>
          </w:p>
        </w:tc>
        <w:tc>
          <w:tcPr>
            <w:tcW w:w="263" w:type="dxa"/>
          </w:tcPr>
          <w:p w14:paraId="18E33908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0FB096" w14:textId="77777777" w:rsidR="005720A2" w:rsidRPr="009A7517" w:rsidRDefault="005720A2" w:rsidP="008010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(560)</w:t>
            </w:r>
          </w:p>
        </w:tc>
      </w:tr>
    </w:tbl>
    <w:p w14:paraId="6005B278" w14:textId="77777777" w:rsidR="00F92F95" w:rsidRPr="009A7517" w:rsidRDefault="00F92F95" w:rsidP="008760A4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DA1074" w14:textId="77777777" w:rsidR="00F92F95" w:rsidRPr="009A7517" w:rsidRDefault="00F92F95"/>
    <w:p w14:paraId="00EC178A" w14:textId="77777777" w:rsidR="005720A2" w:rsidRPr="009A7517" w:rsidRDefault="005720A2">
      <w:r w:rsidRPr="009A7517">
        <w:br w:type="page"/>
      </w:r>
    </w:p>
    <w:tbl>
      <w:tblPr>
        <w:tblStyle w:val="TableGrid"/>
        <w:tblW w:w="908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272"/>
        <w:gridCol w:w="1078"/>
        <w:gridCol w:w="272"/>
        <w:gridCol w:w="1069"/>
        <w:gridCol w:w="236"/>
        <w:gridCol w:w="1069"/>
        <w:gridCol w:w="270"/>
        <w:gridCol w:w="1028"/>
        <w:gridCol w:w="7"/>
      </w:tblGrid>
      <w:tr w:rsidR="00215EB8" w:rsidRPr="009A7517" w14:paraId="609F945B" w14:textId="77777777" w:rsidTr="00B8046A">
        <w:trPr>
          <w:gridAfter w:val="1"/>
          <w:wAfter w:w="7" w:type="dxa"/>
          <w:tblHeader/>
        </w:trPr>
        <w:tc>
          <w:tcPr>
            <w:tcW w:w="2705" w:type="dxa"/>
            <w:vAlign w:val="bottom"/>
          </w:tcPr>
          <w:p w14:paraId="680A2823" w14:textId="77E4004A" w:rsidR="00215EB8" w:rsidRPr="009A7517" w:rsidRDefault="00215EB8" w:rsidP="00870063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74" w:type="dxa"/>
            <w:gridSpan w:val="9"/>
            <w:vAlign w:val="bottom"/>
          </w:tcPr>
          <w:p w14:paraId="7A45BE39" w14:textId="1E72089A" w:rsidR="00215EB8" w:rsidRPr="009A7517" w:rsidRDefault="00215EB8" w:rsidP="0087006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5EB8" w:rsidRPr="009A7517" w14:paraId="5FF4914D" w14:textId="77777777" w:rsidTr="00B8046A">
        <w:trPr>
          <w:gridAfter w:val="1"/>
          <w:wAfter w:w="7" w:type="dxa"/>
          <w:tblHeader/>
        </w:trPr>
        <w:tc>
          <w:tcPr>
            <w:tcW w:w="2705" w:type="dxa"/>
            <w:vAlign w:val="bottom"/>
          </w:tcPr>
          <w:p w14:paraId="4D81135B" w14:textId="77777777" w:rsidR="00215EB8" w:rsidRPr="009A7517" w:rsidRDefault="00215EB8" w:rsidP="00870063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BD057AF" w14:textId="77777777" w:rsidR="00215EB8" w:rsidRPr="009A7517" w:rsidRDefault="00215EB8" w:rsidP="00870063">
            <w:pPr>
              <w:spacing w:line="240" w:lineRule="auto"/>
              <w:ind w:left="-20" w:right="-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2C0B54F" w14:textId="77777777" w:rsidR="00215EB8" w:rsidRPr="009A7517" w:rsidRDefault="00215EB8" w:rsidP="00870063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22" w:type="dxa"/>
            <w:gridSpan w:val="7"/>
            <w:vAlign w:val="bottom"/>
          </w:tcPr>
          <w:p w14:paraId="1D4AF70E" w14:textId="2AC0C6A6" w:rsidR="00215EB8" w:rsidRPr="009A7517" w:rsidRDefault="00215EB8" w:rsidP="00870063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215EB8" w:rsidRPr="009A7517" w14:paraId="6D862EC5" w14:textId="77777777" w:rsidTr="00B8046A">
        <w:trPr>
          <w:tblHeader/>
        </w:trPr>
        <w:tc>
          <w:tcPr>
            <w:tcW w:w="2705" w:type="dxa"/>
            <w:vAlign w:val="bottom"/>
            <w:hideMark/>
          </w:tcPr>
          <w:p w14:paraId="1A5FBBBB" w14:textId="41AB1536" w:rsidR="00215EB8" w:rsidRPr="009A7517" w:rsidRDefault="00215EB8" w:rsidP="00870063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E3F43"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D52C0E"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65B1B7B1" w14:textId="77777777" w:rsidR="00215EB8" w:rsidRPr="009A7517" w:rsidRDefault="00215EB8" w:rsidP="00870063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มูลค่า</w:t>
            </w:r>
          </w:p>
          <w:p w14:paraId="6DE0FB6E" w14:textId="77777777" w:rsidR="00215EB8" w:rsidRPr="009A7517" w:rsidRDefault="00215EB8" w:rsidP="00870063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6B1AAE02" w14:textId="77777777" w:rsidR="00215EB8" w:rsidRPr="009A7517" w:rsidRDefault="00215EB8" w:rsidP="00870063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79927716" w14:textId="72E711D2" w:rsidR="00215EB8" w:rsidRPr="009A7517" w:rsidRDefault="00215EB8" w:rsidP="0087006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ภายใน </w:t>
            </w:r>
            <w:r w:rsidR="00D52C0E" w:rsidRPr="009A7517">
              <w:rPr>
                <w:rFonts w:hint="cs"/>
                <w:sz w:val="28"/>
                <w:szCs w:val="28"/>
              </w:rPr>
              <w:t>1</w:t>
            </w:r>
            <w:r w:rsidRPr="009A7517">
              <w:rPr>
                <w:rFonts w:hint="cs"/>
                <w:sz w:val="28"/>
                <w:szCs w:val="28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02EF8AA5" w14:textId="77777777" w:rsidR="00215EB8" w:rsidRPr="009A7517" w:rsidRDefault="00215EB8" w:rsidP="00870063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9" w:type="dxa"/>
            <w:vAlign w:val="bottom"/>
            <w:hideMark/>
          </w:tcPr>
          <w:p w14:paraId="3AA694F6" w14:textId="11BA6867" w:rsidR="00215EB8" w:rsidRPr="009A7517" w:rsidRDefault="00215EB8" w:rsidP="00215EB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="00D52C0E" w:rsidRPr="009A7517">
              <w:rPr>
                <w:rFonts w:hint="cs"/>
                <w:sz w:val="28"/>
                <w:szCs w:val="28"/>
              </w:rPr>
              <w:t>1</w:t>
            </w:r>
            <w:r w:rsidRPr="009A7517">
              <w:rPr>
                <w:rFonts w:hint="cs"/>
                <w:sz w:val="28"/>
                <w:szCs w:val="28"/>
                <w:cs/>
              </w:rPr>
              <w:t xml:space="preserve"> ปี แต่ไม่เกิน </w:t>
            </w:r>
            <w:r w:rsidR="00DE3F43" w:rsidRPr="009A7517">
              <w:rPr>
                <w:rFonts w:hint="cs"/>
                <w:sz w:val="28"/>
                <w:szCs w:val="28"/>
              </w:rPr>
              <w:t>5</w:t>
            </w:r>
            <w:r w:rsidRPr="009A7517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23AD83FA" w14:textId="77777777" w:rsidR="00215EB8" w:rsidRPr="009A7517" w:rsidRDefault="00215EB8" w:rsidP="00870063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9" w:type="dxa"/>
            <w:vAlign w:val="bottom"/>
            <w:hideMark/>
          </w:tcPr>
          <w:p w14:paraId="59D2AFCB" w14:textId="282851FF" w:rsidR="00215EB8" w:rsidRPr="009A7517" w:rsidRDefault="00215EB8" w:rsidP="00870063">
            <w:pPr>
              <w:spacing w:line="240" w:lineRule="auto"/>
              <w:ind w:left="-100" w:right="-108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="00DE3F43" w:rsidRPr="009A7517">
              <w:rPr>
                <w:rFonts w:hint="cs"/>
                <w:sz w:val="28"/>
                <w:szCs w:val="28"/>
              </w:rPr>
              <w:t>5</w:t>
            </w:r>
            <w:r w:rsidRPr="009A7517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02AED465" w14:textId="77777777" w:rsidR="00215EB8" w:rsidRPr="009A7517" w:rsidRDefault="00215EB8" w:rsidP="00870063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  <w:hideMark/>
          </w:tcPr>
          <w:p w14:paraId="0816CB69" w14:textId="77777777" w:rsidR="00215EB8" w:rsidRPr="009A7517" w:rsidRDefault="00215EB8" w:rsidP="00870063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215EB8" w:rsidRPr="009A7517" w14:paraId="4DB44660" w14:textId="77777777" w:rsidTr="00B8046A">
        <w:trPr>
          <w:gridAfter w:val="1"/>
          <w:wAfter w:w="7" w:type="dxa"/>
          <w:tblHeader/>
        </w:trPr>
        <w:tc>
          <w:tcPr>
            <w:tcW w:w="2705" w:type="dxa"/>
            <w:vAlign w:val="bottom"/>
          </w:tcPr>
          <w:p w14:paraId="07FFACEA" w14:textId="77777777" w:rsidR="00215EB8" w:rsidRPr="009A7517" w:rsidRDefault="00215EB8" w:rsidP="00870063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74" w:type="dxa"/>
            <w:gridSpan w:val="9"/>
            <w:vAlign w:val="bottom"/>
          </w:tcPr>
          <w:p w14:paraId="55237E62" w14:textId="03DB4A08" w:rsidR="00215EB8" w:rsidRPr="009A7517" w:rsidRDefault="00215EB8" w:rsidP="00870063">
            <w:pPr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9A7517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92F95" w:rsidRPr="009A7517" w14:paraId="1C40AEE6" w14:textId="77777777" w:rsidTr="00B8046A">
        <w:trPr>
          <w:tblHeader/>
        </w:trPr>
        <w:tc>
          <w:tcPr>
            <w:tcW w:w="2705" w:type="dxa"/>
          </w:tcPr>
          <w:p w14:paraId="1E50CDC0" w14:textId="57453C8A" w:rsidR="00F92F95" w:rsidRPr="009A7517" w:rsidRDefault="00F92F95" w:rsidP="00870063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B8046A"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1CF1FBAB" w14:textId="77777777" w:rsidR="00F92F95" w:rsidRPr="009A7517" w:rsidRDefault="00F92F95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A509C73" w14:textId="77777777" w:rsidR="00F92F95" w:rsidRPr="009A7517" w:rsidRDefault="00F92F95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18EACA3" w14:textId="77777777" w:rsidR="00F92F95" w:rsidRPr="009A7517" w:rsidRDefault="00F92F95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981C048" w14:textId="77777777" w:rsidR="00F92F95" w:rsidRPr="009A7517" w:rsidRDefault="00F92F95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31BA668B" w14:textId="77777777" w:rsidR="00F92F95" w:rsidRPr="009A7517" w:rsidRDefault="00F92F95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FCBAE9" w14:textId="77777777" w:rsidR="00F92F95" w:rsidRPr="009A7517" w:rsidRDefault="00F92F95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389B635F" w14:textId="77777777" w:rsidR="00F92F95" w:rsidRPr="009A7517" w:rsidRDefault="00F92F95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400E7A" w14:textId="77777777" w:rsidR="00F92F95" w:rsidRPr="009A7517" w:rsidRDefault="00F92F95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0078256E" w14:textId="77777777" w:rsidR="00F92F95" w:rsidRPr="009A7517" w:rsidRDefault="00F92F95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215EB8" w:rsidRPr="009A7517" w14:paraId="4FBF2089" w14:textId="77777777" w:rsidTr="00B8046A">
        <w:trPr>
          <w:tblHeader/>
        </w:trPr>
        <w:tc>
          <w:tcPr>
            <w:tcW w:w="2705" w:type="dxa"/>
            <w:hideMark/>
          </w:tcPr>
          <w:p w14:paraId="094AACA7" w14:textId="77777777" w:rsidR="00215EB8" w:rsidRPr="009A7517" w:rsidRDefault="00215EB8" w:rsidP="00870063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</w:tcPr>
          <w:p w14:paraId="10CE4582" w14:textId="77777777" w:rsidR="00215EB8" w:rsidRPr="009A7517" w:rsidRDefault="00215EB8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44D409A" w14:textId="77777777" w:rsidR="00215EB8" w:rsidRPr="009A7517" w:rsidRDefault="00215EB8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2B42C83" w14:textId="77777777" w:rsidR="00215EB8" w:rsidRPr="009A7517" w:rsidRDefault="00215EB8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51C6BE4" w14:textId="77777777" w:rsidR="00215EB8" w:rsidRPr="009A7517" w:rsidRDefault="00215EB8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6E63DC8C" w14:textId="77777777" w:rsidR="00215EB8" w:rsidRPr="009A7517" w:rsidRDefault="00215EB8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810D515" w14:textId="77777777" w:rsidR="00215EB8" w:rsidRPr="009A7517" w:rsidRDefault="00215EB8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3BF17824" w14:textId="77777777" w:rsidR="00215EB8" w:rsidRPr="009A7517" w:rsidRDefault="00215EB8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9ACA7B" w14:textId="77777777" w:rsidR="00215EB8" w:rsidRPr="009A7517" w:rsidRDefault="00215EB8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02569C84" w14:textId="77777777" w:rsidR="00215EB8" w:rsidRPr="009A7517" w:rsidRDefault="00215EB8" w:rsidP="00870063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215EB8" w:rsidRPr="009A7517" w14:paraId="1B5A11F3" w14:textId="77777777" w:rsidTr="00033C00">
        <w:trPr>
          <w:tblHeader/>
        </w:trPr>
        <w:tc>
          <w:tcPr>
            <w:tcW w:w="2705" w:type="dxa"/>
            <w:shd w:val="clear" w:color="auto" w:fill="auto"/>
            <w:hideMark/>
          </w:tcPr>
          <w:p w14:paraId="2293E2F1" w14:textId="785E37CC" w:rsidR="00215EB8" w:rsidRPr="009A7517" w:rsidRDefault="00215EB8" w:rsidP="00870063">
            <w:pPr>
              <w:spacing w:line="240" w:lineRule="auto"/>
              <w:ind w:left="73" w:right="-24" w:hanging="73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1E760601" w14:textId="4C903AAE" w:rsidR="00215EB8" w:rsidRPr="009A7517" w:rsidRDefault="000C16FA" w:rsidP="00D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14,763</w:t>
            </w:r>
          </w:p>
        </w:tc>
        <w:tc>
          <w:tcPr>
            <w:tcW w:w="272" w:type="dxa"/>
            <w:shd w:val="clear" w:color="auto" w:fill="auto"/>
          </w:tcPr>
          <w:p w14:paraId="30D10EA9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F2C2902" w14:textId="20C95A85" w:rsidR="00215EB8" w:rsidRPr="009A7517" w:rsidRDefault="000C16FA" w:rsidP="00D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14,763</w:t>
            </w:r>
          </w:p>
        </w:tc>
        <w:tc>
          <w:tcPr>
            <w:tcW w:w="272" w:type="dxa"/>
            <w:shd w:val="clear" w:color="auto" w:fill="auto"/>
          </w:tcPr>
          <w:p w14:paraId="3C2E13BC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4EB7DD40" w14:textId="67A26F37" w:rsidR="00215EB8" w:rsidRPr="009A7517" w:rsidRDefault="000C16FA" w:rsidP="00D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AFC4CD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659682EA" w14:textId="5D917515" w:rsidR="00215EB8" w:rsidRPr="009A7517" w:rsidRDefault="000C16FA" w:rsidP="00D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293422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79C1D01E" w14:textId="194F35AE" w:rsidR="00215EB8" w:rsidRPr="009A7517" w:rsidRDefault="000C16FA" w:rsidP="00D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</w:rPr>
              <w:t>14,763</w:t>
            </w:r>
          </w:p>
        </w:tc>
      </w:tr>
      <w:tr w:rsidR="00215EB8" w:rsidRPr="009A7517" w14:paraId="6F173C00" w14:textId="77777777" w:rsidTr="00033C00">
        <w:trPr>
          <w:tblHeader/>
        </w:trPr>
        <w:tc>
          <w:tcPr>
            <w:tcW w:w="2705" w:type="dxa"/>
            <w:shd w:val="clear" w:color="auto" w:fill="auto"/>
            <w:hideMark/>
          </w:tcPr>
          <w:p w14:paraId="40100BD2" w14:textId="77777777" w:rsidR="00215EB8" w:rsidRPr="009A7517" w:rsidRDefault="00215EB8" w:rsidP="0087006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2A2460A" w14:textId="247AEB3F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7,495</w:t>
            </w:r>
          </w:p>
        </w:tc>
        <w:tc>
          <w:tcPr>
            <w:tcW w:w="272" w:type="dxa"/>
            <w:shd w:val="clear" w:color="auto" w:fill="auto"/>
          </w:tcPr>
          <w:p w14:paraId="6665C3CC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91564F7" w14:textId="54DDA916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3,904</w:t>
            </w:r>
          </w:p>
        </w:tc>
        <w:tc>
          <w:tcPr>
            <w:tcW w:w="272" w:type="dxa"/>
            <w:shd w:val="clear" w:color="auto" w:fill="auto"/>
          </w:tcPr>
          <w:p w14:paraId="74CF3B3B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4D204F07" w14:textId="71C88196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3,</w:t>
            </w:r>
            <w:r w:rsidR="00033C00" w:rsidRPr="009A7517">
              <w:rPr>
                <w:sz w:val="28"/>
                <w:szCs w:val="28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6B849E7A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6BA9D80B" w14:textId="01D478B5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D1FE94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2C2052DA" w14:textId="42545248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7,</w:t>
            </w:r>
            <w:r w:rsidR="00033C00" w:rsidRPr="009A7517">
              <w:rPr>
                <w:sz w:val="28"/>
                <w:szCs w:val="28"/>
              </w:rPr>
              <w:t>504</w:t>
            </w:r>
          </w:p>
        </w:tc>
      </w:tr>
      <w:tr w:rsidR="00215EB8" w:rsidRPr="009A7517" w14:paraId="5AF09341" w14:textId="77777777" w:rsidTr="00033C00">
        <w:trPr>
          <w:trHeight w:val="119"/>
          <w:tblHeader/>
        </w:trPr>
        <w:tc>
          <w:tcPr>
            <w:tcW w:w="2705" w:type="dxa"/>
            <w:shd w:val="clear" w:color="auto" w:fill="auto"/>
            <w:hideMark/>
          </w:tcPr>
          <w:p w14:paraId="6965BECA" w14:textId="77777777" w:rsidR="00215EB8" w:rsidRPr="009A7517" w:rsidRDefault="00215EB8" w:rsidP="0087006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552FB5" w14:textId="563D0662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8,997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2143B47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D32C478" w14:textId="3AE2E75F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1,077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FA819D7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EF453AD" w14:textId="100D2AA6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3,271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3AF661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BF02173" w14:textId="5DD7A536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4,649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401265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30E6976" w14:textId="5F31907D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8,997</w:t>
            </w:r>
          </w:p>
        </w:tc>
      </w:tr>
      <w:tr w:rsidR="00215EB8" w:rsidRPr="009A7517" w14:paraId="2A985B04" w14:textId="77777777" w:rsidTr="00033C00">
        <w:trPr>
          <w:tblHeader/>
        </w:trPr>
        <w:tc>
          <w:tcPr>
            <w:tcW w:w="2705" w:type="dxa"/>
            <w:shd w:val="clear" w:color="auto" w:fill="auto"/>
            <w:hideMark/>
          </w:tcPr>
          <w:p w14:paraId="5A4E1814" w14:textId="77777777" w:rsidR="00215EB8" w:rsidRPr="009A7517" w:rsidRDefault="00215EB8" w:rsidP="0087006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EA497" w14:textId="443CB0B0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39,465</w:t>
            </w:r>
          </w:p>
        </w:tc>
        <w:tc>
          <w:tcPr>
            <w:tcW w:w="272" w:type="dxa"/>
            <w:shd w:val="clear" w:color="auto" w:fill="auto"/>
          </w:tcPr>
          <w:p w14:paraId="43FCE8DB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DF5A5" w14:textId="6C0E6EB3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2,400</w:t>
            </w:r>
          </w:p>
        </w:tc>
        <w:tc>
          <w:tcPr>
            <w:tcW w:w="272" w:type="dxa"/>
            <w:shd w:val="clear" w:color="auto" w:fill="auto"/>
          </w:tcPr>
          <w:p w14:paraId="7345A94F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D2AE4" w14:textId="1FB486A8" w:rsidR="00215EB8" w:rsidRPr="009A7517" w:rsidRDefault="00033C00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sz w:val="28"/>
                <w:szCs w:val="28"/>
              </w:rPr>
              <w:t>17,100</w:t>
            </w:r>
          </w:p>
        </w:tc>
        <w:tc>
          <w:tcPr>
            <w:tcW w:w="236" w:type="dxa"/>
            <w:shd w:val="clear" w:color="auto" w:fill="auto"/>
          </w:tcPr>
          <w:p w14:paraId="26E35BF3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D2E9B" w14:textId="356263EC" w:rsidR="00215EB8" w:rsidRPr="009A7517" w:rsidRDefault="00033C00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sz w:val="28"/>
                <w:szCs w:val="28"/>
              </w:rPr>
              <w:t>20</w:t>
            </w:r>
            <w:r w:rsidR="000C16FA" w:rsidRPr="009A7517">
              <w:rPr>
                <w:rFonts w:hint="cs"/>
                <w:sz w:val="28"/>
                <w:szCs w:val="28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5EA199F8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C98A1" w14:textId="31A214E0" w:rsidR="00215EB8" w:rsidRPr="009A7517" w:rsidRDefault="00033C00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sz w:val="28"/>
                <w:szCs w:val="28"/>
              </w:rPr>
              <w:t>39,500</w:t>
            </w:r>
          </w:p>
        </w:tc>
      </w:tr>
      <w:tr w:rsidR="00215EB8" w:rsidRPr="009A7517" w14:paraId="54C325B7" w14:textId="77777777" w:rsidTr="00033C00">
        <w:trPr>
          <w:tblHeader/>
        </w:trPr>
        <w:tc>
          <w:tcPr>
            <w:tcW w:w="2705" w:type="dxa"/>
            <w:shd w:val="clear" w:color="auto" w:fill="auto"/>
          </w:tcPr>
          <w:p w14:paraId="31E86C1D" w14:textId="77777777" w:rsidR="00215EB8" w:rsidRPr="009A7517" w:rsidRDefault="00215EB8" w:rsidP="0087006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886F33" w14:textId="2B2AB710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70,720</w:t>
            </w:r>
          </w:p>
        </w:tc>
        <w:tc>
          <w:tcPr>
            <w:tcW w:w="272" w:type="dxa"/>
            <w:shd w:val="clear" w:color="auto" w:fill="auto"/>
          </w:tcPr>
          <w:p w14:paraId="591EC920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16A30D" w14:textId="44D6DE1D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  <w:cs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22,144</w:t>
            </w:r>
          </w:p>
        </w:tc>
        <w:tc>
          <w:tcPr>
            <w:tcW w:w="272" w:type="dxa"/>
            <w:shd w:val="clear" w:color="auto" w:fill="auto"/>
          </w:tcPr>
          <w:p w14:paraId="3879D5B5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84C22" w14:textId="3B8ABBE7" w:rsidR="00215EB8" w:rsidRPr="009A7517" w:rsidRDefault="00033C00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  <w:cs/>
              </w:rPr>
            </w:pPr>
            <w:r w:rsidRPr="009A7517">
              <w:rPr>
                <w:b/>
                <w:bCs/>
                <w:sz w:val="28"/>
                <w:szCs w:val="28"/>
              </w:rPr>
              <w:t>23,971</w:t>
            </w:r>
          </w:p>
        </w:tc>
        <w:tc>
          <w:tcPr>
            <w:tcW w:w="236" w:type="dxa"/>
            <w:shd w:val="clear" w:color="auto" w:fill="auto"/>
          </w:tcPr>
          <w:p w14:paraId="1A5D83DA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570E94" w14:textId="6450F2B6" w:rsidR="00215EB8" w:rsidRPr="009A7517" w:rsidRDefault="00033C00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  <w:r w:rsidRPr="009A7517">
              <w:rPr>
                <w:b/>
                <w:bCs/>
                <w:sz w:val="28"/>
                <w:szCs w:val="28"/>
              </w:rPr>
              <w:t>24,649</w:t>
            </w:r>
          </w:p>
        </w:tc>
        <w:tc>
          <w:tcPr>
            <w:tcW w:w="270" w:type="dxa"/>
            <w:shd w:val="clear" w:color="auto" w:fill="auto"/>
          </w:tcPr>
          <w:p w14:paraId="2ED702C8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928348" w14:textId="614560DA" w:rsidR="00215EB8" w:rsidRPr="009A7517" w:rsidRDefault="00033C00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  <w:r w:rsidRPr="009A7517">
              <w:rPr>
                <w:b/>
                <w:bCs/>
                <w:sz w:val="28"/>
                <w:szCs w:val="28"/>
              </w:rPr>
              <w:t>70,764</w:t>
            </w:r>
          </w:p>
        </w:tc>
      </w:tr>
      <w:tr w:rsidR="00215EB8" w:rsidRPr="009A7517" w14:paraId="75E8EDC7" w14:textId="77777777" w:rsidTr="00B8046A">
        <w:trPr>
          <w:tblHeader/>
        </w:trPr>
        <w:tc>
          <w:tcPr>
            <w:tcW w:w="2705" w:type="dxa"/>
          </w:tcPr>
          <w:p w14:paraId="5D8ABF09" w14:textId="77777777" w:rsidR="00215EB8" w:rsidRPr="009A7517" w:rsidRDefault="00215EB8" w:rsidP="00870063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CFA924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F98A0FE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652516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C4C9DBA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4BAF27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8B490E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8E0F98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8E142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E66CCD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</w:tr>
      <w:tr w:rsidR="00215EB8" w:rsidRPr="009A7517" w14:paraId="124A7AAC" w14:textId="77777777" w:rsidTr="00B8046A">
        <w:trPr>
          <w:tblHeader/>
        </w:trPr>
        <w:tc>
          <w:tcPr>
            <w:tcW w:w="2705" w:type="dxa"/>
            <w:hideMark/>
          </w:tcPr>
          <w:p w14:paraId="03F6EE7F" w14:textId="77777777" w:rsidR="00215EB8" w:rsidRPr="009A7517" w:rsidRDefault="00215EB8" w:rsidP="00870063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332833B6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854A216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1DAFF15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978A158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03D28936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E680BC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70EC9280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BD23A6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790D678D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</w:tr>
      <w:tr w:rsidR="00EA56AD" w:rsidRPr="009A7517" w14:paraId="7D7BA8E9" w14:textId="77777777" w:rsidTr="00B8046A">
        <w:trPr>
          <w:tblHeader/>
        </w:trPr>
        <w:tc>
          <w:tcPr>
            <w:tcW w:w="2705" w:type="dxa"/>
            <w:hideMark/>
          </w:tcPr>
          <w:p w14:paraId="4E50C212" w14:textId="38B69F8D" w:rsidR="00EA56AD" w:rsidRPr="009A7517" w:rsidRDefault="00EA56AD" w:rsidP="001202A2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สัญญาซื้อขายเงินตราต่างประเทศล่วงหน้า </w:t>
            </w:r>
          </w:p>
        </w:tc>
        <w:tc>
          <w:tcPr>
            <w:tcW w:w="1080" w:type="dxa"/>
            <w:vAlign w:val="bottom"/>
          </w:tcPr>
          <w:p w14:paraId="0B31FF1D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1814B575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D820CA3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312BBFD4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66AF02B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8C9EBF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C99180F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3CDD21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41FC0C96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</w:tr>
      <w:tr w:rsidR="00EA56AD" w:rsidRPr="009A7517" w14:paraId="0AB2030D" w14:textId="77777777" w:rsidTr="00B8046A">
        <w:trPr>
          <w:tblHeader/>
        </w:trPr>
        <w:tc>
          <w:tcPr>
            <w:tcW w:w="2705" w:type="dxa"/>
          </w:tcPr>
          <w:p w14:paraId="13E205B0" w14:textId="34122CFC" w:rsidR="00EA56AD" w:rsidRPr="009A7517" w:rsidRDefault="00EA56AD" w:rsidP="00EA56AD">
            <w:pPr>
              <w:pStyle w:val="ListParagraph"/>
              <w:numPr>
                <w:ilvl w:val="0"/>
                <w:numId w:val="41"/>
              </w:numPr>
              <w:ind w:left="25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  <w:vAlign w:val="bottom"/>
          </w:tcPr>
          <w:p w14:paraId="6100F858" w14:textId="0ACFEC09" w:rsidR="00EA56AD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(18)</w:t>
            </w:r>
          </w:p>
        </w:tc>
        <w:tc>
          <w:tcPr>
            <w:tcW w:w="272" w:type="dxa"/>
            <w:vAlign w:val="bottom"/>
          </w:tcPr>
          <w:p w14:paraId="7D4425C7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A6A2D04" w14:textId="7FC79B21" w:rsidR="00EA56AD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(32)</w:t>
            </w:r>
          </w:p>
        </w:tc>
        <w:tc>
          <w:tcPr>
            <w:tcW w:w="272" w:type="dxa"/>
            <w:vAlign w:val="bottom"/>
          </w:tcPr>
          <w:p w14:paraId="164DD7AF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3581743" w14:textId="659ECEF6" w:rsidR="00EA56AD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5813225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86D6FE2" w14:textId="1876AE54" w:rsidR="00EA56AD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96A2504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81AE439" w14:textId="76C1C30F" w:rsidR="00EA56AD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(32)</w:t>
            </w:r>
          </w:p>
        </w:tc>
      </w:tr>
      <w:tr w:rsidR="00EA56AD" w:rsidRPr="009A7517" w14:paraId="66C7FDA3" w14:textId="77777777" w:rsidTr="00B8046A">
        <w:trPr>
          <w:tblHeader/>
        </w:trPr>
        <w:tc>
          <w:tcPr>
            <w:tcW w:w="2705" w:type="dxa"/>
          </w:tcPr>
          <w:p w14:paraId="31A67C6B" w14:textId="7B97E364" w:rsidR="00EA56AD" w:rsidRPr="009A7517" w:rsidRDefault="00EA56AD" w:rsidP="00EA56AD">
            <w:pPr>
              <w:pStyle w:val="ListParagraph"/>
              <w:numPr>
                <w:ilvl w:val="0"/>
                <w:numId w:val="41"/>
              </w:numPr>
              <w:ind w:left="25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vAlign w:val="bottom"/>
          </w:tcPr>
          <w:p w14:paraId="5AFFDB74" w14:textId="02651FCC" w:rsidR="00EA56AD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2492CF07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F1D09E0" w14:textId="7C8186A2" w:rsidR="00EA56AD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0810910C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E993573" w14:textId="1016F788" w:rsidR="00EA56AD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A4708A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D7E5065" w14:textId="5C22DE91" w:rsidR="00EA56AD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DF32F7" w14:textId="77777777" w:rsidR="00EA56AD" w:rsidRPr="009A7517" w:rsidRDefault="00EA56AD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1AB32CBD" w14:textId="40C1496D" w:rsidR="00EA56AD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</w:tr>
      <w:tr w:rsidR="00215EB8" w:rsidRPr="009A7517" w14:paraId="39DA367A" w14:textId="77777777" w:rsidTr="00B8046A">
        <w:trPr>
          <w:tblHeader/>
        </w:trPr>
        <w:tc>
          <w:tcPr>
            <w:tcW w:w="2705" w:type="dxa"/>
            <w:hideMark/>
          </w:tcPr>
          <w:p w14:paraId="0C0BEB5C" w14:textId="4214A8C1" w:rsidR="00215EB8" w:rsidRPr="009A7517" w:rsidRDefault="00215EB8" w:rsidP="001202A2">
            <w:pPr>
              <w:spacing w:line="240" w:lineRule="auto"/>
              <w:ind w:left="172" w:right="-24" w:hanging="180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สัญญาซื้อขาย</w:t>
            </w:r>
            <w:r w:rsidR="00EA56AD" w:rsidRPr="009A7517">
              <w:rPr>
                <w:rFonts w:hint="cs"/>
                <w:sz w:val="28"/>
                <w:szCs w:val="28"/>
                <w:cs/>
              </w:rPr>
              <w:t>น้ำมันดิบและผลิตภัณฑ์น้ำมันล่วงหน้า</w:t>
            </w:r>
          </w:p>
        </w:tc>
        <w:tc>
          <w:tcPr>
            <w:tcW w:w="1080" w:type="dxa"/>
          </w:tcPr>
          <w:p w14:paraId="4050CD83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76E8F10E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78" w:type="dxa"/>
          </w:tcPr>
          <w:p w14:paraId="61749773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50E3103C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14:paraId="31F2B87F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479CACCA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14:paraId="6A1F09CB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43C7A8DB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5DA5B9EA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</w:tr>
      <w:tr w:rsidR="00215EB8" w:rsidRPr="009A7517" w14:paraId="7DFFAD94" w14:textId="77777777" w:rsidTr="00B8046A">
        <w:trPr>
          <w:tblHeader/>
        </w:trPr>
        <w:tc>
          <w:tcPr>
            <w:tcW w:w="2705" w:type="dxa"/>
            <w:hideMark/>
          </w:tcPr>
          <w:p w14:paraId="0368B274" w14:textId="77777777" w:rsidR="00215EB8" w:rsidRPr="009A7517" w:rsidRDefault="00215EB8" w:rsidP="00870063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6292AE3B" w14:textId="0A0821EF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(1,973)</w:t>
            </w:r>
          </w:p>
        </w:tc>
        <w:tc>
          <w:tcPr>
            <w:tcW w:w="272" w:type="dxa"/>
          </w:tcPr>
          <w:p w14:paraId="30330013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78" w:type="dxa"/>
          </w:tcPr>
          <w:p w14:paraId="2F96AF4C" w14:textId="1AE9750D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(1,973)</w:t>
            </w:r>
          </w:p>
        </w:tc>
        <w:tc>
          <w:tcPr>
            <w:tcW w:w="272" w:type="dxa"/>
          </w:tcPr>
          <w:p w14:paraId="42CFBAA5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14:paraId="36382315" w14:textId="093C3F54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A6BFFC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14:paraId="69C055B1" w14:textId="6756378E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A46688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47FE3337" w14:textId="5A5500EB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(1,973)</w:t>
            </w:r>
          </w:p>
        </w:tc>
      </w:tr>
      <w:tr w:rsidR="00215EB8" w:rsidRPr="009A7517" w14:paraId="7F60BE43" w14:textId="77777777" w:rsidTr="00B8046A">
        <w:trPr>
          <w:tblHeader/>
        </w:trPr>
        <w:tc>
          <w:tcPr>
            <w:tcW w:w="2705" w:type="dxa"/>
            <w:hideMark/>
          </w:tcPr>
          <w:p w14:paraId="54B2F67C" w14:textId="77777777" w:rsidR="00215EB8" w:rsidRPr="009A7517" w:rsidRDefault="00215EB8" w:rsidP="00870063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6C64A" w14:textId="0A1117E2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4911FD84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79BE0" w14:textId="4CCDEAC7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3A63C1EF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3B456" w14:textId="12B4BE8B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F9F7CC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6A949" w14:textId="3AFEA3B4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C93786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40000" w14:textId="55DAF5A0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</w:tr>
      <w:tr w:rsidR="00215EB8" w:rsidRPr="009A7517" w14:paraId="19C4EF3E" w14:textId="77777777" w:rsidTr="00B8046A">
        <w:trPr>
          <w:tblHeader/>
        </w:trPr>
        <w:tc>
          <w:tcPr>
            <w:tcW w:w="2705" w:type="dxa"/>
          </w:tcPr>
          <w:p w14:paraId="3D700E5F" w14:textId="77777777" w:rsidR="00215EB8" w:rsidRPr="009A7517" w:rsidRDefault="00215EB8" w:rsidP="0087006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E41A12" w14:textId="6BB97764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(1,991)</w:t>
            </w:r>
          </w:p>
        </w:tc>
        <w:tc>
          <w:tcPr>
            <w:tcW w:w="272" w:type="dxa"/>
            <w:shd w:val="clear" w:color="auto" w:fill="auto"/>
          </w:tcPr>
          <w:p w14:paraId="5FC8E9EC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C2E437" w14:textId="72188657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(2,005)</w:t>
            </w:r>
          </w:p>
        </w:tc>
        <w:tc>
          <w:tcPr>
            <w:tcW w:w="272" w:type="dxa"/>
            <w:shd w:val="clear" w:color="auto" w:fill="auto"/>
          </w:tcPr>
          <w:p w14:paraId="04B9F7E3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677423" w14:textId="31E6BB8E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DF5728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426649" w14:textId="7BB60B7A" w:rsidR="00215EB8" w:rsidRPr="009A7517" w:rsidRDefault="000C16F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5AE8C4" w14:textId="77777777" w:rsidR="00215EB8" w:rsidRPr="009A7517" w:rsidRDefault="00215EB8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A096C5" w14:textId="534DF5CB" w:rsidR="00215EB8" w:rsidRPr="009A7517" w:rsidRDefault="00B15739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6" w:right="-111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(2,005)</w:t>
            </w:r>
          </w:p>
        </w:tc>
      </w:tr>
    </w:tbl>
    <w:p w14:paraId="06AB2F73" w14:textId="7ACB65E5" w:rsidR="0000764F" w:rsidRPr="009A7517" w:rsidRDefault="0000764F">
      <w:pPr>
        <w:rPr>
          <w:sz w:val="28"/>
          <w:szCs w:val="28"/>
        </w:rPr>
      </w:pPr>
    </w:p>
    <w:p w14:paraId="00023227" w14:textId="64F15344" w:rsidR="005720A2" w:rsidRPr="009A7517" w:rsidRDefault="00572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 w:rsidRPr="009A7517">
        <w:rPr>
          <w:sz w:val="28"/>
          <w:szCs w:val="28"/>
        </w:rPr>
        <w:br w:type="page"/>
      </w:r>
    </w:p>
    <w:tbl>
      <w:tblPr>
        <w:tblStyle w:val="TableGrid"/>
        <w:tblW w:w="9248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1080"/>
        <w:gridCol w:w="272"/>
        <w:gridCol w:w="1078"/>
        <w:gridCol w:w="272"/>
        <w:gridCol w:w="1060"/>
        <w:gridCol w:w="236"/>
        <w:gridCol w:w="1069"/>
        <w:gridCol w:w="270"/>
        <w:gridCol w:w="1071"/>
      </w:tblGrid>
      <w:tr w:rsidR="00B8046A" w:rsidRPr="009A7517" w14:paraId="46295BAC" w14:textId="77777777" w:rsidTr="00B8046A">
        <w:trPr>
          <w:tblHeader/>
        </w:trPr>
        <w:tc>
          <w:tcPr>
            <w:tcW w:w="2840" w:type="dxa"/>
            <w:vAlign w:val="bottom"/>
          </w:tcPr>
          <w:p w14:paraId="3F547A0E" w14:textId="77777777" w:rsidR="00B8046A" w:rsidRPr="009A7517" w:rsidRDefault="00B8046A" w:rsidP="00801037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8" w:type="dxa"/>
            <w:gridSpan w:val="9"/>
            <w:vAlign w:val="bottom"/>
          </w:tcPr>
          <w:p w14:paraId="26DB4D18" w14:textId="77777777" w:rsidR="00B8046A" w:rsidRPr="009A7517" w:rsidRDefault="00B8046A" w:rsidP="0080103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46A" w:rsidRPr="009A7517" w14:paraId="3234243A" w14:textId="77777777" w:rsidTr="00B8046A">
        <w:trPr>
          <w:tblHeader/>
        </w:trPr>
        <w:tc>
          <w:tcPr>
            <w:tcW w:w="2840" w:type="dxa"/>
            <w:vAlign w:val="bottom"/>
          </w:tcPr>
          <w:p w14:paraId="3BAEBA0A" w14:textId="77777777" w:rsidR="00B8046A" w:rsidRPr="009A7517" w:rsidRDefault="00B8046A" w:rsidP="00801037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923E255" w14:textId="77777777" w:rsidR="00B8046A" w:rsidRPr="009A7517" w:rsidRDefault="00B8046A" w:rsidP="00801037">
            <w:pPr>
              <w:spacing w:line="240" w:lineRule="auto"/>
              <w:ind w:left="-20" w:right="-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0AEA268" w14:textId="77777777" w:rsidR="00B8046A" w:rsidRPr="009A7517" w:rsidRDefault="00B8046A" w:rsidP="0080103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56" w:type="dxa"/>
            <w:gridSpan w:val="7"/>
            <w:vAlign w:val="bottom"/>
          </w:tcPr>
          <w:p w14:paraId="36994D38" w14:textId="77777777" w:rsidR="00B8046A" w:rsidRPr="009A7517" w:rsidRDefault="00B8046A" w:rsidP="00801037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B8046A" w:rsidRPr="009A7517" w14:paraId="4EAF54C4" w14:textId="77777777" w:rsidTr="00B8046A">
        <w:trPr>
          <w:tblHeader/>
        </w:trPr>
        <w:tc>
          <w:tcPr>
            <w:tcW w:w="2840" w:type="dxa"/>
            <w:vAlign w:val="bottom"/>
            <w:hideMark/>
          </w:tcPr>
          <w:p w14:paraId="155E9878" w14:textId="77777777" w:rsidR="00B8046A" w:rsidRPr="009A7517" w:rsidRDefault="00B8046A" w:rsidP="00801037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690BED70" w14:textId="77777777" w:rsidR="00B8046A" w:rsidRPr="009A7517" w:rsidRDefault="00B8046A" w:rsidP="00801037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มูลค่า</w:t>
            </w:r>
          </w:p>
          <w:p w14:paraId="09A0C439" w14:textId="77777777" w:rsidR="00B8046A" w:rsidRPr="009A7517" w:rsidRDefault="00B8046A" w:rsidP="00801037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77946CB6" w14:textId="77777777" w:rsidR="00B8046A" w:rsidRPr="009A7517" w:rsidRDefault="00B8046A" w:rsidP="0080103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141B7031" w14:textId="77777777" w:rsidR="00B8046A" w:rsidRPr="009A7517" w:rsidRDefault="00B8046A" w:rsidP="0080103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ภายใน </w:t>
            </w:r>
            <w:r w:rsidRPr="009A7517">
              <w:rPr>
                <w:rFonts w:hint="cs"/>
                <w:sz w:val="28"/>
                <w:szCs w:val="28"/>
              </w:rPr>
              <w:t>1</w:t>
            </w:r>
            <w:r w:rsidRPr="009A7517">
              <w:rPr>
                <w:rFonts w:hint="cs"/>
                <w:sz w:val="28"/>
                <w:szCs w:val="28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7BABB4D4" w14:textId="77777777" w:rsidR="00B8046A" w:rsidRPr="009A7517" w:rsidRDefault="00B8046A" w:rsidP="0080103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0" w:type="dxa"/>
            <w:vAlign w:val="bottom"/>
            <w:hideMark/>
          </w:tcPr>
          <w:p w14:paraId="05452F97" w14:textId="77777777" w:rsidR="00B8046A" w:rsidRPr="009A7517" w:rsidRDefault="00B8046A" w:rsidP="0080103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9A7517">
              <w:rPr>
                <w:rFonts w:hint="cs"/>
                <w:sz w:val="28"/>
                <w:szCs w:val="28"/>
              </w:rPr>
              <w:t>1</w:t>
            </w:r>
            <w:r w:rsidRPr="009A7517">
              <w:rPr>
                <w:rFonts w:hint="cs"/>
                <w:sz w:val="28"/>
                <w:szCs w:val="28"/>
                <w:cs/>
              </w:rPr>
              <w:t xml:space="preserve"> ปี แต่ไม่เกิน </w:t>
            </w:r>
            <w:r w:rsidRPr="009A7517">
              <w:rPr>
                <w:rFonts w:hint="cs"/>
                <w:sz w:val="28"/>
                <w:szCs w:val="28"/>
              </w:rPr>
              <w:t>5</w:t>
            </w:r>
            <w:r w:rsidRPr="009A7517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4A3F7006" w14:textId="77777777" w:rsidR="00B8046A" w:rsidRPr="009A7517" w:rsidRDefault="00B8046A" w:rsidP="0080103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9" w:type="dxa"/>
            <w:vAlign w:val="bottom"/>
            <w:hideMark/>
          </w:tcPr>
          <w:p w14:paraId="7EB96A8C" w14:textId="77777777" w:rsidR="00B8046A" w:rsidRPr="009A7517" w:rsidRDefault="00B8046A" w:rsidP="00801037">
            <w:pPr>
              <w:spacing w:line="240" w:lineRule="auto"/>
              <w:ind w:left="-100" w:right="-108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9A7517">
              <w:rPr>
                <w:rFonts w:hint="cs"/>
                <w:sz w:val="28"/>
                <w:szCs w:val="28"/>
              </w:rPr>
              <w:t>5</w:t>
            </w:r>
            <w:r w:rsidRPr="009A7517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2A396AEE" w14:textId="77777777" w:rsidR="00B8046A" w:rsidRPr="009A7517" w:rsidRDefault="00B8046A" w:rsidP="0080103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1" w:type="dxa"/>
            <w:vAlign w:val="bottom"/>
            <w:hideMark/>
          </w:tcPr>
          <w:p w14:paraId="77C7FFDA" w14:textId="77777777" w:rsidR="00B8046A" w:rsidRPr="009A7517" w:rsidRDefault="00B8046A" w:rsidP="00801037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B8046A" w:rsidRPr="009A7517" w14:paraId="534214D4" w14:textId="77777777" w:rsidTr="00B8046A">
        <w:trPr>
          <w:tblHeader/>
        </w:trPr>
        <w:tc>
          <w:tcPr>
            <w:tcW w:w="2840" w:type="dxa"/>
            <w:vAlign w:val="bottom"/>
          </w:tcPr>
          <w:p w14:paraId="3753C5BC" w14:textId="77777777" w:rsidR="00B8046A" w:rsidRPr="009A7517" w:rsidRDefault="00B8046A" w:rsidP="00801037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8" w:type="dxa"/>
            <w:gridSpan w:val="9"/>
            <w:vAlign w:val="bottom"/>
          </w:tcPr>
          <w:p w14:paraId="23D591AB" w14:textId="77777777" w:rsidR="00B8046A" w:rsidRPr="009A7517" w:rsidRDefault="00B8046A" w:rsidP="00801037">
            <w:pPr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9A7517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8046A" w:rsidRPr="009A7517" w14:paraId="26B09889" w14:textId="77777777" w:rsidTr="00B8046A">
        <w:trPr>
          <w:tblHeader/>
        </w:trPr>
        <w:tc>
          <w:tcPr>
            <w:tcW w:w="2840" w:type="dxa"/>
          </w:tcPr>
          <w:p w14:paraId="2925DC56" w14:textId="77777777" w:rsidR="00B8046A" w:rsidRPr="009A7517" w:rsidRDefault="00B8046A" w:rsidP="00801037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2C82A87C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B865D56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CB7803C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6BF6F64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</w:tcPr>
          <w:p w14:paraId="792110E3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491D233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69399A35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DDF7C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17D37808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B8046A" w:rsidRPr="009A7517" w14:paraId="77119C25" w14:textId="77777777" w:rsidTr="00B8046A">
        <w:trPr>
          <w:tblHeader/>
        </w:trPr>
        <w:tc>
          <w:tcPr>
            <w:tcW w:w="2840" w:type="dxa"/>
            <w:hideMark/>
          </w:tcPr>
          <w:p w14:paraId="5FD87A23" w14:textId="77777777" w:rsidR="00B8046A" w:rsidRPr="009A7517" w:rsidRDefault="00B8046A" w:rsidP="00801037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</w:tcPr>
          <w:p w14:paraId="0ED27DAA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C2B9A48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FCA867C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7962414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</w:tcPr>
          <w:p w14:paraId="65F2F5CB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CC677B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20AAA164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FE4CA6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52CF558B" w14:textId="77777777" w:rsidR="00B8046A" w:rsidRPr="009A7517" w:rsidRDefault="00B8046A" w:rsidP="0080103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B8046A" w:rsidRPr="009A7517" w14:paraId="1BB7504F" w14:textId="77777777" w:rsidTr="00B8046A">
        <w:trPr>
          <w:tblHeader/>
        </w:trPr>
        <w:tc>
          <w:tcPr>
            <w:tcW w:w="2840" w:type="dxa"/>
            <w:hideMark/>
          </w:tcPr>
          <w:p w14:paraId="79A031CC" w14:textId="77777777" w:rsidR="00B8046A" w:rsidRPr="009A7517" w:rsidRDefault="00B8046A" w:rsidP="00801037">
            <w:pPr>
              <w:spacing w:line="240" w:lineRule="auto"/>
              <w:ind w:left="73" w:right="-24" w:hanging="73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11A350C7" w14:textId="77777777" w:rsidR="00B8046A" w:rsidRPr="009A7517" w:rsidRDefault="00B8046A" w:rsidP="00D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8,591</w:t>
            </w:r>
          </w:p>
        </w:tc>
        <w:tc>
          <w:tcPr>
            <w:tcW w:w="272" w:type="dxa"/>
          </w:tcPr>
          <w:p w14:paraId="415EAAE6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8" w:type="dxa"/>
          </w:tcPr>
          <w:p w14:paraId="67CF13C4" w14:textId="77777777" w:rsidR="00B8046A" w:rsidRPr="009A7517" w:rsidRDefault="00B8046A" w:rsidP="00D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8,591</w:t>
            </w:r>
          </w:p>
        </w:tc>
        <w:tc>
          <w:tcPr>
            <w:tcW w:w="272" w:type="dxa"/>
          </w:tcPr>
          <w:p w14:paraId="0E363AB8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0" w:type="dxa"/>
          </w:tcPr>
          <w:p w14:paraId="517769A1" w14:textId="77777777" w:rsidR="00B8046A" w:rsidRPr="009A7517" w:rsidRDefault="00B8046A" w:rsidP="00D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1C1596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14:paraId="6974FBFF" w14:textId="77777777" w:rsidR="00B8046A" w:rsidRPr="009A7517" w:rsidRDefault="00B8046A" w:rsidP="00D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F4640A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1" w:type="dxa"/>
          </w:tcPr>
          <w:p w14:paraId="05AEBDE3" w14:textId="77777777" w:rsidR="00B8046A" w:rsidRPr="009A7517" w:rsidRDefault="00B8046A" w:rsidP="00D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</w:rPr>
              <w:t>8,591</w:t>
            </w:r>
          </w:p>
        </w:tc>
      </w:tr>
      <w:tr w:rsidR="00B8046A" w:rsidRPr="009A7517" w14:paraId="56A87F54" w14:textId="77777777" w:rsidTr="00B8046A">
        <w:trPr>
          <w:tblHeader/>
        </w:trPr>
        <w:tc>
          <w:tcPr>
            <w:tcW w:w="2840" w:type="dxa"/>
            <w:hideMark/>
          </w:tcPr>
          <w:p w14:paraId="6290ABEE" w14:textId="77777777" w:rsidR="00B8046A" w:rsidRPr="009A7517" w:rsidRDefault="00B8046A" w:rsidP="0080103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6320C35E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5,595</w:t>
            </w:r>
          </w:p>
        </w:tc>
        <w:tc>
          <w:tcPr>
            <w:tcW w:w="272" w:type="dxa"/>
          </w:tcPr>
          <w:p w14:paraId="7AF3DB4A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8" w:type="dxa"/>
          </w:tcPr>
          <w:p w14:paraId="7830A688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700</w:t>
            </w:r>
          </w:p>
        </w:tc>
        <w:tc>
          <w:tcPr>
            <w:tcW w:w="272" w:type="dxa"/>
          </w:tcPr>
          <w:p w14:paraId="7D71AAF6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0" w:type="dxa"/>
          </w:tcPr>
          <w:p w14:paraId="0CB88D71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4,913</w:t>
            </w:r>
          </w:p>
        </w:tc>
        <w:tc>
          <w:tcPr>
            <w:tcW w:w="236" w:type="dxa"/>
          </w:tcPr>
          <w:p w14:paraId="1F16D516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14:paraId="49F966D6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EB0245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1" w:type="dxa"/>
          </w:tcPr>
          <w:p w14:paraId="75C30BCC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5,613</w:t>
            </w:r>
          </w:p>
        </w:tc>
      </w:tr>
      <w:tr w:rsidR="00B8046A" w:rsidRPr="009A7517" w14:paraId="4BB68DB3" w14:textId="77777777" w:rsidTr="00B8046A">
        <w:trPr>
          <w:trHeight w:val="119"/>
          <w:tblHeader/>
        </w:trPr>
        <w:tc>
          <w:tcPr>
            <w:tcW w:w="2840" w:type="dxa"/>
            <w:hideMark/>
          </w:tcPr>
          <w:p w14:paraId="19299ADA" w14:textId="77777777" w:rsidR="00B8046A" w:rsidRPr="009A7517" w:rsidRDefault="00B8046A" w:rsidP="0080103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C264ECC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6,964</w:t>
            </w:r>
          </w:p>
        </w:tc>
        <w:tc>
          <w:tcPr>
            <w:tcW w:w="272" w:type="dxa"/>
            <w:vAlign w:val="bottom"/>
          </w:tcPr>
          <w:p w14:paraId="14A9CB64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0EC88BA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1,008</w:t>
            </w:r>
          </w:p>
        </w:tc>
        <w:tc>
          <w:tcPr>
            <w:tcW w:w="272" w:type="dxa"/>
            <w:vAlign w:val="bottom"/>
          </w:tcPr>
          <w:p w14:paraId="1D4639C3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2A22C0CA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2,840</w:t>
            </w:r>
          </w:p>
        </w:tc>
        <w:tc>
          <w:tcPr>
            <w:tcW w:w="236" w:type="dxa"/>
            <w:vAlign w:val="bottom"/>
          </w:tcPr>
          <w:p w14:paraId="124ABBC9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5812BC8D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3,235</w:t>
            </w:r>
          </w:p>
        </w:tc>
        <w:tc>
          <w:tcPr>
            <w:tcW w:w="270" w:type="dxa"/>
            <w:vAlign w:val="bottom"/>
          </w:tcPr>
          <w:p w14:paraId="61D83F58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002EFCE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7,083</w:t>
            </w:r>
          </w:p>
        </w:tc>
      </w:tr>
      <w:tr w:rsidR="00B8046A" w:rsidRPr="009A7517" w14:paraId="334EC873" w14:textId="77777777" w:rsidTr="00B8046A">
        <w:trPr>
          <w:tblHeader/>
        </w:trPr>
        <w:tc>
          <w:tcPr>
            <w:tcW w:w="2840" w:type="dxa"/>
            <w:hideMark/>
          </w:tcPr>
          <w:p w14:paraId="3566DA07" w14:textId="77777777" w:rsidR="00B8046A" w:rsidRPr="009A7517" w:rsidRDefault="00B8046A" w:rsidP="0080103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71BC1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30,476</w:t>
            </w:r>
          </w:p>
        </w:tc>
        <w:tc>
          <w:tcPr>
            <w:tcW w:w="272" w:type="dxa"/>
          </w:tcPr>
          <w:p w14:paraId="02809375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5A8E7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4,000</w:t>
            </w:r>
          </w:p>
        </w:tc>
        <w:tc>
          <w:tcPr>
            <w:tcW w:w="272" w:type="dxa"/>
          </w:tcPr>
          <w:p w14:paraId="034D5EA5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49750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7,500</w:t>
            </w:r>
          </w:p>
        </w:tc>
        <w:tc>
          <w:tcPr>
            <w:tcW w:w="236" w:type="dxa"/>
          </w:tcPr>
          <w:p w14:paraId="5E9DBAD2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4E433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19,000</w:t>
            </w:r>
          </w:p>
        </w:tc>
        <w:tc>
          <w:tcPr>
            <w:tcW w:w="270" w:type="dxa"/>
          </w:tcPr>
          <w:p w14:paraId="10837789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D71AD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30,500</w:t>
            </w:r>
          </w:p>
        </w:tc>
      </w:tr>
      <w:tr w:rsidR="00B8046A" w:rsidRPr="009A7517" w14:paraId="31D10FC7" w14:textId="77777777" w:rsidTr="00B8046A">
        <w:trPr>
          <w:tblHeader/>
        </w:trPr>
        <w:tc>
          <w:tcPr>
            <w:tcW w:w="2840" w:type="dxa"/>
          </w:tcPr>
          <w:p w14:paraId="706CAC01" w14:textId="77777777" w:rsidR="00B8046A" w:rsidRPr="009A7517" w:rsidRDefault="00B8046A" w:rsidP="0080103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FA677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51,626</w:t>
            </w:r>
          </w:p>
        </w:tc>
        <w:tc>
          <w:tcPr>
            <w:tcW w:w="272" w:type="dxa"/>
          </w:tcPr>
          <w:p w14:paraId="3771DFB3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F9FE9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  <w:cs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14,299</w:t>
            </w:r>
          </w:p>
        </w:tc>
        <w:tc>
          <w:tcPr>
            <w:tcW w:w="272" w:type="dxa"/>
          </w:tcPr>
          <w:p w14:paraId="54C664DE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86D77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  <w:cs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15,253</w:t>
            </w:r>
          </w:p>
        </w:tc>
        <w:tc>
          <w:tcPr>
            <w:tcW w:w="236" w:type="dxa"/>
          </w:tcPr>
          <w:p w14:paraId="762C5FBE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620359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22,235</w:t>
            </w:r>
          </w:p>
        </w:tc>
        <w:tc>
          <w:tcPr>
            <w:tcW w:w="270" w:type="dxa"/>
          </w:tcPr>
          <w:p w14:paraId="0E27229C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773C5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51,787</w:t>
            </w:r>
          </w:p>
        </w:tc>
      </w:tr>
      <w:tr w:rsidR="00B8046A" w:rsidRPr="009A7517" w14:paraId="533C4427" w14:textId="77777777" w:rsidTr="00B8046A">
        <w:trPr>
          <w:tblHeader/>
        </w:trPr>
        <w:tc>
          <w:tcPr>
            <w:tcW w:w="2840" w:type="dxa"/>
          </w:tcPr>
          <w:p w14:paraId="3C571C83" w14:textId="77777777" w:rsidR="00B8046A" w:rsidRPr="009A7517" w:rsidRDefault="00B8046A" w:rsidP="00801037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ED918C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8F59E65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CA7051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E43B549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8E6D89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10D0D91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CE439F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0523B3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374419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</w:tr>
      <w:tr w:rsidR="00B8046A" w:rsidRPr="009A7517" w14:paraId="4EED4B57" w14:textId="77777777" w:rsidTr="00B8046A">
        <w:trPr>
          <w:tblHeader/>
        </w:trPr>
        <w:tc>
          <w:tcPr>
            <w:tcW w:w="2840" w:type="dxa"/>
            <w:hideMark/>
          </w:tcPr>
          <w:p w14:paraId="4A0F7A89" w14:textId="77777777" w:rsidR="00B8046A" w:rsidRPr="009A7517" w:rsidRDefault="00B8046A" w:rsidP="00801037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4EDCC8F6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716747D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37FA134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257E76F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</w:tcPr>
          <w:p w14:paraId="11567939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7548C3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57753E80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EB9049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330B2DEA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</w:tr>
      <w:tr w:rsidR="00B8046A" w:rsidRPr="009A7517" w14:paraId="755E49D3" w14:textId="77777777" w:rsidTr="00B8046A">
        <w:trPr>
          <w:tblHeader/>
        </w:trPr>
        <w:tc>
          <w:tcPr>
            <w:tcW w:w="2840" w:type="dxa"/>
            <w:hideMark/>
          </w:tcPr>
          <w:p w14:paraId="00702093" w14:textId="77777777" w:rsidR="00B8046A" w:rsidRPr="009A7517" w:rsidRDefault="00B8046A" w:rsidP="00801037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 xml:space="preserve">สัญญาซื้อขายเงินตราต่างประเทศล่วงหน้า </w:t>
            </w:r>
          </w:p>
        </w:tc>
        <w:tc>
          <w:tcPr>
            <w:tcW w:w="1080" w:type="dxa"/>
            <w:vAlign w:val="bottom"/>
          </w:tcPr>
          <w:p w14:paraId="689E6451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1F7B6B1E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CC92E38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2CFF0FC2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500C5127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92308B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1A5D0324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4E29DB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AA8B616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</w:tr>
      <w:tr w:rsidR="00B8046A" w:rsidRPr="009A7517" w14:paraId="65F5228B" w14:textId="77777777" w:rsidTr="00B8046A">
        <w:trPr>
          <w:tblHeader/>
        </w:trPr>
        <w:tc>
          <w:tcPr>
            <w:tcW w:w="2840" w:type="dxa"/>
          </w:tcPr>
          <w:p w14:paraId="3D4309B5" w14:textId="77777777" w:rsidR="00B8046A" w:rsidRPr="009A7517" w:rsidRDefault="00B8046A" w:rsidP="00801037">
            <w:pPr>
              <w:pStyle w:val="ListParagraph"/>
              <w:numPr>
                <w:ilvl w:val="0"/>
                <w:numId w:val="41"/>
              </w:numPr>
              <w:ind w:left="25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  <w:vAlign w:val="bottom"/>
          </w:tcPr>
          <w:p w14:paraId="4FD82784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(13)</w:t>
            </w:r>
          </w:p>
        </w:tc>
        <w:tc>
          <w:tcPr>
            <w:tcW w:w="272" w:type="dxa"/>
            <w:vAlign w:val="bottom"/>
          </w:tcPr>
          <w:p w14:paraId="3270C6B9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B8483E5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(23)</w:t>
            </w:r>
          </w:p>
        </w:tc>
        <w:tc>
          <w:tcPr>
            <w:tcW w:w="272" w:type="dxa"/>
            <w:vAlign w:val="bottom"/>
          </w:tcPr>
          <w:p w14:paraId="15C4B61F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368B7324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CD088B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3ACD7584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222B8E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4EDE849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(23)</w:t>
            </w:r>
          </w:p>
        </w:tc>
      </w:tr>
      <w:tr w:rsidR="00B8046A" w:rsidRPr="009A7517" w14:paraId="093B8430" w14:textId="77777777" w:rsidTr="00B8046A">
        <w:trPr>
          <w:tblHeader/>
        </w:trPr>
        <w:tc>
          <w:tcPr>
            <w:tcW w:w="2840" w:type="dxa"/>
          </w:tcPr>
          <w:p w14:paraId="083B093D" w14:textId="77777777" w:rsidR="00B8046A" w:rsidRPr="009A7517" w:rsidRDefault="00B8046A" w:rsidP="00801037">
            <w:pPr>
              <w:pStyle w:val="ListParagraph"/>
              <w:numPr>
                <w:ilvl w:val="0"/>
                <w:numId w:val="41"/>
              </w:numPr>
              <w:ind w:left="25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vAlign w:val="bottom"/>
          </w:tcPr>
          <w:p w14:paraId="5BDE1B5C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72CC8D15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C4D57B7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2E2ACF57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3B60F780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203BA80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3416818A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745815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0640C60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</w:tr>
      <w:tr w:rsidR="00B8046A" w:rsidRPr="009A7517" w14:paraId="3A5B923A" w14:textId="77777777" w:rsidTr="00B8046A">
        <w:trPr>
          <w:tblHeader/>
        </w:trPr>
        <w:tc>
          <w:tcPr>
            <w:tcW w:w="2840" w:type="dxa"/>
            <w:hideMark/>
          </w:tcPr>
          <w:p w14:paraId="4B4AD996" w14:textId="77777777" w:rsidR="00B8046A" w:rsidRPr="009A7517" w:rsidRDefault="00B8046A" w:rsidP="00801037">
            <w:pPr>
              <w:spacing w:line="240" w:lineRule="auto"/>
              <w:ind w:left="172" w:right="-24" w:hanging="180"/>
              <w:rPr>
                <w:sz w:val="28"/>
                <w:szCs w:val="28"/>
                <w:cs/>
              </w:rPr>
            </w:pPr>
            <w:r w:rsidRPr="009A7517">
              <w:rPr>
                <w:rFonts w:hint="cs"/>
                <w:sz w:val="28"/>
                <w:szCs w:val="28"/>
                <w:cs/>
              </w:rPr>
              <w:t>สัญญาซื้อขายน้ำมันดิบและผลิตภัณฑ์น้ำมันล่วงหน้า</w:t>
            </w:r>
          </w:p>
        </w:tc>
        <w:tc>
          <w:tcPr>
            <w:tcW w:w="1080" w:type="dxa"/>
          </w:tcPr>
          <w:p w14:paraId="118A3985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7ECD579D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8" w:type="dxa"/>
          </w:tcPr>
          <w:p w14:paraId="26A719FF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739D1E21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0" w:type="dxa"/>
          </w:tcPr>
          <w:p w14:paraId="6D99D7AA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41F38261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14:paraId="35DD9330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0646B03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1" w:type="dxa"/>
          </w:tcPr>
          <w:p w14:paraId="776A0C02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</w:tr>
      <w:tr w:rsidR="00B8046A" w:rsidRPr="009A7517" w14:paraId="2C01B58B" w14:textId="77777777" w:rsidTr="00B8046A">
        <w:trPr>
          <w:tblHeader/>
        </w:trPr>
        <w:tc>
          <w:tcPr>
            <w:tcW w:w="2840" w:type="dxa"/>
            <w:hideMark/>
          </w:tcPr>
          <w:p w14:paraId="66058B51" w14:textId="77777777" w:rsidR="00B8046A" w:rsidRPr="009A7517" w:rsidRDefault="00B8046A" w:rsidP="00801037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7DBE90DE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(494)</w:t>
            </w:r>
          </w:p>
        </w:tc>
        <w:tc>
          <w:tcPr>
            <w:tcW w:w="272" w:type="dxa"/>
          </w:tcPr>
          <w:p w14:paraId="12C88AD0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8" w:type="dxa"/>
          </w:tcPr>
          <w:p w14:paraId="32821246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(494)</w:t>
            </w:r>
          </w:p>
        </w:tc>
        <w:tc>
          <w:tcPr>
            <w:tcW w:w="272" w:type="dxa"/>
          </w:tcPr>
          <w:p w14:paraId="4303D08F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0" w:type="dxa"/>
          </w:tcPr>
          <w:p w14:paraId="0464E295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551F6F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14:paraId="35A3ACBB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265FBE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1" w:type="dxa"/>
          </w:tcPr>
          <w:p w14:paraId="5233E5BF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(494)</w:t>
            </w:r>
          </w:p>
        </w:tc>
      </w:tr>
      <w:tr w:rsidR="00B8046A" w:rsidRPr="009A7517" w14:paraId="64EC6D39" w14:textId="77777777" w:rsidTr="00B8046A">
        <w:trPr>
          <w:tblHeader/>
        </w:trPr>
        <w:tc>
          <w:tcPr>
            <w:tcW w:w="2840" w:type="dxa"/>
            <w:hideMark/>
          </w:tcPr>
          <w:p w14:paraId="589E5136" w14:textId="77777777" w:rsidR="00B8046A" w:rsidRPr="009A7517" w:rsidRDefault="00B8046A" w:rsidP="00801037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E7BE7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77042D59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CA6C4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75A69BB8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0DF0D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69BD48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F388B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78E79E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A57F0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sz w:val="28"/>
                <w:szCs w:val="28"/>
              </w:rPr>
            </w:pPr>
            <w:r w:rsidRPr="009A7517">
              <w:rPr>
                <w:rFonts w:hint="cs"/>
                <w:sz w:val="28"/>
                <w:szCs w:val="28"/>
              </w:rPr>
              <w:t>-</w:t>
            </w:r>
          </w:p>
        </w:tc>
      </w:tr>
      <w:tr w:rsidR="00B8046A" w:rsidRPr="009A7517" w14:paraId="0FA19A71" w14:textId="77777777" w:rsidTr="00B8046A">
        <w:trPr>
          <w:tblHeader/>
        </w:trPr>
        <w:tc>
          <w:tcPr>
            <w:tcW w:w="2840" w:type="dxa"/>
          </w:tcPr>
          <w:p w14:paraId="5D271825" w14:textId="77777777" w:rsidR="00B8046A" w:rsidRPr="009A7517" w:rsidRDefault="00B8046A" w:rsidP="0080103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D6279F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(507)</w:t>
            </w:r>
          </w:p>
        </w:tc>
        <w:tc>
          <w:tcPr>
            <w:tcW w:w="272" w:type="dxa"/>
            <w:shd w:val="clear" w:color="auto" w:fill="auto"/>
          </w:tcPr>
          <w:p w14:paraId="15BAD2FC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3CC751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(517)</w:t>
            </w:r>
          </w:p>
        </w:tc>
        <w:tc>
          <w:tcPr>
            <w:tcW w:w="272" w:type="dxa"/>
            <w:shd w:val="clear" w:color="auto" w:fill="auto"/>
          </w:tcPr>
          <w:p w14:paraId="25B749FD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E4768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2601BF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1DF997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FD03B3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83CECE" w14:textId="77777777" w:rsidR="00B8046A" w:rsidRPr="009A7517" w:rsidRDefault="00B8046A" w:rsidP="00B8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5" w:right="-109"/>
              <w:rPr>
                <w:b/>
                <w:bCs/>
                <w:sz w:val="28"/>
                <w:szCs w:val="28"/>
              </w:rPr>
            </w:pPr>
            <w:r w:rsidRPr="009A7517">
              <w:rPr>
                <w:rFonts w:hint="cs"/>
                <w:b/>
                <w:bCs/>
                <w:sz w:val="28"/>
                <w:szCs w:val="28"/>
              </w:rPr>
              <w:t>(517)</w:t>
            </w:r>
          </w:p>
        </w:tc>
      </w:tr>
    </w:tbl>
    <w:p w14:paraId="3CF58DCB" w14:textId="77777777" w:rsidR="00B8046A" w:rsidRPr="009A7517" w:rsidRDefault="00B8046A" w:rsidP="0000764F">
      <w:pPr>
        <w:spacing w:line="240" w:lineRule="auto"/>
        <w:ind w:left="900"/>
        <w:jc w:val="thaiDistribute"/>
        <w:rPr>
          <w:rFonts w:asciiTheme="majorBidi" w:hAnsiTheme="majorBidi" w:cstheme="majorBidi"/>
        </w:rPr>
      </w:pPr>
    </w:p>
    <w:p w14:paraId="461E32A0" w14:textId="3F7D1759" w:rsidR="008760A4" w:rsidRPr="009A7517" w:rsidRDefault="008760A4" w:rsidP="0000764F">
      <w:pPr>
        <w:spacing w:line="240" w:lineRule="auto"/>
        <w:ind w:left="900"/>
        <w:jc w:val="thaiDistribute"/>
      </w:pPr>
      <w:r w:rsidRPr="009A7517">
        <w:rPr>
          <w:rFonts w:hint="cs"/>
          <w:cs/>
        </w:rPr>
        <w:t>กระแสเงินสดเข้า</w:t>
      </w:r>
      <w:r w:rsidR="0000764F" w:rsidRPr="009A7517">
        <w:rPr>
          <w:rFonts w:hint="cs"/>
          <w:cs/>
        </w:rPr>
        <w:t>และ</w:t>
      </w:r>
      <w:r w:rsidRPr="009A7517">
        <w:rPr>
          <w:rFonts w:hint="cs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0AB63A42" w14:textId="77777777" w:rsidR="003264CA" w:rsidRPr="009A7517" w:rsidRDefault="003264CA" w:rsidP="0000764F">
      <w:pPr>
        <w:spacing w:line="240" w:lineRule="auto"/>
        <w:ind w:left="900"/>
        <w:jc w:val="thaiDistribute"/>
        <w:rPr>
          <w:sz w:val="28"/>
          <w:szCs w:val="28"/>
        </w:rPr>
      </w:pPr>
    </w:p>
    <w:p w14:paraId="45A67E61" w14:textId="77777777" w:rsidR="00F92F95" w:rsidRPr="009A7517" w:rsidRDefault="00F92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28"/>
          <w:szCs w:val="28"/>
          <w:cs/>
        </w:rPr>
      </w:pPr>
      <w:r w:rsidRPr="009A7517">
        <w:rPr>
          <w:rFonts w:asciiTheme="majorBidi" w:hAnsiTheme="majorBidi"/>
          <w:b/>
          <w:bCs/>
          <w:i/>
          <w:iCs/>
          <w:sz w:val="28"/>
          <w:szCs w:val="28"/>
          <w:cs/>
        </w:rPr>
        <w:br w:type="page"/>
      </w:r>
    </w:p>
    <w:p w14:paraId="70283A7F" w14:textId="72ABF177" w:rsidR="006128A5" w:rsidRPr="009A7517" w:rsidRDefault="006128A5" w:rsidP="006128A5">
      <w:pPr>
        <w:spacing w:line="240" w:lineRule="auto"/>
        <w:ind w:firstLine="450"/>
        <w:rPr>
          <w:b/>
          <w:bCs/>
          <w:i/>
          <w:iCs/>
        </w:rPr>
      </w:pPr>
      <w:r w:rsidRPr="009A7517">
        <w:rPr>
          <w:rFonts w:hint="cs"/>
          <w:b/>
          <w:bCs/>
          <w:i/>
          <w:iCs/>
          <w:cs/>
        </w:rPr>
        <w:lastRenderedPageBreak/>
        <w:t>(</w:t>
      </w:r>
      <w:r w:rsidR="00BC7531" w:rsidRPr="009A7517">
        <w:rPr>
          <w:rFonts w:hint="cs"/>
          <w:b/>
          <w:bCs/>
          <w:i/>
          <w:iCs/>
          <w:cs/>
        </w:rPr>
        <w:t>ค</w:t>
      </w:r>
      <w:r w:rsidRPr="009A7517">
        <w:rPr>
          <w:rFonts w:hint="cs"/>
          <w:b/>
          <w:bCs/>
          <w:i/>
          <w:iCs/>
          <w:cs/>
        </w:rPr>
        <w:t>.</w:t>
      </w:r>
      <w:r w:rsidR="00DE3F43" w:rsidRPr="009A7517">
        <w:rPr>
          <w:rFonts w:hint="cs"/>
          <w:b/>
          <w:bCs/>
          <w:i/>
          <w:iCs/>
        </w:rPr>
        <w:t>3</w:t>
      </w:r>
      <w:r w:rsidRPr="009A7517">
        <w:rPr>
          <w:rFonts w:hint="cs"/>
          <w:b/>
          <w:bCs/>
          <w:i/>
          <w:iCs/>
          <w:cs/>
        </w:rPr>
        <w:t>) ความเสี่ยงด้านตลาด</w:t>
      </w:r>
    </w:p>
    <w:p w14:paraId="5258FBEB" w14:textId="77777777" w:rsidR="006128A5" w:rsidRPr="009A7517" w:rsidRDefault="006128A5" w:rsidP="00612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</w:p>
    <w:p w14:paraId="3AC541DC" w14:textId="4845B504" w:rsidR="006128A5" w:rsidRPr="009A7517" w:rsidRDefault="006128A5" w:rsidP="006128A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</w:pPr>
      <w:r w:rsidRPr="009A7517">
        <w:rPr>
          <w:rFonts w:hint="cs"/>
          <w:cs/>
        </w:rPr>
        <w:t>กลุ่มบริษัท</w:t>
      </w:r>
      <w:r w:rsidR="00F92F95" w:rsidRPr="009A7517">
        <w:rPr>
          <w:rFonts w:hint="cs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D484677" w14:textId="7B0BBBE3" w:rsidR="006128A5" w:rsidRPr="009A7517" w:rsidRDefault="006128A5" w:rsidP="006128A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</w:pPr>
    </w:p>
    <w:p w14:paraId="53728B60" w14:textId="77777777" w:rsidR="00061BF0" w:rsidRPr="009A7517" w:rsidRDefault="00061BF0" w:rsidP="00061BF0">
      <w:pPr>
        <w:tabs>
          <w:tab w:val="clear" w:pos="907"/>
        </w:tabs>
        <w:spacing w:line="240" w:lineRule="auto"/>
        <w:ind w:left="900" w:right="-45"/>
        <w:jc w:val="thaiDistribute"/>
        <w:rPr>
          <w:i/>
          <w:iCs/>
        </w:rPr>
      </w:pPr>
      <w:r w:rsidRPr="009A7517">
        <w:rPr>
          <w:rFonts w:hint="cs"/>
          <w:i/>
          <w:iCs/>
          <w:cs/>
        </w:rPr>
        <w:t>การบริหารการปฏิรูปอัตราดอกเบี้ยอ้างอิง</w:t>
      </w:r>
    </w:p>
    <w:p w14:paraId="08A16490" w14:textId="77777777" w:rsidR="00E651CF" w:rsidRPr="009A7517" w:rsidRDefault="00E651CF" w:rsidP="00061BF0">
      <w:pPr>
        <w:tabs>
          <w:tab w:val="clear" w:pos="907"/>
        </w:tabs>
        <w:ind w:left="900"/>
        <w:jc w:val="thaiDistribute"/>
      </w:pPr>
    </w:p>
    <w:p w14:paraId="6C59D50A" w14:textId="40CCB751" w:rsidR="00061BF0" w:rsidRPr="009A7517" w:rsidRDefault="00061BF0" w:rsidP="00061BF0">
      <w:pPr>
        <w:tabs>
          <w:tab w:val="clear" w:pos="907"/>
        </w:tabs>
        <w:ind w:left="900"/>
        <w:jc w:val="thaiDistribute"/>
      </w:pPr>
      <w:r w:rsidRPr="009A7517">
        <w:rPr>
          <w:rFonts w:hint="cs"/>
          <w:cs/>
        </w:rPr>
        <w:t>คณะกรรมการบริหารความเสี่ยง (คณะกรรมการ) ได้ติดตามและดูแลการเปลี่ยนแปลงไปใช้อัตราดอกเบี้ยอ้างอิงทางเลือกของกลุ่มบริษัท คณะกรรมการประเมินว่ากระแสเงินสดของสัญญาที่มีอัตราดอกเบี้ยอ้างอิงจำเป็นต้องมีการเปลี่ยนแปลงเนื่องจากการปฏิรูปอัตราดอกเบี้ยอ้างอิงหรือไม่และจะสื่อสารเรื่องของการปฏิรูปอัตราดอกเบี้ยอ้างอิงกับคู่สัญญาอย่างไร คณะกรรมการได้รายงานไปยังคณะกรรมการบริษัทของกลุ่มบริษัทเป็น</w:t>
      </w:r>
      <w:r w:rsidR="00465AFD" w:rsidRPr="009A7517">
        <w:rPr>
          <w:rFonts w:hint="cs"/>
          <w:cs/>
        </w:rPr>
        <w:t xml:space="preserve">ระยะๆ </w:t>
      </w:r>
      <w:r w:rsidRPr="009A7517">
        <w:rPr>
          <w:rFonts w:hint="cs"/>
          <w:cs/>
        </w:rPr>
        <w:t>และร่วมมือกับหน่วยงานอื่น ๆ เมื่อจำเป็น และมีการรายงานความเสี่ยงด้านอัตราดอกเบี้ยและความเสี่ยงอื่นที่เกิดจากการปฏิรูปอัตราดอกเบี้ยอ้างอิงให้ผู้บริหารทราบเป็นระยะ</w:t>
      </w:r>
    </w:p>
    <w:p w14:paraId="4D4EC171" w14:textId="77777777" w:rsidR="00061BF0" w:rsidRPr="009A7517" w:rsidRDefault="00061BF0" w:rsidP="00061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</w:pPr>
    </w:p>
    <w:p w14:paraId="615FD99A" w14:textId="2F72BDF1" w:rsidR="00061BF0" w:rsidRPr="009A7517" w:rsidRDefault="00061BF0" w:rsidP="00061BF0">
      <w:pPr>
        <w:tabs>
          <w:tab w:val="clear" w:pos="907"/>
        </w:tabs>
        <w:spacing w:line="240" w:lineRule="auto"/>
        <w:ind w:left="900" w:right="-45"/>
        <w:jc w:val="thaiDistribute"/>
        <w:rPr>
          <w:cs/>
        </w:rPr>
      </w:pPr>
      <w:r w:rsidRPr="009A7517">
        <w:rPr>
          <w:rFonts w:hint="cs"/>
          <w:cs/>
        </w:rPr>
        <w:t xml:space="preserve">ความเสี่ยงหลักจากการปฏิรูปอัตราดอกเบี้ยอ้างอิงของกลุ่มบริษัท ณ วันที่ </w:t>
      </w:r>
      <w:r w:rsidRPr="009A7517">
        <w:rPr>
          <w:rFonts w:hint="cs"/>
        </w:rPr>
        <w:t>31</w:t>
      </w:r>
      <w:r w:rsidRPr="009A7517">
        <w:rPr>
          <w:rFonts w:hint="cs"/>
          <w:cs/>
        </w:rPr>
        <w:t xml:space="preserve"> ธันวาคม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อ้างอิงกับอัตราดอกเบี้ย </w:t>
      </w:r>
      <w:r w:rsidRPr="009A7517">
        <w:rPr>
          <w:rFonts w:hint="cs"/>
        </w:rPr>
        <w:t xml:space="preserve">LIBOR </w:t>
      </w:r>
      <w:r w:rsidRPr="009A7517">
        <w:rPr>
          <w:rFonts w:hint="cs"/>
          <w:cs/>
        </w:rPr>
        <w:t xml:space="preserve">และ </w:t>
      </w:r>
      <w:r w:rsidRPr="009A7517">
        <w:rPr>
          <w:rFonts w:hint="cs"/>
        </w:rPr>
        <w:t xml:space="preserve">THBFIX </w:t>
      </w:r>
      <w:r w:rsidRPr="009A7517">
        <w:rPr>
          <w:rFonts w:hint="cs"/>
          <w:cs/>
        </w:rPr>
        <w:t>บริษัท</w:t>
      </w:r>
      <w:r w:rsidR="000A2F9A" w:rsidRPr="009A7517">
        <w:rPr>
          <w:rFonts w:hint="cs"/>
          <w:cs/>
        </w:rPr>
        <w:t>อยู่ระหว่างดำเนิน</w:t>
      </w:r>
      <w:r w:rsidRPr="009A7517">
        <w:rPr>
          <w:rFonts w:hint="cs"/>
          <w:cs/>
        </w:rPr>
        <w:t xml:space="preserve">การปรับปรุงเงื่อนไขในสัญญาเกี่ยวกับความเสี่ยงในอัตราดอกเบี้ยที่อ้างอิง </w:t>
      </w:r>
      <w:r w:rsidRPr="009A7517">
        <w:rPr>
          <w:rFonts w:hint="cs"/>
        </w:rPr>
        <w:t>LIBOR</w:t>
      </w:r>
      <w:r w:rsidR="000A2F9A" w:rsidRPr="009A7517">
        <w:rPr>
          <w:rFonts w:hint="cs"/>
          <w:cs/>
        </w:rPr>
        <w:t xml:space="preserve"> </w:t>
      </w:r>
      <w:r w:rsidRPr="009A7517">
        <w:rPr>
          <w:rFonts w:hint="cs"/>
          <w:cs/>
        </w:rPr>
        <w:t xml:space="preserve">มาใช้อัตราดอกเบี้ย </w:t>
      </w:r>
      <w:r w:rsidRPr="009A7517">
        <w:rPr>
          <w:rFonts w:hint="cs"/>
        </w:rPr>
        <w:t xml:space="preserve">THOR </w:t>
      </w:r>
      <w:r w:rsidRPr="009A7517">
        <w:rPr>
          <w:rFonts w:hint="cs"/>
          <w:cs/>
        </w:rPr>
        <w:t xml:space="preserve">สำหรับความเสี่ยงของอัตราดอกเบี้ย </w:t>
      </w:r>
      <w:r w:rsidRPr="009A7517">
        <w:rPr>
          <w:rFonts w:hint="cs"/>
        </w:rPr>
        <w:t xml:space="preserve">THBFIX </w:t>
      </w:r>
      <w:r w:rsidRPr="009A7517">
        <w:rPr>
          <w:rFonts w:hint="cs"/>
          <w:cs/>
        </w:rPr>
        <w:t>นั้น บริษัท</w:t>
      </w:r>
      <w:r w:rsidR="00465AFD" w:rsidRPr="009A7517">
        <w:rPr>
          <w:rFonts w:hint="cs"/>
          <w:cs/>
        </w:rPr>
        <w:t>อยู่ระหว่าง</w:t>
      </w:r>
      <w:r w:rsidRPr="009A7517">
        <w:rPr>
          <w:rFonts w:hint="cs"/>
          <w:cs/>
        </w:rPr>
        <w:t xml:space="preserve">เข้าทำสัญญาเพื่อนำข้อกำหนดเกี่ยวกับอัตราดอกเบี้ยอ้างอิงอื่นมาใช้กับเครื่องมือต่าง ๆ ซึ่งข้อกำหนดเหล่านี้จะเปลี่ยนอัตราดอกเบี้ยจาก </w:t>
      </w:r>
      <w:r w:rsidRPr="009A7517">
        <w:rPr>
          <w:rFonts w:hint="cs"/>
        </w:rPr>
        <w:t xml:space="preserve">THBFIX </w:t>
      </w:r>
      <w:r w:rsidRPr="009A7517">
        <w:rPr>
          <w:rFonts w:hint="cs"/>
          <w:cs/>
        </w:rPr>
        <w:t xml:space="preserve">เป็นอัตราดอกเบี้ย </w:t>
      </w:r>
      <w:r w:rsidR="0067561E" w:rsidRPr="009A7517">
        <w:t>F</w:t>
      </w:r>
      <w:r w:rsidRPr="009A7517">
        <w:rPr>
          <w:rFonts w:hint="cs"/>
        </w:rPr>
        <w:t xml:space="preserve">allback THBFIX </w:t>
      </w:r>
      <w:r w:rsidRPr="009A7517">
        <w:rPr>
          <w:rFonts w:hint="cs"/>
          <w:cs/>
        </w:rPr>
        <w:t xml:space="preserve">โดยอัตโนมัติเมื่อยุติการประกาศ </w:t>
      </w:r>
      <w:r w:rsidRPr="009A7517">
        <w:rPr>
          <w:rFonts w:hint="cs"/>
        </w:rPr>
        <w:t>THBFIX</w:t>
      </w:r>
    </w:p>
    <w:p w14:paraId="352BC2B6" w14:textId="77777777" w:rsidR="00061BF0" w:rsidRPr="009A7517" w:rsidRDefault="00061BF0" w:rsidP="00061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</w:pPr>
    </w:p>
    <w:p w14:paraId="6AD98AD2" w14:textId="1251E5DE" w:rsidR="00061BF0" w:rsidRPr="009A7517" w:rsidRDefault="00061BF0" w:rsidP="00061BF0">
      <w:pPr>
        <w:tabs>
          <w:tab w:val="clear" w:pos="907"/>
        </w:tabs>
        <w:spacing w:line="240" w:lineRule="auto"/>
        <w:ind w:left="900" w:right="-45"/>
        <w:jc w:val="thaiDistribute"/>
        <w:rPr>
          <w:cs/>
        </w:rPr>
      </w:pPr>
      <w:r w:rsidRPr="009A7517">
        <w:rPr>
          <w:rFonts w:hint="cs"/>
          <w:cs/>
        </w:rPr>
        <w:t xml:space="preserve">กลุ่มบริษัทมีสัญญาแลกเปลี่ยนอัตราดอกเบี้ย เพื่อวัตถุประสงค์ในการบริหารความเสี่ยงซึ่งกำหนดเป็นความสัมพันธ์ของการป้องกันความเสี่ยงในกระแสเงินสด สัญญาแลกเปลี่ยนอัตราดอกเบี้ยนี้มีอัตราดอกเบี้ยลอยตัวที่อ้างอิงกับอัตราดอกเบี้ย </w:t>
      </w:r>
      <w:r w:rsidRPr="009A7517">
        <w:rPr>
          <w:rFonts w:hint="cs"/>
        </w:rPr>
        <w:t xml:space="preserve">THBFIX </w:t>
      </w:r>
      <w:r w:rsidRPr="009A7517">
        <w:rPr>
          <w:rFonts w:hint="cs"/>
          <w:cs/>
        </w:rPr>
        <w:t xml:space="preserve">อนุพันธ์ของกลุ่มบริษัทอยู่ภายใต้การดูแลตามเอกสารสัญญามาตรฐานของ </w:t>
      </w:r>
      <w:r w:rsidRPr="009A7517">
        <w:rPr>
          <w:rFonts w:hint="cs"/>
        </w:rPr>
        <w:t>International Swaps and Derivatives Association (ISDA)</w:t>
      </w:r>
    </w:p>
    <w:p w14:paraId="36AF77CD" w14:textId="77777777" w:rsidR="00061BF0" w:rsidRPr="009A7517" w:rsidRDefault="00061BF0" w:rsidP="00061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</w:pPr>
    </w:p>
    <w:p w14:paraId="0493C154" w14:textId="1DF902C1" w:rsidR="00061BF0" w:rsidRPr="009A7517" w:rsidRDefault="00061BF0" w:rsidP="00061BF0">
      <w:pPr>
        <w:tabs>
          <w:tab w:val="clear" w:pos="907"/>
        </w:tabs>
        <w:spacing w:line="240" w:lineRule="auto"/>
        <w:ind w:left="900"/>
        <w:jc w:val="thaiDistribute"/>
      </w:pPr>
      <w:r w:rsidRPr="009A7517">
        <w:rPr>
          <w:rFonts w:hint="cs"/>
          <w:cs/>
        </w:rPr>
        <w:t xml:space="preserve">กลุ่มบริษัทเปลี่ยนแทนอัตราดอกเบี้ย </w:t>
      </w:r>
      <w:r w:rsidRPr="009A7517">
        <w:rPr>
          <w:rFonts w:hint="cs"/>
        </w:rPr>
        <w:t xml:space="preserve">THBFIX </w:t>
      </w:r>
      <w:r w:rsidRPr="009A7517">
        <w:rPr>
          <w:rFonts w:hint="cs"/>
          <w:cs/>
        </w:rPr>
        <w:t xml:space="preserve">สำหรับอนุพันธ์อัตราดอกเบี้ยที่ใช้ในความสัมพันธ์ของการป้องกันความเสี่ยงในกระแสเงินสดกับอัตราดอกเบี้ย </w:t>
      </w:r>
      <w:r w:rsidRPr="009A7517">
        <w:rPr>
          <w:rFonts w:hint="cs"/>
        </w:rPr>
        <w:t xml:space="preserve">Fallback THBFIX </w:t>
      </w:r>
      <w:r w:rsidRPr="009A7517">
        <w:rPr>
          <w:rFonts w:hint="cs"/>
          <w:cs/>
        </w:rPr>
        <w:t xml:space="preserve">สำหรับอนุพันธ์อัตราดอกเบี้ยซึ่งมีความเท่าเทียมกันในเชิงเศรษฐกิจภายในสิ้นปี </w:t>
      </w:r>
      <w:r w:rsidRPr="009A7517">
        <w:rPr>
          <w:rFonts w:hint="cs"/>
        </w:rPr>
        <w:t>2565</w:t>
      </w:r>
    </w:p>
    <w:p w14:paraId="336C5C6D" w14:textId="77777777" w:rsidR="00061BF0" w:rsidRPr="009A7517" w:rsidRDefault="00061BF0" w:rsidP="00061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</w:pPr>
    </w:p>
    <w:p w14:paraId="5F22A22E" w14:textId="4CB70E6E" w:rsidR="00061BF0" w:rsidRPr="009A7517" w:rsidRDefault="00061BF0" w:rsidP="00061BF0">
      <w:pPr>
        <w:tabs>
          <w:tab w:val="clear" w:pos="907"/>
        </w:tabs>
        <w:ind w:left="900"/>
        <w:jc w:val="thaiDistribute"/>
      </w:pPr>
      <w:r w:rsidRPr="009A7517">
        <w:rPr>
          <w:rFonts w:hint="cs"/>
          <w:cs/>
        </w:rPr>
        <w:t>กลุ่มบริษัทติดตามความคืบหน้าของการเปลี่ยนแปลงจากอัตราดอกเบี้ยอ้างอิงเป็นอัตราดอกเบี้ยอ้างอิงใหม่โดย</w:t>
      </w:r>
      <w:r w:rsidR="00465AFD" w:rsidRPr="009A7517">
        <w:rPr>
          <w:rFonts w:hint="cs"/>
          <w:cs/>
        </w:rPr>
        <w:t>ก</w:t>
      </w:r>
      <w:r w:rsidRPr="009A7517">
        <w:rPr>
          <w:rFonts w:hint="cs"/>
          <w:cs/>
        </w:rPr>
        <w:t>ารสอบทานสัญญาที่ยังไม่ได้เปลี่ยนไปใช้อัตราดอกเบี้ยอ้างอิงอื่นและจำนวนเงินของสัญญาที่มีการรวมข้อกำหนดเกี่ยวกับอัตราดอกเบี้ยอ้างอิงทดแทนอย่างเหมาะสมแล้ว</w:t>
      </w:r>
    </w:p>
    <w:p w14:paraId="021381FA" w14:textId="78C85F96" w:rsidR="00061BF0" w:rsidRPr="009A7517" w:rsidRDefault="00061BF0" w:rsidP="00061BF0">
      <w:pPr>
        <w:tabs>
          <w:tab w:val="clear" w:pos="907"/>
        </w:tabs>
        <w:ind w:left="900"/>
        <w:jc w:val="thaiDistribute"/>
        <w:rPr>
          <w:b/>
        </w:rPr>
      </w:pPr>
      <w:r w:rsidRPr="009A7517">
        <w:rPr>
          <w:rFonts w:hint="cs"/>
          <w:b/>
          <w:cs/>
        </w:rPr>
        <w:lastRenderedPageBreak/>
        <w:t>ตารางดังต่อไปนี้แสดงจำนวนเงินทั้งหมดของเครื่องมือทางการเงินที่ยังไม่ได้เปลี่ยนไปใช้อัตราดอกเบี้ยอ้างอิงอื่น</w:t>
      </w:r>
      <w:r w:rsidRPr="009A7517">
        <w:rPr>
          <w:rFonts w:hint="cs"/>
          <w:bCs/>
        </w:rPr>
        <w:t xml:space="preserve"> </w:t>
      </w:r>
      <w:r w:rsidRPr="009A7517">
        <w:rPr>
          <w:rFonts w:hint="cs"/>
          <w:b/>
          <w:cs/>
        </w:rPr>
        <w:t>จำนวนเงินของสินทรัพย์ทางการเงินและหนี้สินทางการเงินแสดงด้วยมูลค่าตามบัญชี</w:t>
      </w:r>
      <w:r w:rsidRPr="009A7517">
        <w:rPr>
          <w:rFonts w:hint="cs"/>
          <w:b/>
        </w:rPr>
        <w:t xml:space="preserve"> </w:t>
      </w:r>
      <w:r w:rsidRPr="009A7517">
        <w:rPr>
          <w:rFonts w:hint="cs"/>
          <w:b/>
          <w:cs/>
        </w:rPr>
        <w:t xml:space="preserve">และอนุพันธ์แสดงด้วยจำนวนเงินตามสัญญา </w:t>
      </w:r>
    </w:p>
    <w:p w14:paraId="3A07F740" w14:textId="77777777" w:rsidR="00742BA3" w:rsidRPr="009A7517" w:rsidRDefault="00742BA3" w:rsidP="00061BF0">
      <w:pPr>
        <w:tabs>
          <w:tab w:val="clear" w:pos="907"/>
        </w:tabs>
        <w:ind w:left="900"/>
        <w:jc w:val="thaiDistribute"/>
        <w:rPr>
          <w:b/>
          <w:bCs/>
          <w:color w:val="0000FF"/>
        </w:rPr>
      </w:pPr>
    </w:p>
    <w:tbl>
      <w:tblPr>
        <w:tblW w:w="8694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5"/>
        <w:gridCol w:w="957"/>
        <w:gridCol w:w="180"/>
        <w:gridCol w:w="958"/>
        <w:gridCol w:w="180"/>
        <w:gridCol w:w="957"/>
        <w:gridCol w:w="180"/>
        <w:gridCol w:w="957"/>
      </w:tblGrid>
      <w:tr w:rsidR="00061BF0" w:rsidRPr="009A7517" w14:paraId="1511FDEB" w14:textId="77777777" w:rsidTr="00882BDE">
        <w:trPr>
          <w:cantSplit/>
          <w:trHeight w:val="20"/>
          <w:tblHeader/>
        </w:trPr>
        <w:tc>
          <w:tcPr>
            <w:tcW w:w="4325" w:type="dxa"/>
            <w:vAlign w:val="bottom"/>
          </w:tcPr>
          <w:p w14:paraId="32AAFC59" w14:textId="7AA89625" w:rsidR="00061BF0" w:rsidRPr="009A7517" w:rsidRDefault="00061BF0" w:rsidP="00882BDE">
            <w:pPr>
              <w:pStyle w:val="acctfourfigures"/>
              <w:spacing w:line="240" w:lineRule="auto"/>
              <w:ind w:left="1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095" w:type="dxa"/>
            <w:gridSpan w:val="3"/>
            <w:vAlign w:val="bottom"/>
          </w:tcPr>
          <w:p w14:paraId="649FB846" w14:textId="4399513B" w:rsidR="00061BF0" w:rsidRPr="009A7517" w:rsidRDefault="00061BF0" w:rsidP="00882BDE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E6D3C61" w14:textId="77777777" w:rsidR="00061BF0" w:rsidRPr="009A7517" w:rsidRDefault="00061BF0" w:rsidP="00882BDE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94" w:type="dxa"/>
            <w:gridSpan w:val="3"/>
          </w:tcPr>
          <w:p w14:paraId="1FB2451C" w14:textId="499F2DB0" w:rsidR="00061BF0" w:rsidRPr="009A7517" w:rsidDel="004448B6" w:rsidRDefault="00061BF0" w:rsidP="00882BDE">
            <w:pPr>
              <w:pStyle w:val="acctmergecolhdg"/>
              <w:spacing w:line="240" w:lineRule="auto"/>
              <w:ind w:left="-112" w:right="-114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61BF0" w:rsidRPr="009A7517" w14:paraId="3A6A4E28" w14:textId="77777777" w:rsidTr="00882BDE">
        <w:trPr>
          <w:cantSplit/>
          <w:trHeight w:val="20"/>
          <w:tblHeader/>
        </w:trPr>
        <w:tc>
          <w:tcPr>
            <w:tcW w:w="4325" w:type="dxa"/>
            <w:vAlign w:val="bottom"/>
          </w:tcPr>
          <w:p w14:paraId="6E46E36E" w14:textId="77777777" w:rsidR="00061BF0" w:rsidRPr="009A7517" w:rsidRDefault="00061BF0" w:rsidP="00882BDE">
            <w:pPr>
              <w:pStyle w:val="acctfourfigures"/>
              <w:spacing w:line="240" w:lineRule="auto"/>
              <w:ind w:left="10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อัตราดอกเบี้ยอ้างอิงที่สำคัญตามสัญญาเดิม</w:t>
            </w:r>
          </w:p>
        </w:tc>
        <w:tc>
          <w:tcPr>
            <w:tcW w:w="957" w:type="dxa"/>
            <w:vAlign w:val="bottom"/>
          </w:tcPr>
          <w:p w14:paraId="308FE29B" w14:textId="77777777" w:rsidR="00061BF0" w:rsidRPr="009A7517" w:rsidRDefault="00061BF0" w:rsidP="00882BDE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sz w:val="30"/>
                <w:szCs w:val="30"/>
              </w:rPr>
              <w:t>LIBOR</w:t>
            </w:r>
          </w:p>
        </w:tc>
        <w:tc>
          <w:tcPr>
            <w:tcW w:w="180" w:type="dxa"/>
            <w:vAlign w:val="bottom"/>
          </w:tcPr>
          <w:p w14:paraId="1AF520AA" w14:textId="77777777" w:rsidR="00061BF0" w:rsidRPr="009A7517" w:rsidRDefault="00061BF0" w:rsidP="00882BDE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48F2D0C1" w14:textId="77777777" w:rsidR="00061BF0" w:rsidRPr="009A7517" w:rsidRDefault="00061BF0" w:rsidP="00882BDE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sz w:val="30"/>
                <w:szCs w:val="30"/>
              </w:rPr>
              <w:t>THBFIX</w:t>
            </w:r>
          </w:p>
        </w:tc>
        <w:tc>
          <w:tcPr>
            <w:tcW w:w="180" w:type="dxa"/>
          </w:tcPr>
          <w:p w14:paraId="263F6264" w14:textId="77777777" w:rsidR="00061BF0" w:rsidRPr="009A7517" w:rsidRDefault="00061BF0" w:rsidP="00882BDE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68AE6DD8" w14:textId="77777777" w:rsidR="00061BF0" w:rsidRPr="009A7517" w:rsidRDefault="00061BF0" w:rsidP="00882BDE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30"/>
                <w:szCs w:val="30"/>
                <w:lang w:bidi="th-TH"/>
              </w:rPr>
              <w:t>LIBOR</w:t>
            </w:r>
          </w:p>
        </w:tc>
        <w:tc>
          <w:tcPr>
            <w:tcW w:w="180" w:type="dxa"/>
            <w:vAlign w:val="bottom"/>
          </w:tcPr>
          <w:p w14:paraId="06B8D74E" w14:textId="77777777" w:rsidR="00061BF0" w:rsidRPr="009A7517" w:rsidRDefault="00061BF0" w:rsidP="00882BDE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7C288B06" w14:textId="77777777" w:rsidR="00061BF0" w:rsidRPr="009A7517" w:rsidDel="004448B6" w:rsidRDefault="00061BF0" w:rsidP="00882BDE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sz w:val="30"/>
                <w:szCs w:val="30"/>
                <w:lang w:bidi="th-TH"/>
              </w:rPr>
              <w:t>THBFIX</w:t>
            </w:r>
          </w:p>
        </w:tc>
      </w:tr>
      <w:tr w:rsidR="00061BF0" w:rsidRPr="009A7517" w14:paraId="3119118C" w14:textId="77777777" w:rsidTr="00882BDE">
        <w:trPr>
          <w:cantSplit/>
          <w:trHeight w:val="20"/>
          <w:tblHeader/>
        </w:trPr>
        <w:tc>
          <w:tcPr>
            <w:tcW w:w="4325" w:type="dxa"/>
            <w:vAlign w:val="bottom"/>
          </w:tcPr>
          <w:p w14:paraId="1B451A71" w14:textId="77777777" w:rsidR="00061BF0" w:rsidRPr="009A7517" w:rsidRDefault="00061BF0" w:rsidP="00882BD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69" w:type="dxa"/>
            <w:gridSpan w:val="7"/>
            <w:vAlign w:val="bottom"/>
          </w:tcPr>
          <w:p w14:paraId="45142696" w14:textId="77777777" w:rsidR="00061BF0" w:rsidRPr="009A7517" w:rsidRDefault="00061BF0" w:rsidP="00882BDE">
            <w:pPr>
              <w:pStyle w:val="acctmergecolhdg"/>
              <w:spacing w:line="240" w:lineRule="auto"/>
              <w:rPr>
                <w:rFonts w:ascii="Angsana New" w:hAnsi="Angsana New"/>
                <w:b w:val="0"/>
                <w:i/>
                <w:iCs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A7517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061BF0" w:rsidRPr="009A7517" w14:paraId="53C621D7" w14:textId="77777777" w:rsidTr="00882BDE">
        <w:trPr>
          <w:cantSplit/>
          <w:trHeight w:val="20"/>
          <w:tblHeader/>
        </w:trPr>
        <w:tc>
          <w:tcPr>
            <w:tcW w:w="4325" w:type="dxa"/>
            <w:vAlign w:val="bottom"/>
          </w:tcPr>
          <w:p w14:paraId="29C30585" w14:textId="15C0ED08" w:rsidR="00061BF0" w:rsidRPr="009A7517" w:rsidRDefault="00061BF0" w:rsidP="00882BD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742BA3" w:rsidRPr="009A75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742BA3" w:rsidRPr="009A75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4369" w:type="dxa"/>
            <w:gridSpan w:val="7"/>
            <w:vAlign w:val="bottom"/>
          </w:tcPr>
          <w:p w14:paraId="39B79B1B" w14:textId="77777777" w:rsidR="00061BF0" w:rsidRPr="009A7517" w:rsidRDefault="00061BF0" w:rsidP="00882BDE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</w:tr>
      <w:tr w:rsidR="004F2D59" w:rsidRPr="009A7517" w14:paraId="429A6A4A" w14:textId="77777777" w:rsidTr="00882BDE">
        <w:trPr>
          <w:cantSplit/>
          <w:trHeight w:val="20"/>
        </w:trPr>
        <w:tc>
          <w:tcPr>
            <w:tcW w:w="4325" w:type="dxa"/>
          </w:tcPr>
          <w:p w14:paraId="02E4CA64" w14:textId="3D7929AC" w:rsidR="004F2D59" w:rsidRPr="009A7517" w:rsidRDefault="004F2D59" w:rsidP="00882BD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สินทรัพย์อนุพันธ์</w:t>
            </w:r>
          </w:p>
        </w:tc>
        <w:tc>
          <w:tcPr>
            <w:tcW w:w="957" w:type="dxa"/>
          </w:tcPr>
          <w:p w14:paraId="1E3518B3" w14:textId="22E3ACE2" w:rsidR="004F2D59" w:rsidRPr="009A7517" w:rsidRDefault="004F2D59" w:rsidP="00882BDE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601519C" w14:textId="77777777" w:rsidR="004F2D59" w:rsidRPr="009A7517" w:rsidRDefault="004F2D59" w:rsidP="00882BDE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2BA4C290" w14:textId="0C3FF3E7" w:rsidR="004F2D59" w:rsidRPr="009A7517" w:rsidRDefault="004F2D59" w:rsidP="00882BDE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80" w:type="dxa"/>
          </w:tcPr>
          <w:p w14:paraId="6AC8CF93" w14:textId="77777777" w:rsidR="004F2D59" w:rsidRPr="009A7517" w:rsidRDefault="004F2D59" w:rsidP="00882BDE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34D01C42" w14:textId="195BD653" w:rsidR="004F2D59" w:rsidRPr="009A7517" w:rsidRDefault="00073E3B" w:rsidP="00882BDE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D8F282" w14:textId="77777777" w:rsidR="004F2D59" w:rsidRPr="009A7517" w:rsidRDefault="004F2D59" w:rsidP="00882BDE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53DC3998" w14:textId="7339FDB9" w:rsidR="004F2D59" w:rsidRPr="009A7517" w:rsidRDefault="00073E3B" w:rsidP="00882BDE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sz w:val="30"/>
                <w:szCs w:val="30"/>
              </w:rPr>
              <w:t>-</w:t>
            </w:r>
          </w:p>
        </w:tc>
      </w:tr>
      <w:tr w:rsidR="00061BF0" w:rsidRPr="009A7517" w14:paraId="7E64DE15" w14:textId="77777777" w:rsidTr="00882BDE">
        <w:trPr>
          <w:cantSplit/>
          <w:trHeight w:val="20"/>
        </w:trPr>
        <w:tc>
          <w:tcPr>
            <w:tcW w:w="4325" w:type="dxa"/>
          </w:tcPr>
          <w:p w14:paraId="65F89DF7" w14:textId="77777777" w:rsidR="00061BF0" w:rsidRPr="009A7517" w:rsidRDefault="00061BF0" w:rsidP="00882BD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957" w:type="dxa"/>
          </w:tcPr>
          <w:p w14:paraId="0DD1090A" w14:textId="07188418" w:rsidR="00061BF0" w:rsidRPr="009A7517" w:rsidRDefault="004F2D59" w:rsidP="00882BDE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6,797</w:t>
            </w:r>
          </w:p>
        </w:tc>
        <w:tc>
          <w:tcPr>
            <w:tcW w:w="180" w:type="dxa"/>
          </w:tcPr>
          <w:p w14:paraId="27548539" w14:textId="77777777" w:rsidR="00061BF0" w:rsidRPr="009A7517" w:rsidRDefault="00061BF0" w:rsidP="00882BDE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7087A536" w14:textId="47340C66" w:rsidR="00061BF0" w:rsidRPr="009A7517" w:rsidRDefault="004F2D59" w:rsidP="00882BDE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4,211</w:t>
            </w:r>
          </w:p>
        </w:tc>
        <w:tc>
          <w:tcPr>
            <w:tcW w:w="180" w:type="dxa"/>
          </w:tcPr>
          <w:p w14:paraId="1ED9E9BA" w14:textId="77777777" w:rsidR="00061BF0" w:rsidRPr="009A7517" w:rsidRDefault="00061BF0" w:rsidP="00882BDE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28E847A2" w14:textId="1055A38F" w:rsidR="00061BF0" w:rsidRPr="009A7517" w:rsidRDefault="00F96194" w:rsidP="00882BDE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>2,779</w:t>
            </w:r>
          </w:p>
        </w:tc>
        <w:tc>
          <w:tcPr>
            <w:tcW w:w="180" w:type="dxa"/>
          </w:tcPr>
          <w:p w14:paraId="7210DB21" w14:textId="77777777" w:rsidR="00061BF0" w:rsidRPr="009A7517" w:rsidRDefault="00061BF0" w:rsidP="00882BDE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0BB3738F" w14:textId="3648D455" w:rsidR="00061BF0" w:rsidRPr="009A7517" w:rsidRDefault="00F96194" w:rsidP="00882BDE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sz w:val="30"/>
                <w:szCs w:val="30"/>
              </w:rPr>
              <w:t>3,825</w:t>
            </w:r>
          </w:p>
        </w:tc>
      </w:tr>
    </w:tbl>
    <w:p w14:paraId="7B10ED75" w14:textId="77777777" w:rsidR="00061BF0" w:rsidRPr="009A7517" w:rsidRDefault="00061BF0" w:rsidP="006128A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</w:pPr>
    </w:p>
    <w:p w14:paraId="3C1F35AC" w14:textId="594E876E" w:rsidR="006128A5" w:rsidRPr="009A7517" w:rsidRDefault="006128A5" w:rsidP="006128A5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  <w:lang w:bidi="th-TH"/>
        </w:rPr>
        <w:t>(ค.</w:t>
      </w:r>
      <w:r w:rsidR="00DE3F43" w:rsidRPr="009A7517">
        <w:rPr>
          <w:rFonts w:ascii="Angsana New" w:hAnsi="Angsana New" w:hint="cs"/>
          <w:sz w:val="30"/>
          <w:szCs w:val="30"/>
          <w:lang w:val="en-US"/>
        </w:rPr>
        <w:t>3</w:t>
      </w:r>
      <w:r w:rsidRPr="009A7517">
        <w:rPr>
          <w:rFonts w:ascii="Angsana New" w:hAnsi="Angsana New" w:hint="cs"/>
          <w:sz w:val="30"/>
          <w:szCs w:val="30"/>
          <w:cs/>
          <w:lang w:bidi="th-TH"/>
        </w:rPr>
        <w:t>.</w:t>
      </w:r>
      <w:r w:rsidR="00D52C0E" w:rsidRPr="009A7517">
        <w:rPr>
          <w:rFonts w:ascii="Angsana New" w:hAnsi="Angsana New" w:hint="cs"/>
          <w:sz w:val="30"/>
          <w:szCs w:val="30"/>
          <w:lang w:val="en-US"/>
        </w:rPr>
        <w:t>1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 xml:space="preserve">) </w:t>
      </w:r>
      <w:r w:rsidRPr="009A7517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2228AA79" w14:textId="77777777" w:rsidR="00F92F95" w:rsidRPr="009A7517" w:rsidRDefault="00F92F95" w:rsidP="0058759C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</w:p>
    <w:p w14:paraId="0A2A03E3" w14:textId="54357725" w:rsidR="0058759C" w:rsidRPr="009A7517" w:rsidRDefault="0058759C" w:rsidP="0058759C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  <w:r w:rsidRPr="009A7517">
        <w:rPr>
          <w:rFonts w:hint="cs"/>
          <w:cs/>
        </w:rPr>
        <w:t>กลุ่มบริษัทมีความเสี่ยงจากอัตราแลกเปลี่ยนซึ่งเกิดจากการไม่สามารถจับคู่กันได้ระหว่างอัตราแลกเปลี่ยนในการ</w:t>
      </w:r>
      <w:r w:rsidR="000F7439" w:rsidRPr="009A7517">
        <w:rPr>
          <w:rFonts w:hint="cs"/>
          <w:cs/>
        </w:rPr>
        <w:t>ซื้อ ขาย การให้กู้ยืมและการกู้ยืม</w:t>
      </w:r>
      <w:r w:rsidRPr="009A7517">
        <w:rPr>
          <w:rFonts w:hint="cs"/>
          <w:cs/>
        </w:rPr>
        <w:t>เงินซึ่งกำหนดและเป็นสกุลเงินที่ใช้ในการดำเนินงานของกลุ่มบริษัท สกุลเงินที่ใช้ในการดำเนินงานของกลุ่มบริษัทเป็นบาท สกุลเงินที่ใช้ในธุรกรรมเหล่านี้โดยหลักเป็นเงินเหรียญสหรัฐฯ และสกุลเงินเยน</w:t>
      </w:r>
    </w:p>
    <w:p w14:paraId="28D6EA95" w14:textId="77777777" w:rsidR="0058759C" w:rsidRPr="009A7517" w:rsidRDefault="0058759C" w:rsidP="00870063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</w:p>
    <w:p w14:paraId="06E2E804" w14:textId="74349CB5" w:rsidR="00870063" w:rsidRPr="009A7517" w:rsidRDefault="00870063" w:rsidP="00870063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  <w:r w:rsidRPr="009A7517">
        <w:rPr>
          <w:rFonts w:hint="cs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</w:t>
      </w:r>
      <w:r w:rsidR="000F6272" w:rsidRPr="009A7517">
        <w:rPr>
          <w:rFonts w:hint="cs"/>
          <w:cs/>
        </w:rPr>
        <w:t xml:space="preserve"> </w:t>
      </w:r>
      <w:r w:rsidRPr="009A7517">
        <w:rPr>
          <w:rFonts w:hint="cs"/>
          <w:cs/>
        </w:rPr>
        <w:t>ขาย</w:t>
      </w:r>
      <w:r w:rsidR="000F6272" w:rsidRPr="009A7517">
        <w:rPr>
          <w:rFonts w:hint="cs"/>
          <w:cs/>
        </w:rPr>
        <w:t>และเงินให้กู้ยืม</w:t>
      </w:r>
      <w:r w:rsidRPr="009A7517">
        <w:rPr>
          <w:rFonts w:hint="cs"/>
          <w:cs/>
        </w:rPr>
        <w:t>ในสกุลเงินตราต่างประเทศที่คาดการณ์ว่าจะเกิดขึ้นในภายหลัง</w:t>
      </w:r>
      <w:r w:rsidR="000F6272" w:rsidRPr="009A7517">
        <w:rPr>
          <w:rFonts w:hint="cs"/>
          <w:cs/>
        </w:rPr>
        <w:t xml:space="preserve"> สัญญานี้มีการกำหนดให้เป็นการป้องกันความเสี่ยงในกระแสเงินสด นโยบายของกลุ่มบริษัทกำหนดให้ระยะเวลาของสัญญาซื้อขายเงินตราต่างประเทศล่วงหน้าสอดคล้องกับรายการที่ต้องการป้องกันความเสี่ยง</w:t>
      </w:r>
    </w:p>
    <w:p w14:paraId="16C791A5" w14:textId="77777777" w:rsidR="00E0060B" w:rsidRPr="009A7517" w:rsidRDefault="00E0060B" w:rsidP="0058759C">
      <w:pPr>
        <w:jc w:val="both"/>
      </w:pPr>
    </w:p>
    <w:p w14:paraId="3C068035" w14:textId="652D8B6D" w:rsidR="002F3ADA" w:rsidRPr="009A7517" w:rsidRDefault="00F83DC6" w:rsidP="00F83DC6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  <w:r w:rsidRPr="009A7517">
        <w:rPr>
          <w:rFonts w:hint="cs"/>
          <w:cs/>
        </w:rPr>
        <w:t>กลุ่มบริษัทใช้สัญญา</w:t>
      </w:r>
      <w:r w:rsidR="0058759C" w:rsidRPr="009A7517">
        <w:rPr>
          <w:rFonts w:hint="cs"/>
          <w:cs/>
        </w:rPr>
        <w:t>แลกเปลี่ยนเงินตราต่างประเทศล่วงหน้าเพื่อป้องกันความเสี่ยงในหนี้สินทางการเงินในสกุลเงินตราต่างประเทศ สัญญาแลกเปลี่ยนเงินตราต่างประเทศล่วงหน้า ณ วันที่รายงานเกี่ยวกับการกู้ยืมสกุลเงินตราต่างประเทศ มีสัญญาที่กำหนดให้เป็นการป้องการความเสี่ยงกระแสเงินสด</w:t>
      </w:r>
    </w:p>
    <w:p w14:paraId="1E494D74" w14:textId="77777777" w:rsidR="00411114" w:rsidRPr="009A7517" w:rsidRDefault="00E0060B" w:rsidP="00411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1530"/>
        <w:jc w:val="thaiDistribute"/>
      </w:pPr>
      <w:r w:rsidRPr="009A7517">
        <w:rPr>
          <w:rFonts w:hint="cs"/>
        </w:rPr>
        <w:tab/>
      </w:r>
      <w:r w:rsidRPr="009A7517">
        <w:rPr>
          <w:rFonts w:hint="cs"/>
        </w:rPr>
        <w:tab/>
      </w:r>
    </w:p>
    <w:p w14:paraId="31A6D05B" w14:textId="77777777" w:rsidR="00742BA3" w:rsidRPr="009A7517" w:rsidRDefault="00742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9A7517">
        <w:rPr>
          <w:cs/>
        </w:rPr>
        <w:br w:type="page"/>
      </w:r>
    </w:p>
    <w:p w14:paraId="746094A4" w14:textId="312D4B19" w:rsidR="002F3ADA" w:rsidRPr="009A7517" w:rsidRDefault="00F83DC6" w:rsidP="00411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1530"/>
        <w:jc w:val="thaiDistribute"/>
      </w:pPr>
      <w:r w:rsidRPr="009A7517">
        <w:rPr>
          <w:rFonts w:hint="cs"/>
          <w:cs/>
        </w:rPr>
        <w:lastRenderedPageBreak/>
        <w:t>กลุ่ม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 จำนวนเงินและระยะเวลาที่เกี่ยวข้องกับกระแสเงินสด กลุ่ม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14:paraId="0F1EAE5C" w14:textId="77777777" w:rsidR="00302D91" w:rsidRPr="009A7517" w:rsidRDefault="00302D91" w:rsidP="00E00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1530"/>
        <w:jc w:val="thaiDistribute"/>
        <w:rPr>
          <w:sz w:val="28"/>
          <w:szCs w:val="28"/>
        </w:rPr>
      </w:pPr>
    </w:p>
    <w:p w14:paraId="22780FEE" w14:textId="12C79EAA" w:rsidR="00073E3B" w:rsidRPr="009A7517" w:rsidRDefault="00073E3B" w:rsidP="00E00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1530"/>
        <w:jc w:val="thaiDistribute"/>
        <w:rPr>
          <w:sz w:val="28"/>
          <w:szCs w:val="28"/>
          <w:cs/>
        </w:rPr>
        <w:sectPr w:rsidR="00073E3B" w:rsidRPr="009A7517" w:rsidSect="00FB5E1D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pPr w:leftFromText="180" w:rightFromText="180" w:vertAnchor="text" w:horzAnchor="page" w:tblpX="1418" w:tblpYSpec="inside"/>
        <w:tblW w:w="14289" w:type="dxa"/>
        <w:tblLayout w:type="fixed"/>
        <w:tblLook w:val="01E0" w:firstRow="1" w:lastRow="1" w:firstColumn="1" w:lastColumn="1" w:noHBand="0" w:noVBand="0"/>
      </w:tblPr>
      <w:tblGrid>
        <w:gridCol w:w="4950"/>
        <w:gridCol w:w="1161"/>
        <w:gridCol w:w="1107"/>
        <w:gridCol w:w="1116"/>
        <w:gridCol w:w="1116"/>
        <w:gridCol w:w="270"/>
        <w:gridCol w:w="1125"/>
        <w:gridCol w:w="1143"/>
        <w:gridCol w:w="1125"/>
        <w:gridCol w:w="1170"/>
        <w:gridCol w:w="6"/>
      </w:tblGrid>
      <w:tr w:rsidR="00F53E29" w:rsidRPr="009A7517" w14:paraId="6E05BB44" w14:textId="77777777" w:rsidTr="003F0199">
        <w:trPr>
          <w:tblHeader/>
        </w:trPr>
        <w:tc>
          <w:tcPr>
            <w:tcW w:w="4950" w:type="dxa"/>
          </w:tcPr>
          <w:p w14:paraId="76D55C5E" w14:textId="77777777" w:rsidR="00F53E29" w:rsidRPr="009A7517" w:rsidRDefault="00F53E29" w:rsidP="00302D91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500" w:type="dxa"/>
            <w:gridSpan w:val="4"/>
          </w:tcPr>
          <w:p w14:paraId="0F004642" w14:textId="77777777" w:rsidR="00F53E29" w:rsidRPr="009A7517" w:rsidRDefault="00F53E29" w:rsidP="00424862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111FE2" w14:textId="3C1D165D" w:rsidR="00F53E29" w:rsidRPr="009A7517" w:rsidRDefault="00F53E29" w:rsidP="00302D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9" w:type="dxa"/>
            <w:gridSpan w:val="5"/>
          </w:tcPr>
          <w:p w14:paraId="7245777C" w14:textId="42EFC0E1" w:rsidR="00F53E29" w:rsidRPr="009A7517" w:rsidRDefault="00F53E29" w:rsidP="00424862">
            <w:pPr>
              <w:pStyle w:val="BodyText"/>
              <w:tabs>
                <w:tab w:val="clear" w:pos="5387"/>
                <w:tab w:val="left" w:pos="5110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E29" w:rsidRPr="009A7517" w14:paraId="5920861B" w14:textId="77777777" w:rsidTr="003F0199">
        <w:trPr>
          <w:gridAfter w:val="1"/>
          <w:wAfter w:w="6" w:type="dxa"/>
          <w:tblHeader/>
        </w:trPr>
        <w:tc>
          <w:tcPr>
            <w:tcW w:w="4950" w:type="dxa"/>
            <w:vAlign w:val="bottom"/>
          </w:tcPr>
          <w:p w14:paraId="33C8C35F" w14:textId="77777777" w:rsidR="00742BA3" w:rsidRPr="009A7517" w:rsidRDefault="00F53E29" w:rsidP="00302D91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6CEE1D35" w14:textId="18931110" w:rsidR="00F53E29" w:rsidRPr="009A7517" w:rsidRDefault="00F53E29" w:rsidP="00742BA3">
            <w:pPr>
              <w:pStyle w:val="BodyText"/>
              <w:spacing w:after="0"/>
              <w:ind w:left="145" w:right="-405" w:firstLine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77BBC"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</w:tcPr>
          <w:p w14:paraId="05E35DB0" w14:textId="77777777" w:rsidR="00F53E29" w:rsidRPr="009A7517" w:rsidRDefault="00F53E29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07" w:type="dxa"/>
          </w:tcPr>
          <w:p w14:paraId="584AFEE9" w14:textId="77777777" w:rsidR="00F53E29" w:rsidRPr="009A7517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เงินเยน</w:t>
            </w:r>
          </w:p>
          <w:p w14:paraId="7E8DDDE9" w14:textId="502210DA" w:rsidR="00F53E29" w:rsidRPr="009A7517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16" w:type="dxa"/>
          </w:tcPr>
          <w:p w14:paraId="1F32B179" w14:textId="77777777" w:rsidR="00D10B46" w:rsidRPr="009A7517" w:rsidRDefault="00D10B46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871D98" w14:textId="27CA83E5" w:rsidR="00F53E29" w:rsidRPr="009A7517" w:rsidRDefault="003307A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16" w:type="dxa"/>
          </w:tcPr>
          <w:p w14:paraId="071D6353" w14:textId="77777777" w:rsidR="00D10B46" w:rsidRPr="009A7517" w:rsidRDefault="00D10B46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7F5D79" w14:textId="76CF3B28" w:rsidR="00F53E29" w:rsidRPr="009A7517" w:rsidRDefault="00F53E29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9318E67" w14:textId="77777777" w:rsidR="00F53E29" w:rsidRPr="009A7517" w:rsidRDefault="00F53E29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D30B5AD" w14:textId="5EF23AE2" w:rsidR="00F53E29" w:rsidRPr="009A7517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43" w:type="dxa"/>
          </w:tcPr>
          <w:p w14:paraId="115D8F8B" w14:textId="5C0C3E2B" w:rsidR="00F53E29" w:rsidRPr="009A7517" w:rsidRDefault="002D0B17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F53E29" w:rsidRPr="009A7517">
              <w:rPr>
                <w:rFonts w:ascii="Angsana New" w:hAnsi="Angsana New" w:hint="cs"/>
                <w:sz w:val="30"/>
                <w:szCs w:val="30"/>
                <w:cs/>
              </w:rPr>
              <w:t>โครน</w:t>
            </w:r>
          </w:p>
          <w:p w14:paraId="1F9E0061" w14:textId="3E2E4D70" w:rsidR="00F53E29" w:rsidRPr="009A7517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125" w:type="dxa"/>
          </w:tcPr>
          <w:p w14:paraId="50FC02AE" w14:textId="77777777" w:rsidR="00D10B46" w:rsidRPr="009A7517" w:rsidRDefault="00D10B46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814782" w14:textId="0D7808F3" w:rsidR="00F53E29" w:rsidRPr="009A7517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</w:tcPr>
          <w:p w14:paraId="62AC98E4" w14:textId="77777777" w:rsidR="00D10B46" w:rsidRPr="009A7517" w:rsidRDefault="00D10B46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A0F787" w14:textId="6EFFB416" w:rsidR="00F53E29" w:rsidRPr="009A7517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24862" w:rsidRPr="009A7517" w14:paraId="18F089EE" w14:textId="77777777" w:rsidTr="003F0199">
        <w:trPr>
          <w:tblHeader/>
        </w:trPr>
        <w:tc>
          <w:tcPr>
            <w:tcW w:w="4950" w:type="dxa"/>
            <w:vAlign w:val="bottom"/>
          </w:tcPr>
          <w:p w14:paraId="4FC59AD7" w14:textId="77777777" w:rsidR="00424862" w:rsidRPr="009A7517" w:rsidRDefault="00424862" w:rsidP="00302D91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4"/>
          </w:tcPr>
          <w:p w14:paraId="50EC087A" w14:textId="77777777" w:rsidR="00424862" w:rsidRPr="009A7517" w:rsidRDefault="00424862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0A0E1ADF" w14:textId="77777777" w:rsidR="00424862" w:rsidRPr="009A7517" w:rsidRDefault="00424862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9" w:type="dxa"/>
            <w:gridSpan w:val="5"/>
          </w:tcPr>
          <w:p w14:paraId="6AD21806" w14:textId="2BA8539F" w:rsidR="00424862" w:rsidRPr="009A7517" w:rsidRDefault="00424862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92F95" w:rsidRPr="009A7517" w14:paraId="089CDB03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44306E64" w14:textId="04723A9A" w:rsidR="00F92F95" w:rsidRPr="009A7517" w:rsidRDefault="00F92F95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338F1"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61" w:type="dxa"/>
            <w:vAlign w:val="bottom"/>
          </w:tcPr>
          <w:p w14:paraId="1107DADB" w14:textId="77777777" w:rsidR="00F92F95" w:rsidRPr="009A7517" w:rsidRDefault="00F92F95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563C5F1" w14:textId="77777777" w:rsidR="00F92F95" w:rsidRPr="009A7517" w:rsidRDefault="00F92F95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FADAC35" w14:textId="77777777" w:rsidR="00F92F95" w:rsidRPr="009A7517" w:rsidRDefault="00F92F95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B43843" w14:textId="77777777" w:rsidR="00F92F95" w:rsidRPr="009A7517" w:rsidRDefault="00F92F95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DF0EFF" w14:textId="77777777" w:rsidR="00F92F95" w:rsidRPr="009A7517" w:rsidRDefault="00F92F95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84F305D" w14:textId="77777777" w:rsidR="00F92F95" w:rsidRPr="009A7517" w:rsidRDefault="00F92F95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40FF56EC" w14:textId="77777777" w:rsidR="00F92F95" w:rsidRPr="009A7517" w:rsidRDefault="00F92F95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vAlign w:val="bottom"/>
          </w:tcPr>
          <w:p w14:paraId="1EB66E3C" w14:textId="77777777" w:rsidR="00F92F95" w:rsidRPr="009A7517" w:rsidRDefault="00F92F95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7AFA6BF" w14:textId="77777777" w:rsidR="00F92F95" w:rsidRPr="009A7517" w:rsidRDefault="00F92F95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3E29" w:rsidRPr="009A7517" w14:paraId="12B4C965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5EE82ABA" w14:textId="77777777" w:rsidR="00F53E29" w:rsidRPr="009A7517" w:rsidRDefault="00F53E29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1" w:type="dxa"/>
            <w:vAlign w:val="bottom"/>
          </w:tcPr>
          <w:p w14:paraId="0BBC156A" w14:textId="12C52DD6" w:rsidR="00F53E29" w:rsidRPr="009A7517" w:rsidRDefault="006C1765" w:rsidP="0020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5,</w:t>
            </w:r>
            <w:r w:rsidR="0067561E" w:rsidRPr="009A7517">
              <w:rPr>
                <w:rFonts w:ascii="Angsana New" w:hAnsi="Angsana New"/>
                <w:sz w:val="30"/>
                <w:szCs w:val="30"/>
              </w:rPr>
              <w:t>074</w:t>
            </w:r>
          </w:p>
        </w:tc>
        <w:tc>
          <w:tcPr>
            <w:tcW w:w="1107" w:type="dxa"/>
            <w:vAlign w:val="bottom"/>
          </w:tcPr>
          <w:p w14:paraId="498E2FF1" w14:textId="4485DB0C" w:rsidR="00F53E29" w:rsidRPr="009A7517" w:rsidRDefault="00210C91" w:rsidP="0020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116" w:type="dxa"/>
            <w:vAlign w:val="bottom"/>
          </w:tcPr>
          <w:p w14:paraId="6ED1FF5F" w14:textId="0B674EA5" w:rsidR="00F53E29" w:rsidRPr="009A7517" w:rsidRDefault="00210C91" w:rsidP="0020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</w:t>
            </w:r>
            <w:r w:rsidR="0067561E" w:rsidRPr="009A7517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116" w:type="dxa"/>
            <w:vAlign w:val="bottom"/>
          </w:tcPr>
          <w:p w14:paraId="093EE304" w14:textId="65D45CB5" w:rsidR="00F53E29" w:rsidRPr="009A7517" w:rsidRDefault="00210C91" w:rsidP="0020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5,</w:t>
            </w:r>
            <w:r w:rsidR="0067561E" w:rsidRPr="009A7517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4C97BB89" w14:textId="77777777" w:rsidR="00F53E29" w:rsidRPr="009A7517" w:rsidRDefault="00F53E29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402619D" w14:textId="46F690E3" w:rsidR="00F53E29" w:rsidRPr="009A7517" w:rsidRDefault="00274BF7" w:rsidP="0020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3,573</w:t>
            </w:r>
          </w:p>
        </w:tc>
        <w:tc>
          <w:tcPr>
            <w:tcW w:w="1143" w:type="dxa"/>
            <w:vAlign w:val="bottom"/>
          </w:tcPr>
          <w:p w14:paraId="1A67C4FD" w14:textId="7C21210A" w:rsidR="00F53E29" w:rsidRPr="009A7517" w:rsidRDefault="00274BF7" w:rsidP="0020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19FCE89E" w14:textId="1DFD6EE7" w:rsidR="00F53E29" w:rsidRPr="009A7517" w:rsidRDefault="00274BF7" w:rsidP="0020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674AC8C" w14:textId="647DEA0A" w:rsidR="00F53E29" w:rsidRPr="009A7517" w:rsidRDefault="00274BF7" w:rsidP="0020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3,573</w:t>
            </w:r>
          </w:p>
        </w:tc>
      </w:tr>
      <w:tr w:rsidR="00F53E29" w:rsidRPr="009A7517" w14:paraId="45E1D846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3C9EE1E9" w14:textId="77777777" w:rsidR="00F53E29" w:rsidRPr="009A7517" w:rsidRDefault="00F53E29" w:rsidP="00F53E2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61" w:type="dxa"/>
            <w:vAlign w:val="bottom"/>
          </w:tcPr>
          <w:p w14:paraId="364D86A8" w14:textId="3FC7EC19" w:rsidR="00F53E29" w:rsidRPr="009A7517" w:rsidRDefault="006C1765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1,844</w:t>
            </w:r>
          </w:p>
        </w:tc>
        <w:tc>
          <w:tcPr>
            <w:tcW w:w="1107" w:type="dxa"/>
            <w:vAlign w:val="bottom"/>
          </w:tcPr>
          <w:p w14:paraId="57339ACB" w14:textId="735F0446" w:rsidR="00F53E29" w:rsidRPr="009A7517" w:rsidRDefault="00210C91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1C64DB0" w14:textId="3EC581B4" w:rsidR="00F53E29" w:rsidRPr="009A7517" w:rsidRDefault="00210C91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  <w:tc>
          <w:tcPr>
            <w:tcW w:w="1116" w:type="dxa"/>
            <w:vAlign w:val="bottom"/>
          </w:tcPr>
          <w:p w14:paraId="5F9F4103" w14:textId="0606B488" w:rsidR="00F53E29" w:rsidRPr="009A7517" w:rsidRDefault="00210C91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2,044</w:t>
            </w:r>
          </w:p>
        </w:tc>
        <w:tc>
          <w:tcPr>
            <w:tcW w:w="270" w:type="dxa"/>
          </w:tcPr>
          <w:p w14:paraId="7B8DF577" w14:textId="77777777" w:rsidR="00F53E29" w:rsidRPr="009A7517" w:rsidRDefault="00F53E29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00ECD38" w14:textId="198447C2" w:rsidR="00F53E29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1,765</w:t>
            </w:r>
          </w:p>
        </w:tc>
        <w:tc>
          <w:tcPr>
            <w:tcW w:w="1143" w:type="dxa"/>
            <w:vAlign w:val="bottom"/>
          </w:tcPr>
          <w:p w14:paraId="22E3A1E8" w14:textId="02C1A496" w:rsidR="00F53E29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11C6FC7A" w14:textId="59D3D06E" w:rsidR="00F53E29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9D09AD5" w14:textId="610546CA" w:rsidR="00F53E29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1,765</w:t>
            </w:r>
          </w:p>
        </w:tc>
      </w:tr>
      <w:tr w:rsidR="00F53E29" w:rsidRPr="009A7517" w14:paraId="28BECE63" w14:textId="77777777" w:rsidTr="003F0199">
        <w:trPr>
          <w:gridAfter w:val="1"/>
          <w:wAfter w:w="6" w:type="dxa"/>
        </w:trPr>
        <w:tc>
          <w:tcPr>
            <w:tcW w:w="4950" w:type="dxa"/>
            <w:shd w:val="clear" w:color="auto" w:fill="auto"/>
          </w:tcPr>
          <w:p w14:paraId="63EA1112" w14:textId="77777777" w:rsidR="00F53E29" w:rsidRPr="009A7517" w:rsidRDefault="00F53E29" w:rsidP="00F53E2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59DDB66" w14:textId="1CE24598" w:rsidR="00F53E29" w:rsidRPr="009A7517" w:rsidRDefault="006C1765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(8,923)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3F69532" w14:textId="44C2F4AF" w:rsidR="00F53E29" w:rsidRPr="009A7517" w:rsidRDefault="00210C91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(4,375)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5C68166" w14:textId="02B2DB22" w:rsidR="00F53E29" w:rsidRPr="009A7517" w:rsidRDefault="00210C91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B5EDE8C" w14:textId="6EF668D6" w:rsidR="00F53E29" w:rsidRPr="009A7517" w:rsidRDefault="00210C91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(13,298)</w:t>
            </w:r>
          </w:p>
        </w:tc>
        <w:tc>
          <w:tcPr>
            <w:tcW w:w="270" w:type="dxa"/>
            <w:shd w:val="clear" w:color="auto" w:fill="auto"/>
          </w:tcPr>
          <w:p w14:paraId="018C9F6B" w14:textId="77777777" w:rsidR="00F53E29" w:rsidRPr="009A7517" w:rsidRDefault="00F53E29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ACC7768" w14:textId="5C1D1D8E" w:rsidR="00F53E29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(2,779)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10D98B6" w14:textId="6403A6C0" w:rsidR="00F53E29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1A871D8" w14:textId="7B210F9A" w:rsidR="00F53E29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244709" w14:textId="3541EEE2" w:rsidR="00F53E29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(2,779)</w:t>
            </w:r>
          </w:p>
        </w:tc>
      </w:tr>
      <w:tr w:rsidR="0049765A" w:rsidRPr="009A7517" w14:paraId="22BCDF6F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3B0082CF" w14:textId="718F1FC7" w:rsidR="0049765A" w:rsidRPr="009A7517" w:rsidRDefault="0049765A" w:rsidP="004976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61" w:type="dxa"/>
            <w:vAlign w:val="bottom"/>
          </w:tcPr>
          <w:p w14:paraId="1DA706AF" w14:textId="74923B05" w:rsidR="0049765A" w:rsidRPr="009A7517" w:rsidRDefault="006C1765" w:rsidP="000338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(1,213)</w:t>
            </w:r>
          </w:p>
        </w:tc>
        <w:tc>
          <w:tcPr>
            <w:tcW w:w="1107" w:type="dxa"/>
            <w:vAlign w:val="bottom"/>
          </w:tcPr>
          <w:p w14:paraId="2BB825FE" w14:textId="3683B83E" w:rsidR="0049765A" w:rsidRPr="009A7517" w:rsidRDefault="00210C91" w:rsidP="000338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(6)</w:t>
            </w:r>
          </w:p>
        </w:tc>
        <w:tc>
          <w:tcPr>
            <w:tcW w:w="1116" w:type="dxa"/>
            <w:vAlign w:val="bottom"/>
          </w:tcPr>
          <w:p w14:paraId="52964083" w14:textId="54D13AD7" w:rsidR="0049765A" w:rsidRPr="009A7517" w:rsidRDefault="00210C91" w:rsidP="000338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(72)</w:t>
            </w:r>
          </w:p>
        </w:tc>
        <w:tc>
          <w:tcPr>
            <w:tcW w:w="1116" w:type="dxa"/>
            <w:vAlign w:val="bottom"/>
          </w:tcPr>
          <w:p w14:paraId="6935C71E" w14:textId="7291941C" w:rsidR="0049765A" w:rsidRPr="009A7517" w:rsidRDefault="00210C91" w:rsidP="000338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(1,291)</w:t>
            </w:r>
          </w:p>
        </w:tc>
        <w:tc>
          <w:tcPr>
            <w:tcW w:w="270" w:type="dxa"/>
          </w:tcPr>
          <w:p w14:paraId="4F24A875" w14:textId="77777777" w:rsidR="0049765A" w:rsidRPr="009A7517" w:rsidRDefault="0049765A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C5F732F" w14:textId="0461021A" w:rsidR="0049765A" w:rsidRPr="009A7517" w:rsidRDefault="00274BF7" w:rsidP="000338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(9,787)</w:t>
            </w:r>
          </w:p>
        </w:tc>
        <w:tc>
          <w:tcPr>
            <w:tcW w:w="1143" w:type="dxa"/>
            <w:vAlign w:val="bottom"/>
          </w:tcPr>
          <w:p w14:paraId="04D2B462" w14:textId="189A4284" w:rsidR="0049765A" w:rsidRPr="009A7517" w:rsidRDefault="00274BF7" w:rsidP="000338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225ED311" w14:textId="70F675BA" w:rsidR="0049765A" w:rsidRPr="009A7517" w:rsidRDefault="00274BF7" w:rsidP="000338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AD4073F" w14:textId="45089B57" w:rsidR="0049765A" w:rsidRPr="009A7517" w:rsidRDefault="00274BF7" w:rsidP="000338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(9,787)</w:t>
            </w:r>
          </w:p>
        </w:tc>
      </w:tr>
      <w:tr w:rsidR="00F53E29" w:rsidRPr="009A7517" w14:paraId="4050038A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42D47D11" w14:textId="2E373163" w:rsidR="00F53E29" w:rsidRPr="009A7517" w:rsidRDefault="00F53E29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61" w:type="dxa"/>
            <w:vAlign w:val="bottom"/>
          </w:tcPr>
          <w:p w14:paraId="6CCEC38C" w14:textId="45573812" w:rsidR="00F53E29" w:rsidRPr="009A7517" w:rsidRDefault="006C1765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67561E" w:rsidRPr="009A7517">
              <w:rPr>
                <w:rFonts w:ascii="Angsana New" w:hAnsi="Angsana New"/>
                <w:b/>
                <w:bCs/>
                <w:sz w:val="30"/>
                <w:szCs w:val="30"/>
              </w:rPr>
              <w:t>3,218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07" w:type="dxa"/>
            <w:vAlign w:val="bottom"/>
          </w:tcPr>
          <w:p w14:paraId="5330D1E9" w14:textId="23729232" w:rsidR="00F53E29" w:rsidRPr="009A7517" w:rsidRDefault="00210C91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(4,341)</w:t>
            </w:r>
          </w:p>
        </w:tc>
        <w:tc>
          <w:tcPr>
            <w:tcW w:w="1116" w:type="dxa"/>
            <w:vAlign w:val="bottom"/>
          </w:tcPr>
          <w:p w14:paraId="12F1C1D2" w14:textId="0D6BEE85" w:rsidR="00F53E29" w:rsidRPr="009A7517" w:rsidRDefault="0067561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5FA55786" w14:textId="6F65C46F" w:rsidR="00F53E29" w:rsidRPr="009A7517" w:rsidRDefault="00210C91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67561E" w:rsidRPr="009A7517">
              <w:rPr>
                <w:rFonts w:ascii="Angsana New" w:hAnsi="Angsana New"/>
                <w:b/>
                <w:bCs/>
                <w:sz w:val="30"/>
                <w:szCs w:val="30"/>
              </w:rPr>
              <w:t>7,265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1B9F65" w14:textId="77777777" w:rsidR="00F53E29" w:rsidRPr="009A7517" w:rsidRDefault="00F53E29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FBEDF39" w14:textId="2110B044" w:rsidR="00F53E29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(7,228)</w:t>
            </w:r>
          </w:p>
        </w:tc>
        <w:tc>
          <w:tcPr>
            <w:tcW w:w="1143" w:type="dxa"/>
            <w:vAlign w:val="bottom"/>
          </w:tcPr>
          <w:p w14:paraId="08867F61" w14:textId="1846F1C7" w:rsidR="00F53E29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2AD14E7B" w14:textId="74B6274C" w:rsidR="00F53E29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ABC9EE6" w14:textId="62F1977F" w:rsidR="00F53E29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(7,288)</w:t>
            </w:r>
          </w:p>
        </w:tc>
      </w:tr>
      <w:tr w:rsidR="00490D7F" w:rsidRPr="009A7517" w14:paraId="3577AF0E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4A3C0AAA" w14:textId="77777777" w:rsidR="000338F1" w:rsidRPr="009A7517" w:rsidRDefault="00490D7F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เงินกู้ยืมจากสถาบันการเงินที่ใช้ในการป้องกัน</w:t>
            </w:r>
          </w:p>
          <w:p w14:paraId="0F929A55" w14:textId="56761955" w:rsidR="00490D7F" w:rsidRPr="009A7517" w:rsidRDefault="000338F1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ab/>
            </w:r>
            <w:r w:rsidR="00490D7F" w:rsidRPr="009A7517">
              <w:rPr>
                <w:rFonts w:ascii="Angsana New" w:hAnsi="Angsana New" w:hint="cs"/>
                <w:sz w:val="30"/>
                <w:szCs w:val="30"/>
                <w:cs/>
              </w:rPr>
              <w:t>ความเสี่ยงของเงินลงทุนสุทธิ</w:t>
            </w:r>
          </w:p>
        </w:tc>
        <w:tc>
          <w:tcPr>
            <w:tcW w:w="1161" w:type="dxa"/>
            <w:vAlign w:val="bottom"/>
          </w:tcPr>
          <w:p w14:paraId="06375CAA" w14:textId="3B027191" w:rsidR="00490D7F" w:rsidRPr="009A7517" w:rsidRDefault="00210C91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07" w:type="dxa"/>
            <w:vAlign w:val="bottom"/>
          </w:tcPr>
          <w:p w14:paraId="14EA9890" w14:textId="0EA93012" w:rsidR="00490D7F" w:rsidRPr="009A7517" w:rsidRDefault="00210C91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591</w:t>
            </w:r>
          </w:p>
        </w:tc>
        <w:tc>
          <w:tcPr>
            <w:tcW w:w="1116" w:type="dxa"/>
            <w:vAlign w:val="bottom"/>
          </w:tcPr>
          <w:p w14:paraId="06EB85A3" w14:textId="571C2564" w:rsidR="00490D7F" w:rsidRPr="009A7517" w:rsidRDefault="00D77AB2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14726FF8" w14:textId="512A523B" w:rsidR="00490D7F" w:rsidRPr="009A7517" w:rsidRDefault="00D77AB2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053E47F3" w14:textId="77777777" w:rsidR="00490D7F" w:rsidRPr="009A7517" w:rsidRDefault="00490D7F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15AFA5D" w14:textId="694DBF12" w:rsidR="00490D7F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43" w:type="dxa"/>
            <w:vAlign w:val="bottom"/>
          </w:tcPr>
          <w:p w14:paraId="5A438764" w14:textId="66A810DE" w:rsidR="00490D7F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6BADFDB6" w14:textId="589C141A" w:rsidR="00490D7F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CEB2F06" w14:textId="76BC0228" w:rsidR="00490D7F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3E29" w:rsidRPr="009A7517" w14:paraId="0D7C0FBB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58A49561" w14:textId="3AD5589F" w:rsidR="00F53E29" w:rsidRPr="009A7517" w:rsidRDefault="00F53E29" w:rsidP="00F53E29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61" w:type="dxa"/>
            <w:vAlign w:val="bottom"/>
          </w:tcPr>
          <w:p w14:paraId="3D0398AF" w14:textId="48D486EC" w:rsidR="00F53E29" w:rsidRPr="009A7517" w:rsidRDefault="006C1765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136</w:t>
            </w:r>
          </w:p>
        </w:tc>
        <w:tc>
          <w:tcPr>
            <w:tcW w:w="1107" w:type="dxa"/>
            <w:vAlign w:val="bottom"/>
          </w:tcPr>
          <w:p w14:paraId="4E05415F" w14:textId="61C4DB98" w:rsidR="00F53E29" w:rsidRPr="009A7517" w:rsidRDefault="00D77AB2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3AA9C483" w14:textId="6DD36489" w:rsidR="00F53E29" w:rsidRPr="009A7517" w:rsidRDefault="00D77AB2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1DE497C1" w14:textId="0888989B" w:rsidR="00F53E29" w:rsidRPr="009A7517" w:rsidRDefault="00D77AB2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14:paraId="659E897F" w14:textId="77777777" w:rsidR="00F53E29" w:rsidRPr="009A7517" w:rsidRDefault="00F53E29" w:rsidP="000338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E0DCACB" w14:textId="25ABBB22" w:rsidR="00F53E29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43" w:type="dxa"/>
            <w:vAlign w:val="bottom"/>
          </w:tcPr>
          <w:p w14:paraId="422998AD" w14:textId="4836D1E8" w:rsidR="00F53E29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50D2F0E6" w14:textId="7A1F80DA" w:rsidR="00F53E29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7708F68" w14:textId="259F27A7" w:rsidR="00F53E29" w:rsidRPr="009A7517" w:rsidRDefault="00274BF7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E7B21" w:rsidRPr="009A7517" w14:paraId="5552F07B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593D0A76" w14:textId="7DCE74DD" w:rsidR="005E7B21" w:rsidRPr="009A7517" w:rsidRDefault="005E7B21" w:rsidP="00F53E29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61" w:type="dxa"/>
            <w:vAlign w:val="bottom"/>
          </w:tcPr>
          <w:p w14:paraId="15C73D37" w14:textId="50E6B0FA" w:rsidR="005E7B21" w:rsidRPr="009A7517" w:rsidRDefault="006C1765" w:rsidP="000338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3,917</w:t>
            </w:r>
          </w:p>
        </w:tc>
        <w:tc>
          <w:tcPr>
            <w:tcW w:w="1107" w:type="dxa"/>
            <w:vAlign w:val="bottom"/>
          </w:tcPr>
          <w:p w14:paraId="1784337C" w14:textId="67CB8B09" w:rsidR="005E7B21" w:rsidRPr="009A7517" w:rsidRDefault="00210C91" w:rsidP="000338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45B7E0FB" w14:textId="05ECBA52" w:rsidR="005E7B21" w:rsidRPr="009A7517" w:rsidRDefault="00210C91" w:rsidP="000338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3A3EDB38" w14:textId="16B764C5" w:rsidR="005E7B21" w:rsidRPr="009A7517" w:rsidRDefault="00D77AB2" w:rsidP="000338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3,917</w:t>
            </w:r>
          </w:p>
        </w:tc>
        <w:tc>
          <w:tcPr>
            <w:tcW w:w="270" w:type="dxa"/>
          </w:tcPr>
          <w:p w14:paraId="186CCB9D" w14:textId="77777777" w:rsidR="005E7B21" w:rsidRPr="009A7517" w:rsidRDefault="005E7B21" w:rsidP="000338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0CBF877" w14:textId="5D91D07B" w:rsidR="005E7B21" w:rsidRPr="009A7517" w:rsidRDefault="00274BF7" w:rsidP="000338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3,917</w:t>
            </w:r>
          </w:p>
        </w:tc>
        <w:tc>
          <w:tcPr>
            <w:tcW w:w="1143" w:type="dxa"/>
            <w:vAlign w:val="bottom"/>
          </w:tcPr>
          <w:p w14:paraId="4C07AA12" w14:textId="3DF7E064" w:rsidR="005E7B21" w:rsidRPr="009A7517" w:rsidRDefault="00274BF7" w:rsidP="000338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5D146142" w14:textId="696830C5" w:rsidR="005E7B21" w:rsidRPr="009A7517" w:rsidRDefault="00274BF7" w:rsidP="000338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1E41051" w14:textId="5A14DD8C" w:rsidR="005E7B21" w:rsidRPr="009A7517" w:rsidRDefault="00274BF7" w:rsidP="000338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3,917</w:t>
            </w:r>
          </w:p>
        </w:tc>
      </w:tr>
      <w:tr w:rsidR="00F53E29" w:rsidRPr="009A7517" w14:paraId="5F16F6E1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6E2A9191" w14:textId="77777777" w:rsidR="00F53E29" w:rsidRPr="009A7517" w:rsidRDefault="00F53E29" w:rsidP="00F53E29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1" w:type="dxa"/>
            <w:vAlign w:val="bottom"/>
          </w:tcPr>
          <w:p w14:paraId="721F6195" w14:textId="1A7DB3D2" w:rsidR="00F53E29" w:rsidRPr="009A7517" w:rsidRDefault="0067561E" w:rsidP="000338F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1107" w:type="dxa"/>
            <w:vAlign w:val="bottom"/>
          </w:tcPr>
          <w:p w14:paraId="38EF7F59" w14:textId="221B23B1" w:rsidR="00F53E29" w:rsidRPr="009A7517" w:rsidRDefault="00210C91" w:rsidP="000338F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(3,750)</w:t>
            </w:r>
          </w:p>
        </w:tc>
        <w:tc>
          <w:tcPr>
            <w:tcW w:w="1116" w:type="dxa"/>
            <w:vAlign w:val="bottom"/>
          </w:tcPr>
          <w:p w14:paraId="56F55AAA" w14:textId="2C130E27" w:rsidR="00F53E29" w:rsidRPr="009A7517" w:rsidRDefault="0067561E" w:rsidP="000338F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1DA403BA" w14:textId="1690304E" w:rsidR="00F53E29" w:rsidRPr="009A7517" w:rsidRDefault="00F32E98" w:rsidP="000338F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(2,</w:t>
            </w:r>
            <w:r w:rsidR="00C11F53" w:rsidRPr="009A7517">
              <w:rPr>
                <w:rFonts w:ascii="Angsana New" w:hAnsi="Angsana New"/>
                <w:b/>
                <w:bCs/>
                <w:sz w:val="30"/>
                <w:szCs w:val="30"/>
              </w:rPr>
              <w:t>621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2FB37D" w14:textId="77777777" w:rsidR="00F53E29" w:rsidRPr="009A7517" w:rsidRDefault="00F53E29" w:rsidP="000338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9058FBD" w14:textId="6E4B8D42" w:rsidR="00F53E29" w:rsidRPr="009A7517" w:rsidRDefault="00274BF7" w:rsidP="000338F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(3,311)</w:t>
            </w:r>
          </w:p>
        </w:tc>
        <w:tc>
          <w:tcPr>
            <w:tcW w:w="1143" w:type="dxa"/>
            <w:vAlign w:val="bottom"/>
          </w:tcPr>
          <w:p w14:paraId="05680A86" w14:textId="637719E1" w:rsidR="00F53E29" w:rsidRPr="009A7517" w:rsidRDefault="00274BF7" w:rsidP="000338F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03686763" w14:textId="6B28C525" w:rsidR="00F53E29" w:rsidRPr="009A7517" w:rsidRDefault="00274BF7" w:rsidP="000338F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752F6FD" w14:textId="5F75A1FC" w:rsidR="00F53E29" w:rsidRPr="009A7517" w:rsidRDefault="00274BF7" w:rsidP="000338F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(3,311)</w:t>
            </w:r>
          </w:p>
        </w:tc>
      </w:tr>
    </w:tbl>
    <w:p w14:paraId="2FABF755" w14:textId="514025EA" w:rsidR="00DE3ECD" w:rsidRPr="009A7517" w:rsidRDefault="00302D91" w:rsidP="00302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jc w:val="thaiDistribute"/>
        <w:rPr>
          <w:sz w:val="28"/>
          <w:szCs w:val="28"/>
        </w:rPr>
      </w:pPr>
      <w:r w:rsidRPr="009A7517">
        <w:rPr>
          <w:sz w:val="28"/>
          <w:szCs w:val="28"/>
          <w:cs/>
        </w:rPr>
        <w:tab/>
      </w:r>
    </w:p>
    <w:p w14:paraId="13E0C047" w14:textId="77777777" w:rsidR="00870063" w:rsidRPr="009A7517" w:rsidRDefault="00870063" w:rsidP="0087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8"/>
          <w:szCs w:val="28"/>
        </w:rPr>
      </w:pPr>
    </w:p>
    <w:p w14:paraId="73FC5B6A" w14:textId="77777777" w:rsidR="00870063" w:rsidRPr="009A7517" w:rsidRDefault="00870063" w:rsidP="0087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14"/>
        </w:tabs>
        <w:rPr>
          <w:sz w:val="28"/>
          <w:szCs w:val="28"/>
          <w:cs/>
        </w:rPr>
      </w:pPr>
      <w:r w:rsidRPr="009A7517">
        <w:rPr>
          <w:sz w:val="28"/>
          <w:szCs w:val="28"/>
        </w:rPr>
        <w:tab/>
      </w:r>
    </w:p>
    <w:p w14:paraId="6EC96743" w14:textId="391C26F4" w:rsidR="00870063" w:rsidRPr="009A7517" w:rsidRDefault="00FD3601" w:rsidP="00F53E29">
      <w:pPr>
        <w:tabs>
          <w:tab w:val="clear" w:pos="1644"/>
          <w:tab w:val="left" w:pos="1665"/>
        </w:tabs>
        <w:rPr>
          <w:sz w:val="28"/>
          <w:szCs w:val="28"/>
        </w:rPr>
      </w:pPr>
      <w:r w:rsidRPr="009A7517">
        <w:rPr>
          <w:sz w:val="28"/>
          <w:szCs w:val="28"/>
        </w:rPr>
        <w:tab/>
      </w:r>
    </w:p>
    <w:p w14:paraId="4AC79EF1" w14:textId="77777777" w:rsidR="00302D91" w:rsidRPr="009A7517" w:rsidRDefault="00302D91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tbl>
      <w:tblPr>
        <w:tblpPr w:leftFromText="180" w:rightFromText="180" w:vertAnchor="text" w:horzAnchor="page" w:tblpX="1418" w:tblpYSpec="inside"/>
        <w:tblW w:w="14289" w:type="dxa"/>
        <w:tblLayout w:type="fixed"/>
        <w:tblLook w:val="01E0" w:firstRow="1" w:lastRow="1" w:firstColumn="1" w:lastColumn="1" w:noHBand="0" w:noVBand="0"/>
      </w:tblPr>
      <w:tblGrid>
        <w:gridCol w:w="4950"/>
        <w:gridCol w:w="1161"/>
        <w:gridCol w:w="1107"/>
        <w:gridCol w:w="1116"/>
        <w:gridCol w:w="1116"/>
        <w:gridCol w:w="270"/>
        <w:gridCol w:w="1125"/>
        <w:gridCol w:w="1143"/>
        <w:gridCol w:w="1125"/>
        <w:gridCol w:w="1170"/>
        <w:gridCol w:w="6"/>
      </w:tblGrid>
      <w:tr w:rsidR="000338F1" w:rsidRPr="009A7517" w14:paraId="6AA673A3" w14:textId="77777777" w:rsidTr="003F0199">
        <w:trPr>
          <w:tblHeader/>
        </w:trPr>
        <w:tc>
          <w:tcPr>
            <w:tcW w:w="4950" w:type="dxa"/>
          </w:tcPr>
          <w:p w14:paraId="589960AF" w14:textId="77777777" w:rsidR="000338F1" w:rsidRPr="009A7517" w:rsidRDefault="000338F1" w:rsidP="00801037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500" w:type="dxa"/>
            <w:gridSpan w:val="4"/>
          </w:tcPr>
          <w:p w14:paraId="0F1F0DA4" w14:textId="77777777" w:rsidR="000338F1" w:rsidRPr="009A7517" w:rsidRDefault="000338F1" w:rsidP="00801037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5B0DEB" w14:textId="77777777" w:rsidR="000338F1" w:rsidRPr="009A7517" w:rsidRDefault="000338F1" w:rsidP="0080103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9" w:type="dxa"/>
            <w:gridSpan w:val="5"/>
          </w:tcPr>
          <w:p w14:paraId="0131B2D6" w14:textId="77777777" w:rsidR="000338F1" w:rsidRPr="009A7517" w:rsidRDefault="000338F1" w:rsidP="00801037">
            <w:pPr>
              <w:pStyle w:val="BodyText"/>
              <w:tabs>
                <w:tab w:val="clear" w:pos="5387"/>
                <w:tab w:val="left" w:pos="5110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8F1" w:rsidRPr="009A7517" w14:paraId="17400430" w14:textId="77777777" w:rsidTr="003F0199">
        <w:trPr>
          <w:gridAfter w:val="1"/>
          <w:wAfter w:w="6" w:type="dxa"/>
          <w:tblHeader/>
        </w:trPr>
        <w:tc>
          <w:tcPr>
            <w:tcW w:w="4950" w:type="dxa"/>
            <w:vAlign w:val="bottom"/>
          </w:tcPr>
          <w:p w14:paraId="363F395D" w14:textId="77777777" w:rsidR="00742BA3" w:rsidRPr="009A7517" w:rsidRDefault="000338F1" w:rsidP="00801037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6FA0AADA" w14:textId="2244805F" w:rsidR="000338F1" w:rsidRPr="009A7517" w:rsidRDefault="000338F1" w:rsidP="00742BA3">
            <w:pPr>
              <w:pStyle w:val="BodyText"/>
              <w:spacing w:after="0"/>
              <w:ind w:left="145" w:right="-405" w:firstLine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</w:tcPr>
          <w:p w14:paraId="01C76FE0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07" w:type="dxa"/>
          </w:tcPr>
          <w:p w14:paraId="5B1B8F75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เงินเยน</w:t>
            </w:r>
          </w:p>
          <w:p w14:paraId="4B5B665B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16" w:type="dxa"/>
          </w:tcPr>
          <w:p w14:paraId="0C727C4A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F16E473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16" w:type="dxa"/>
          </w:tcPr>
          <w:p w14:paraId="4C46C0C8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15E8A8D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2F63185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9D67D2E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43" w:type="dxa"/>
          </w:tcPr>
          <w:p w14:paraId="248D1A97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เงินโครน</w:t>
            </w:r>
          </w:p>
          <w:p w14:paraId="5441D444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125" w:type="dxa"/>
          </w:tcPr>
          <w:p w14:paraId="7C79247E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79F646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</w:tcPr>
          <w:p w14:paraId="37E9C90D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D2C799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338F1" w:rsidRPr="009A7517" w14:paraId="26B6AAC4" w14:textId="77777777" w:rsidTr="003F0199">
        <w:trPr>
          <w:tblHeader/>
        </w:trPr>
        <w:tc>
          <w:tcPr>
            <w:tcW w:w="4950" w:type="dxa"/>
            <w:vAlign w:val="bottom"/>
          </w:tcPr>
          <w:p w14:paraId="0DED637B" w14:textId="77777777" w:rsidR="000338F1" w:rsidRPr="009A7517" w:rsidRDefault="000338F1" w:rsidP="00801037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4"/>
          </w:tcPr>
          <w:p w14:paraId="670E2871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25327130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9" w:type="dxa"/>
            <w:gridSpan w:val="5"/>
          </w:tcPr>
          <w:p w14:paraId="1B2CF4C3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338F1" w:rsidRPr="009A7517" w14:paraId="6766030D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48C1F772" w14:textId="77777777" w:rsidR="000338F1" w:rsidRPr="009A7517" w:rsidRDefault="000338F1" w:rsidP="00801037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61" w:type="dxa"/>
            <w:vAlign w:val="bottom"/>
          </w:tcPr>
          <w:p w14:paraId="543EACE0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037AECC3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DD9B116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36B4DF7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AE6AF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F9074E7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63E1BDFF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vAlign w:val="bottom"/>
          </w:tcPr>
          <w:p w14:paraId="6642D80B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D671A3B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338F1" w:rsidRPr="009A7517" w14:paraId="0D414812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4F8FFDB6" w14:textId="77777777" w:rsidR="000338F1" w:rsidRPr="009A7517" w:rsidRDefault="000338F1" w:rsidP="00801037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1" w:type="dxa"/>
            <w:vAlign w:val="bottom"/>
          </w:tcPr>
          <w:p w14:paraId="62050FD9" w14:textId="77777777" w:rsidR="000338F1" w:rsidRPr="009A7517" w:rsidRDefault="000338F1" w:rsidP="0020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3,814</w:t>
            </w:r>
          </w:p>
        </w:tc>
        <w:tc>
          <w:tcPr>
            <w:tcW w:w="1107" w:type="dxa"/>
            <w:vAlign w:val="bottom"/>
          </w:tcPr>
          <w:p w14:paraId="773DE4C6" w14:textId="77777777" w:rsidR="000338F1" w:rsidRPr="009A7517" w:rsidRDefault="000338F1" w:rsidP="0020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116" w:type="dxa"/>
            <w:vAlign w:val="bottom"/>
          </w:tcPr>
          <w:p w14:paraId="1C7E842E" w14:textId="77777777" w:rsidR="000338F1" w:rsidRPr="009A7517" w:rsidRDefault="000338F1" w:rsidP="0020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492</w:t>
            </w:r>
          </w:p>
        </w:tc>
        <w:tc>
          <w:tcPr>
            <w:tcW w:w="1116" w:type="dxa"/>
            <w:vAlign w:val="bottom"/>
          </w:tcPr>
          <w:p w14:paraId="3CA1A31E" w14:textId="77777777" w:rsidR="000338F1" w:rsidRPr="009A7517" w:rsidRDefault="000338F1" w:rsidP="0020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4,326</w:t>
            </w:r>
          </w:p>
        </w:tc>
        <w:tc>
          <w:tcPr>
            <w:tcW w:w="270" w:type="dxa"/>
          </w:tcPr>
          <w:p w14:paraId="1FFB778A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D25A11C" w14:textId="77777777" w:rsidR="000338F1" w:rsidRPr="009A7517" w:rsidRDefault="000338F1" w:rsidP="0020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2,183</w:t>
            </w:r>
          </w:p>
        </w:tc>
        <w:tc>
          <w:tcPr>
            <w:tcW w:w="1143" w:type="dxa"/>
            <w:vAlign w:val="bottom"/>
          </w:tcPr>
          <w:p w14:paraId="77A25695" w14:textId="77777777" w:rsidR="000338F1" w:rsidRPr="009A7517" w:rsidRDefault="000338F1" w:rsidP="0020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29E080CD" w14:textId="77777777" w:rsidR="000338F1" w:rsidRPr="009A7517" w:rsidRDefault="000338F1" w:rsidP="0020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4B9F6E4" w14:textId="77777777" w:rsidR="000338F1" w:rsidRPr="009A7517" w:rsidRDefault="000338F1" w:rsidP="0020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2,183</w:t>
            </w:r>
          </w:p>
        </w:tc>
      </w:tr>
      <w:tr w:rsidR="000338F1" w:rsidRPr="009A7517" w14:paraId="2707E3A4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1C7699B5" w14:textId="77777777" w:rsidR="000338F1" w:rsidRPr="009A7517" w:rsidRDefault="000338F1" w:rsidP="008010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61" w:type="dxa"/>
            <w:vAlign w:val="bottom"/>
          </w:tcPr>
          <w:p w14:paraId="0CF36CF4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1,124</w:t>
            </w:r>
          </w:p>
        </w:tc>
        <w:tc>
          <w:tcPr>
            <w:tcW w:w="1107" w:type="dxa"/>
            <w:vAlign w:val="bottom"/>
          </w:tcPr>
          <w:p w14:paraId="71A788F5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433E014F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71</w:t>
            </w:r>
          </w:p>
        </w:tc>
        <w:tc>
          <w:tcPr>
            <w:tcW w:w="1116" w:type="dxa"/>
            <w:vAlign w:val="bottom"/>
          </w:tcPr>
          <w:p w14:paraId="3CC51987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1,195</w:t>
            </w:r>
          </w:p>
        </w:tc>
        <w:tc>
          <w:tcPr>
            <w:tcW w:w="270" w:type="dxa"/>
          </w:tcPr>
          <w:p w14:paraId="7071241C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F833EBB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2,445</w:t>
            </w:r>
          </w:p>
        </w:tc>
        <w:tc>
          <w:tcPr>
            <w:tcW w:w="1143" w:type="dxa"/>
            <w:vAlign w:val="bottom"/>
          </w:tcPr>
          <w:p w14:paraId="290A6FD1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10705D46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1B710AF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2,445</w:t>
            </w:r>
          </w:p>
        </w:tc>
      </w:tr>
      <w:tr w:rsidR="000338F1" w:rsidRPr="009A7517" w14:paraId="30E1F3D4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74B4CACA" w14:textId="77777777" w:rsidR="000338F1" w:rsidRPr="009A7517" w:rsidRDefault="000338F1" w:rsidP="00801037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61" w:type="dxa"/>
            <w:vAlign w:val="bottom"/>
          </w:tcPr>
          <w:p w14:paraId="56D49AC5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104</w:t>
            </w:r>
          </w:p>
        </w:tc>
        <w:tc>
          <w:tcPr>
            <w:tcW w:w="1107" w:type="dxa"/>
            <w:vAlign w:val="bottom"/>
          </w:tcPr>
          <w:p w14:paraId="35426D48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50672458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1FEA1EDC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73AE9E0F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CF291E0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43" w:type="dxa"/>
            <w:vAlign w:val="bottom"/>
          </w:tcPr>
          <w:p w14:paraId="50D2EB8E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1,072</w:t>
            </w:r>
          </w:p>
        </w:tc>
        <w:tc>
          <w:tcPr>
            <w:tcW w:w="1125" w:type="dxa"/>
            <w:vAlign w:val="bottom"/>
          </w:tcPr>
          <w:p w14:paraId="46A394BB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C8DA43A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1,072</w:t>
            </w:r>
          </w:p>
        </w:tc>
      </w:tr>
      <w:tr w:rsidR="000338F1" w:rsidRPr="009A7517" w14:paraId="782AF0CC" w14:textId="77777777" w:rsidTr="003F0199">
        <w:trPr>
          <w:gridAfter w:val="1"/>
          <w:wAfter w:w="6" w:type="dxa"/>
        </w:trPr>
        <w:tc>
          <w:tcPr>
            <w:tcW w:w="4950" w:type="dxa"/>
            <w:shd w:val="clear" w:color="auto" w:fill="auto"/>
          </w:tcPr>
          <w:p w14:paraId="6753CCAD" w14:textId="77777777" w:rsidR="000338F1" w:rsidRPr="009A7517" w:rsidRDefault="000338F1" w:rsidP="008010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4DFFFB0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(16,016)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060B98F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(4,966)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9BB8CBF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(2)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B136782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(20,984)</w:t>
            </w:r>
          </w:p>
        </w:tc>
        <w:tc>
          <w:tcPr>
            <w:tcW w:w="270" w:type="dxa"/>
            <w:shd w:val="clear" w:color="auto" w:fill="auto"/>
          </w:tcPr>
          <w:p w14:paraId="7276C42F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15136BC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(2,688)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3ADA749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7F75EF5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02A2C3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(2,688)</w:t>
            </w:r>
          </w:p>
        </w:tc>
      </w:tr>
      <w:tr w:rsidR="000338F1" w:rsidRPr="009A7517" w14:paraId="5AE7176C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2264B9C6" w14:textId="77777777" w:rsidR="000338F1" w:rsidRPr="009A7517" w:rsidRDefault="000338F1" w:rsidP="008010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61" w:type="dxa"/>
            <w:vAlign w:val="bottom"/>
          </w:tcPr>
          <w:p w14:paraId="0D37978E" w14:textId="77777777" w:rsidR="000338F1" w:rsidRPr="009A7517" w:rsidRDefault="000338F1" w:rsidP="0080103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(1,741)</w:t>
            </w:r>
          </w:p>
        </w:tc>
        <w:tc>
          <w:tcPr>
            <w:tcW w:w="1107" w:type="dxa"/>
            <w:vAlign w:val="bottom"/>
          </w:tcPr>
          <w:p w14:paraId="28BDE606" w14:textId="77777777" w:rsidR="000338F1" w:rsidRPr="009A7517" w:rsidRDefault="000338F1" w:rsidP="0080103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(2)</w:t>
            </w:r>
          </w:p>
        </w:tc>
        <w:tc>
          <w:tcPr>
            <w:tcW w:w="1116" w:type="dxa"/>
            <w:vAlign w:val="bottom"/>
          </w:tcPr>
          <w:p w14:paraId="182E39F1" w14:textId="77777777" w:rsidR="000338F1" w:rsidRPr="009A7517" w:rsidRDefault="000338F1" w:rsidP="0080103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(38)</w:t>
            </w:r>
          </w:p>
        </w:tc>
        <w:tc>
          <w:tcPr>
            <w:tcW w:w="1116" w:type="dxa"/>
            <w:vAlign w:val="bottom"/>
          </w:tcPr>
          <w:p w14:paraId="40718A26" w14:textId="77777777" w:rsidR="000338F1" w:rsidRPr="009A7517" w:rsidRDefault="000338F1" w:rsidP="0080103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(1,781)</w:t>
            </w:r>
          </w:p>
        </w:tc>
        <w:tc>
          <w:tcPr>
            <w:tcW w:w="270" w:type="dxa"/>
          </w:tcPr>
          <w:p w14:paraId="5ECDA51A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243B35C" w14:textId="77777777" w:rsidR="000338F1" w:rsidRPr="009A7517" w:rsidRDefault="000338F1" w:rsidP="0080103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(4,990)</w:t>
            </w:r>
          </w:p>
        </w:tc>
        <w:tc>
          <w:tcPr>
            <w:tcW w:w="1143" w:type="dxa"/>
            <w:vAlign w:val="bottom"/>
          </w:tcPr>
          <w:p w14:paraId="4A448CE4" w14:textId="77777777" w:rsidR="000338F1" w:rsidRPr="009A7517" w:rsidRDefault="000338F1" w:rsidP="0080103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42DDD0B5" w14:textId="77777777" w:rsidR="000338F1" w:rsidRPr="009A7517" w:rsidRDefault="000338F1" w:rsidP="0080103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(4)</w:t>
            </w:r>
          </w:p>
        </w:tc>
        <w:tc>
          <w:tcPr>
            <w:tcW w:w="1170" w:type="dxa"/>
            <w:vAlign w:val="bottom"/>
          </w:tcPr>
          <w:p w14:paraId="529C8D57" w14:textId="77777777" w:rsidR="000338F1" w:rsidRPr="009A7517" w:rsidRDefault="000338F1" w:rsidP="0080103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(4,994)</w:t>
            </w:r>
          </w:p>
        </w:tc>
      </w:tr>
      <w:tr w:rsidR="000338F1" w:rsidRPr="009A7517" w14:paraId="3FE8A474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6E7A7BC0" w14:textId="77777777" w:rsidR="000338F1" w:rsidRPr="009A7517" w:rsidRDefault="000338F1" w:rsidP="00801037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61" w:type="dxa"/>
            <w:vAlign w:val="bottom"/>
          </w:tcPr>
          <w:p w14:paraId="6BEA55B4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(12,715)</w:t>
            </w:r>
          </w:p>
        </w:tc>
        <w:tc>
          <w:tcPr>
            <w:tcW w:w="1107" w:type="dxa"/>
            <w:vAlign w:val="bottom"/>
          </w:tcPr>
          <w:p w14:paraId="17E6DC65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(4,948)</w:t>
            </w:r>
          </w:p>
        </w:tc>
        <w:tc>
          <w:tcPr>
            <w:tcW w:w="1116" w:type="dxa"/>
            <w:vAlign w:val="bottom"/>
          </w:tcPr>
          <w:p w14:paraId="0EA1C7DD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6F7D3376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(17,140)</w:t>
            </w:r>
          </w:p>
        </w:tc>
        <w:tc>
          <w:tcPr>
            <w:tcW w:w="270" w:type="dxa"/>
          </w:tcPr>
          <w:p w14:paraId="312C2F54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7206DEE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(3,050)</w:t>
            </w:r>
          </w:p>
        </w:tc>
        <w:tc>
          <w:tcPr>
            <w:tcW w:w="1143" w:type="dxa"/>
            <w:vAlign w:val="bottom"/>
          </w:tcPr>
          <w:p w14:paraId="0225F0B9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1,072</w:t>
            </w:r>
          </w:p>
        </w:tc>
        <w:tc>
          <w:tcPr>
            <w:tcW w:w="1125" w:type="dxa"/>
            <w:vAlign w:val="bottom"/>
          </w:tcPr>
          <w:p w14:paraId="04909199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170" w:type="dxa"/>
            <w:vAlign w:val="bottom"/>
          </w:tcPr>
          <w:p w14:paraId="392E4A64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(1,982)</w:t>
            </w:r>
          </w:p>
        </w:tc>
      </w:tr>
      <w:tr w:rsidR="000338F1" w:rsidRPr="009A7517" w14:paraId="13003179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5AF9C14B" w14:textId="77777777" w:rsidR="000338F1" w:rsidRPr="009A7517" w:rsidRDefault="000338F1" w:rsidP="00801037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เงินกู้ยืมจากสถาบันการเงินที่ใช้ในการป้องกัน</w:t>
            </w:r>
          </w:p>
          <w:p w14:paraId="3A793B34" w14:textId="77777777" w:rsidR="000338F1" w:rsidRPr="009A7517" w:rsidRDefault="000338F1" w:rsidP="00801037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ab/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ความเสี่ยงของเงินลงทุนสุทธิ</w:t>
            </w:r>
          </w:p>
        </w:tc>
        <w:tc>
          <w:tcPr>
            <w:tcW w:w="1161" w:type="dxa"/>
            <w:vAlign w:val="bottom"/>
          </w:tcPr>
          <w:p w14:paraId="57E11560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2,688</w:t>
            </w:r>
          </w:p>
        </w:tc>
        <w:tc>
          <w:tcPr>
            <w:tcW w:w="1107" w:type="dxa"/>
            <w:vAlign w:val="bottom"/>
          </w:tcPr>
          <w:p w14:paraId="70FDFBC2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1,017</w:t>
            </w:r>
          </w:p>
        </w:tc>
        <w:tc>
          <w:tcPr>
            <w:tcW w:w="1116" w:type="dxa"/>
            <w:vAlign w:val="bottom"/>
          </w:tcPr>
          <w:p w14:paraId="5AB0334B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34AC9ACA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3,705</w:t>
            </w:r>
          </w:p>
        </w:tc>
        <w:tc>
          <w:tcPr>
            <w:tcW w:w="270" w:type="dxa"/>
          </w:tcPr>
          <w:p w14:paraId="5CBB095A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E62B6F6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43" w:type="dxa"/>
            <w:vAlign w:val="bottom"/>
          </w:tcPr>
          <w:p w14:paraId="7C11B91B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4EF7346C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CA2F78F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338F1" w:rsidRPr="009A7517" w14:paraId="40F93220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0976A0A3" w14:textId="77777777" w:rsidR="000338F1" w:rsidRPr="009A7517" w:rsidRDefault="000338F1" w:rsidP="00801037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61" w:type="dxa"/>
            <w:vAlign w:val="bottom"/>
          </w:tcPr>
          <w:p w14:paraId="26FD511A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270</w:t>
            </w:r>
          </w:p>
        </w:tc>
        <w:tc>
          <w:tcPr>
            <w:tcW w:w="1107" w:type="dxa"/>
            <w:vAlign w:val="bottom"/>
          </w:tcPr>
          <w:p w14:paraId="5F1D1BA6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ABA9AE6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63D56376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14:paraId="0C559417" w14:textId="77777777" w:rsidR="000338F1" w:rsidRPr="009A7517" w:rsidRDefault="000338F1" w:rsidP="008010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A1EF140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43" w:type="dxa"/>
            <w:vAlign w:val="bottom"/>
          </w:tcPr>
          <w:p w14:paraId="2019F540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1EE2594A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C8838D5" w14:textId="77777777" w:rsidR="000338F1" w:rsidRPr="009A7517" w:rsidRDefault="000338F1" w:rsidP="0080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338F1" w:rsidRPr="009A7517" w14:paraId="0431C4EB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3304BB16" w14:textId="77777777" w:rsidR="000338F1" w:rsidRPr="009A7517" w:rsidRDefault="000338F1" w:rsidP="00801037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161" w:type="dxa"/>
            <w:vAlign w:val="bottom"/>
          </w:tcPr>
          <w:p w14:paraId="5789FD14" w14:textId="77777777" w:rsidR="000338F1" w:rsidRPr="009A7517" w:rsidRDefault="000338F1" w:rsidP="0080103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(447)</w:t>
            </w:r>
          </w:p>
        </w:tc>
        <w:tc>
          <w:tcPr>
            <w:tcW w:w="1107" w:type="dxa"/>
            <w:vAlign w:val="bottom"/>
          </w:tcPr>
          <w:p w14:paraId="63BECA0C" w14:textId="77777777" w:rsidR="000338F1" w:rsidRPr="009A7517" w:rsidRDefault="000338F1" w:rsidP="0080103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295A09C6" w14:textId="77777777" w:rsidR="000338F1" w:rsidRPr="009A7517" w:rsidRDefault="000338F1" w:rsidP="0080103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7E35BB7B" w14:textId="77777777" w:rsidR="000338F1" w:rsidRPr="009A7517" w:rsidRDefault="000338F1" w:rsidP="0080103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(447)</w:t>
            </w:r>
          </w:p>
        </w:tc>
        <w:tc>
          <w:tcPr>
            <w:tcW w:w="270" w:type="dxa"/>
          </w:tcPr>
          <w:p w14:paraId="6E66539E" w14:textId="77777777" w:rsidR="000338F1" w:rsidRPr="009A7517" w:rsidRDefault="000338F1" w:rsidP="008010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6A2D101" w14:textId="77777777" w:rsidR="000338F1" w:rsidRPr="009A7517" w:rsidRDefault="000338F1" w:rsidP="0080103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(447)</w:t>
            </w:r>
          </w:p>
        </w:tc>
        <w:tc>
          <w:tcPr>
            <w:tcW w:w="1143" w:type="dxa"/>
            <w:vAlign w:val="bottom"/>
          </w:tcPr>
          <w:p w14:paraId="0F38EFE7" w14:textId="77777777" w:rsidR="000338F1" w:rsidRPr="009A7517" w:rsidRDefault="000338F1" w:rsidP="0080103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165830E9" w14:textId="77777777" w:rsidR="000338F1" w:rsidRPr="009A7517" w:rsidRDefault="000338F1" w:rsidP="0080103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05912C4" w14:textId="77777777" w:rsidR="000338F1" w:rsidRPr="009A7517" w:rsidRDefault="000338F1" w:rsidP="0080103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(447)</w:t>
            </w:r>
          </w:p>
        </w:tc>
      </w:tr>
      <w:tr w:rsidR="000338F1" w:rsidRPr="009A7517" w14:paraId="413E55DF" w14:textId="77777777" w:rsidTr="003F0199">
        <w:trPr>
          <w:gridAfter w:val="1"/>
          <w:wAfter w:w="6" w:type="dxa"/>
        </w:trPr>
        <w:tc>
          <w:tcPr>
            <w:tcW w:w="4950" w:type="dxa"/>
          </w:tcPr>
          <w:p w14:paraId="045C2B70" w14:textId="77777777" w:rsidR="000338F1" w:rsidRPr="009A7517" w:rsidRDefault="000338F1" w:rsidP="00801037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1" w:type="dxa"/>
            <w:vAlign w:val="bottom"/>
          </w:tcPr>
          <w:p w14:paraId="5EFB26C7" w14:textId="77777777" w:rsidR="000338F1" w:rsidRPr="009A7517" w:rsidRDefault="000338F1" w:rsidP="0080103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(10,204)</w:t>
            </w:r>
          </w:p>
        </w:tc>
        <w:tc>
          <w:tcPr>
            <w:tcW w:w="1107" w:type="dxa"/>
            <w:vAlign w:val="bottom"/>
          </w:tcPr>
          <w:p w14:paraId="640B77E2" w14:textId="77777777" w:rsidR="000338F1" w:rsidRPr="009A7517" w:rsidRDefault="000338F1" w:rsidP="0080103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(3,931)</w:t>
            </w:r>
          </w:p>
        </w:tc>
        <w:tc>
          <w:tcPr>
            <w:tcW w:w="1116" w:type="dxa"/>
            <w:vAlign w:val="bottom"/>
          </w:tcPr>
          <w:p w14:paraId="2702FFE8" w14:textId="77777777" w:rsidR="000338F1" w:rsidRPr="009A7517" w:rsidRDefault="000338F1" w:rsidP="0080103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392022DA" w14:textId="77777777" w:rsidR="000338F1" w:rsidRPr="009A7517" w:rsidRDefault="000338F1" w:rsidP="0080103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(13,612)</w:t>
            </w:r>
          </w:p>
        </w:tc>
        <w:tc>
          <w:tcPr>
            <w:tcW w:w="270" w:type="dxa"/>
          </w:tcPr>
          <w:p w14:paraId="20E5C82F" w14:textId="77777777" w:rsidR="000338F1" w:rsidRPr="009A7517" w:rsidRDefault="000338F1" w:rsidP="008010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A3D7563" w14:textId="77777777" w:rsidR="000338F1" w:rsidRPr="009A7517" w:rsidRDefault="000338F1" w:rsidP="0080103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(3,497)</w:t>
            </w:r>
          </w:p>
        </w:tc>
        <w:tc>
          <w:tcPr>
            <w:tcW w:w="1143" w:type="dxa"/>
            <w:vAlign w:val="bottom"/>
          </w:tcPr>
          <w:p w14:paraId="12CD274B" w14:textId="77777777" w:rsidR="000338F1" w:rsidRPr="009A7517" w:rsidRDefault="000338F1" w:rsidP="0080103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1,072</w:t>
            </w:r>
          </w:p>
        </w:tc>
        <w:tc>
          <w:tcPr>
            <w:tcW w:w="1125" w:type="dxa"/>
            <w:vAlign w:val="bottom"/>
          </w:tcPr>
          <w:p w14:paraId="636910EE" w14:textId="77777777" w:rsidR="000338F1" w:rsidRPr="009A7517" w:rsidRDefault="000338F1" w:rsidP="0080103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170" w:type="dxa"/>
            <w:vAlign w:val="bottom"/>
          </w:tcPr>
          <w:p w14:paraId="50BB6C80" w14:textId="77777777" w:rsidR="000338F1" w:rsidRPr="009A7517" w:rsidRDefault="000338F1" w:rsidP="0080103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</w:rPr>
              <w:t>(2,429)</w:t>
            </w:r>
          </w:p>
        </w:tc>
      </w:tr>
    </w:tbl>
    <w:p w14:paraId="3B495BF9" w14:textId="77777777" w:rsidR="00F53E29" w:rsidRPr="009A7517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12C71C61" w14:textId="77777777" w:rsidR="00F92F95" w:rsidRPr="009A7517" w:rsidRDefault="00F92F95" w:rsidP="00D36DC2">
      <w:pPr>
        <w:pStyle w:val="block"/>
        <w:tabs>
          <w:tab w:val="left" w:pos="720"/>
        </w:tabs>
        <w:spacing w:after="0" w:line="240" w:lineRule="atLeast"/>
        <w:ind w:left="0"/>
        <w:jc w:val="thaiDistribute"/>
        <w:rPr>
          <w:rFonts w:asciiTheme="majorBidi" w:hAnsiTheme="majorBidi" w:cstheme="majorBidi"/>
          <w:strike/>
          <w:sz w:val="30"/>
          <w:szCs w:val="30"/>
          <w:cs/>
          <w:lang w:bidi="th-TH"/>
        </w:rPr>
        <w:sectPr w:rsidR="00F92F95" w:rsidRPr="009A7517" w:rsidSect="000338F1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60A6A591" w14:textId="77777777" w:rsidR="00712E68" w:rsidRPr="009A7517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  <w:r w:rsidRPr="009A7517">
        <w:rPr>
          <w:rFonts w:ascii="Angsana New" w:hAnsi="Angsana New" w:hint="cs"/>
          <w:b/>
          <w:bCs/>
          <w:color w:val="0000FF"/>
          <w:sz w:val="30"/>
          <w:szCs w:val="30"/>
        </w:rPr>
        <w:t xml:space="preserve"> </w:t>
      </w:r>
    </w:p>
    <w:p w14:paraId="742AA043" w14:textId="77777777" w:rsidR="00712E68" w:rsidRPr="009A7517" w:rsidRDefault="00712E68" w:rsidP="00712E68">
      <w:pPr>
        <w:tabs>
          <w:tab w:val="left" w:pos="540"/>
        </w:tabs>
        <w:ind w:left="1440"/>
        <w:jc w:val="thaiDistribute"/>
      </w:pPr>
    </w:p>
    <w:p w14:paraId="22531C75" w14:textId="0485B201" w:rsidR="00712E68" w:rsidRPr="009A7517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การแข็งค่า</w:t>
      </w:r>
      <w:r w:rsidRPr="009A7517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Pr="009A7517">
        <w:rPr>
          <w:rFonts w:ascii="Angsana New" w:hAnsi="Angsana New" w:hint="cs"/>
          <w:sz w:val="30"/>
          <w:szCs w:val="30"/>
          <w:cs/>
          <w:lang w:bidi="th-TH"/>
        </w:rPr>
        <w:t>เงินบาท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ที่มีต่อ</w:t>
      </w:r>
      <w:r w:rsidR="00F92F95" w:rsidRPr="009A7517">
        <w:rPr>
          <w:rFonts w:ascii="Angsana New" w:hAnsi="Angsana New" w:hint="cs"/>
          <w:sz w:val="30"/>
          <w:szCs w:val="30"/>
          <w:cs/>
          <w:lang w:val="en-US" w:bidi="th-TH"/>
        </w:rPr>
        <w:t>สกุลเงินตราต่างประเทศ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 xml:space="preserve"> ณ วันที่</w:t>
      </w:r>
      <w:r w:rsidR="00F92F95" w:rsidRPr="009A7517">
        <w:rPr>
          <w:rFonts w:ascii="Angsana New" w:hAnsi="Angsana New" w:hint="cs"/>
          <w:sz w:val="30"/>
          <w:szCs w:val="30"/>
          <w:cs/>
          <w:lang w:val="en-US" w:bidi="th-TH"/>
        </w:rPr>
        <w:t>รายงาน</w:t>
      </w:r>
      <w:r w:rsidR="00C127D9" w:rsidRPr="009A7517">
        <w:rPr>
          <w:rFonts w:ascii="Angsana New" w:hAnsi="Angsana New" w:hint="cs"/>
          <w:sz w:val="30"/>
          <w:szCs w:val="30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44422C" w:rsidRPr="009A7517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="00C127D9" w:rsidRPr="009A7517">
        <w:rPr>
          <w:rFonts w:ascii="Angsana New" w:hAnsi="Angsana New" w:hint="cs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6977808E" w14:textId="77777777" w:rsidR="00712E68" w:rsidRPr="009A7517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  <w:cs/>
          <w:lang w:bidi="th-TH"/>
        </w:rPr>
      </w:pPr>
    </w:p>
    <w:tbl>
      <w:tblPr>
        <w:tblW w:w="8373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36"/>
        <w:gridCol w:w="1276"/>
        <w:gridCol w:w="1053"/>
        <w:gridCol w:w="183"/>
        <w:gridCol w:w="1059"/>
        <w:gridCol w:w="178"/>
        <w:gridCol w:w="1055"/>
        <w:gridCol w:w="180"/>
        <w:gridCol w:w="1053"/>
      </w:tblGrid>
      <w:tr w:rsidR="00712E68" w:rsidRPr="009A7517" w14:paraId="00309570" w14:textId="77777777" w:rsidTr="000E7451">
        <w:trPr>
          <w:trHeight w:val="218"/>
          <w:tblHeader/>
        </w:trPr>
        <w:tc>
          <w:tcPr>
            <w:tcW w:w="2336" w:type="dxa"/>
          </w:tcPr>
          <w:p w14:paraId="3667B8C6" w14:textId="4851C2FD" w:rsidR="00712E68" w:rsidRPr="009A7517" w:rsidRDefault="00742BA3" w:rsidP="00F77040">
            <w:pPr>
              <w:spacing w:line="240" w:lineRule="auto"/>
              <w:rPr>
                <w:i/>
                <w:iCs/>
                <w:color w:val="0000FF"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ผลกระทบต่อกำไรหรือ</w:t>
            </w:r>
          </w:p>
        </w:tc>
        <w:tc>
          <w:tcPr>
            <w:tcW w:w="1276" w:type="dxa"/>
          </w:tcPr>
          <w:p w14:paraId="44285EF8" w14:textId="77777777" w:rsidR="00712E68" w:rsidRPr="009A7517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295" w:type="dxa"/>
            <w:gridSpan w:val="3"/>
            <w:hideMark/>
          </w:tcPr>
          <w:p w14:paraId="5BD01E2B" w14:textId="54456BC0" w:rsidR="00712E68" w:rsidRPr="009A7517" w:rsidRDefault="0044422C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A223BCD" w14:textId="77777777" w:rsidR="00712E68" w:rsidRPr="009A7517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288" w:type="dxa"/>
            <w:gridSpan w:val="3"/>
            <w:hideMark/>
          </w:tcPr>
          <w:p w14:paraId="6E5CFBB1" w14:textId="5941B5C1" w:rsidR="00712E68" w:rsidRPr="009A7517" w:rsidRDefault="0044422C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12E68" w:rsidRPr="009A7517" w14:paraId="0E43DED5" w14:textId="77777777" w:rsidTr="000E7451">
        <w:trPr>
          <w:tblHeader/>
        </w:trPr>
        <w:tc>
          <w:tcPr>
            <w:tcW w:w="2336" w:type="dxa"/>
          </w:tcPr>
          <w:p w14:paraId="62E19EF6" w14:textId="7FDFD094" w:rsidR="00712E68" w:rsidRPr="009A7517" w:rsidRDefault="0044422C" w:rsidP="0044422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276" w:type="dxa"/>
            <w:hideMark/>
          </w:tcPr>
          <w:p w14:paraId="049C22D5" w14:textId="77777777" w:rsidR="00712E68" w:rsidRPr="009A7517" w:rsidRDefault="00712E68" w:rsidP="00F7704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53" w:type="dxa"/>
            <w:hideMark/>
          </w:tcPr>
          <w:p w14:paraId="74F0F09C" w14:textId="77777777" w:rsidR="00712E68" w:rsidRPr="009A7517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3" w:type="dxa"/>
          </w:tcPr>
          <w:p w14:paraId="5A4B8974" w14:textId="77777777" w:rsidR="00712E68" w:rsidRPr="009A7517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hideMark/>
          </w:tcPr>
          <w:p w14:paraId="1EE51FDA" w14:textId="77777777" w:rsidR="00712E68" w:rsidRPr="009A7517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78" w:type="dxa"/>
          </w:tcPr>
          <w:p w14:paraId="5703B992" w14:textId="77777777" w:rsidR="00712E68" w:rsidRPr="009A7517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hideMark/>
          </w:tcPr>
          <w:p w14:paraId="44F30BE7" w14:textId="77777777" w:rsidR="00712E68" w:rsidRPr="009A7517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B1C6C0B" w14:textId="77777777" w:rsidR="00712E68" w:rsidRPr="009A7517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hideMark/>
          </w:tcPr>
          <w:p w14:paraId="4C69B4A4" w14:textId="77777777" w:rsidR="00712E68" w:rsidRPr="009A7517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712E68" w:rsidRPr="009A7517" w14:paraId="1C4AEB1B" w14:textId="77777777" w:rsidTr="000E7451">
        <w:trPr>
          <w:tblHeader/>
        </w:trPr>
        <w:tc>
          <w:tcPr>
            <w:tcW w:w="2336" w:type="dxa"/>
          </w:tcPr>
          <w:p w14:paraId="5CC85064" w14:textId="77777777" w:rsidR="00712E68" w:rsidRPr="009A7517" w:rsidRDefault="00712E68" w:rsidP="00F77040">
            <w:pPr>
              <w:spacing w:line="240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BC10351" w14:textId="77777777" w:rsidR="00712E68" w:rsidRPr="009A7517" w:rsidRDefault="00712E68" w:rsidP="00F770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761" w:type="dxa"/>
            <w:gridSpan w:val="7"/>
            <w:hideMark/>
          </w:tcPr>
          <w:p w14:paraId="06A8FEFD" w14:textId="7A61C835" w:rsidR="00712E68" w:rsidRPr="009A7517" w:rsidRDefault="00712E68" w:rsidP="00F7704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4422C" w:rsidRPr="009A7517" w14:paraId="2FF04225" w14:textId="77777777" w:rsidTr="000E7451">
        <w:tc>
          <w:tcPr>
            <w:tcW w:w="2336" w:type="dxa"/>
          </w:tcPr>
          <w:p w14:paraId="727E40F0" w14:textId="70B1886B" w:rsidR="0044422C" w:rsidRPr="009A7517" w:rsidRDefault="0044422C" w:rsidP="0044422C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9A7517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  <w:r w:rsidRPr="009A7517">
              <w:rPr>
                <w:rFonts w:hint="cs"/>
                <w:b/>
                <w:bCs/>
                <w:i/>
                <w:iCs/>
              </w:rPr>
              <w:t xml:space="preserve"> 256</w:t>
            </w:r>
            <w:r w:rsidR="00CF7778" w:rsidRPr="009A7517">
              <w:rPr>
                <w:rFonts w:hint="cs"/>
                <w:b/>
                <w:bCs/>
                <w:i/>
                <w:iCs/>
              </w:rPr>
              <w:t>5</w:t>
            </w:r>
          </w:p>
        </w:tc>
        <w:tc>
          <w:tcPr>
            <w:tcW w:w="1276" w:type="dxa"/>
          </w:tcPr>
          <w:p w14:paraId="708E2421" w14:textId="77777777" w:rsidR="0044422C" w:rsidRPr="009A7517" w:rsidRDefault="0044422C" w:rsidP="004442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14:paraId="180D0A64" w14:textId="77777777" w:rsidR="0044422C" w:rsidRPr="009A7517" w:rsidRDefault="0044422C" w:rsidP="00CF7778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3" w:type="dxa"/>
          </w:tcPr>
          <w:p w14:paraId="4754504E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899A019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89F97CE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6D8F8091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5442680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285BEAA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22C" w:rsidRPr="009A7517" w14:paraId="4DB58306" w14:textId="77777777" w:rsidTr="000E7451">
        <w:tc>
          <w:tcPr>
            <w:tcW w:w="2336" w:type="dxa"/>
          </w:tcPr>
          <w:p w14:paraId="2F265CBC" w14:textId="560ACA8D" w:rsidR="0044422C" w:rsidRPr="009A7517" w:rsidRDefault="0044422C" w:rsidP="0044422C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cs/>
              </w:rPr>
              <w:t>เงินเหรียญสหรัฐอเมริกา</w:t>
            </w:r>
          </w:p>
        </w:tc>
        <w:tc>
          <w:tcPr>
            <w:tcW w:w="1276" w:type="dxa"/>
          </w:tcPr>
          <w:p w14:paraId="6DC06339" w14:textId="0127198D" w:rsidR="0044422C" w:rsidRPr="009A7517" w:rsidRDefault="00EE324D" w:rsidP="004442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53" w:type="dxa"/>
          </w:tcPr>
          <w:p w14:paraId="08AB7420" w14:textId="1C3334E5" w:rsidR="0044422C" w:rsidRPr="009A7517" w:rsidRDefault="0034664E" w:rsidP="007B4ECB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75</w:t>
            </w:r>
          </w:p>
        </w:tc>
        <w:tc>
          <w:tcPr>
            <w:tcW w:w="183" w:type="dxa"/>
          </w:tcPr>
          <w:p w14:paraId="3492B130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AA455CD" w14:textId="4C485914" w:rsidR="0044422C" w:rsidRPr="009A7517" w:rsidRDefault="0034664E" w:rsidP="007B4EC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(75)</w:t>
            </w:r>
          </w:p>
        </w:tc>
        <w:tc>
          <w:tcPr>
            <w:tcW w:w="178" w:type="dxa"/>
          </w:tcPr>
          <w:p w14:paraId="0D7C91BC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7EEFA14D" w14:textId="578C5AAB" w:rsidR="0044422C" w:rsidRPr="009A7517" w:rsidRDefault="00DD0A0D" w:rsidP="007B4EC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bidi="th-TH"/>
              </w:rPr>
              <w:t>(63)</w:t>
            </w:r>
          </w:p>
        </w:tc>
        <w:tc>
          <w:tcPr>
            <w:tcW w:w="180" w:type="dxa"/>
          </w:tcPr>
          <w:p w14:paraId="4A0BF62A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7EF9860" w14:textId="314D3C74" w:rsidR="0044422C" w:rsidRPr="009A7517" w:rsidRDefault="00DD0A0D" w:rsidP="007B4EC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44422C" w:rsidRPr="009A7517" w14:paraId="4517B0F5" w14:textId="77777777" w:rsidTr="000E7451">
        <w:tc>
          <w:tcPr>
            <w:tcW w:w="2336" w:type="dxa"/>
          </w:tcPr>
          <w:p w14:paraId="47706973" w14:textId="105175A0" w:rsidR="0044422C" w:rsidRPr="009A7517" w:rsidRDefault="0044422C" w:rsidP="0044422C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cs/>
              </w:rPr>
              <w:t>เงินเยนญี่ปุ่น</w:t>
            </w:r>
          </w:p>
        </w:tc>
        <w:tc>
          <w:tcPr>
            <w:tcW w:w="1276" w:type="dxa"/>
          </w:tcPr>
          <w:p w14:paraId="3E8A4CAD" w14:textId="540BF1CA" w:rsidR="0044422C" w:rsidRPr="009A7517" w:rsidRDefault="00EE324D" w:rsidP="004442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053" w:type="dxa"/>
          </w:tcPr>
          <w:p w14:paraId="5AAC51E7" w14:textId="2F6845D4" w:rsidR="0044422C" w:rsidRPr="009A7517" w:rsidRDefault="00F04B5F" w:rsidP="00CF7778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(68)</w:t>
            </w:r>
          </w:p>
        </w:tc>
        <w:tc>
          <w:tcPr>
            <w:tcW w:w="183" w:type="dxa"/>
          </w:tcPr>
          <w:p w14:paraId="1FCEE895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FBD518D" w14:textId="466D0FD6" w:rsidR="0044422C" w:rsidRPr="009A7517" w:rsidRDefault="00F04B5F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68</w:t>
            </w:r>
          </w:p>
        </w:tc>
        <w:tc>
          <w:tcPr>
            <w:tcW w:w="178" w:type="dxa"/>
          </w:tcPr>
          <w:p w14:paraId="7CEE7B9D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64093DBA" w14:textId="7B14F026" w:rsidR="0044422C" w:rsidRPr="009A7517" w:rsidRDefault="00DD0A0D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19206F9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A2268B4" w14:textId="6D4DE2FB" w:rsidR="0044422C" w:rsidRPr="009A7517" w:rsidRDefault="00DD0A0D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4422C" w:rsidRPr="009A7517" w14:paraId="0862F723" w14:textId="77777777" w:rsidTr="000E7451">
        <w:tc>
          <w:tcPr>
            <w:tcW w:w="2336" w:type="dxa"/>
          </w:tcPr>
          <w:p w14:paraId="010CFCC6" w14:textId="77777777" w:rsidR="0044422C" w:rsidRPr="009A7517" w:rsidRDefault="0044422C" w:rsidP="0044422C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A49F9F0" w14:textId="77777777" w:rsidR="0044422C" w:rsidRPr="009A7517" w:rsidRDefault="0044422C" w:rsidP="004442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14:paraId="33066D5E" w14:textId="77777777" w:rsidR="0044422C" w:rsidRPr="009A7517" w:rsidRDefault="0044422C" w:rsidP="00CF7778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3" w:type="dxa"/>
          </w:tcPr>
          <w:p w14:paraId="189E73C9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11CCA82F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35CD575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B75E729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531DAE7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4A77C93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22C" w:rsidRPr="009A7517" w14:paraId="6081C1DA" w14:textId="77777777" w:rsidTr="000E7451">
        <w:tc>
          <w:tcPr>
            <w:tcW w:w="2336" w:type="dxa"/>
          </w:tcPr>
          <w:p w14:paraId="08C4E1BA" w14:textId="2B171D20" w:rsidR="0044422C" w:rsidRPr="009A7517" w:rsidRDefault="0044422C" w:rsidP="0044422C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9A7517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  <w:r w:rsidRPr="009A7517">
              <w:rPr>
                <w:rFonts w:hint="cs"/>
                <w:b/>
                <w:bCs/>
                <w:i/>
                <w:iCs/>
              </w:rPr>
              <w:t xml:space="preserve"> 256</w:t>
            </w:r>
            <w:r w:rsidR="00CF7778" w:rsidRPr="009A7517">
              <w:rPr>
                <w:rFonts w:hint="cs"/>
                <w:b/>
                <w:bCs/>
                <w:i/>
                <w:iCs/>
              </w:rPr>
              <w:t>4</w:t>
            </w:r>
          </w:p>
        </w:tc>
        <w:tc>
          <w:tcPr>
            <w:tcW w:w="1276" w:type="dxa"/>
          </w:tcPr>
          <w:p w14:paraId="04144962" w14:textId="77777777" w:rsidR="0044422C" w:rsidRPr="009A7517" w:rsidRDefault="0044422C" w:rsidP="004442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14:paraId="194FD98B" w14:textId="77777777" w:rsidR="0044422C" w:rsidRPr="009A7517" w:rsidRDefault="0044422C" w:rsidP="00CF7778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3" w:type="dxa"/>
          </w:tcPr>
          <w:p w14:paraId="27597207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D7849CA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AB39CA7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578D9D71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EDDCBBE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DDE341B" w14:textId="77777777" w:rsidR="0044422C" w:rsidRPr="009A7517" w:rsidRDefault="0044422C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778" w:rsidRPr="009A7517" w14:paraId="374AE8F2" w14:textId="77777777" w:rsidTr="000E7451">
        <w:tc>
          <w:tcPr>
            <w:tcW w:w="2336" w:type="dxa"/>
          </w:tcPr>
          <w:p w14:paraId="012A3152" w14:textId="189F12EB" w:rsidR="00CF7778" w:rsidRPr="009A7517" w:rsidRDefault="00CF7778" w:rsidP="00CF7778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เงินเหรียญสหรัฐอเมริกา</w:t>
            </w:r>
          </w:p>
        </w:tc>
        <w:tc>
          <w:tcPr>
            <w:tcW w:w="1276" w:type="dxa"/>
          </w:tcPr>
          <w:p w14:paraId="4AB2C758" w14:textId="0C977741" w:rsidR="00CF7778" w:rsidRPr="009A7517" w:rsidRDefault="00CF7778" w:rsidP="00CF77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53" w:type="dxa"/>
          </w:tcPr>
          <w:p w14:paraId="4796496B" w14:textId="01AF9583" w:rsidR="00CF7778" w:rsidRPr="009A7517" w:rsidRDefault="00CF7778" w:rsidP="00CF7778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630</w:t>
            </w:r>
          </w:p>
        </w:tc>
        <w:tc>
          <w:tcPr>
            <w:tcW w:w="183" w:type="dxa"/>
          </w:tcPr>
          <w:p w14:paraId="6B8B79FE" w14:textId="77777777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0D3E33B" w14:textId="48077FBB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(630)</w:t>
            </w:r>
          </w:p>
        </w:tc>
        <w:tc>
          <w:tcPr>
            <w:tcW w:w="178" w:type="dxa"/>
          </w:tcPr>
          <w:p w14:paraId="3BC1463F" w14:textId="77777777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00B0A360" w14:textId="62BC0B2A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bidi="th-TH"/>
              </w:rPr>
              <w:t>43</w:t>
            </w:r>
          </w:p>
        </w:tc>
        <w:tc>
          <w:tcPr>
            <w:tcW w:w="180" w:type="dxa"/>
          </w:tcPr>
          <w:p w14:paraId="13784E1A" w14:textId="77777777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9590614" w14:textId="6305401E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(43)</w:t>
            </w:r>
          </w:p>
        </w:tc>
      </w:tr>
      <w:tr w:rsidR="00CF7778" w:rsidRPr="009A7517" w14:paraId="18C6090C" w14:textId="77777777" w:rsidTr="000E7451">
        <w:tc>
          <w:tcPr>
            <w:tcW w:w="2336" w:type="dxa"/>
            <w:hideMark/>
          </w:tcPr>
          <w:p w14:paraId="4FD76C89" w14:textId="6FFA106F" w:rsidR="00CF7778" w:rsidRPr="009A7517" w:rsidRDefault="00CF7778" w:rsidP="00CF7778">
            <w:pPr>
              <w:spacing w:line="240" w:lineRule="auto"/>
              <w:ind w:left="98" w:hanging="90"/>
              <w:jc w:val="thaiDistribute"/>
            </w:pPr>
            <w:r w:rsidRPr="009A7517">
              <w:rPr>
                <w:rFonts w:hint="cs"/>
                <w:cs/>
              </w:rPr>
              <w:t>เงินเยนญี่ปุ่น</w:t>
            </w:r>
          </w:p>
        </w:tc>
        <w:tc>
          <w:tcPr>
            <w:tcW w:w="1276" w:type="dxa"/>
          </w:tcPr>
          <w:p w14:paraId="166B930C" w14:textId="48400372" w:rsidR="00CF7778" w:rsidRPr="009A7517" w:rsidRDefault="00CF7778" w:rsidP="00CF77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053" w:type="dxa"/>
          </w:tcPr>
          <w:p w14:paraId="37F4ED94" w14:textId="5B79B462" w:rsidR="00CF7778" w:rsidRPr="009A7517" w:rsidRDefault="00CF7778" w:rsidP="00CF7778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(94)</w:t>
            </w:r>
          </w:p>
        </w:tc>
        <w:tc>
          <w:tcPr>
            <w:tcW w:w="183" w:type="dxa"/>
          </w:tcPr>
          <w:p w14:paraId="4A4B25C6" w14:textId="77777777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3FF5030F" w14:textId="670A0C9C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94</w:t>
            </w:r>
          </w:p>
        </w:tc>
        <w:tc>
          <w:tcPr>
            <w:tcW w:w="178" w:type="dxa"/>
          </w:tcPr>
          <w:p w14:paraId="35832008" w14:textId="77777777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0270949F" w14:textId="0792A3ED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40256B4" w14:textId="77777777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8C5010C" w14:textId="1FA77A1D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F7778" w:rsidRPr="009A7517" w14:paraId="056C6A38" w14:textId="77777777" w:rsidTr="000E7451">
        <w:tc>
          <w:tcPr>
            <w:tcW w:w="2336" w:type="dxa"/>
          </w:tcPr>
          <w:p w14:paraId="64C1F77E" w14:textId="787DDDFB" w:rsidR="00CF7778" w:rsidRPr="009A7517" w:rsidRDefault="00CF7778" w:rsidP="00CF7778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9A7517">
              <w:rPr>
                <w:rFonts w:hint="cs"/>
                <w:cs/>
              </w:rPr>
              <w:t>เงินโครนนอร์เวย์</w:t>
            </w:r>
          </w:p>
        </w:tc>
        <w:tc>
          <w:tcPr>
            <w:tcW w:w="1276" w:type="dxa"/>
          </w:tcPr>
          <w:p w14:paraId="00407CE9" w14:textId="0FB9D6E1" w:rsidR="00CF7778" w:rsidRPr="009A7517" w:rsidRDefault="00CF7778" w:rsidP="00CF77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053" w:type="dxa"/>
          </w:tcPr>
          <w:p w14:paraId="4504ABD8" w14:textId="77047B28" w:rsidR="00CF7778" w:rsidRPr="009A7517" w:rsidRDefault="00CF7778" w:rsidP="00CF7778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bidi="th-TH"/>
              </w:rPr>
              <w:t>(54)</w:t>
            </w:r>
          </w:p>
        </w:tc>
        <w:tc>
          <w:tcPr>
            <w:tcW w:w="183" w:type="dxa"/>
          </w:tcPr>
          <w:p w14:paraId="5F4155F5" w14:textId="77777777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688B9415" w14:textId="01F59875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  <w:tc>
          <w:tcPr>
            <w:tcW w:w="178" w:type="dxa"/>
          </w:tcPr>
          <w:p w14:paraId="4DBCE20A" w14:textId="77777777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62386F80" w14:textId="45E67BC6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bidi="th-TH"/>
              </w:rPr>
              <w:t>(54)</w:t>
            </w:r>
          </w:p>
        </w:tc>
        <w:tc>
          <w:tcPr>
            <w:tcW w:w="180" w:type="dxa"/>
          </w:tcPr>
          <w:p w14:paraId="2A1A617C" w14:textId="77777777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11A9FAC" w14:textId="36272869" w:rsidR="00CF7778" w:rsidRPr="009A7517" w:rsidRDefault="00CF7778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</w:tr>
    </w:tbl>
    <w:p w14:paraId="532B1E5A" w14:textId="416C5BBA" w:rsidR="00712E68" w:rsidRPr="009A7517" w:rsidRDefault="00712E68" w:rsidP="006646A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C21E059" w14:textId="525D682D" w:rsidR="00FD3601" w:rsidRPr="009A7517" w:rsidRDefault="00FD3601" w:rsidP="00FD3601">
      <w:pPr>
        <w:pStyle w:val="block"/>
        <w:spacing w:after="0" w:line="240" w:lineRule="auto"/>
        <w:ind w:left="900" w:right="-7" w:hanging="90"/>
        <w:jc w:val="both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  <w:lang w:bidi="th-TH"/>
        </w:rPr>
        <w:t>(</w:t>
      </w:r>
      <w:r w:rsidR="00BC7531" w:rsidRPr="009A7517">
        <w:rPr>
          <w:rFonts w:ascii="Angsana New" w:hAnsi="Angsana New" w:hint="cs"/>
          <w:sz w:val="30"/>
          <w:szCs w:val="30"/>
          <w:cs/>
          <w:lang w:bidi="th-TH"/>
        </w:rPr>
        <w:t>ค</w:t>
      </w:r>
      <w:r w:rsidRPr="009A7517">
        <w:rPr>
          <w:rFonts w:ascii="Angsana New" w:hAnsi="Angsana New" w:hint="cs"/>
          <w:sz w:val="30"/>
          <w:szCs w:val="30"/>
          <w:cs/>
          <w:lang w:bidi="th-TH"/>
        </w:rPr>
        <w:t>.</w:t>
      </w:r>
      <w:r w:rsidR="00DE3F43" w:rsidRPr="009A7517">
        <w:rPr>
          <w:rFonts w:ascii="Angsana New" w:hAnsi="Angsana New" w:hint="cs"/>
          <w:sz w:val="30"/>
          <w:szCs w:val="30"/>
          <w:lang w:val="en-US"/>
        </w:rPr>
        <w:t>3</w:t>
      </w:r>
      <w:r w:rsidRPr="009A7517">
        <w:rPr>
          <w:rFonts w:ascii="Angsana New" w:hAnsi="Angsana New" w:hint="cs"/>
          <w:sz w:val="30"/>
          <w:szCs w:val="30"/>
          <w:cs/>
          <w:lang w:bidi="th-TH"/>
        </w:rPr>
        <w:t>.</w:t>
      </w:r>
      <w:r w:rsidR="00DE3F43" w:rsidRPr="009A7517">
        <w:rPr>
          <w:rFonts w:ascii="Angsana New" w:hAnsi="Angsana New" w:hint="cs"/>
          <w:sz w:val="30"/>
          <w:szCs w:val="30"/>
          <w:lang w:val="en-US"/>
        </w:rPr>
        <w:t>2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 xml:space="preserve">) </w:t>
      </w:r>
      <w:r w:rsidRPr="009A7517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1AA89CB0" w14:textId="77777777" w:rsidR="00FD3601" w:rsidRPr="009A7517" w:rsidRDefault="00FD3601" w:rsidP="00FD3601">
      <w:pPr>
        <w:pStyle w:val="block"/>
        <w:spacing w:after="0" w:line="240" w:lineRule="auto"/>
        <w:ind w:left="1260" w:right="-7" w:hanging="9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7C75A91" w14:textId="77777777" w:rsidR="00BF2E69" w:rsidRPr="009A7517" w:rsidRDefault="00BF2E69" w:rsidP="00BF2E69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</w:pPr>
      <w:r w:rsidRPr="009A7517">
        <w:rPr>
          <w:rFonts w:hint="cs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>ผลกระทบต่อผลการดำเนินงานและกระแสเงินสดของกลุ่มบริษัท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>เนื่องจากเงินกู้ยืมจากสถาบันการเงินส่วนใหญ่มีอัตราดอกเบี้ยลอยตัว กลุ่มบริษัทได้ลดความเสี่ยงดังกล่าวด้วยการทำสัญญาแลกเปลี่ยนอัตราดอกเบี้ย เพื่อจัดการฐานะเปิดต่อความผันผวนในอัตราดอกเบี้ยสำหรับเงินกู้ยืมบางรายการ</w:t>
      </w:r>
    </w:p>
    <w:p w14:paraId="67C156D6" w14:textId="7F2D4A52" w:rsidR="002F3ADA" w:rsidRPr="009A7517" w:rsidRDefault="002F3ADA" w:rsidP="00FD3601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</w:pPr>
    </w:p>
    <w:p w14:paraId="27CC89F4" w14:textId="77777777" w:rsidR="00BF2E69" w:rsidRPr="009A7517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6E6E6"/>
          <w:lang w:bidi="th-TH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อยู่ในระดับที่เหมาะสม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</w:t>
      </w:r>
    </w:p>
    <w:p w14:paraId="6CD50F1C" w14:textId="77777777" w:rsidR="00BF2E69" w:rsidRPr="009A7517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389E96A" w14:textId="5A672976" w:rsidR="0044422C" w:rsidRPr="009A7517" w:rsidRDefault="00BF2E69" w:rsidP="00FF3B47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42AE69E3" w14:textId="77777777" w:rsidR="00742BA3" w:rsidRPr="009A7517" w:rsidRDefault="00742BA3" w:rsidP="00FF3B47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7842D78E" w14:textId="74EFEDFD" w:rsidR="00BF2E69" w:rsidRPr="009A7517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โดยใช้วิธีการอนุพันธ์เสมือน</w:t>
      </w:r>
    </w:p>
    <w:p w14:paraId="0021ED99" w14:textId="77777777" w:rsidR="004D48A8" w:rsidRPr="009A7517" w:rsidRDefault="004D48A8" w:rsidP="004D48A8">
      <w:pPr>
        <w:pStyle w:val="block"/>
        <w:spacing w:after="0" w:line="240" w:lineRule="auto"/>
        <w:ind w:left="135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949F924" w14:textId="77777777" w:rsidR="002F3ADA" w:rsidRPr="009A7517" w:rsidRDefault="002F3ADA" w:rsidP="002F3ADA">
      <w:pPr>
        <w:pStyle w:val="block"/>
        <w:spacing w:after="0" w:line="240" w:lineRule="auto"/>
        <w:ind w:left="135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 xml:space="preserve">ความสัมพันธ์ของการป้องกันความเสี่ยงดังกล่าว ความไม่มีประสิทธิผลส่วนใหญ่เกิดจาก </w:t>
      </w:r>
    </w:p>
    <w:p w14:paraId="45E7AA7A" w14:textId="77777777" w:rsidR="002F3ADA" w:rsidRPr="009A7517" w:rsidRDefault="002F3ADA" w:rsidP="002F3ADA">
      <w:pPr>
        <w:pStyle w:val="BodyText"/>
        <w:numPr>
          <w:ilvl w:val="0"/>
          <w:numId w:val="42"/>
        </w:numPr>
        <w:tabs>
          <w:tab w:val="clear" w:pos="227"/>
          <w:tab w:val="clear" w:pos="454"/>
          <w:tab w:val="left" w:pos="540"/>
        </w:tabs>
        <w:spacing w:after="0"/>
        <w:ind w:left="171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ผลกระทบจากความเสี่ยงด้านเครดิตของคู่สัญญาและของกลุ่มบริษัทที่มีต่อมูลค่ายุติธรรมของสัญญา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ดอกเบี้ย และ</w:t>
      </w:r>
    </w:p>
    <w:p w14:paraId="6383E056" w14:textId="77777777" w:rsidR="002F3ADA" w:rsidRPr="009A7517" w:rsidRDefault="002F3ADA" w:rsidP="002F3ADA">
      <w:pPr>
        <w:pStyle w:val="BodyText"/>
        <w:numPr>
          <w:ilvl w:val="0"/>
          <w:numId w:val="42"/>
        </w:numPr>
        <w:tabs>
          <w:tab w:val="clear" w:pos="227"/>
          <w:tab w:val="clear" w:pos="454"/>
          <w:tab w:val="left" w:pos="540"/>
        </w:tabs>
        <w:spacing w:after="0"/>
        <w:ind w:left="171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>ความแตกต่างของวันที่กำหนดราคาใหม่ระหว่างสัญญาแลกเปลี่ยนและการกู้ยืม</w:t>
      </w:r>
    </w:p>
    <w:p w14:paraId="767884D6" w14:textId="372CD978" w:rsidR="00FD3601" w:rsidRPr="009A7517" w:rsidRDefault="00FD3601" w:rsidP="00FD3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</w:pPr>
    </w:p>
    <w:tbl>
      <w:tblPr>
        <w:tblStyle w:val="TableGrid"/>
        <w:tblW w:w="8454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80"/>
        <w:gridCol w:w="810"/>
        <w:gridCol w:w="270"/>
        <w:gridCol w:w="990"/>
        <w:gridCol w:w="270"/>
        <w:gridCol w:w="981"/>
        <w:gridCol w:w="236"/>
        <w:gridCol w:w="1027"/>
      </w:tblGrid>
      <w:tr w:rsidR="0044422C" w:rsidRPr="009A7517" w14:paraId="4EEC80E3" w14:textId="77777777" w:rsidTr="00CF7778">
        <w:trPr>
          <w:tblHeader/>
        </w:trPr>
        <w:tc>
          <w:tcPr>
            <w:tcW w:w="3690" w:type="dxa"/>
            <w:hideMark/>
          </w:tcPr>
          <w:p w14:paraId="098FE4DC" w14:textId="77777777" w:rsidR="0044422C" w:rsidRPr="009A7517" w:rsidRDefault="0044422C" w:rsidP="00545C7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250" w:type="dxa"/>
            <w:gridSpan w:val="4"/>
          </w:tcPr>
          <w:p w14:paraId="704B7C8C" w14:textId="14565993" w:rsidR="0044422C" w:rsidRPr="009A7517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F602A5" w14:textId="77777777" w:rsidR="0044422C" w:rsidRPr="009A7517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44" w:type="dxa"/>
            <w:gridSpan w:val="3"/>
          </w:tcPr>
          <w:p w14:paraId="6AD02A1D" w14:textId="4FB7217C" w:rsidR="0044422C" w:rsidRPr="009A7517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44422C" w:rsidRPr="009A7517" w14:paraId="7AB9E3E5" w14:textId="77777777" w:rsidTr="00CF7778">
        <w:trPr>
          <w:tblHeader/>
        </w:trPr>
        <w:tc>
          <w:tcPr>
            <w:tcW w:w="3690" w:type="dxa"/>
            <w:hideMark/>
          </w:tcPr>
          <w:p w14:paraId="62196319" w14:textId="77777777" w:rsidR="0044422C" w:rsidRPr="009A7517" w:rsidRDefault="0044422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gridSpan w:val="2"/>
            <w:hideMark/>
          </w:tcPr>
          <w:p w14:paraId="02FB9FBC" w14:textId="76276BDB" w:rsidR="0044422C" w:rsidRPr="009A7517" w:rsidRDefault="00CF7778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A2BA71F" w14:textId="7D85625C" w:rsidR="0044422C" w:rsidRPr="009A7517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47B7101A" w14:textId="7CC51C1C" w:rsidR="0044422C" w:rsidRPr="009A7517" w:rsidRDefault="00CF7778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4F19CFC" w14:textId="77777777" w:rsidR="0044422C" w:rsidRPr="009A7517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hideMark/>
          </w:tcPr>
          <w:p w14:paraId="54206183" w14:textId="1C6F8817" w:rsidR="0044422C" w:rsidRPr="009A7517" w:rsidRDefault="00CF7778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7949C2FE" w14:textId="77777777" w:rsidR="0044422C" w:rsidRPr="009A7517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  <w:hideMark/>
          </w:tcPr>
          <w:p w14:paraId="1DCA7366" w14:textId="20663F9A" w:rsidR="0044422C" w:rsidRPr="009A7517" w:rsidRDefault="00CF7778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44422C" w:rsidRPr="009A7517" w14:paraId="76756497" w14:textId="77777777" w:rsidTr="00CF7778">
        <w:trPr>
          <w:tblHeader/>
        </w:trPr>
        <w:tc>
          <w:tcPr>
            <w:tcW w:w="3690" w:type="dxa"/>
          </w:tcPr>
          <w:p w14:paraId="4868D236" w14:textId="6C469120" w:rsidR="0044422C" w:rsidRPr="009A7517" w:rsidRDefault="0044422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764" w:type="dxa"/>
            <w:gridSpan w:val="8"/>
            <w:hideMark/>
          </w:tcPr>
          <w:p w14:paraId="78552B91" w14:textId="77777777" w:rsidR="0044422C" w:rsidRPr="009A7517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44422C" w:rsidRPr="009A7517" w14:paraId="030DC9E2" w14:textId="77777777" w:rsidTr="005E152D">
        <w:tc>
          <w:tcPr>
            <w:tcW w:w="3870" w:type="dxa"/>
            <w:gridSpan w:val="2"/>
            <w:hideMark/>
          </w:tcPr>
          <w:p w14:paraId="10A0EC12" w14:textId="77777777" w:rsidR="0044422C" w:rsidRPr="009A7517" w:rsidRDefault="0044422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810" w:type="dxa"/>
            <w:vAlign w:val="bottom"/>
          </w:tcPr>
          <w:p w14:paraId="088D21B8" w14:textId="77777777" w:rsidR="0044422C" w:rsidRPr="009A7517" w:rsidRDefault="0044422C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5345A5" w14:textId="77777777" w:rsidR="0044422C" w:rsidRPr="009A7517" w:rsidRDefault="0044422C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A38E73" w14:textId="77777777" w:rsidR="0044422C" w:rsidRPr="009A7517" w:rsidRDefault="0044422C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9CC4DD" w14:textId="77777777" w:rsidR="0044422C" w:rsidRPr="009A7517" w:rsidRDefault="0044422C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C39527C" w14:textId="77777777" w:rsidR="0044422C" w:rsidRPr="009A7517" w:rsidRDefault="0044422C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E1E5728" w14:textId="77777777" w:rsidR="0044422C" w:rsidRPr="009A7517" w:rsidRDefault="0044422C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1D0279F7" w14:textId="77777777" w:rsidR="0044422C" w:rsidRPr="009A7517" w:rsidRDefault="0044422C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7778" w:rsidRPr="009A7517" w14:paraId="098620AF" w14:textId="77777777" w:rsidTr="00CF7778">
        <w:tc>
          <w:tcPr>
            <w:tcW w:w="3690" w:type="dxa"/>
            <w:hideMark/>
          </w:tcPr>
          <w:p w14:paraId="6D0FC83C" w14:textId="77777777" w:rsidR="00CF7778" w:rsidRPr="009A7517" w:rsidRDefault="00CF7778" w:rsidP="00CF777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1919F" w14:textId="5379493A" w:rsidR="00CF7778" w:rsidRPr="009A7517" w:rsidRDefault="00F04B5F" w:rsidP="00201901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/>
              </w:rPr>
              <w:t>(30,626)</w:t>
            </w:r>
          </w:p>
        </w:tc>
        <w:tc>
          <w:tcPr>
            <w:tcW w:w="270" w:type="dxa"/>
            <w:vAlign w:val="center"/>
          </w:tcPr>
          <w:p w14:paraId="32BC42ED" w14:textId="77777777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0407B" w14:textId="4DCBD0D2" w:rsidR="00CF7778" w:rsidRPr="009A7517" w:rsidRDefault="00CF7778" w:rsidP="00201901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/>
              </w:rPr>
              <w:t>(27,601)</w:t>
            </w:r>
          </w:p>
        </w:tc>
        <w:tc>
          <w:tcPr>
            <w:tcW w:w="270" w:type="dxa"/>
          </w:tcPr>
          <w:p w14:paraId="3696AC57" w14:textId="77777777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E509C" w14:textId="22F27492" w:rsidR="00CF7778" w:rsidRPr="009A7517" w:rsidRDefault="00DD0A0D" w:rsidP="00201901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/>
              </w:rPr>
              <w:t>(6,594)</w:t>
            </w:r>
          </w:p>
        </w:tc>
        <w:tc>
          <w:tcPr>
            <w:tcW w:w="236" w:type="dxa"/>
            <w:vAlign w:val="center"/>
          </w:tcPr>
          <w:p w14:paraId="364743B1" w14:textId="77777777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FCC107" w14:textId="294C908D" w:rsidR="00CF7778" w:rsidRPr="009A7517" w:rsidRDefault="00CF7778" w:rsidP="00201901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/>
              </w:rPr>
              <w:t>(4,394)</w:t>
            </w:r>
          </w:p>
        </w:tc>
      </w:tr>
      <w:tr w:rsidR="00CF7778" w:rsidRPr="009A7517" w14:paraId="2BFB796A" w14:textId="77777777" w:rsidTr="00CF7778">
        <w:tc>
          <w:tcPr>
            <w:tcW w:w="3690" w:type="dxa"/>
          </w:tcPr>
          <w:p w14:paraId="3C968F24" w14:textId="77777777" w:rsidR="00201901" w:rsidRPr="009A7517" w:rsidRDefault="00CF7778" w:rsidP="00CF7778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</w:t>
            </w:r>
          </w:p>
          <w:p w14:paraId="79A085B4" w14:textId="04D36356" w:rsidR="00CF7778" w:rsidRPr="009A7517" w:rsidRDefault="00CF7778" w:rsidP="00201901">
            <w:pPr>
              <w:pStyle w:val="block"/>
              <w:spacing w:after="0" w:line="240" w:lineRule="atLeast"/>
              <w:ind w:left="166" w:hanging="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ที่มีความเสี่ยง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364A12" w14:textId="0D385786" w:rsidR="00CF7778" w:rsidRPr="009A7517" w:rsidRDefault="00F04B5F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(30,626)</w:t>
            </w:r>
          </w:p>
        </w:tc>
        <w:tc>
          <w:tcPr>
            <w:tcW w:w="270" w:type="dxa"/>
            <w:vAlign w:val="center"/>
          </w:tcPr>
          <w:p w14:paraId="23C45BCC" w14:textId="77777777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0270FC" w14:textId="4C01FCC1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(27,601)</w:t>
            </w:r>
          </w:p>
        </w:tc>
        <w:tc>
          <w:tcPr>
            <w:tcW w:w="270" w:type="dxa"/>
          </w:tcPr>
          <w:p w14:paraId="5BB53F26" w14:textId="77777777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47935" w14:textId="2F765B58" w:rsidR="00CF7778" w:rsidRPr="009A7517" w:rsidRDefault="00DD0A0D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(6,594)</w:t>
            </w:r>
          </w:p>
        </w:tc>
        <w:tc>
          <w:tcPr>
            <w:tcW w:w="236" w:type="dxa"/>
            <w:vAlign w:val="center"/>
          </w:tcPr>
          <w:p w14:paraId="04EACF62" w14:textId="77777777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229002" w14:textId="61DA9BBA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(4,394)</w:t>
            </w:r>
          </w:p>
        </w:tc>
      </w:tr>
      <w:tr w:rsidR="00CF7778" w:rsidRPr="009A7517" w14:paraId="16E8AB8C" w14:textId="77777777" w:rsidTr="00CF7778">
        <w:tc>
          <w:tcPr>
            <w:tcW w:w="3690" w:type="dxa"/>
            <w:hideMark/>
          </w:tcPr>
          <w:p w14:paraId="696DA56E" w14:textId="77777777" w:rsidR="00CF7778" w:rsidRPr="009A7517" w:rsidRDefault="00CF7778" w:rsidP="00CF777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06991" w14:textId="07AE6279" w:rsidR="00CF7778" w:rsidRPr="009A7517" w:rsidRDefault="00F04B5F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639</w:t>
            </w:r>
          </w:p>
        </w:tc>
        <w:tc>
          <w:tcPr>
            <w:tcW w:w="270" w:type="dxa"/>
            <w:vAlign w:val="center"/>
          </w:tcPr>
          <w:p w14:paraId="298EBC24" w14:textId="77777777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D46A19" w14:textId="56929FAA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740</w:t>
            </w:r>
          </w:p>
        </w:tc>
        <w:tc>
          <w:tcPr>
            <w:tcW w:w="270" w:type="dxa"/>
          </w:tcPr>
          <w:p w14:paraId="66F723B0" w14:textId="77777777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0F247" w14:textId="6A9B1B0E" w:rsidR="00CF7778" w:rsidRPr="009A7517" w:rsidRDefault="00DD0A0D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4FB5161" w14:textId="77777777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6DC9EF" w14:textId="67C8B841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CF7778" w:rsidRPr="009A7517" w14:paraId="6DC79CD8" w14:textId="77777777" w:rsidTr="00CF7778">
        <w:tc>
          <w:tcPr>
            <w:tcW w:w="3690" w:type="dxa"/>
          </w:tcPr>
          <w:p w14:paraId="7709C58A" w14:textId="77777777" w:rsidR="00CF7778" w:rsidRPr="009A7517" w:rsidRDefault="00CF7778" w:rsidP="00CF777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EC3B5D" w14:textId="5E19A9BC" w:rsidR="00CF7778" w:rsidRPr="009A7517" w:rsidRDefault="00F04B5F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(29,987)</w:t>
            </w:r>
          </w:p>
        </w:tc>
        <w:tc>
          <w:tcPr>
            <w:tcW w:w="270" w:type="dxa"/>
            <w:vAlign w:val="center"/>
          </w:tcPr>
          <w:p w14:paraId="1DAE3EEC" w14:textId="77777777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0B098EF" w14:textId="01D574E8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(26,861)</w:t>
            </w:r>
          </w:p>
        </w:tc>
        <w:tc>
          <w:tcPr>
            <w:tcW w:w="270" w:type="dxa"/>
          </w:tcPr>
          <w:p w14:paraId="51E7E150" w14:textId="77777777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BBA7C2" w14:textId="4FA75B14" w:rsidR="00CF7778" w:rsidRPr="009A7517" w:rsidRDefault="00DD0A0D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(6,594)</w:t>
            </w:r>
          </w:p>
        </w:tc>
        <w:tc>
          <w:tcPr>
            <w:tcW w:w="236" w:type="dxa"/>
            <w:vAlign w:val="center"/>
          </w:tcPr>
          <w:p w14:paraId="051F9453" w14:textId="77777777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89D546" w14:textId="46188E2B" w:rsidR="00CF7778" w:rsidRPr="009A7517" w:rsidRDefault="00CF7778" w:rsidP="00CF7778">
            <w:pPr>
              <w:pStyle w:val="block"/>
              <w:tabs>
                <w:tab w:val="decimal" w:pos="704"/>
              </w:tabs>
              <w:spacing w:after="0" w:line="240" w:lineRule="atLeast"/>
              <w:ind w:left="-124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(4,394)</w:t>
            </w:r>
          </w:p>
        </w:tc>
      </w:tr>
    </w:tbl>
    <w:p w14:paraId="1A07A57D" w14:textId="77777777" w:rsidR="008A3B3E" w:rsidRPr="009A7517" w:rsidRDefault="008A3B3E" w:rsidP="00FD3601">
      <w:pPr>
        <w:tabs>
          <w:tab w:val="clear" w:pos="907"/>
          <w:tab w:val="left" w:pos="1080"/>
        </w:tabs>
        <w:spacing w:line="240" w:lineRule="auto"/>
        <w:ind w:left="1260" w:right="-27"/>
        <w:jc w:val="thaiDistribute"/>
        <w:rPr>
          <w:i/>
          <w:iCs/>
        </w:rPr>
      </w:pPr>
    </w:p>
    <w:p w14:paraId="2EDA9987" w14:textId="77777777" w:rsidR="00FD3601" w:rsidRPr="009A7517" w:rsidRDefault="00FD3601" w:rsidP="00227E42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13408FCF" w14:textId="77777777" w:rsidR="00FD3601" w:rsidRPr="009A7517" w:rsidRDefault="00FD3601" w:rsidP="00227E42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5F54E1E6" w14:textId="3415E101" w:rsidR="00FD3601" w:rsidRPr="009A7517" w:rsidRDefault="00227E42" w:rsidP="00227E42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และกลุ่มบริษัทไม่มีการกำหนดอนุพันธ์ (สัญญาแลกเปลี่ยนอัตราดอกเบี้ย</w:t>
      </w:r>
      <w:r w:rsidR="00DC1C7F" w:rsidRPr="009A751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</w:p>
    <w:p w14:paraId="6760F8FF" w14:textId="510AD92F" w:rsidR="006646A8" w:rsidRPr="009A7517" w:rsidRDefault="0066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</w:p>
    <w:p w14:paraId="497B5003" w14:textId="77777777" w:rsidR="00DD0A0D" w:rsidRPr="009A7517" w:rsidRDefault="00DD0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9A7517">
        <w:rPr>
          <w:rFonts w:hint="cs"/>
          <w:i/>
          <w:iCs/>
          <w:cs/>
        </w:rPr>
        <w:br w:type="page"/>
      </w:r>
    </w:p>
    <w:p w14:paraId="21600991" w14:textId="625DF48A" w:rsidR="00FD3601" w:rsidRPr="009A7517" w:rsidRDefault="00FD3601" w:rsidP="00FD3601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9A7517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การวิเคราะห์ความอ่อนไหวในกระแสเงินสดของเครื่องมือที่มีอัตราดอกเบี้ยผันแปร</w:t>
      </w:r>
      <w:r w:rsidRPr="009A7517">
        <w:rPr>
          <w:rFonts w:ascii="Angsana New" w:hAnsi="Angsana New"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3C2A4961" w14:textId="77777777" w:rsidR="00FD3601" w:rsidRPr="009A7517" w:rsidRDefault="00FD3601" w:rsidP="00FD3601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30"/>
          <w:szCs w:val="30"/>
        </w:rPr>
      </w:pPr>
    </w:p>
    <w:p w14:paraId="781B6048" w14:textId="17C5EB7A" w:rsidR="0044422C" w:rsidRPr="009A7517" w:rsidRDefault="00FD3601" w:rsidP="00AD6825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การเปลี่ยนแปลงของอัตราดอกเบี้ยที่</w:t>
      </w:r>
      <w:r w:rsidR="00C127D9" w:rsidRPr="009A7517">
        <w:rPr>
          <w:rFonts w:ascii="Angsana New" w:hAnsi="Angsana New" w:hint="cs"/>
          <w:sz w:val="30"/>
          <w:szCs w:val="30"/>
          <w:cs/>
          <w:lang w:val="en-US" w:bidi="th-TH"/>
        </w:rPr>
        <w:t>ร้อยละ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27E42" w:rsidRPr="009A7517">
        <w:rPr>
          <w:rFonts w:ascii="Angsana New" w:hAnsi="Angsana New" w:hint="cs"/>
          <w:sz w:val="30"/>
          <w:szCs w:val="30"/>
          <w:lang w:val="en-US" w:bidi="th-TH"/>
        </w:rPr>
        <w:t>0.2</w:t>
      </w:r>
      <w:r w:rsidR="00C127D9" w:rsidRPr="009A7517">
        <w:rPr>
          <w:rFonts w:ascii="Angsana New" w:hAnsi="Angsana New" w:hint="cs"/>
          <w:sz w:val="30"/>
          <w:szCs w:val="30"/>
          <w:lang w:val="en-US" w:bidi="th-TH"/>
        </w:rPr>
        <w:t>5</w:t>
      </w:r>
      <w:r w:rsidR="00C127D9" w:rsidRPr="009A751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9A7517">
        <w:rPr>
          <w:rFonts w:ascii="Angsana New" w:hAnsi="Angsana New" w:hint="cs"/>
          <w:sz w:val="30"/>
          <w:szCs w:val="30"/>
          <w:cs/>
          <w:lang w:bidi="th-TH"/>
        </w:rPr>
        <w:t xml:space="preserve"> ณ วันที่รายงาน </w:t>
      </w:r>
      <w:r w:rsidR="0044422C" w:rsidRPr="009A7517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099E9D5B" w14:textId="77777777" w:rsidR="00AD6825" w:rsidRPr="009A7517" w:rsidRDefault="00AD6825" w:rsidP="00AD6825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tbl>
      <w:tblPr>
        <w:tblW w:w="9030" w:type="dxa"/>
        <w:tblInd w:w="10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10"/>
        <w:gridCol w:w="1170"/>
        <w:gridCol w:w="180"/>
        <w:gridCol w:w="1170"/>
        <w:gridCol w:w="180"/>
        <w:gridCol w:w="1170"/>
        <w:gridCol w:w="180"/>
        <w:gridCol w:w="1170"/>
      </w:tblGrid>
      <w:tr w:rsidR="00227E42" w:rsidRPr="009A7517" w14:paraId="6609E67E" w14:textId="77777777" w:rsidTr="005E152D">
        <w:tc>
          <w:tcPr>
            <w:tcW w:w="3810" w:type="dxa"/>
          </w:tcPr>
          <w:p w14:paraId="42FB82A9" w14:textId="77777777" w:rsidR="00227E42" w:rsidRPr="009A7517" w:rsidRDefault="00227E42" w:rsidP="00AC49E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6CBB7E1E" w14:textId="77777777" w:rsidR="00227E42" w:rsidRPr="009A7517" w:rsidRDefault="00227E42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FE2459F" w14:textId="77777777" w:rsidR="00227E42" w:rsidRPr="009A7517" w:rsidRDefault="00227E42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5D06044" w14:textId="101C9996" w:rsidR="00227E42" w:rsidRPr="009A7517" w:rsidRDefault="00227E42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3601" w:rsidRPr="009A7517" w14:paraId="0CB00EBE" w14:textId="77777777" w:rsidTr="005E152D">
        <w:tc>
          <w:tcPr>
            <w:tcW w:w="3810" w:type="dxa"/>
          </w:tcPr>
          <w:p w14:paraId="24DC6F27" w14:textId="77777777" w:rsidR="00FD3601" w:rsidRPr="009A7517" w:rsidRDefault="00FD3601" w:rsidP="00AC49E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37A0FCEA" w14:textId="77777777" w:rsidR="00FD3601" w:rsidRPr="009A7517" w:rsidRDefault="00FD3601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36137D5E" w14:textId="77777777" w:rsidR="00FD3601" w:rsidRPr="009A7517" w:rsidRDefault="00FD3601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24BD4941" w14:textId="22CA7A3E" w:rsidR="00FD3601" w:rsidRPr="009A7517" w:rsidRDefault="00227E42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</w:tr>
      <w:tr w:rsidR="00FD3601" w:rsidRPr="009A7517" w14:paraId="056D82A7" w14:textId="77777777" w:rsidTr="005E152D">
        <w:trPr>
          <w:trHeight w:val="362"/>
        </w:trPr>
        <w:tc>
          <w:tcPr>
            <w:tcW w:w="3810" w:type="dxa"/>
            <w:hideMark/>
          </w:tcPr>
          <w:p w14:paraId="5932577A" w14:textId="77777777" w:rsidR="00FD3601" w:rsidRPr="009A7517" w:rsidRDefault="00FD3601" w:rsidP="004442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0A146C0" w14:textId="77777777" w:rsidR="00C127D9" w:rsidRPr="009A7517" w:rsidRDefault="00C127D9" w:rsidP="004442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B52D5F5" w14:textId="4AF7DBCD" w:rsidR="00FD3601" w:rsidRPr="009A7517" w:rsidRDefault="0044422C" w:rsidP="004442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A7517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73A654FC" w14:textId="77777777" w:rsidR="006E4831" w:rsidRPr="009A7517" w:rsidRDefault="00FD3601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อัตราดอกเบี้ยเพิ่มขึ้น</w:t>
            </w:r>
          </w:p>
          <w:p w14:paraId="33E714C3" w14:textId="279AAB32" w:rsidR="00FD3601" w:rsidRPr="009A7517" w:rsidRDefault="00C127D9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="00FD3601" w:rsidRPr="009A75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3F43" w:rsidRPr="009A7517">
              <w:rPr>
                <w:rFonts w:ascii="Angsana New" w:hAnsi="Angsana New" w:hint="cs"/>
                <w:sz w:val="28"/>
                <w:szCs w:val="28"/>
              </w:rPr>
              <w:t>0</w:t>
            </w:r>
            <w:r w:rsidR="002B2C19" w:rsidRPr="009A751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DE3F43" w:rsidRPr="009A7517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14:paraId="431440F3" w14:textId="77777777" w:rsidR="00FD3601" w:rsidRPr="009A7517" w:rsidRDefault="00FD3601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1CE7770" w14:textId="1182CE7B" w:rsidR="006E4831" w:rsidRPr="009A7517" w:rsidRDefault="00FD3601" w:rsidP="005E152D">
            <w:pPr>
              <w:pStyle w:val="Pa38"/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742EF4C" w14:textId="02AE3FB3" w:rsidR="006E4831" w:rsidRPr="009A7517" w:rsidRDefault="00FD3601" w:rsidP="003C1743">
            <w:pPr>
              <w:pStyle w:val="Pa38"/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  <w:p w14:paraId="7B0C8862" w14:textId="4F172DC0" w:rsidR="00FD3601" w:rsidRPr="009A7517" w:rsidRDefault="00C127D9" w:rsidP="003C1743">
            <w:pPr>
              <w:pStyle w:val="Pa38"/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="00FD3601" w:rsidRPr="009A75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3F43" w:rsidRPr="009A7517">
              <w:rPr>
                <w:rFonts w:ascii="Angsana New" w:hAnsi="Angsana New" w:hint="cs"/>
                <w:sz w:val="28"/>
                <w:szCs w:val="28"/>
              </w:rPr>
              <w:t>0</w:t>
            </w:r>
            <w:r w:rsidR="002B2C19" w:rsidRPr="009A751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DE3F43" w:rsidRPr="009A7517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14:paraId="2AD91D33" w14:textId="77777777" w:rsidR="00FD3601" w:rsidRPr="009A7517" w:rsidRDefault="00FD3601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C7EEBFE" w14:textId="77777777" w:rsidR="006E4831" w:rsidRPr="009A7517" w:rsidRDefault="00FD3601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อัตราดอกเบี้ยเพิ่มขึ้น</w:t>
            </w:r>
          </w:p>
          <w:p w14:paraId="66420245" w14:textId="6DE31A90" w:rsidR="00FD3601" w:rsidRPr="009A7517" w:rsidRDefault="00C127D9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="00FD3601" w:rsidRPr="009A75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3F43" w:rsidRPr="009A7517">
              <w:rPr>
                <w:rFonts w:ascii="Angsana New" w:hAnsi="Angsana New" w:hint="cs"/>
                <w:sz w:val="28"/>
                <w:szCs w:val="28"/>
              </w:rPr>
              <w:t>0</w:t>
            </w:r>
            <w:r w:rsidR="002B2C19" w:rsidRPr="009A751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DE3F43" w:rsidRPr="009A7517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14:paraId="0D5DFB9E" w14:textId="77777777" w:rsidR="00FD3601" w:rsidRPr="009A7517" w:rsidRDefault="00FD3601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0809118" w14:textId="77777777" w:rsidR="006E4831" w:rsidRPr="009A7517" w:rsidRDefault="00FD3601" w:rsidP="0044422C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อัตราดอกเบี้ยลดลง</w:t>
            </w:r>
          </w:p>
          <w:p w14:paraId="698A9B1C" w14:textId="6C30357B" w:rsidR="00FD3601" w:rsidRPr="009A7517" w:rsidRDefault="00C127D9" w:rsidP="0044422C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="00FD3601" w:rsidRPr="009A75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3F43" w:rsidRPr="009A7517">
              <w:rPr>
                <w:rFonts w:ascii="Angsana New" w:hAnsi="Angsana New" w:hint="cs"/>
                <w:sz w:val="28"/>
                <w:szCs w:val="28"/>
              </w:rPr>
              <w:t>0</w:t>
            </w:r>
            <w:r w:rsidR="002B2C19" w:rsidRPr="009A751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DE3F43" w:rsidRPr="009A7517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</w:tr>
      <w:tr w:rsidR="00FD3601" w:rsidRPr="009A7517" w14:paraId="589515EC" w14:textId="77777777" w:rsidTr="005E152D">
        <w:tc>
          <w:tcPr>
            <w:tcW w:w="3810" w:type="dxa"/>
          </w:tcPr>
          <w:p w14:paraId="5539EF59" w14:textId="77777777" w:rsidR="00FD3601" w:rsidRPr="009A7517" w:rsidRDefault="00FD3601" w:rsidP="00AC49E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hideMark/>
          </w:tcPr>
          <w:p w14:paraId="2AA00964" w14:textId="77777777" w:rsidR="00FD3601" w:rsidRPr="009A7517" w:rsidRDefault="00FD3601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4422C" w:rsidRPr="009A7517" w14:paraId="2407DAD8" w14:textId="77777777" w:rsidTr="005E152D">
        <w:tc>
          <w:tcPr>
            <w:tcW w:w="3810" w:type="dxa"/>
          </w:tcPr>
          <w:p w14:paraId="12A46A8F" w14:textId="6875C644" w:rsidR="0044422C" w:rsidRPr="009A7517" w:rsidRDefault="0044422C" w:rsidP="00227E4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862577"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48989F75" w14:textId="77777777" w:rsidR="0044422C" w:rsidRPr="009A7517" w:rsidRDefault="0044422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22A1C21" w14:textId="77777777" w:rsidR="0044422C" w:rsidRPr="009A7517" w:rsidRDefault="0044422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85E28C" w14:textId="77777777" w:rsidR="0044422C" w:rsidRPr="009A7517" w:rsidRDefault="0044422C" w:rsidP="006E4831">
            <w:pPr>
              <w:pStyle w:val="NoSpacing"/>
              <w:ind w:lef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50F66A" w14:textId="77777777" w:rsidR="0044422C" w:rsidRPr="009A7517" w:rsidRDefault="0044422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0A2D61" w14:textId="77777777" w:rsidR="0044422C" w:rsidRPr="009A7517" w:rsidRDefault="0044422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7BB927" w14:textId="77777777" w:rsidR="0044422C" w:rsidRPr="009A7517" w:rsidRDefault="0044422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7B01FB" w14:textId="77777777" w:rsidR="0044422C" w:rsidRPr="009A7517" w:rsidRDefault="0044422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E42" w:rsidRPr="009A7517" w14:paraId="46202719" w14:textId="77777777" w:rsidTr="005E152D">
        <w:tc>
          <w:tcPr>
            <w:tcW w:w="3810" w:type="dxa"/>
            <w:hideMark/>
          </w:tcPr>
          <w:p w14:paraId="6A76DB58" w14:textId="77777777" w:rsidR="00227E42" w:rsidRPr="009A7517" w:rsidRDefault="00227E42" w:rsidP="006E4831">
            <w:pPr>
              <w:pStyle w:val="NoSpacing"/>
              <w:tabs>
                <w:tab w:val="clear" w:pos="3742"/>
                <w:tab w:val="left" w:pos="3560"/>
              </w:tabs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9AC49" w14:textId="76900B94" w:rsidR="00227E42" w:rsidRPr="009A7517" w:rsidRDefault="005A3080" w:rsidP="00227555">
            <w:pPr>
              <w:pStyle w:val="NoSpacing"/>
              <w:tabs>
                <w:tab w:val="clear" w:pos="907"/>
                <w:tab w:val="left" w:pos="906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E36D40" w14:textId="77777777" w:rsidR="00227E42" w:rsidRPr="009A7517" w:rsidRDefault="00227E42" w:rsidP="00DD0A0D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E2E620" w14:textId="1ED03662" w:rsidR="00227E42" w:rsidRPr="009A7517" w:rsidRDefault="005A3080" w:rsidP="007B4ECB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(45)</w:t>
            </w:r>
          </w:p>
        </w:tc>
        <w:tc>
          <w:tcPr>
            <w:tcW w:w="180" w:type="dxa"/>
            <w:vAlign w:val="bottom"/>
          </w:tcPr>
          <w:p w14:paraId="75A3241A" w14:textId="77777777" w:rsidR="00227E42" w:rsidRPr="009A7517" w:rsidRDefault="00227E42" w:rsidP="00DD0A0D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ACE86B" w14:textId="4A72B9D0" w:rsidR="00227E42" w:rsidRPr="009A7517" w:rsidRDefault="00DD0A0D" w:rsidP="007B4ECB">
            <w:pPr>
              <w:pStyle w:val="NoSpacing"/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(</w:t>
            </w:r>
            <w:r w:rsidR="005A3080" w:rsidRPr="009A7517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9A751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A5D04CD" w14:textId="77777777" w:rsidR="00227E42" w:rsidRPr="009A7517" w:rsidRDefault="00227E42" w:rsidP="00DD0A0D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8DDB39" w14:textId="2E8C2998" w:rsidR="00227E42" w:rsidRPr="009A7517" w:rsidRDefault="005A3080" w:rsidP="007B4ECB">
            <w:pPr>
              <w:pStyle w:val="NoSpacing"/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44422C" w:rsidRPr="009A7517" w14:paraId="4D4F4F2D" w14:textId="77777777" w:rsidTr="005E152D">
        <w:tc>
          <w:tcPr>
            <w:tcW w:w="3810" w:type="dxa"/>
          </w:tcPr>
          <w:p w14:paraId="6D1A45E5" w14:textId="77777777" w:rsidR="0044422C" w:rsidRPr="009A7517" w:rsidRDefault="0044422C" w:rsidP="00227E4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F8611F" w14:textId="77777777" w:rsidR="0044422C" w:rsidRPr="009A7517" w:rsidRDefault="0044422C" w:rsidP="00227E42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AB2B0B7" w14:textId="77777777" w:rsidR="0044422C" w:rsidRPr="009A7517" w:rsidRDefault="0044422C" w:rsidP="00227E42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3216C7" w14:textId="77777777" w:rsidR="0044422C" w:rsidRPr="009A7517" w:rsidRDefault="0044422C" w:rsidP="00227E42">
            <w:pPr>
              <w:pStyle w:val="NoSpacing"/>
              <w:ind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0A08FE9" w14:textId="77777777" w:rsidR="0044422C" w:rsidRPr="009A7517" w:rsidRDefault="0044422C" w:rsidP="00227E42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ABD9949" w14:textId="77777777" w:rsidR="0044422C" w:rsidRPr="009A7517" w:rsidRDefault="0044422C" w:rsidP="007B4ECB">
            <w:pPr>
              <w:pStyle w:val="NoSpacing"/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AE75D6" w14:textId="77777777" w:rsidR="0044422C" w:rsidRPr="009A7517" w:rsidRDefault="0044422C" w:rsidP="00227E42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EB775E" w14:textId="77777777" w:rsidR="0044422C" w:rsidRPr="009A7517" w:rsidRDefault="0044422C" w:rsidP="00227E42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4422C" w:rsidRPr="009A7517" w14:paraId="29819FBE" w14:textId="77777777" w:rsidTr="005E152D">
        <w:tc>
          <w:tcPr>
            <w:tcW w:w="3810" w:type="dxa"/>
          </w:tcPr>
          <w:p w14:paraId="769D5F44" w14:textId="12C799F6" w:rsidR="0044422C" w:rsidRPr="009A7517" w:rsidRDefault="0044422C" w:rsidP="004442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862577"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5C9F74" w14:textId="77777777" w:rsidR="0044422C" w:rsidRPr="009A7517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5DE069" w14:textId="77777777" w:rsidR="0044422C" w:rsidRPr="009A7517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676E99F" w14:textId="77777777" w:rsidR="0044422C" w:rsidRPr="009A7517" w:rsidRDefault="0044422C" w:rsidP="0044422C">
            <w:pPr>
              <w:pStyle w:val="NoSpacing"/>
              <w:ind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AED4B90" w14:textId="77777777" w:rsidR="0044422C" w:rsidRPr="009A7517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787BC6" w14:textId="77777777" w:rsidR="0044422C" w:rsidRPr="009A7517" w:rsidRDefault="0044422C" w:rsidP="007B4ECB">
            <w:pPr>
              <w:pStyle w:val="NoSpacing"/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313811" w14:textId="77777777" w:rsidR="0044422C" w:rsidRPr="009A7517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C40B58D" w14:textId="77777777" w:rsidR="0044422C" w:rsidRPr="009A7517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62577" w:rsidRPr="009A7517" w14:paraId="05D5D4B9" w14:textId="77777777" w:rsidTr="005E152D">
        <w:tc>
          <w:tcPr>
            <w:tcW w:w="3810" w:type="dxa"/>
          </w:tcPr>
          <w:p w14:paraId="1E593ED8" w14:textId="3E4E5BB3" w:rsidR="00862577" w:rsidRPr="009A7517" w:rsidRDefault="00862577" w:rsidP="00862577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0CC9971" w14:textId="10CAFF2A" w:rsidR="00862577" w:rsidRPr="009A7517" w:rsidRDefault="00862577" w:rsidP="007B4ECB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(33)</w:t>
            </w:r>
          </w:p>
        </w:tc>
        <w:tc>
          <w:tcPr>
            <w:tcW w:w="180" w:type="dxa"/>
          </w:tcPr>
          <w:p w14:paraId="24276E00" w14:textId="77777777" w:rsidR="00862577" w:rsidRPr="009A7517" w:rsidRDefault="00862577" w:rsidP="00862577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B3C9B3" w14:textId="14B594F3" w:rsidR="00862577" w:rsidRPr="009A7517" w:rsidRDefault="00862577" w:rsidP="007B4ECB">
            <w:pPr>
              <w:pStyle w:val="NoSpacing"/>
              <w:tabs>
                <w:tab w:val="clear" w:pos="907"/>
                <w:tab w:val="left" w:pos="737"/>
              </w:tabs>
              <w:ind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180" w:type="dxa"/>
          </w:tcPr>
          <w:p w14:paraId="674D8761" w14:textId="77777777" w:rsidR="00862577" w:rsidRPr="009A7517" w:rsidRDefault="00862577" w:rsidP="00862577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44F8CA6" w14:textId="121480C2" w:rsidR="00862577" w:rsidRPr="009A7517" w:rsidRDefault="007B4ECB" w:rsidP="007B4ECB">
            <w:pPr>
              <w:pStyle w:val="NoSpacing"/>
              <w:tabs>
                <w:tab w:val="clear" w:pos="907"/>
              </w:tabs>
              <w:ind w:right="1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/>
                <w:sz w:val="28"/>
                <w:szCs w:val="28"/>
              </w:rPr>
              <w:tab/>
            </w:r>
            <w:r w:rsidRPr="009A7517">
              <w:rPr>
                <w:rFonts w:ascii="Angsana New" w:hAnsi="Angsana New"/>
                <w:sz w:val="28"/>
                <w:szCs w:val="28"/>
              </w:rPr>
              <w:tab/>
            </w:r>
            <w:r w:rsidR="00862577" w:rsidRPr="009A751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1AD3922D" w14:textId="77777777" w:rsidR="00862577" w:rsidRPr="009A7517" w:rsidRDefault="00862577" w:rsidP="00862577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9B81F8" w14:textId="743F968B" w:rsidR="00862577" w:rsidRPr="009A7517" w:rsidRDefault="00862577" w:rsidP="00862577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(2)</w:t>
            </w:r>
          </w:p>
        </w:tc>
      </w:tr>
    </w:tbl>
    <w:p w14:paraId="551EE69B" w14:textId="00A67C6E" w:rsidR="00FD3601" w:rsidRPr="009A7517" w:rsidRDefault="00FD3601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2E8ACE5" w14:textId="5CB6AC03" w:rsidR="0068268C" w:rsidRPr="009A7517" w:rsidRDefault="0030391A" w:rsidP="00545C7D">
      <w:pPr>
        <w:pStyle w:val="ListParagraph"/>
        <w:numPr>
          <w:ilvl w:val="1"/>
          <w:numId w:val="3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การป้องกันความเสี่ยง</w:t>
      </w:r>
    </w:p>
    <w:p w14:paraId="6221EDFA" w14:textId="77777777" w:rsidR="0068268C" w:rsidRPr="009A7517" w:rsidRDefault="0068268C" w:rsidP="0068268C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8DF27B" w14:textId="62B00883" w:rsidR="0068268C" w:rsidRPr="009A7517" w:rsidRDefault="00FF3B47" w:rsidP="0068268C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(</w:t>
      </w:r>
      <w:r w:rsidR="00BC7531" w:rsidRPr="009A7517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ง</w:t>
      </w:r>
      <w:r w:rsidR="0068268C" w:rsidRPr="009A7517">
        <w:rPr>
          <w:rFonts w:ascii="Angsana New" w:hAnsi="Angsana New" w:hint="cs"/>
          <w:b/>
          <w:bCs/>
          <w:i/>
          <w:iCs/>
          <w:sz w:val="30"/>
          <w:szCs w:val="30"/>
          <w:rtl/>
          <w:cs/>
          <w:lang w:val="en-US"/>
        </w:rPr>
        <w:t>.</w:t>
      </w:r>
      <w:r w:rsidR="0068268C" w:rsidRPr="009A7517">
        <w:rPr>
          <w:rFonts w:ascii="Angsana New" w:hAnsi="Angsana New" w:hint="cs"/>
          <w:b/>
          <w:bCs/>
          <w:i/>
          <w:iCs/>
          <w:sz w:val="30"/>
          <w:szCs w:val="30"/>
          <w:lang w:val="en-US" w:bidi="th-TH"/>
        </w:rPr>
        <w:t>1</w:t>
      </w: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)</w:t>
      </w:r>
      <w:r w:rsidR="0068268C" w:rsidRPr="009A7517">
        <w:rPr>
          <w:rFonts w:ascii="Angsana New" w:hAnsi="Angsana New" w:hint="cs"/>
          <w:b/>
          <w:bCs/>
          <w:i/>
          <w:iCs/>
          <w:sz w:val="30"/>
          <w:szCs w:val="30"/>
          <w:rtl/>
          <w:cs/>
          <w:lang w:val="en-US"/>
        </w:rPr>
        <w:t xml:space="preserve"> </w:t>
      </w:r>
      <w:r w:rsidR="0068268C" w:rsidRPr="009A7517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การป้องกันความเสี่ยงในกระแสเงินสด</w:t>
      </w:r>
    </w:p>
    <w:p w14:paraId="43443BCA" w14:textId="77777777" w:rsidR="008A3B3E" w:rsidRPr="009A7517" w:rsidRDefault="008A3B3E" w:rsidP="008A3B3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77D7B3B" w14:textId="53674E17" w:rsidR="007B4ECB" w:rsidRPr="009A7517" w:rsidRDefault="0068268C" w:rsidP="0068268C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 xml:space="preserve">ณ วันที่ </w:t>
      </w:r>
      <w:r w:rsidRPr="009A7517">
        <w:rPr>
          <w:rFonts w:ascii="Angsana New" w:hAnsi="Angsana New" w:hint="cs"/>
          <w:sz w:val="30"/>
          <w:szCs w:val="30"/>
          <w:lang w:val="en-US" w:bidi="th-TH"/>
        </w:rPr>
        <w:t>31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 xml:space="preserve"> ธันวาคม </w:t>
      </w:r>
      <w:r w:rsidRPr="009A7517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1C63C0" w:rsidRPr="009A7517">
        <w:rPr>
          <w:rFonts w:ascii="Angsana New" w:hAnsi="Angsana New" w:hint="cs"/>
          <w:sz w:val="30"/>
          <w:szCs w:val="30"/>
          <w:lang w:val="en-US" w:bidi="th-TH"/>
        </w:rPr>
        <w:t>5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EA26F6" w:rsidRPr="009A7517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EA26F6" w:rsidRPr="009A7517">
        <w:rPr>
          <w:rFonts w:ascii="Angsana New" w:hAnsi="Angsana New" w:hint="cs"/>
          <w:sz w:val="30"/>
          <w:szCs w:val="30"/>
          <w:lang w:val="en-US" w:bidi="th-TH"/>
        </w:rPr>
        <w:t xml:space="preserve">2564 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ถือเครื่องมือทางการเงินเหล่านี้เพื่อป้องกันความเสี่ยงจากการเปลี่ยนแปลงในอัตราแลกเปลี่ยนเงินตราต่างประเทศและอัตราดอกเบี้ย</w:t>
      </w:r>
    </w:p>
    <w:p w14:paraId="3942D161" w14:textId="50B4AA69" w:rsidR="008A3B3E" w:rsidRPr="009A7517" w:rsidRDefault="007B4ECB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9A7517">
        <w:rPr>
          <w:cs/>
        </w:rPr>
        <w:br w:type="page"/>
      </w:r>
    </w:p>
    <w:p w14:paraId="551EE0AD" w14:textId="67443446" w:rsidR="0068268C" w:rsidRPr="009A7517" w:rsidRDefault="0068268C" w:rsidP="0068268C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Style w:val="TableGrid"/>
        <w:tblW w:w="8837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9"/>
        <w:gridCol w:w="811"/>
        <w:gridCol w:w="246"/>
        <w:gridCol w:w="924"/>
        <w:gridCol w:w="270"/>
        <w:gridCol w:w="810"/>
        <w:gridCol w:w="270"/>
        <w:gridCol w:w="778"/>
        <w:gridCol w:w="243"/>
        <w:gridCol w:w="869"/>
        <w:gridCol w:w="270"/>
        <w:gridCol w:w="737"/>
      </w:tblGrid>
      <w:tr w:rsidR="0068268C" w:rsidRPr="009A7517" w14:paraId="219855AF" w14:textId="77777777" w:rsidTr="0068268C">
        <w:trPr>
          <w:tblHeader/>
        </w:trPr>
        <w:tc>
          <w:tcPr>
            <w:tcW w:w="2609" w:type="dxa"/>
          </w:tcPr>
          <w:p w14:paraId="24F69188" w14:textId="73756E56" w:rsidR="0068268C" w:rsidRPr="009A7517" w:rsidRDefault="0068268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6228" w:type="dxa"/>
            <w:gridSpan w:val="11"/>
          </w:tcPr>
          <w:p w14:paraId="2239E1CE" w14:textId="7CB82F02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8268C" w:rsidRPr="009A7517" w14:paraId="707D43E5" w14:textId="77777777" w:rsidTr="0068268C">
        <w:trPr>
          <w:tblHeader/>
        </w:trPr>
        <w:tc>
          <w:tcPr>
            <w:tcW w:w="2609" w:type="dxa"/>
          </w:tcPr>
          <w:p w14:paraId="6C1BD6BD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  <w:rtl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3061" w:type="dxa"/>
            <w:gridSpan w:val="5"/>
          </w:tcPr>
          <w:p w14:paraId="030A0B66" w14:textId="1B39444A" w:rsidR="0068268C" w:rsidRPr="009A7517" w:rsidRDefault="001C63C0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</w:tcPr>
          <w:p w14:paraId="3363E98C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97" w:type="dxa"/>
            <w:gridSpan w:val="5"/>
          </w:tcPr>
          <w:p w14:paraId="1B03811F" w14:textId="528E064E" w:rsidR="0068268C" w:rsidRPr="009A7517" w:rsidRDefault="001C63C0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bidi="th-TH"/>
              </w:rPr>
              <w:t>2564</w:t>
            </w:r>
          </w:p>
        </w:tc>
      </w:tr>
      <w:tr w:rsidR="0068268C" w:rsidRPr="009A7517" w14:paraId="6EFF3692" w14:textId="77777777" w:rsidTr="0068268C">
        <w:trPr>
          <w:tblHeader/>
        </w:trPr>
        <w:tc>
          <w:tcPr>
            <w:tcW w:w="2609" w:type="dxa"/>
          </w:tcPr>
          <w:p w14:paraId="10A2ACE5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1" w:type="dxa"/>
            <w:gridSpan w:val="5"/>
          </w:tcPr>
          <w:p w14:paraId="4BCF74AE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  <w:tc>
          <w:tcPr>
            <w:tcW w:w="270" w:type="dxa"/>
          </w:tcPr>
          <w:p w14:paraId="70BC067C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97" w:type="dxa"/>
            <w:gridSpan w:val="5"/>
          </w:tcPr>
          <w:p w14:paraId="7851A3A0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</w:tr>
      <w:tr w:rsidR="0068268C" w:rsidRPr="009A7517" w14:paraId="139AD877" w14:textId="77777777" w:rsidTr="005E152D">
        <w:trPr>
          <w:tblHeader/>
        </w:trPr>
        <w:tc>
          <w:tcPr>
            <w:tcW w:w="2609" w:type="dxa"/>
          </w:tcPr>
          <w:p w14:paraId="4FDD6C35" w14:textId="77777777" w:rsidR="0068268C" w:rsidRPr="009A7517" w:rsidRDefault="0068268C" w:rsidP="0068268C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7C8D201E" w14:textId="77777777" w:rsidR="0068268C" w:rsidRPr="009A7517" w:rsidRDefault="0068268C" w:rsidP="0068268C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1" w:type="dxa"/>
          </w:tcPr>
          <w:p w14:paraId="1C13EFDC" w14:textId="77777777" w:rsidR="0068268C" w:rsidRPr="009A7517" w:rsidRDefault="0068268C" w:rsidP="0068268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4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ภายใน </w:t>
            </w:r>
          </w:p>
          <w:p w14:paraId="6191FE33" w14:textId="43E57A80" w:rsidR="0068268C" w:rsidRPr="009A7517" w:rsidRDefault="0068268C" w:rsidP="0068268C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1 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 หรือน้อยกว่า</w:t>
            </w:r>
          </w:p>
        </w:tc>
        <w:tc>
          <w:tcPr>
            <w:tcW w:w="246" w:type="dxa"/>
          </w:tcPr>
          <w:p w14:paraId="38D1C2CB" w14:textId="77777777" w:rsidR="0068268C" w:rsidRPr="009A7517" w:rsidRDefault="0068268C" w:rsidP="0068268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622ABE89" w14:textId="46CE34A7" w:rsidR="0068268C" w:rsidRPr="009A7517" w:rsidRDefault="0068268C" w:rsidP="0068268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1 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ปี แต่ไม่เกิน 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5  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1CDC70FA" w14:textId="77777777" w:rsidR="0068268C" w:rsidRPr="009A7517" w:rsidRDefault="0068268C" w:rsidP="0068268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2AA11F08" w14:textId="77777777" w:rsidR="00A07A5E" w:rsidRPr="009A7517" w:rsidRDefault="00A07A5E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D378033" w14:textId="77777777" w:rsidR="00A07A5E" w:rsidRPr="009A7517" w:rsidRDefault="00A07A5E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925C6B0" w14:textId="02302CE8" w:rsidR="0068268C" w:rsidRPr="009A7517" w:rsidRDefault="0068268C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5 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69444AFE" w14:textId="77777777" w:rsidR="0068268C" w:rsidRPr="009A7517" w:rsidRDefault="0068268C" w:rsidP="0068268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78" w:type="dxa"/>
          </w:tcPr>
          <w:p w14:paraId="2A0BC599" w14:textId="253DD5AF" w:rsidR="0068268C" w:rsidRPr="009A7517" w:rsidRDefault="0068268C" w:rsidP="0068268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4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ภายใน </w:t>
            </w:r>
          </w:p>
          <w:p w14:paraId="53751BBB" w14:textId="20A83D73" w:rsidR="0068268C" w:rsidRPr="009A7517" w:rsidRDefault="0068268C" w:rsidP="0068268C">
            <w:pPr>
              <w:pStyle w:val="block"/>
              <w:spacing w:after="0" w:line="240" w:lineRule="atLeast"/>
              <w:ind w:left="-7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1 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 หรือน้อยกว่า</w:t>
            </w:r>
          </w:p>
        </w:tc>
        <w:tc>
          <w:tcPr>
            <w:tcW w:w="243" w:type="dxa"/>
          </w:tcPr>
          <w:p w14:paraId="4EB5B9DD" w14:textId="77777777" w:rsidR="0068268C" w:rsidRPr="009A7517" w:rsidRDefault="0068268C" w:rsidP="0068268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69" w:type="dxa"/>
          </w:tcPr>
          <w:p w14:paraId="2CA82076" w14:textId="12862C60" w:rsidR="0068268C" w:rsidRPr="009A7517" w:rsidRDefault="0068268C" w:rsidP="0068268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1 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ปี แต่ไม่เกิน 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5  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48F22C27" w14:textId="77777777" w:rsidR="0068268C" w:rsidRPr="009A7517" w:rsidRDefault="0068268C" w:rsidP="0068268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</w:tcPr>
          <w:p w14:paraId="2D358298" w14:textId="77777777" w:rsidR="00A07A5E" w:rsidRPr="009A7517" w:rsidRDefault="00A07A5E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E1A692D" w14:textId="77777777" w:rsidR="00A07A5E" w:rsidRPr="009A7517" w:rsidRDefault="00A07A5E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CB62AF6" w14:textId="78DFD5CF" w:rsidR="0068268C" w:rsidRPr="009A7517" w:rsidRDefault="0068268C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5 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68268C" w:rsidRPr="009A7517" w14:paraId="1C49DE40" w14:textId="77777777" w:rsidTr="005E152D">
        <w:tc>
          <w:tcPr>
            <w:tcW w:w="2609" w:type="dxa"/>
          </w:tcPr>
          <w:p w14:paraId="64AE71B7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811" w:type="dxa"/>
          </w:tcPr>
          <w:p w14:paraId="134D60F6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1A8D6AED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3E4BCA5C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C9EF11A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78946FCC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191E0F7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78" w:type="dxa"/>
          </w:tcPr>
          <w:p w14:paraId="04704750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626C8AF9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69" w:type="dxa"/>
          </w:tcPr>
          <w:p w14:paraId="791C5429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D5A3B4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</w:tcPr>
          <w:p w14:paraId="74F5FF23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8268C" w:rsidRPr="009A7517" w14:paraId="766AD376" w14:textId="77777777" w:rsidTr="005E152D">
        <w:tc>
          <w:tcPr>
            <w:tcW w:w="2609" w:type="dxa"/>
          </w:tcPr>
          <w:p w14:paraId="58DFEC87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สัญญาแลกเปลี่ยนเงินตรา</w:t>
            </w:r>
          </w:p>
          <w:p w14:paraId="2181E87D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 xml:space="preserve">   ต่างประเทศล่วงหน้า </w:t>
            </w:r>
          </w:p>
        </w:tc>
        <w:tc>
          <w:tcPr>
            <w:tcW w:w="811" w:type="dxa"/>
          </w:tcPr>
          <w:p w14:paraId="0FC0B70A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6F3AB3E0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3A138FE3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B83C684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296381A2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970E8DC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78" w:type="dxa"/>
          </w:tcPr>
          <w:p w14:paraId="2BA224ED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066F6C3F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69" w:type="dxa"/>
          </w:tcPr>
          <w:p w14:paraId="7B985FAF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9BC2A0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</w:tcPr>
          <w:p w14:paraId="358625F4" w14:textId="77777777" w:rsidR="0068268C" w:rsidRPr="009A7517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C63C0" w:rsidRPr="009A7517" w14:paraId="4FFB103E" w14:textId="77777777" w:rsidTr="005E152D">
        <w:tc>
          <w:tcPr>
            <w:tcW w:w="2609" w:type="dxa"/>
          </w:tcPr>
          <w:p w14:paraId="441B6D39" w14:textId="2E60E101" w:rsidR="001C63C0" w:rsidRPr="009A7517" w:rsidRDefault="001C63C0" w:rsidP="001C63C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ความเสี่ยงสุทธิ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</w:t>
            </w: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ล้านบาท)</w:t>
            </w:r>
          </w:p>
        </w:tc>
        <w:tc>
          <w:tcPr>
            <w:tcW w:w="811" w:type="dxa"/>
          </w:tcPr>
          <w:p w14:paraId="29CF4065" w14:textId="3DD6AD11" w:rsidR="001C63C0" w:rsidRPr="009A7517" w:rsidRDefault="00A26DE0" w:rsidP="00A07A5E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15</w:t>
            </w:r>
          </w:p>
        </w:tc>
        <w:tc>
          <w:tcPr>
            <w:tcW w:w="246" w:type="dxa"/>
          </w:tcPr>
          <w:p w14:paraId="0EE63D22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46F5CAC8" w14:textId="5480EB9C" w:rsidR="001C63C0" w:rsidRPr="009A7517" w:rsidRDefault="00A26DE0" w:rsidP="00A07A5E">
            <w:pPr>
              <w:pStyle w:val="block"/>
              <w:spacing w:after="0" w:line="240" w:lineRule="atLeast"/>
              <w:ind w:left="0" w:right="1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62</w:t>
            </w:r>
          </w:p>
        </w:tc>
        <w:tc>
          <w:tcPr>
            <w:tcW w:w="270" w:type="dxa"/>
          </w:tcPr>
          <w:p w14:paraId="5E712BE1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2C97F62A" w14:textId="3665E831" w:rsidR="001C63C0" w:rsidRPr="009A7517" w:rsidRDefault="00A26DE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75</w:t>
            </w:r>
          </w:p>
        </w:tc>
        <w:tc>
          <w:tcPr>
            <w:tcW w:w="270" w:type="dxa"/>
          </w:tcPr>
          <w:p w14:paraId="5CCB72C3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78" w:type="dxa"/>
          </w:tcPr>
          <w:p w14:paraId="5618C456" w14:textId="2CAF49DB" w:rsidR="001C63C0" w:rsidRPr="009A7517" w:rsidRDefault="001C63C0" w:rsidP="001C63C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48</w:t>
            </w:r>
          </w:p>
        </w:tc>
        <w:tc>
          <w:tcPr>
            <w:tcW w:w="243" w:type="dxa"/>
          </w:tcPr>
          <w:p w14:paraId="0F3106E3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69" w:type="dxa"/>
          </w:tcPr>
          <w:p w14:paraId="06F3B58D" w14:textId="5BB11918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121</w:t>
            </w:r>
          </w:p>
        </w:tc>
        <w:tc>
          <w:tcPr>
            <w:tcW w:w="270" w:type="dxa"/>
          </w:tcPr>
          <w:p w14:paraId="4E888404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</w:tcPr>
          <w:p w14:paraId="5C3A9F38" w14:textId="341C92F3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124</w:t>
            </w:r>
          </w:p>
        </w:tc>
      </w:tr>
      <w:tr w:rsidR="001C63C0" w:rsidRPr="009A7517" w14:paraId="058ED456" w14:textId="77777777" w:rsidTr="005E152D">
        <w:tc>
          <w:tcPr>
            <w:tcW w:w="2609" w:type="dxa"/>
          </w:tcPr>
          <w:p w14:paraId="6DAAFFC0" w14:textId="52F90A9A" w:rsidR="001C63C0" w:rsidRPr="009A7517" w:rsidRDefault="001C63C0" w:rsidP="001C63C0">
            <w:pPr>
              <w:pStyle w:val="block"/>
              <w:spacing w:after="0" w:line="240" w:lineRule="atLeast"/>
              <w:ind w:left="180" w:hanging="18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อัตราสัญญาแลกเปลี่ยนเงินตราต่างประเทศล่วงหน้าโดยเฉลี่ยของเงินบาทต่อ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811" w:type="dxa"/>
            <w:vAlign w:val="bottom"/>
          </w:tcPr>
          <w:p w14:paraId="542251CC" w14:textId="68F9FEBB" w:rsidR="001C63C0" w:rsidRPr="009A7517" w:rsidRDefault="00A26DE0" w:rsidP="00A26DE0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31.07</w:t>
            </w:r>
          </w:p>
        </w:tc>
        <w:tc>
          <w:tcPr>
            <w:tcW w:w="246" w:type="dxa"/>
            <w:vAlign w:val="bottom"/>
          </w:tcPr>
          <w:p w14:paraId="43A8F26D" w14:textId="77777777" w:rsidR="001C63C0" w:rsidRPr="009A7517" w:rsidRDefault="001C63C0" w:rsidP="001657C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vAlign w:val="bottom"/>
          </w:tcPr>
          <w:p w14:paraId="436907FA" w14:textId="227576D8" w:rsidR="001C63C0" w:rsidRPr="009A7517" w:rsidRDefault="001657C8" w:rsidP="001657C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31.07</w:t>
            </w:r>
          </w:p>
        </w:tc>
        <w:tc>
          <w:tcPr>
            <w:tcW w:w="270" w:type="dxa"/>
            <w:vAlign w:val="bottom"/>
          </w:tcPr>
          <w:p w14:paraId="2F63ED7E" w14:textId="77777777" w:rsidR="001C63C0" w:rsidRPr="009A7517" w:rsidRDefault="001C63C0" w:rsidP="001657C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79AD54A" w14:textId="4EB728D7" w:rsidR="001C63C0" w:rsidRPr="009A7517" w:rsidRDefault="001657C8" w:rsidP="00A07A5E">
            <w:pPr>
              <w:pStyle w:val="block"/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31.07</w:t>
            </w:r>
          </w:p>
        </w:tc>
        <w:tc>
          <w:tcPr>
            <w:tcW w:w="270" w:type="dxa"/>
          </w:tcPr>
          <w:p w14:paraId="79F53B8A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78" w:type="dxa"/>
          </w:tcPr>
          <w:p w14:paraId="473E36F7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8CF6E88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8D03838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FFA1E29" w14:textId="37096388" w:rsidR="001C63C0" w:rsidRPr="009A7517" w:rsidRDefault="001C63C0" w:rsidP="001C63C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29.51</w:t>
            </w:r>
          </w:p>
        </w:tc>
        <w:tc>
          <w:tcPr>
            <w:tcW w:w="243" w:type="dxa"/>
          </w:tcPr>
          <w:p w14:paraId="4963DCA4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69" w:type="dxa"/>
          </w:tcPr>
          <w:p w14:paraId="7E3C322B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65D8CB0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DEB1986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7145FF0" w14:textId="2F3EFE80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29.94</w:t>
            </w:r>
          </w:p>
        </w:tc>
        <w:tc>
          <w:tcPr>
            <w:tcW w:w="270" w:type="dxa"/>
          </w:tcPr>
          <w:p w14:paraId="03B1444C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</w:tcPr>
          <w:p w14:paraId="1EB63FA8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0B4CAA0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2CE379D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295BD60" w14:textId="7C38538E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30.42</w:t>
            </w:r>
          </w:p>
        </w:tc>
      </w:tr>
      <w:tr w:rsidR="001C63C0" w:rsidRPr="009A7517" w14:paraId="1FEC4897" w14:textId="77777777" w:rsidTr="005E152D">
        <w:tc>
          <w:tcPr>
            <w:tcW w:w="2609" w:type="dxa"/>
          </w:tcPr>
          <w:p w14:paraId="2C6E63EF" w14:textId="77777777" w:rsidR="001C63C0" w:rsidRPr="009A7517" w:rsidRDefault="001C63C0" w:rsidP="001C63C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1" w:type="dxa"/>
          </w:tcPr>
          <w:p w14:paraId="21FC9D2B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73265030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1FDF2BEA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A467D4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71301637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CD132E4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78" w:type="dxa"/>
          </w:tcPr>
          <w:p w14:paraId="609A38DB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17841635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69" w:type="dxa"/>
          </w:tcPr>
          <w:p w14:paraId="4154B144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9215884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</w:tcPr>
          <w:p w14:paraId="3F4D9F7D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C63C0" w:rsidRPr="009A7517" w14:paraId="279E7400" w14:textId="77777777" w:rsidTr="005E152D">
        <w:tc>
          <w:tcPr>
            <w:tcW w:w="2609" w:type="dxa"/>
          </w:tcPr>
          <w:p w14:paraId="6B74A1EC" w14:textId="77777777" w:rsidR="001C63C0" w:rsidRPr="009A7517" w:rsidRDefault="001C63C0" w:rsidP="001C63C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สัญญาซื้อขายเงินตรา</w:t>
            </w:r>
          </w:p>
          <w:p w14:paraId="46A99BF3" w14:textId="3B314018" w:rsidR="001C63C0" w:rsidRPr="009A7517" w:rsidRDefault="001C63C0" w:rsidP="001C63C0">
            <w:pPr>
              <w:pStyle w:val="block"/>
              <w:spacing w:after="0" w:line="240" w:lineRule="atLeast"/>
              <w:ind w:left="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ต่างประเทศล่วงหน้า</w:t>
            </w:r>
          </w:p>
        </w:tc>
        <w:tc>
          <w:tcPr>
            <w:tcW w:w="811" w:type="dxa"/>
          </w:tcPr>
          <w:p w14:paraId="73D0A3F9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262F7A79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067A46E8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BFEE8AF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D31301B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30F4DEF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78" w:type="dxa"/>
          </w:tcPr>
          <w:p w14:paraId="7D2D804B" w14:textId="789034AE" w:rsidR="001C63C0" w:rsidRPr="009A7517" w:rsidRDefault="001C63C0" w:rsidP="001C63C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559FBF79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69" w:type="dxa"/>
          </w:tcPr>
          <w:p w14:paraId="6C816A08" w14:textId="6B640E94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BCDB662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</w:tcPr>
          <w:p w14:paraId="5DDAA2A5" w14:textId="7141263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C63C0" w:rsidRPr="009A7517" w14:paraId="26A7D304" w14:textId="77777777" w:rsidTr="005E152D">
        <w:tc>
          <w:tcPr>
            <w:tcW w:w="2609" w:type="dxa"/>
          </w:tcPr>
          <w:p w14:paraId="04D4F899" w14:textId="6BC730B8" w:rsidR="001C63C0" w:rsidRPr="009A7517" w:rsidRDefault="001C63C0" w:rsidP="001C63C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ความเสี่ยงสุทธิ </w:t>
            </w: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  <w:tc>
          <w:tcPr>
            <w:tcW w:w="811" w:type="dxa"/>
          </w:tcPr>
          <w:p w14:paraId="7951BBD4" w14:textId="044CD9A9" w:rsidR="001C63C0" w:rsidRPr="009A7517" w:rsidRDefault="001657C8" w:rsidP="00A07A5E">
            <w:pPr>
              <w:pStyle w:val="block"/>
              <w:spacing w:after="0" w:line="240" w:lineRule="atLeast"/>
              <w:ind w:left="0" w:right="-3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4,507</w:t>
            </w:r>
          </w:p>
        </w:tc>
        <w:tc>
          <w:tcPr>
            <w:tcW w:w="246" w:type="dxa"/>
          </w:tcPr>
          <w:p w14:paraId="4F9FA156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39FD3AAE" w14:textId="1346CFF6" w:rsidR="001C63C0" w:rsidRPr="009A7517" w:rsidRDefault="001657C8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2C10844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0266F77E" w14:textId="1EA4C040" w:rsidR="001C63C0" w:rsidRPr="009A7517" w:rsidRDefault="001657C8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33147A2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78" w:type="dxa"/>
          </w:tcPr>
          <w:p w14:paraId="5495E7CC" w14:textId="17EA6068" w:rsidR="001C63C0" w:rsidRPr="009A7517" w:rsidRDefault="001C63C0" w:rsidP="001C63C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2,906</w:t>
            </w:r>
          </w:p>
        </w:tc>
        <w:tc>
          <w:tcPr>
            <w:tcW w:w="243" w:type="dxa"/>
          </w:tcPr>
          <w:p w14:paraId="15EA54B4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69" w:type="dxa"/>
          </w:tcPr>
          <w:p w14:paraId="59C03DD4" w14:textId="158125F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F10CFF3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</w:tcPr>
          <w:p w14:paraId="03066044" w14:textId="169A205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1C63C0" w:rsidRPr="009A7517" w14:paraId="29648433" w14:textId="77777777" w:rsidTr="005E152D">
        <w:tc>
          <w:tcPr>
            <w:tcW w:w="2609" w:type="dxa"/>
          </w:tcPr>
          <w:p w14:paraId="0F5710C8" w14:textId="0C4A20B4" w:rsidR="001C63C0" w:rsidRPr="009A7517" w:rsidRDefault="001C63C0" w:rsidP="001C63C0">
            <w:pPr>
              <w:pStyle w:val="block"/>
              <w:spacing w:after="0" w:line="240" w:lineRule="atLeast"/>
              <w:ind w:left="180" w:hanging="1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อัตราสัญญาซื้อขายเงินตราต่างประเทศล่วงหน้าโดยเฉลี่ยของเงินบาทต่อเงินเหรียญสหรัฐอเมริกา</w:t>
            </w:r>
          </w:p>
        </w:tc>
        <w:tc>
          <w:tcPr>
            <w:tcW w:w="811" w:type="dxa"/>
            <w:vAlign w:val="bottom"/>
          </w:tcPr>
          <w:p w14:paraId="1A2B8859" w14:textId="1D5B5877" w:rsidR="001C63C0" w:rsidRPr="009A7517" w:rsidRDefault="001657C8" w:rsidP="001C63C0">
            <w:pPr>
              <w:pStyle w:val="block"/>
              <w:tabs>
                <w:tab w:val="left" w:pos="299"/>
                <w:tab w:val="left" w:pos="456"/>
              </w:tabs>
              <w:spacing w:after="0" w:line="240" w:lineRule="atLeast"/>
              <w:ind w:left="-43" w:right="-43" w:firstLine="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34.06</w:t>
            </w:r>
          </w:p>
        </w:tc>
        <w:tc>
          <w:tcPr>
            <w:tcW w:w="246" w:type="dxa"/>
            <w:vAlign w:val="bottom"/>
          </w:tcPr>
          <w:p w14:paraId="131A80F2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vAlign w:val="bottom"/>
          </w:tcPr>
          <w:p w14:paraId="7AD189BE" w14:textId="545DA0ED" w:rsidR="001C63C0" w:rsidRPr="009A7517" w:rsidRDefault="001657C8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39E4950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A6F75AC" w14:textId="26F379D1" w:rsidR="001C63C0" w:rsidRPr="009A7517" w:rsidRDefault="001657C8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102521B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71148AC8" w14:textId="1B925859" w:rsidR="001C63C0" w:rsidRPr="009A7517" w:rsidRDefault="001C63C0" w:rsidP="001C63C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C1D049B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40468227" w14:textId="2A1E10A4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FBF5D2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3C126975" w14:textId="354BD1B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1C63C0" w:rsidRPr="009A7517" w14:paraId="13C86C7C" w14:textId="77777777" w:rsidTr="005E152D">
        <w:tc>
          <w:tcPr>
            <w:tcW w:w="2609" w:type="dxa"/>
          </w:tcPr>
          <w:p w14:paraId="4EC38760" w14:textId="77777777" w:rsidR="001C63C0" w:rsidRPr="009A7517" w:rsidRDefault="001C63C0" w:rsidP="001C63C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อัตราสัญญาซื้อขายเงินตรา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 xml:space="preserve"> </w:t>
            </w:r>
          </w:p>
          <w:p w14:paraId="3E2D4AB6" w14:textId="77777777" w:rsidR="001C63C0" w:rsidRPr="009A7517" w:rsidRDefault="001C63C0" w:rsidP="001C63C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 xml:space="preserve">   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 xml:space="preserve"> </w:t>
            </w:r>
          </w:p>
          <w:p w14:paraId="672F72D9" w14:textId="6A9803FA" w:rsidR="001C63C0" w:rsidRPr="009A7517" w:rsidRDefault="001C63C0" w:rsidP="001C63C0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 xml:space="preserve">   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ของเงินบาทต่อ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เงินเยน</w:t>
            </w:r>
          </w:p>
        </w:tc>
        <w:tc>
          <w:tcPr>
            <w:tcW w:w="811" w:type="dxa"/>
            <w:vAlign w:val="bottom"/>
          </w:tcPr>
          <w:p w14:paraId="2255D3D6" w14:textId="1AB93D48" w:rsidR="001C63C0" w:rsidRPr="009A7517" w:rsidRDefault="00184CBF" w:rsidP="00A07A5E">
            <w:pPr>
              <w:pStyle w:val="block"/>
              <w:tabs>
                <w:tab w:val="left" w:pos="299"/>
                <w:tab w:val="left" w:pos="456"/>
              </w:tabs>
              <w:spacing w:after="0" w:line="240" w:lineRule="atLeast"/>
              <w:ind w:left="-43" w:right="-43" w:firstLine="4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0.2635</w:t>
            </w:r>
          </w:p>
        </w:tc>
        <w:tc>
          <w:tcPr>
            <w:tcW w:w="246" w:type="dxa"/>
            <w:vAlign w:val="bottom"/>
          </w:tcPr>
          <w:p w14:paraId="51AC8CE3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vAlign w:val="bottom"/>
          </w:tcPr>
          <w:p w14:paraId="63A5B9A1" w14:textId="23EBDE54" w:rsidR="001C63C0" w:rsidRPr="009A7517" w:rsidRDefault="001657C8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CF352B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337B11A" w14:textId="2ABCF623" w:rsidR="001C63C0" w:rsidRPr="009A7517" w:rsidRDefault="001657C8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91FD4C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2DAF380F" w14:textId="30242E4E" w:rsidR="001C63C0" w:rsidRPr="009A7517" w:rsidRDefault="001C63C0" w:rsidP="001C63C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0.2986</w:t>
            </w:r>
          </w:p>
        </w:tc>
        <w:tc>
          <w:tcPr>
            <w:tcW w:w="243" w:type="dxa"/>
            <w:vAlign w:val="bottom"/>
          </w:tcPr>
          <w:p w14:paraId="36065D0F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2D2CD879" w14:textId="686B1776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79737F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4A50AB4C" w14:textId="36D4F682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1C63C0" w:rsidRPr="009A7517" w14:paraId="67EB777B" w14:textId="77777777" w:rsidTr="005E152D">
        <w:tc>
          <w:tcPr>
            <w:tcW w:w="2609" w:type="dxa"/>
          </w:tcPr>
          <w:p w14:paraId="1FE68B62" w14:textId="77777777" w:rsidR="001C63C0" w:rsidRPr="009A7517" w:rsidRDefault="001C63C0" w:rsidP="001C63C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1" w:type="dxa"/>
          </w:tcPr>
          <w:p w14:paraId="6A7DE958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7B6DBE64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3C2DF1F9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A8A9CF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6687478F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ED11F39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78" w:type="dxa"/>
          </w:tcPr>
          <w:p w14:paraId="67A7CB96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2B3A1954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69" w:type="dxa"/>
          </w:tcPr>
          <w:p w14:paraId="6EEA6B34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21F92DE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</w:tcPr>
          <w:p w14:paraId="00521490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C63C0" w:rsidRPr="009A7517" w14:paraId="4B9C79CB" w14:textId="77777777" w:rsidTr="005E152D">
        <w:tc>
          <w:tcPr>
            <w:tcW w:w="2609" w:type="dxa"/>
          </w:tcPr>
          <w:p w14:paraId="4F53991A" w14:textId="77777777" w:rsidR="001C63C0" w:rsidRPr="009A7517" w:rsidRDefault="001C63C0" w:rsidP="001C63C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811" w:type="dxa"/>
          </w:tcPr>
          <w:p w14:paraId="5525667E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16D9C6C5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3BAB229F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F5C0A4D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7903EBF5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801ADB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78" w:type="dxa"/>
          </w:tcPr>
          <w:p w14:paraId="1B92F8FC" w14:textId="5379263B" w:rsidR="001C63C0" w:rsidRPr="009A7517" w:rsidRDefault="001C63C0" w:rsidP="001C63C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7066A294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69" w:type="dxa"/>
          </w:tcPr>
          <w:p w14:paraId="2C77E919" w14:textId="6FD4D841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F363C20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</w:tcPr>
          <w:p w14:paraId="2EAD5B83" w14:textId="7DDBAEFB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C63C0" w:rsidRPr="009A7517" w14:paraId="07268EC8" w14:textId="77777777" w:rsidTr="005E152D">
        <w:tc>
          <w:tcPr>
            <w:tcW w:w="2609" w:type="dxa"/>
          </w:tcPr>
          <w:p w14:paraId="4CF94C58" w14:textId="77777777" w:rsidR="001C63C0" w:rsidRPr="009A7517" w:rsidRDefault="001C63C0" w:rsidP="001C63C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811" w:type="dxa"/>
          </w:tcPr>
          <w:p w14:paraId="12F29F84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00DE52BD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6C18D095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F06DF9D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5BD563D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BA23196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78" w:type="dxa"/>
          </w:tcPr>
          <w:p w14:paraId="38550FA6" w14:textId="1EF67CAE" w:rsidR="001C63C0" w:rsidRPr="009A7517" w:rsidRDefault="001C63C0" w:rsidP="001C63C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32462A13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69" w:type="dxa"/>
          </w:tcPr>
          <w:p w14:paraId="48C8DB6A" w14:textId="7012DEB3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C965A68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</w:tcPr>
          <w:p w14:paraId="0F172D03" w14:textId="48975133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C63C0" w:rsidRPr="009A7517" w14:paraId="5D003E86" w14:textId="77777777" w:rsidTr="005E152D">
        <w:tc>
          <w:tcPr>
            <w:tcW w:w="2609" w:type="dxa"/>
          </w:tcPr>
          <w:p w14:paraId="6D403518" w14:textId="6984939B" w:rsidR="001C63C0" w:rsidRPr="009A7517" w:rsidRDefault="001C63C0" w:rsidP="001C63C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ความเสี่ยงสุทธิ </w:t>
            </w: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  <w:tc>
          <w:tcPr>
            <w:tcW w:w="811" w:type="dxa"/>
          </w:tcPr>
          <w:p w14:paraId="5341BA86" w14:textId="327B6695" w:rsidR="001C63C0" w:rsidRPr="009A7517" w:rsidRDefault="00184CBF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14</w:t>
            </w:r>
          </w:p>
        </w:tc>
        <w:tc>
          <w:tcPr>
            <w:tcW w:w="246" w:type="dxa"/>
          </w:tcPr>
          <w:p w14:paraId="1B9D9A99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084092FD" w14:textId="03B66EDA" w:rsidR="001C63C0" w:rsidRPr="009A7517" w:rsidRDefault="00184CBF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41</w:t>
            </w:r>
          </w:p>
        </w:tc>
        <w:tc>
          <w:tcPr>
            <w:tcW w:w="270" w:type="dxa"/>
          </w:tcPr>
          <w:p w14:paraId="30539840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204ACC3" w14:textId="61CBBEDF" w:rsidR="001C63C0" w:rsidRPr="009A7517" w:rsidRDefault="00184CBF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16</w:t>
            </w:r>
          </w:p>
        </w:tc>
        <w:tc>
          <w:tcPr>
            <w:tcW w:w="270" w:type="dxa"/>
          </w:tcPr>
          <w:p w14:paraId="586482B0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78" w:type="dxa"/>
          </w:tcPr>
          <w:p w14:paraId="22F68F94" w14:textId="10820468" w:rsidR="001C63C0" w:rsidRPr="009A7517" w:rsidRDefault="001C63C0" w:rsidP="001C63C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15</w:t>
            </w:r>
          </w:p>
        </w:tc>
        <w:tc>
          <w:tcPr>
            <w:tcW w:w="243" w:type="dxa"/>
          </w:tcPr>
          <w:p w14:paraId="67EEDAFC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69" w:type="dxa"/>
          </w:tcPr>
          <w:p w14:paraId="5153D48E" w14:textId="17619176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44</w:t>
            </w:r>
          </w:p>
        </w:tc>
        <w:tc>
          <w:tcPr>
            <w:tcW w:w="270" w:type="dxa"/>
          </w:tcPr>
          <w:p w14:paraId="180E31B7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</w:tcPr>
          <w:p w14:paraId="7396030F" w14:textId="0A857293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23</w:t>
            </w:r>
          </w:p>
        </w:tc>
      </w:tr>
      <w:tr w:rsidR="001C63C0" w:rsidRPr="009A7517" w14:paraId="034B52EE" w14:textId="77777777" w:rsidTr="005E152D">
        <w:tc>
          <w:tcPr>
            <w:tcW w:w="2609" w:type="dxa"/>
          </w:tcPr>
          <w:p w14:paraId="6D6B800E" w14:textId="77777777" w:rsidR="001C63C0" w:rsidRPr="009A7517" w:rsidRDefault="001C63C0" w:rsidP="001C63C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อัตราดอกเบี้ยคงที่เฉลี่ย </w:t>
            </w: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811" w:type="dxa"/>
          </w:tcPr>
          <w:p w14:paraId="501C9012" w14:textId="28982B35" w:rsidR="001C63C0" w:rsidRPr="009A7517" w:rsidRDefault="00184CBF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3.14</w:t>
            </w:r>
          </w:p>
        </w:tc>
        <w:tc>
          <w:tcPr>
            <w:tcW w:w="246" w:type="dxa"/>
          </w:tcPr>
          <w:p w14:paraId="72CFED75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2DD5A96D" w14:textId="546156E1" w:rsidR="001C63C0" w:rsidRPr="009A7517" w:rsidRDefault="00184CBF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3.13</w:t>
            </w:r>
          </w:p>
        </w:tc>
        <w:tc>
          <w:tcPr>
            <w:tcW w:w="270" w:type="dxa"/>
          </w:tcPr>
          <w:p w14:paraId="78D18140" w14:textId="2BF7D471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8587F78" w14:textId="5EC45A64" w:rsidR="001C63C0" w:rsidRPr="009A7517" w:rsidRDefault="00184CBF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3.06</w:t>
            </w:r>
          </w:p>
        </w:tc>
        <w:tc>
          <w:tcPr>
            <w:tcW w:w="270" w:type="dxa"/>
          </w:tcPr>
          <w:p w14:paraId="161EE4F4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78" w:type="dxa"/>
          </w:tcPr>
          <w:p w14:paraId="3A422D9F" w14:textId="75E54B8F" w:rsidR="001C63C0" w:rsidRPr="009A7517" w:rsidRDefault="001C63C0" w:rsidP="001C63C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3.13</w:t>
            </w:r>
          </w:p>
        </w:tc>
        <w:tc>
          <w:tcPr>
            <w:tcW w:w="243" w:type="dxa"/>
          </w:tcPr>
          <w:p w14:paraId="17DD0375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69" w:type="dxa"/>
          </w:tcPr>
          <w:p w14:paraId="14DA590D" w14:textId="6240F80D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3.12</w:t>
            </w:r>
          </w:p>
        </w:tc>
        <w:tc>
          <w:tcPr>
            <w:tcW w:w="270" w:type="dxa"/>
          </w:tcPr>
          <w:p w14:paraId="17970E62" w14:textId="77777777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7" w:type="dxa"/>
          </w:tcPr>
          <w:p w14:paraId="190F8418" w14:textId="46BFB028" w:rsidR="001C63C0" w:rsidRPr="009A7517" w:rsidRDefault="001C63C0" w:rsidP="001C63C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/>
              </w:rPr>
              <w:t>3.06</w:t>
            </w:r>
          </w:p>
        </w:tc>
      </w:tr>
    </w:tbl>
    <w:p w14:paraId="3E963EDE" w14:textId="0428CCAA" w:rsidR="0068268C" w:rsidRPr="009A7517" w:rsidRDefault="0068268C" w:rsidP="0068268C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7ED7727" w14:textId="77777777" w:rsidR="00D36DC2" w:rsidRPr="009A7517" w:rsidRDefault="00D36DC2" w:rsidP="00BB2912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7978EF70" w14:textId="77777777" w:rsidR="005E152D" w:rsidRPr="009A7517" w:rsidRDefault="005E1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9A7517">
        <w:rPr>
          <w:sz w:val="28"/>
          <w:szCs w:val="28"/>
          <w:cs/>
        </w:rPr>
        <w:br w:type="page"/>
      </w:r>
    </w:p>
    <w:p w14:paraId="5E30E55E" w14:textId="17B442F2" w:rsidR="00BB2912" w:rsidRPr="009A7517" w:rsidRDefault="00BB2912" w:rsidP="00BB2912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4DC1D18" w14:textId="77777777" w:rsidR="00BB2912" w:rsidRPr="009A7517" w:rsidRDefault="00BB2912" w:rsidP="00BB2912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175" w:type="dxa"/>
        <w:tblInd w:w="990" w:type="dxa"/>
        <w:tblLook w:val="04A0" w:firstRow="1" w:lastRow="0" w:firstColumn="1" w:lastColumn="0" w:noHBand="0" w:noVBand="1"/>
      </w:tblPr>
      <w:tblGrid>
        <w:gridCol w:w="3033"/>
        <w:gridCol w:w="1737"/>
        <w:gridCol w:w="270"/>
        <w:gridCol w:w="1710"/>
        <w:gridCol w:w="270"/>
        <w:gridCol w:w="2155"/>
      </w:tblGrid>
      <w:tr w:rsidR="00BB2912" w:rsidRPr="009A7517" w14:paraId="19463E00" w14:textId="77777777" w:rsidTr="00DC1C7F">
        <w:trPr>
          <w:tblHeader/>
        </w:trPr>
        <w:tc>
          <w:tcPr>
            <w:tcW w:w="3033" w:type="dxa"/>
            <w:shd w:val="clear" w:color="auto" w:fill="auto"/>
          </w:tcPr>
          <w:p w14:paraId="5B54E24E" w14:textId="77777777" w:rsidR="00BB2912" w:rsidRPr="009A7517" w:rsidRDefault="00BB2912" w:rsidP="00545C7D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6142" w:type="dxa"/>
            <w:gridSpan w:val="5"/>
            <w:shd w:val="clear" w:color="auto" w:fill="auto"/>
          </w:tcPr>
          <w:p w14:paraId="627ABA34" w14:textId="77777777" w:rsidR="00BB2912" w:rsidRPr="009A7517" w:rsidRDefault="00BB2912" w:rsidP="00545C7D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lang w:eastAsia="en-GB" w:bidi="th-TH"/>
              </w:rPr>
              <w:t xml:space="preserve">  </w:t>
            </w: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BB2912" w:rsidRPr="009A7517" w14:paraId="789CCA28" w14:textId="77777777" w:rsidTr="00DC1C7F">
        <w:trPr>
          <w:tblHeader/>
        </w:trPr>
        <w:tc>
          <w:tcPr>
            <w:tcW w:w="3033" w:type="dxa"/>
            <w:shd w:val="clear" w:color="auto" w:fill="auto"/>
            <w:vAlign w:val="bottom"/>
          </w:tcPr>
          <w:p w14:paraId="36C54910" w14:textId="77777777" w:rsidR="00BB2912" w:rsidRPr="009A7517" w:rsidRDefault="00BB2912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ณ วันที่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31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ธันวาคม </w:t>
            </w:r>
          </w:p>
        </w:tc>
        <w:tc>
          <w:tcPr>
            <w:tcW w:w="1737" w:type="dxa"/>
            <w:shd w:val="clear" w:color="auto" w:fill="auto"/>
            <w:vAlign w:val="bottom"/>
          </w:tcPr>
          <w:p w14:paraId="4990B418" w14:textId="77777777" w:rsidR="00BB2912" w:rsidRPr="009A7517" w:rsidRDefault="00BB2912" w:rsidP="00545C7D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การเปลี่ยนแปลงในมูลค่าที่ใช้ในการคำนวณการป้องกันความเสี่ยงส่วนที่ไม่มีประสิทธิผล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59C8EC" w14:textId="77777777" w:rsidR="00BB2912" w:rsidRPr="009A7517" w:rsidRDefault="00BB2912" w:rsidP="00545C7D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27DD529" w14:textId="77777777" w:rsidR="00BB2912" w:rsidRPr="009A7517" w:rsidRDefault="00BB2912" w:rsidP="00545C7D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74E0C" w14:textId="77777777" w:rsidR="00BB2912" w:rsidRPr="009A7517" w:rsidRDefault="00BB2912" w:rsidP="00545C7D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155" w:type="dxa"/>
            <w:shd w:val="clear" w:color="auto" w:fill="auto"/>
            <w:vAlign w:val="bottom"/>
          </w:tcPr>
          <w:p w14:paraId="462A1F7D" w14:textId="77777777" w:rsidR="00BB2912" w:rsidRPr="009A7517" w:rsidRDefault="00BB2912" w:rsidP="00545C7D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 xml:space="preserve"> 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</w:t>
            </w:r>
          </w:p>
          <w:p w14:paraId="5906E56F" w14:textId="77777777" w:rsidR="00BB2912" w:rsidRPr="009A7517" w:rsidRDefault="00BB2912" w:rsidP="00545C7D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ถือปฏิบัติอีกต่อไป</w:t>
            </w:r>
          </w:p>
        </w:tc>
      </w:tr>
      <w:tr w:rsidR="00BB2912" w:rsidRPr="009A7517" w14:paraId="46838BC3" w14:textId="77777777" w:rsidTr="00DC1C7F">
        <w:trPr>
          <w:tblHeader/>
        </w:trPr>
        <w:tc>
          <w:tcPr>
            <w:tcW w:w="3033" w:type="dxa"/>
            <w:shd w:val="clear" w:color="auto" w:fill="auto"/>
          </w:tcPr>
          <w:p w14:paraId="320463E2" w14:textId="77777777" w:rsidR="00BB2912" w:rsidRPr="009A7517" w:rsidRDefault="00BB2912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6142" w:type="dxa"/>
            <w:gridSpan w:val="5"/>
            <w:shd w:val="clear" w:color="auto" w:fill="auto"/>
          </w:tcPr>
          <w:p w14:paraId="6D78989C" w14:textId="4BE78DA0" w:rsidR="00BB2912" w:rsidRPr="009A7517" w:rsidRDefault="00BB2912" w:rsidP="00545C7D">
            <w:pPr>
              <w:pStyle w:val="block"/>
              <w:spacing w:after="0" w:line="240" w:lineRule="atLeast"/>
              <w:ind w:left="-81" w:right="-10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GB"/>
              </w:rPr>
            </w:pP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GB" w:bidi="th-TH"/>
              </w:rPr>
              <w:t>(ล้านบาท)</w:t>
            </w:r>
            <w:r w:rsidRPr="009A7517" w:rsidDel="001A3E4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 </w:t>
            </w:r>
          </w:p>
        </w:tc>
      </w:tr>
      <w:tr w:rsidR="00BB2912" w:rsidRPr="009A7517" w14:paraId="3F31A23D" w14:textId="77777777" w:rsidTr="00DC1C7F">
        <w:tc>
          <w:tcPr>
            <w:tcW w:w="3033" w:type="dxa"/>
            <w:shd w:val="clear" w:color="auto" w:fill="auto"/>
          </w:tcPr>
          <w:p w14:paraId="3F9591AE" w14:textId="595D343A" w:rsidR="00BB2912" w:rsidRPr="009A7517" w:rsidRDefault="00BB2912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="00792ED6"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1737" w:type="dxa"/>
            <w:shd w:val="clear" w:color="auto" w:fill="auto"/>
          </w:tcPr>
          <w:p w14:paraId="680291E1" w14:textId="77777777" w:rsidR="00BB2912" w:rsidRPr="009A7517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5A3647E" w14:textId="77777777" w:rsidR="00BB2912" w:rsidRPr="009A7517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28530400" w14:textId="77777777" w:rsidR="00BB2912" w:rsidRPr="009A7517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3CD3FC1" w14:textId="77777777" w:rsidR="00BB2912" w:rsidRPr="009A7517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155" w:type="dxa"/>
            <w:shd w:val="clear" w:color="auto" w:fill="auto"/>
          </w:tcPr>
          <w:p w14:paraId="44139B17" w14:textId="77777777" w:rsidR="00BB2912" w:rsidRPr="009A7517" w:rsidRDefault="00BB2912" w:rsidP="00BB2912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BB2912" w:rsidRPr="009A7517" w14:paraId="2E35E60E" w14:textId="77777777" w:rsidTr="00DC1C7F">
        <w:tc>
          <w:tcPr>
            <w:tcW w:w="3033" w:type="dxa"/>
            <w:shd w:val="clear" w:color="auto" w:fill="auto"/>
          </w:tcPr>
          <w:p w14:paraId="4C750BE6" w14:textId="77777777" w:rsidR="00BB2912" w:rsidRPr="009A7517" w:rsidRDefault="00BB2912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737" w:type="dxa"/>
            <w:shd w:val="clear" w:color="auto" w:fill="auto"/>
          </w:tcPr>
          <w:p w14:paraId="415648C0" w14:textId="77777777" w:rsidR="00BB2912" w:rsidRPr="009A7517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631D18E" w14:textId="77777777" w:rsidR="00BB2912" w:rsidRPr="009A7517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60410C53" w14:textId="77777777" w:rsidR="00BB2912" w:rsidRPr="009A7517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A82C0E4" w14:textId="77777777" w:rsidR="00BB2912" w:rsidRPr="009A7517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155" w:type="dxa"/>
            <w:shd w:val="clear" w:color="auto" w:fill="auto"/>
          </w:tcPr>
          <w:p w14:paraId="452EC484" w14:textId="77777777" w:rsidR="00BB2912" w:rsidRPr="009A7517" w:rsidRDefault="00BB2912" w:rsidP="00BB2912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BB2912" w:rsidRPr="009A7517" w14:paraId="4A1DF05F" w14:textId="77777777" w:rsidTr="00DC1C7F">
        <w:tc>
          <w:tcPr>
            <w:tcW w:w="3033" w:type="dxa"/>
            <w:shd w:val="clear" w:color="auto" w:fill="auto"/>
          </w:tcPr>
          <w:p w14:paraId="64C7625A" w14:textId="77777777" w:rsidR="00BB2912" w:rsidRPr="009A7517" w:rsidRDefault="00BB2912" w:rsidP="00BB2912">
            <w:pPr>
              <w:pStyle w:val="block"/>
              <w:spacing w:after="0"/>
              <w:ind w:left="158" w:hanging="15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737" w:type="dxa"/>
            <w:shd w:val="clear" w:color="auto" w:fill="auto"/>
            <w:vAlign w:val="bottom"/>
          </w:tcPr>
          <w:p w14:paraId="50150A89" w14:textId="7E2FFD5F" w:rsidR="00947AF7" w:rsidRPr="009A7517" w:rsidRDefault="00B303F2" w:rsidP="00B30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41FC91" w14:textId="77777777" w:rsidR="00BB2912" w:rsidRPr="009A7517" w:rsidRDefault="00BB2912" w:rsidP="00B30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8831580" w14:textId="198BEA49" w:rsidR="00947AF7" w:rsidRPr="009A7517" w:rsidRDefault="00B303F2" w:rsidP="00A07A5E">
            <w:pPr>
              <w:pStyle w:val="block"/>
              <w:tabs>
                <w:tab w:val="left" w:pos="965"/>
              </w:tabs>
              <w:spacing w:after="0" w:line="240" w:lineRule="atLeast"/>
              <w:ind w:left="0" w:right="-282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CACA2" w14:textId="77777777" w:rsidR="00BB2912" w:rsidRPr="009A7517" w:rsidRDefault="00BB2912" w:rsidP="00B30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155" w:type="dxa"/>
            <w:shd w:val="clear" w:color="auto" w:fill="auto"/>
            <w:vAlign w:val="bottom"/>
          </w:tcPr>
          <w:p w14:paraId="17D7BA97" w14:textId="27A7AADE" w:rsidR="00947AF7" w:rsidRPr="009A7517" w:rsidRDefault="00B303F2" w:rsidP="00B303F2">
            <w:pPr>
              <w:pStyle w:val="block"/>
              <w:spacing w:after="0" w:line="240" w:lineRule="atLeast"/>
              <w:ind w:left="-81" w:right="154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-</w:t>
            </w:r>
          </w:p>
        </w:tc>
      </w:tr>
      <w:tr w:rsidR="0030391A" w:rsidRPr="009A7517" w14:paraId="191F8C53" w14:textId="77777777" w:rsidTr="00A07A5E">
        <w:trPr>
          <w:trHeight w:val="74"/>
        </w:trPr>
        <w:tc>
          <w:tcPr>
            <w:tcW w:w="3033" w:type="dxa"/>
            <w:shd w:val="clear" w:color="auto" w:fill="auto"/>
          </w:tcPr>
          <w:p w14:paraId="153DC195" w14:textId="77777777" w:rsidR="0030391A" w:rsidRPr="009A7517" w:rsidRDefault="0030391A" w:rsidP="00BB2912">
            <w:pPr>
              <w:pStyle w:val="block"/>
              <w:spacing w:after="0"/>
              <w:ind w:left="158" w:hanging="158"/>
              <w:jc w:val="thaiDistribute"/>
              <w:rPr>
                <w:rFonts w:ascii="Angsana New" w:hAnsi="Angsana New"/>
                <w:sz w:val="18"/>
                <w:szCs w:val="18"/>
                <w:cs/>
                <w:lang w:val="en-US" w:eastAsia="en-GB" w:bidi="th-TH"/>
              </w:rPr>
            </w:pPr>
          </w:p>
        </w:tc>
        <w:tc>
          <w:tcPr>
            <w:tcW w:w="1737" w:type="dxa"/>
            <w:shd w:val="clear" w:color="auto" w:fill="auto"/>
          </w:tcPr>
          <w:p w14:paraId="7D382739" w14:textId="77777777" w:rsidR="0030391A" w:rsidRPr="009A7517" w:rsidRDefault="0030391A" w:rsidP="00947AF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18"/>
                <w:szCs w:val="1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E45BB74" w14:textId="77777777" w:rsidR="0030391A" w:rsidRPr="009A7517" w:rsidRDefault="0030391A" w:rsidP="00947AF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18"/>
                <w:szCs w:val="18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043533D3" w14:textId="77777777" w:rsidR="0030391A" w:rsidRPr="009A7517" w:rsidRDefault="0030391A" w:rsidP="00A07A5E">
            <w:pPr>
              <w:pStyle w:val="block"/>
              <w:spacing w:after="0" w:line="240" w:lineRule="atLeast"/>
              <w:ind w:left="0" w:right="-282"/>
              <w:jc w:val="center"/>
              <w:rPr>
                <w:rFonts w:ascii="Angsana New" w:hAnsi="Angsana New"/>
                <w:sz w:val="18"/>
                <w:szCs w:val="1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811E1AC" w14:textId="77777777" w:rsidR="0030391A" w:rsidRPr="009A7517" w:rsidRDefault="0030391A" w:rsidP="00947AF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18"/>
                <w:szCs w:val="18"/>
                <w:lang w:val="en-US" w:eastAsia="en-GB"/>
              </w:rPr>
            </w:pPr>
          </w:p>
        </w:tc>
        <w:tc>
          <w:tcPr>
            <w:tcW w:w="2155" w:type="dxa"/>
            <w:shd w:val="clear" w:color="auto" w:fill="auto"/>
          </w:tcPr>
          <w:p w14:paraId="310B49EB" w14:textId="77777777" w:rsidR="0030391A" w:rsidRPr="009A7517" w:rsidRDefault="0030391A" w:rsidP="00947AF7">
            <w:pPr>
              <w:pStyle w:val="block"/>
              <w:spacing w:after="0" w:line="240" w:lineRule="atLeast"/>
              <w:ind w:left="-81" w:right="154"/>
              <w:jc w:val="right"/>
              <w:rPr>
                <w:rFonts w:ascii="Angsana New" w:hAnsi="Angsana New"/>
                <w:sz w:val="18"/>
                <w:szCs w:val="18"/>
                <w:lang w:val="en-US" w:eastAsia="en-GB"/>
              </w:rPr>
            </w:pPr>
          </w:p>
        </w:tc>
      </w:tr>
      <w:tr w:rsidR="00BB2912" w:rsidRPr="009A7517" w14:paraId="76BE7F2B" w14:textId="77777777" w:rsidTr="00DC1C7F">
        <w:tc>
          <w:tcPr>
            <w:tcW w:w="3033" w:type="dxa"/>
            <w:shd w:val="clear" w:color="auto" w:fill="auto"/>
          </w:tcPr>
          <w:p w14:paraId="2CC3E3B3" w14:textId="6A83C425" w:rsidR="00BB2912" w:rsidRPr="009A7517" w:rsidRDefault="00BB2912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="00792ED6"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1737" w:type="dxa"/>
            <w:shd w:val="clear" w:color="auto" w:fill="auto"/>
          </w:tcPr>
          <w:p w14:paraId="72030C09" w14:textId="77777777" w:rsidR="00BB2912" w:rsidRPr="009A7517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9F1B671" w14:textId="77777777" w:rsidR="00BB2912" w:rsidRPr="009A7517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8F112F3" w14:textId="77777777" w:rsidR="00BB2912" w:rsidRPr="009A7517" w:rsidRDefault="00BB2912" w:rsidP="00A07A5E">
            <w:pPr>
              <w:pStyle w:val="block"/>
              <w:spacing w:after="0" w:line="240" w:lineRule="atLeast"/>
              <w:ind w:left="0" w:right="-282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370BE88" w14:textId="77777777" w:rsidR="00BB2912" w:rsidRPr="009A7517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155" w:type="dxa"/>
            <w:shd w:val="clear" w:color="auto" w:fill="auto"/>
          </w:tcPr>
          <w:p w14:paraId="774A4178" w14:textId="77777777" w:rsidR="00BB2912" w:rsidRPr="009A7517" w:rsidRDefault="00BB2912" w:rsidP="00BB2912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BB2912" w:rsidRPr="009A7517" w14:paraId="7749693D" w14:textId="77777777" w:rsidTr="00DC1C7F">
        <w:tc>
          <w:tcPr>
            <w:tcW w:w="3033" w:type="dxa"/>
            <w:shd w:val="clear" w:color="auto" w:fill="auto"/>
          </w:tcPr>
          <w:p w14:paraId="05218817" w14:textId="77777777" w:rsidR="00BB2912" w:rsidRPr="009A7517" w:rsidRDefault="00BB2912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737" w:type="dxa"/>
            <w:shd w:val="clear" w:color="auto" w:fill="auto"/>
          </w:tcPr>
          <w:p w14:paraId="726E8A62" w14:textId="77777777" w:rsidR="00BB2912" w:rsidRPr="009A7517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5BFBC01" w14:textId="77777777" w:rsidR="00BB2912" w:rsidRPr="009A7517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779C2323" w14:textId="77777777" w:rsidR="00BB2912" w:rsidRPr="009A7517" w:rsidRDefault="00BB2912" w:rsidP="00A07A5E">
            <w:pPr>
              <w:pStyle w:val="block"/>
              <w:spacing w:after="0" w:line="240" w:lineRule="atLeast"/>
              <w:ind w:left="0" w:right="-282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BFCFF6F" w14:textId="77777777" w:rsidR="00BB2912" w:rsidRPr="009A7517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155" w:type="dxa"/>
            <w:shd w:val="clear" w:color="auto" w:fill="auto"/>
          </w:tcPr>
          <w:p w14:paraId="73E019C4" w14:textId="77777777" w:rsidR="00BB2912" w:rsidRPr="009A7517" w:rsidRDefault="00BB2912" w:rsidP="00BB2912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792ED6" w:rsidRPr="009A7517" w14:paraId="7537E22E" w14:textId="77777777" w:rsidTr="00DC1C7F">
        <w:tc>
          <w:tcPr>
            <w:tcW w:w="3033" w:type="dxa"/>
            <w:shd w:val="clear" w:color="auto" w:fill="auto"/>
          </w:tcPr>
          <w:p w14:paraId="56573EDF" w14:textId="2B392949" w:rsidR="00792ED6" w:rsidRPr="009A7517" w:rsidRDefault="00792ED6" w:rsidP="00792ED6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เงินกู้ยืมจากสถาบันการเงินที่</w:t>
            </w:r>
            <w:r w:rsidR="006101A9"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เป็นเงินตราต่างประเทศ</w:t>
            </w:r>
          </w:p>
        </w:tc>
        <w:tc>
          <w:tcPr>
            <w:tcW w:w="1737" w:type="dxa"/>
            <w:shd w:val="clear" w:color="auto" w:fill="auto"/>
          </w:tcPr>
          <w:p w14:paraId="6A3628B3" w14:textId="77777777" w:rsidR="00792ED6" w:rsidRPr="009A7517" w:rsidRDefault="00792ED6" w:rsidP="00792ED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  <w:p w14:paraId="506AC712" w14:textId="3AC437CA" w:rsidR="00792ED6" w:rsidRPr="009A7517" w:rsidRDefault="00792ED6" w:rsidP="00792ED6">
            <w:pPr>
              <w:pStyle w:val="block"/>
              <w:spacing w:after="0" w:line="240" w:lineRule="atLeast"/>
              <w:ind w:left="0" w:right="17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97E6E9" w14:textId="77777777" w:rsidR="00792ED6" w:rsidRPr="009A7517" w:rsidRDefault="00792ED6" w:rsidP="00792ED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694616EA" w14:textId="77777777" w:rsidR="00792ED6" w:rsidRPr="009A7517" w:rsidRDefault="00792ED6" w:rsidP="00A07A5E">
            <w:pPr>
              <w:pStyle w:val="block"/>
              <w:spacing w:after="0" w:line="240" w:lineRule="atLeast"/>
              <w:ind w:left="0" w:right="-282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  <w:p w14:paraId="3EEB9004" w14:textId="40E9EBD8" w:rsidR="00792ED6" w:rsidRPr="009A7517" w:rsidRDefault="00792ED6" w:rsidP="00A07A5E">
            <w:pPr>
              <w:pStyle w:val="block"/>
              <w:spacing w:after="0" w:line="240" w:lineRule="atLeast"/>
              <w:ind w:left="0" w:right="-282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6E00C2B1" w14:textId="77777777" w:rsidR="00792ED6" w:rsidRPr="009A7517" w:rsidRDefault="00792ED6" w:rsidP="00792ED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155" w:type="dxa"/>
            <w:shd w:val="clear" w:color="auto" w:fill="auto"/>
          </w:tcPr>
          <w:p w14:paraId="304C1FE1" w14:textId="77777777" w:rsidR="00792ED6" w:rsidRPr="009A7517" w:rsidRDefault="00792ED6" w:rsidP="00792ED6">
            <w:pPr>
              <w:pStyle w:val="block"/>
              <w:spacing w:after="0" w:line="240" w:lineRule="atLeast"/>
              <w:ind w:left="-81" w:right="154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  <w:p w14:paraId="7E5DF2C8" w14:textId="736FD7F2" w:rsidR="00792ED6" w:rsidRPr="009A7517" w:rsidRDefault="00792ED6" w:rsidP="00792ED6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-</w:t>
            </w:r>
          </w:p>
        </w:tc>
      </w:tr>
      <w:tr w:rsidR="00A07A5E" w:rsidRPr="009A7517" w14:paraId="022E13AE" w14:textId="77777777" w:rsidTr="00DC1C7F">
        <w:tc>
          <w:tcPr>
            <w:tcW w:w="3033" w:type="dxa"/>
            <w:shd w:val="clear" w:color="auto" w:fill="auto"/>
          </w:tcPr>
          <w:p w14:paraId="7BED04E7" w14:textId="77777777" w:rsidR="00A07A5E" w:rsidRPr="009A7517" w:rsidRDefault="00A07A5E" w:rsidP="00A07A5E">
            <w:pPr>
              <w:pStyle w:val="block"/>
              <w:spacing w:after="0"/>
              <w:ind w:left="158" w:hanging="158"/>
              <w:jc w:val="thaiDistribute"/>
              <w:rPr>
                <w:rFonts w:ascii="Angsana New" w:hAnsi="Angsana New"/>
                <w:sz w:val="18"/>
                <w:szCs w:val="18"/>
                <w:cs/>
                <w:lang w:val="en-US" w:eastAsia="en-GB" w:bidi="th-TH"/>
              </w:rPr>
            </w:pPr>
          </w:p>
        </w:tc>
        <w:tc>
          <w:tcPr>
            <w:tcW w:w="1737" w:type="dxa"/>
            <w:shd w:val="clear" w:color="auto" w:fill="auto"/>
          </w:tcPr>
          <w:p w14:paraId="4EE21E68" w14:textId="77777777" w:rsidR="00A07A5E" w:rsidRPr="009A7517" w:rsidRDefault="00A07A5E" w:rsidP="00A07A5E">
            <w:pPr>
              <w:pStyle w:val="block"/>
              <w:spacing w:after="0"/>
              <w:ind w:left="158" w:right="170" w:hanging="158"/>
              <w:jc w:val="right"/>
              <w:rPr>
                <w:rFonts w:ascii="Angsana New" w:hAnsi="Angsana New"/>
                <w:sz w:val="18"/>
                <w:szCs w:val="18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B56BCC" w14:textId="77777777" w:rsidR="00A07A5E" w:rsidRPr="009A7517" w:rsidRDefault="00A07A5E" w:rsidP="00A07A5E">
            <w:pPr>
              <w:pStyle w:val="block"/>
              <w:spacing w:after="0"/>
              <w:ind w:left="158" w:right="118" w:hanging="158"/>
              <w:jc w:val="right"/>
              <w:rPr>
                <w:rFonts w:ascii="Angsana New" w:hAnsi="Angsana New"/>
                <w:sz w:val="18"/>
                <w:szCs w:val="18"/>
                <w:lang w:val="en-US" w:eastAsia="en-GB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71F56026" w14:textId="77777777" w:rsidR="00A07A5E" w:rsidRPr="009A7517" w:rsidRDefault="00A07A5E" w:rsidP="00A07A5E">
            <w:pPr>
              <w:pStyle w:val="block"/>
              <w:spacing w:after="0"/>
              <w:ind w:left="158" w:right="-282" w:hanging="158"/>
              <w:jc w:val="center"/>
              <w:rPr>
                <w:rFonts w:ascii="Angsana New" w:hAnsi="Angsana New"/>
                <w:sz w:val="18"/>
                <w:szCs w:val="18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769959" w14:textId="77777777" w:rsidR="00A07A5E" w:rsidRPr="009A7517" w:rsidRDefault="00A07A5E" w:rsidP="00A07A5E">
            <w:pPr>
              <w:pStyle w:val="block"/>
              <w:spacing w:after="0"/>
              <w:ind w:left="158" w:right="118" w:hanging="158"/>
              <w:jc w:val="right"/>
              <w:rPr>
                <w:rFonts w:ascii="Angsana New" w:hAnsi="Angsana New"/>
                <w:sz w:val="18"/>
                <w:szCs w:val="18"/>
                <w:lang w:val="en-US" w:eastAsia="en-GB" w:bidi="th-TH"/>
              </w:rPr>
            </w:pPr>
          </w:p>
        </w:tc>
        <w:tc>
          <w:tcPr>
            <w:tcW w:w="2155" w:type="dxa"/>
            <w:shd w:val="clear" w:color="auto" w:fill="auto"/>
          </w:tcPr>
          <w:p w14:paraId="79E5DBCC" w14:textId="77777777" w:rsidR="00A07A5E" w:rsidRPr="009A7517" w:rsidRDefault="00A07A5E" w:rsidP="00A07A5E">
            <w:pPr>
              <w:pStyle w:val="block"/>
              <w:spacing w:after="0"/>
              <w:ind w:left="158" w:right="250" w:hanging="158"/>
              <w:jc w:val="right"/>
              <w:rPr>
                <w:rFonts w:ascii="Angsana New" w:hAnsi="Angsana New"/>
                <w:sz w:val="18"/>
                <w:szCs w:val="18"/>
                <w:lang w:val="en-US" w:eastAsia="en-GB" w:bidi="th-TH"/>
              </w:rPr>
            </w:pPr>
          </w:p>
        </w:tc>
      </w:tr>
      <w:tr w:rsidR="00792ED6" w:rsidRPr="009A7517" w14:paraId="4CD2AF67" w14:textId="77777777" w:rsidTr="00DC1C7F">
        <w:tc>
          <w:tcPr>
            <w:tcW w:w="3033" w:type="dxa"/>
            <w:shd w:val="clear" w:color="auto" w:fill="auto"/>
          </w:tcPr>
          <w:p w14:paraId="3CB5A359" w14:textId="77777777" w:rsidR="00792ED6" w:rsidRPr="009A7517" w:rsidRDefault="00792ED6" w:rsidP="00792ED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737" w:type="dxa"/>
            <w:shd w:val="clear" w:color="auto" w:fill="auto"/>
          </w:tcPr>
          <w:p w14:paraId="1F485C76" w14:textId="77777777" w:rsidR="00792ED6" w:rsidRPr="009A7517" w:rsidRDefault="00792ED6" w:rsidP="00792ED6">
            <w:pPr>
              <w:pStyle w:val="block"/>
              <w:spacing w:after="0" w:line="240" w:lineRule="atLeast"/>
              <w:ind w:left="0" w:right="17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60FDE27" w14:textId="77777777" w:rsidR="00792ED6" w:rsidRPr="009A7517" w:rsidRDefault="00792ED6" w:rsidP="00792ED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19CA5C5B" w14:textId="77777777" w:rsidR="00792ED6" w:rsidRPr="009A7517" w:rsidRDefault="00792ED6" w:rsidP="00A07A5E">
            <w:pPr>
              <w:pStyle w:val="block"/>
              <w:spacing w:after="0" w:line="240" w:lineRule="atLeast"/>
              <w:ind w:left="0" w:right="-282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345CEE7" w14:textId="77777777" w:rsidR="00792ED6" w:rsidRPr="009A7517" w:rsidRDefault="00792ED6" w:rsidP="00792ED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155" w:type="dxa"/>
            <w:shd w:val="clear" w:color="auto" w:fill="auto"/>
          </w:tcPr>
          <w:p w14:paraId="281F1E1B" w14:textId="77777777" w:rsidR="00792ED6" w:rsidRPr="009A7517" w:rsidRDefault="00792ED6" w:rsidP="00792ED6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792ED6" w:rsidRPr="009A7517" w14:paraId="50EF868F" w14:textId="77777777" w:rsidTr="00DC1C7F">
        <w:tc>
          <w:tcPr>
            <w:tcW w:w="3033" w:type="dxa"/>
            <w:shd w:val="clear" w:color="auto" w:fill="auto"/>
          </w:tcPr>
          <w:p w14:paraId="499FD8BC" w14:textId="77777777" w:rsidR="00792ED6" w:rsidRPr="009A7517" w:rsidRDefault="00792ED6" w:rsidP="00792ED6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737" w:type="dxa"/>
            <w:shd w:val="clear" w:color="auto" w:fill="auto"/>
          </w:tcPr>
          <w:p w14:paraId="144A87BB" w14:textId="77777777" w:rsidR="00792ED6" w:rsidRPr="009A7517" w:rsidRDefault="00792ED6" w:rsidP="00792ED6">
            <w:pPr>
              <w:pStyle w:val="block"/>
              <w:spacing w:after="0" w:line="240" w:lineRule="atLeast"/>
              <w:ind w:left="0" w:right="17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  <w:p w14:paraId="0A45C5D6" w14:textId="77777777" w:rsidR="00792ED6" w:rsidRPr="009A7517" w:rsidRDefault="00792ED6" w:rsidP="00792ED6">
            <w:pPr>
              <w:pStyle w:val="block"/>
              <w:spacing w:after="0" w:line="240" w:lineRule="atLeast"/>
              <w:ind w:left="0" w:right="17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35F5C" w14:textId="77777777" w:rsidR="00792ED6" w:rsidRPr="009A7517" w:rsidRDefault="00792ED6" w:rsidP="00792ED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F2E243D" w14:textId="77777777" w:rsidR="00792ED6" w:rsidRPr="009A7517" w:rsidRDefault="00792ED6" w:rsidP="00A07A5E">
            <w:pPr>
              <w:pStyle w:val="block"/>
              <w:spacing w:after="0" w:line="240" w:lineRule="atLeast"/>
              <w:ind w:left="0" w:right="-282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  <w:p w14:paraId="18310D82" w14:textId="40D2FA71" w:rsidR="00792ED6" w:rsidRPr="009A7517" w:rsidRDefault="00792ED6" w:rsidP="00A07A5E">
            <w:pPr>
              <w:pStyle w:val="block"/>
              <w:spacing w:after="0" w:line="240" w:lineRule="atLeast"/>
              <w:ind w:left="0" w:right="-282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(38)</w:t>
            </w:r>
          </w:p>
        </w:tc>
        <w:tc>
          <w:tcPr>
            <w:tcW w:w="270" w:type="dxa"/>
            <w:shd w:val="clear" w:color="auto" w:fill="auto"/>
          </w:tcPr>
          <w:p w14:paraId="2CDFE36F" w14:textId="77777777" w:rsidR="00792ED6" w:rsidRPr="009A7517" w:rsidRDefault="00792ED6" w:rsidP="00792ED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155" w:type="dxa"/>
            <w:shd w:val="clear" w:color="auto" w:fill="auto"/>
          </w:tcPr>
          <w:p w14:paraId="2424DD70" w14:textId="77777777" w:rsidR="00792ED6" w:rsidRPr="009A7517" w:rsidRDefault="00792ED6" w:rsidP="00792ED6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  <w:p w14:paraId="354FC96F" w14:textId="77777777" w:rsidR="00792ED6" w:rsidRPr="009A7517" w:rsidRDefault="00792ED6" w:rsidP="00792ED6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-</w:t>
            </w:r>
          </w:p>
        </w:tc>
      </w:tr>
    </w:tbl>
    <w:p w14:paraId="77464779" w14:textId="77777777" w:rsidR="00BB2912" w:rsidRPr="009A7517" w:rsidRDefault="00BB2912" w:rsidP="0068268C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9F4A30E" w14:textId="77777777" w:rsidR="00D36DC2" w:rsidRPr="009A7517" w:rsidRDefault="00D3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9A7517">
        <w:rPr>
          <w:rFonts w:hint="cs"/>
          <w:sz w:val="28"/>
          <w:szCs w:val="28"/>
          <w:cs/>
        </w:rPr>
        <w:br w:type="page"/>
      </w:r>
    </w:p>
    <w:p w14:paraId="20A88412" w14:textId="2F869E5D" w:rsidR="007B3FE7" w:rsidRPr="009A7517" w:rsidRDefault="007B3FE7" w:rsidP="007B3FE7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ความเสี่ยง </w:t>
      </w:r>
    </w:p>
    <w:p w14:paraId="5A76273B" w14:textId="77777777" w:rsidR="005E152D" w:rsidRPr="009A7517" w:rsidRDefault="005E152D" w:rsidP="007B3FE7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440"/>
        <w:gridCol w:w="1440"/>
      </w:tblGrid>
      <w:tr w:rsidR="007B3FE7" w:rsidRPr="009A7517" w14:paraId="7504BB6E" w14:textId="77777777" w:rsidTr="005E152D">
        <w:trPr>
          <w:cantSplit/>
          <w:tblHeader/>
        </w:trPr>
        <w:tc>
          <w:tcPr>
            <w:tcW w:w="5850" w:type="dxa"/>
            <w:vAlign w:val="bottom"/>
            <w:hideMark/>
          </w:tcPr>
          <w:p w14:paraId="3C29EB05" w14:textId="77777777" w:rsidR="007B3FE7" w:rsidRPr="009A7517" w:rsidRDefault="007B3FE7" w:rsidP="007B3FE7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F29E361" w14:textId="77777777" w:rsidR="007B3FE7" w:rsidRPr="009A7517" w:rsidRDefault="007B3FE7" w:rsidP="007B3FE7">
            <w:pPr>
              <w:pStyle w:val="acctmergecolhdg"/>
              <w:spacing w:line="240" w:lineRule="auto"/>
              <w:ind w:left="-78" w:right="-77"/>
              <w:rPr>
                <w:rFonts w:ascii="Angsana New" w:hAnsi="Angsana New"/>
                <w:b w:val="0"/>
                <w:bCs/>
                <w:sz w:val="30"/>
                <w:szCs w:val="30"/>
                <w:rtl/>
                <w:cs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B3FE7" w:rsidRPr="009A7517" w14:paraId="20D6B900" w14:textId="77777777" w:rsidTr="005E152D">
        <w:trPr>
          <w:cantSplit/>
          <w:tblHeader/>
        </w:trPr>
        <w:tc>
          <w:tcPr>
            <w:tcW w:w="5850" w:type="dxa"/>
          </w:tcPr>
          <w:p w14:paraId="519757D5" w14:textId="77777777" w:rsidR="007B3FE7" w:rsidRPr="009A7517" w:rsidRDefault="007B3FE7" w:rsidP="007B3FE7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color w:val="0000FF"/>
              </w:rPr>
            </w:pPr>
          </w:p>
        </w:tc>
        <w:tc>
          <w:tcPr>
            <w:tcW w:w="1440" w:type="dxa"/>
          </w:tcPr>
          <w:p w14:paraId="36115D5F" w14:textId="2BD17BE8" w:rsidR="007B3FE7" w:rsidRPr="009A7517" w:rsidRDefault="00792ED6" w:rsidP="007B3FE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color w:val="0000FF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5337DAEE" w14:textId="1651892A" w:rsidR="007B3FE7" w:rsidRPr="009A7517" w:rsidRDefault="00792ED6" w:rsidP="007B3FE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2564</w:t>
            </w:r>
          </w:p>
        </w:tc>
      </w:tr>
      <w:tr w:rsidR="007B3FE7" w:rsidRPr="009A7517" w14:paraId="0CFD3A68" w14:textId="77777777" w:rsidTr="005E152D">
        <w:trPr>
          <w:cantSplit/>
          <w:trHeight w:val="64"/>
          <w:tblHeader/>
        </w:trPr>
        <w:tc>
          <w:tcPr>
            <w:tcW w:w="5850" w:type="dxa"/>
          </w:tcPr>
          <w:p w14:paraId="6883F4FD" w14:textId="77777777" w:rsidR="007B3FE7" w:rsidRPr="009A7517" w:rsidRDefault="007B3FE7" w:rsidP="007B3FE7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2"/>
          </w:tcPr>
          <w:p w14:paraId="295A6C65" w14:textId="77777777" w:rsidR="007B3FE7" w:rsidRPr="009A7517" w:rsidRDefault="007B3FE7" w:rsidP="007B3FE7">
            <w:pPr>
              <w:jc w:val="center"/>
              <w:rPr>
                <w:b/>
                <w:bCs/>
              </w:rPr>
            </w:pPr>
            <w:r w:rsidRPr="009A7517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7B3FE7" w:rsidRPr="009A7517" w14:paraId="578335F4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69B667D8" w14:textId="77777777" w:rsidR="007B3FE7" w:rsidRPr="009A7517" w:rsidRDefault="007B3FE7" w:rsidP="007B3FE7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ความเสี่ยงด้านอัตราแลกเปลี่ยน</w:t>
            </w:r>
          </w:p>
        </w:tc>
        <w:tc>
          <w:tcPr>
            <w:tcW w:w="1440" w:type="dxa"/>
          </w:tcPr>
          <w:p w14:paraId="15BAAEED" w14:textId="77777777" w:rsidR="007B3FE7" w:rsidRPr="009A7517" w:rsidRDefault="007B3FE7" w:rsidP="007B3FE7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440" w:type="dxa"/>
          </w:tcPr>
          <w:p w14:paraId="35D56B54" w14:textId="77777777" w:rsidR="007B3FE7" w:rsidRPr="009A7517" w:rsidRDefault="007B3FE7" w:rsidP="007B3FE7">
            <w:pPr>
              <w:rPr>
                <w:b/>
                <w:bCs/>
              </w:rPr>
            </w:pPr>
          </w:p>
        </w:tc>
      </w:tr>
      <w:tr w:rsidR="007B3FE7" w:rsidRPr="009A7517" w14:paraId="415882FA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5FB9B392" w14:textId="77777777" w:rsidR="007B3FE7" w:rsidRPr="009A7517" w:rsidRDefault="007B3FE7" w:rsidP="007B3FE7">
            <w:pPr>
              <w:shd w:val="clear" w:color="auto" w:fill="FFFFFF"/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9A7517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440" w:type="dxa"/>
          </w:tcPr>
          <w:p w14:paraId="722AD163" w14:textId="77777777" w:rsidR="007B3FE7" w:rsidRPr="009A7517" w:rsidRDefault="007B3FE7" w:rsidP="007B3FE7">
            <w:pPr>
              <w:shd w:val="clear" w:color="auto" w:fill="FFFFFF"/>
              <w:spacing w:line="240" w:lineRule="auto"/>
              <w:rPr>
                <w:b/>
                <w:bCs/>
              </w:rPr>
            </w:pPr>
          </w:p>
        </w:tc>
        <w:tc>
          <w:tcPr>
            <w:tcW w:w="1440" w:type="dxa"/>
          </w:tcPr>
          <w:p w14:paraId="6FAFABA3" w14:textId="77777777" w:rsidR="007B3FE7" w:rsidRPr="009A7517" w:rsidRDefault="007B3FE7" w:rsidP="007B3FE7">
            <w:pPr>
              <w:rPr>
                <w:b/>
                <w:bCs/>
              </w:rPr>
            </w:pPr>
          </w:p>
        </w:tc>
      </w:tr>
      <w:tr w:rsidR="00792ED6" w:rsidRPr="009A7517" w14:paraId="25204EC4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7BA586E9" w14:textId="77777777" w:rsidR="00792ED6" w:rsidRPr="009A7517" w:rsidRDefault="00792ED6" w:rsidP="00792ED6">
            <w:pPr>
              <w:shd w:val="clear" w:color="auto" w:fill="FFFFFF"/>
              <w:spacing w:line="240" w:lineRule="auto"/>
            </w:pPr>
            <w:r w:rsidRPr="009A7517">
              <w:rPr>
                <w:rFonts w:hint="cs"/>
                <w:cs/>
              </w:rPr>
              <w:t>สัญญาแลกเปลี่ยนเงินตราต่างประเทศล่วงหน้า</w:t>
            </w:r>
            <w:r w:rsidRPr="009A7517">
              <w:rPr>
                <w:rFonts w:hint="cs"/>
              </w:rPr>
              <w:t xml:space="preserve"> - </w:t>
            </w:r>
            <w:r w:rsidRPr="009A7517">
              <w:rPr>
                <w:rFonts w:hint="cs"/>
                <w:cs/>
              </w:rPr>
              <w:t>จำนวนเงินตามสัญญา</w:t>
            </w:r>
          </w:p>
        </w:tc>
        <w:tc>
          <w:tcPr>
            <w:tcW w:w="1440" w:type="dxa"/>
            <w:vAlign w:val="bottom"/>
          </w:tcPr>
          <w:p w14:paraId="18358D89" w14:textId="6C149854" w:rsidR="00792ED6" w:rsidRPr="009A7517" w:rsidRDefault="00D40CE1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9A7517">
              <w:rPr>
                <w:rFonts w:hint="cs"/>
              </w:rPr>
              <w:t>136</w:t>
            </w:r>
          </w:p>
        </w:tc>
        <w:tc>
          <w:tcPr>
            <w:tcW w:w="1440" w:type="dxa"/>
            <w:vAlign w:val="bottom"/>
          </w:tcPr>
          <w:p w14:paraId="59838208" w14:textId="46970713" w:rsidR="00792ED6" w:rsidRPr="009A7517" w:rsidRDefault="00792ED6" w:rsidP="00A07A5E">
            <w:pPr>
              <w:pStyle w:val="acctfourfigures"/>
              <w:shd w:val="clear" w:color="auto" w:fill="FFFFFF"/>
              <w:tabs>
                <w:tab w:val="clear" w:pos="765"/>
                <w:tab w:val="decimal" w:pos="1103"/>
              </w:tabs>
              <w:spacing w:line="240" w:lineRule="atLeast"/>
              <w:ind w:right="46"/>
              <w:contextualSpacing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270</w:t>
            </w:r>
          </w:p>
        </w:tc>
      </w:tr>
      <w:tr w:rsidR="00792ED6" w:rsidRPr="009A7517" w14:paraId="50BEEE30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637A7138" w14:textId="77777777" w:rsidR="00792ED6" w:rsidRPr="009A7517" w:rsidRDefault="00792ED6" w:rsidP="00792ED6">
            <w:pPr>
              <w:shd w:val="clear" w:color="auto" w:fill="FFFFFF"/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cs/>
              </w:rPr>
              <w:t>มูลค่าตามบัญชีที่รวมอยู่ใน</w:t>
            </w:r>
          </w:p>
        </w:tc>
        <w:tc>
          <w:tcPr>
            <w:tcW w:w="1440" w:type="dxa"/>
          </w:tcPr>
          <w:p w14:paraId="6B565E23" w14:textId="77777777" w:rsidR="00792ED6" w:rsidRPr="009A7517" w:rsidRDefault="00792ED6" w:rsidP="00792ED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41"/>
              <w:rPr>
                <w:b/>
                <w:bCs/>
              </w:rPr>
            </w:pPr>
          </w:p>
        </w:tc>
        <w:tc>
          <w:tcPr>
            <w:tcW w:w="1440" w:type="dxa"/>
          </w:tcPr>
          <w:p w14:paraId="6B665B06" w14:textId="77777777" w:rsidR="00792ED6" w:rsidRPr="009A7517" w:rsidRDefault="00792ED6" w:rsidP="0079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6"/>
            </w:pPr>
          </w:p>
        </w:tc>
      </w:tr>
      <w:tr w:rsidR="00792ED6" w:rsidRPr="009A7517" w14:paraId="75309E7B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47C48EC3" w14:textId="367008C8" w:rsidR="00792ED6" w:rsidRPr="009A7517" w:rsidRDefault="00792ED6" w:rsidP="00792ED6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5AA5BB2F" w14:textId="6D24CD5E" w:rsidR="00792ED6" w:rsidRPr="009A7517" w:rsidRDefault="00D40CE1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41"/>
              <w:contextualSpacing/>
              <w:jc w:val="center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230AECF1" w14:textId="68BB02B2" w:rsidR="00792ED6" w:rsidRPr="009A7517" w:rsidRDefault="00792ED6" w:rsidP="00DC1C7F">
            <w:pPr>
              <w:pStyle w:val="acctfourfigures"/>
              <w:shd w:val="clear" w:color="auto" w:fill="FFFFFF"/>
              <w:tabs>
                <w:tab w:val="clear" w:pos="765"/>
                <w:tab w:val="decimal" w:pos="1103"/>
              </w:tabs>
              <w:spacing w:line="240" w:lineRule="auto"/>
              <w:ind w:right="4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792ED6" w:rsidRPr="009A7517" w14:paraId="18BFB148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653CD914" w14:textId="723CDAAA" w:rsidR="00792ED6" w:rsidRPr="009A7517" w:rsidRDefault="00792ED6" w:rsidP="00792ED6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6A60D2F8" w14:textId="37E793D9" w:rsidR="00792ED6" w:rsidRPr="009A7517" w:rsidRDefault="00D40CE1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41"/>
              <w:contextualSpacing/>
              <w:jc w:val="center"/>
            </w:pPr>
            <w:r w:rsidRPr="009A7517">
              <w:rPr>
                <w:rFonts w:hint="cs"/>
              </w:rPr>
              <w:t>-</w:t>
            </w:r>
          </w:p>
        </w:tc>
        <w:tc>
          <w:tcPr>
            <w:tcW w:w="1440" w:type="dxa"/>
          </w:tcPr>
          <w:p w14:paraId="1F8A53DB" w14:textId="224388CB" w:rsidR="00792ED6" w:rsidRPr="009A7517" w:rsidRDefault="00792ED6" w:rsidP="00DC1C7F">
            <w:pPr>
              <w:pStyle w:val="acctfourfigures"/>
              <w:shd w:val="clear" w:color="auto" w:fill="FFFFFF"/>
              <w:tabs>
                <w:tab w:val="clear" w:pos="765"/>
                <w:tab w:val="decimal" w:pos="1103"/>
              </w:tabs>
              <w:spacing w:line="240" w:lineRule="auto"/>
              <w:ind w:right="4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</w:p>
        </w:tc>
      </w:tr>
      <w:tr w:rsidR="00792ED6" w:rsidRPr="009A7517" w14:paraId="20A24507" w14:textId="77777777" w:rsidTr="005E152D">
        <w:trPr>
          <w:cantSplit/>
          <w:trHeight w:val="64"/>
        </w:trPr>
        <w:tc>
          <w:tcPr>
            <w:tcW w:w="5850" w:type="dxa"/>
          </w:tcPr>
          <w:p w14:paraId="0D00DDE4" w14:textId="77777777" w:rsidR="00792ED6" w:rsidRPr="009A7517" w:rsidRDefault="00792ED6" w:rsidP="00792ED6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754D3949" w14:textId="77777777" w:rsidR="00792ED6" w:rsidRPr="009A7517" w:rsidRDefault="00792ED6" w:rsidP="00792ED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2E9B8DF9" w14:textId="77777777" w:rsidR="00792ED6" w:rsidRPr="009A7517" w:rsidRDefault="00792ED6" w:rsidP="0079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6"/>
            </w:pPr>
          </w:p>
        </w:tc>
      </w:tr>
      <w:tr w:rsidR="00792ED6" w:rsidRPr="009A7517" w14:paraId="548712AB" w14:textId="77777777" w:rsidTr="005E152D">
        <w:trPr>
          <w:cantSplit/>
          <w:trHeight w:val="64"/>
        </w:trPr>
        <w:tc>
          <w:tcPr>
            <w:tcW w:w="5850" w:type="dxa"/>
          </w:tcPr>
          <w:p w14:paraId="0C3EE088" w14:textId="77777777" w:rsidR="00792ED6" w:rsidRPr="009A7517" w:rsidRDefault="00792ED6" w:rsidP="00792ED6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cs/>
              </w:rPr>
            </w:pPr>
            <w:r w:rsidRPr="009A7517">
              <w:rPr>
                <w:rFonts w:hint="cs"/>
                <w:cs/>
              </w:rPr>
              <w:t>สัญญาซื้อขายเงินตราต่างประเทศล่วงหน้า - จำนวนเงินตามสัญญา</w:t>
            </w:r>
          </w:p>
        </w:tc>
        <w:tc>
          <w:tcPr>
            <w:tcW w:w="1440" w:type="dxa"/>
          </w:tcPr>
          <w:p w14:paraId="633883B7" w14:textId="73C64914" w:rsidR="00792ED6" w:rsidRPr="009A7517" w:rsidRDefault="00D40CE1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  <w:r w:rsidRPr="009A7517">
              <w:rPr>
                <w:rFonts w:hint="cs"/>
              </w:rPr>
              <w:t>4,507</w:t>
            </w:r>
          </w:p>
        </w:tc>
        <w:tc>
          <w:tcPr>
            <w:tcW w:w="1440" w:type="dxa"/>
          </w:tcPr>
          <w:p w14:paraId="0A21FA2C" w14:textId="1C6554C2" w:rsidR="00792ED6" w:rsidRPr="009A7517" w:rsidRDefault="00792ED6" w:rsidP="00DC1C7F">
            <w:pPr>
              <w:pStyle w:val="acctfourfigures"/>
              <w:shd w:val="clear" w:color="auto" w:fill="FFFFFF"/>
              <w:tabs>
                <w:tab w:val="clear" w:pos="765"/>
                <w:tab w:val="decimal" w:pos="1103"/>
              </w:tabs>
              <w:spacing w:line="240" w:lineRule="auto"/>
              <w:ind w:right="4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2,906</w:t>
            </w:r>
          </w:p>
        </w:tc>
      </w:tr>
      <w:tr w:rsidR="00792ED6" w:rsidRPr="009A7517" w14:paraId="3EC4B0E6" w14:textId="77777777" w:rsidTr="005E152D">
        <w:trPr>
          <w:cantSplit/>
          <w:trHeight w:val="64"/>
        </w:trPr>
        <w:tc>
          <w:tcPr>
            <w:tcW w:w="5850" w:type="dxa"/>
          </w:tcPr>
          <w:p w14:paraId="5CE41C29" w14:textId="77777777" w:rsidR="00792ED6" w:rsidRPr="009A7517" w:rsidRDefault="00792ED6" w:rsidP="00792ED6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cs/>
              </w:rPr>
            </w:pPr>
            <w:r w:rsidRPr="009A7517">
              <w:rPr>
                <w:rFonts w:hint="cs"/>
                <w:cs/>
              </w:rPr>
              <w:t>มูลค่าตามบัญชีที่รวมอยู่ใน</w:t>
            </w:r>
          </w:p>
        </w:tc>
        <w:tc>
          <w:tcPr>
            <w:tcW w:w="1440" w:type="dxa"/>
          </w:tcPr>
          <w:p w14:paraId="36193C45" w14:textId="77777777" w:rsidR="00792ED6" w:rsidRPr="009A7517" w:rsidRDefault="00792ED6" w:rsidP="00792ED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0129E1B6" w14:textId="77777777" w:rsidR="00792ED6" w:rsidRPr="009A7517" w:rsidRDefault="00792ED6" w:rsidP="0079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6"/>
            </w:pPr>
          </w:p>
        </w:tc>
      </w:tr>
      <w:tr w:rsidR="00792ED6" w:rsidRPr="009A7517" w14:paraId="53B9E205" w14:textId="77777777" w:rsidTr="005E152D">
        <w:trPr>
          <w:cantSplit/>
          <w:trHeight w:val="64"/>
        </w:trPr>
        <w:tc>
          <w:tcPr>
            <w:tcW w:w="5850" w:type="dxa"/>
          </w:tcPr>
          <w:p w14:paraId="1AC340B9" w14:textId="77777777" w:rsidR="00792ED6" w:rsidRPr="009A7517" w:rsidRDefault="00792ED6" w:rsidP="00792ED6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4F96BDFE" w14:textId="34C52490" w:rsidR="00792ED6" w:rsidRPr="009A7517" w:rsidRDefault="00D40CE1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  <w:r w:rsidRPr="009A7517">
              <w:rPr>
                <w:rFonts w:hint="cs"/>
              </w:rPr>
              <w:t>2</w:t>
            </w:r>
          </w:p>
        </w:tc>
        <w:tc>
          <w:tcPr>
            <w:tcW w:w="1440" w:type="dxa"/>
          </w:tcPr>
          <w:p w14:paraId="6503895F" w14:textId="762B84E9" w:rsidR="00792ED6" w:rsidRPr="009A7517" w:rsidRDefault="00792ED6" w:rsidP="00DC1C7F">
            <w:pPr>
              <w:pStyle w:val="acctfourfigures"/>
              <w:shd w:val="clear" w:color="auto" w:fill="FFFFFF"/>
              <w:tabs>
                <w:tab w:val="clear" w:pos="765"/>
                <w:tab w:val="decimal" w:pos="1103"/>
              </w:tabs>
              <w:spacing w:line="240" w:lineRule="auto"/>
              <w:ind w:right="4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68</w:t>
            </w:r>
          </w:p>
        </w:tc>
      </w:tr>
      <w:tr w:rsidR="00792ED6" w:rsidRPr="009A7517" w14:paraId="187C7905" w14:textId="77777777" w:rsidTr="005E152D">
        <w:trPr>
          <w:cantSplit/>
          <w:trHeight w:val="64"/>
        </w:trPr>
        <w:tc>
          <w:tcPr>
            <w:tcW w:w="5850" w:type="dxa"/>
          </w:tcPr>
          <w:p w14:paraId="1D20B1DC" w14:textId="77777777" w:rsidR="00792ED6" w:rsidRPr="009A7517" w:rsidRDefault="00792ED6" w:rsidP="00792ED6">
            <w:pPr>
              <w:shd w:val="clear" w:color="auto" w:fill="FFFFFF"/>
              <w:spacing w:line="240" w:lineRule="auto"/>
              <w:ind w:left="101"/>
            </w:pPr>
          </w:p>
        </w:tc>
        <w:tc>
          <w:tcPr>
            <w:tcW w:w="1440" w:type="dxa"/>
          </w:tcPr>
          <w:p w14:paraId="0A5408CF" w14:textId="77777777" w:rsidR="00792ED6" w:rsidRPr="009A7517" w:rsidRDefault="00792ED6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54E2B667" w14:textId="77777777" w:rsidR="00792ED6" w:rsidRPr="009A7517" w:rsidRDefault="00792ED6" w:rsidP="0079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6"/>
            </w:pPr>
          </w:p>
        </w:tc>
      </w:tr>
      <w:tr w:rsidR="00792ED6" w:rsidRPr="009A7517" w14:paraId="079D4BC7" w14:textId="77777777" w:rsidTr="005E152D">
        <w:trPr>
          <w:cantSplit/>
          <w:trHeight w:val="290"/>
        </w:trPr>
        <w:tc>
          <w:tcPr>
            <w:tcW w:w="5850" w:type="dxa"/>
            <w:hideMark/>
          </w:tcPr>
          <w:p w14:paraId="7A3B61FF" w14:textId="03E0828E" w:rsidR="00792ED6" w:rsidRPr="009A7517" w:rsidRDefault="00792ED6" w:rsidP="00792ED6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9A7517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1440" w:type="dxa"/>
          </w:tcPr>
          <w:p w14:paraId="532B61C8" w14:textId="77777777" w:rsidR="00792ED6" w:rsidRPr="009A7517" w:rsidRDefault="00792ED6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42531018" w14:textId="77777777" w:rsidR="00792ED6" w:rsidRPr="009A7517" w:rsidRDefault="00792ED6" w:rsidP="0079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6"/>
            </w:pPr>
          </w:p>
        </w:tc>
      </w:tr>
      <w:tr w:rsidR="00792ED6" w:rsidRPr="009A7517" w14:paraId="4E26A8D4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3870C9B7" w14:textId="77777777" w:rsidR="00792ED6" w:rsidRPr="009A7517" w:rsidRDefault="00792ED6" w:rsidP="00792ED6">
            <w:pPr>
              <w:shd w:val="clear" w:color="auto" w:fill="FFFFFF"/>
              <w:spacing w:line="240" w:lineRule="auto"/>
              <w:rPr>
                <w:i/>
                <w:iCs/>
              </w:rPr>
            </w:pPr>
            <w:r w:rsidRPr="009A7517">
              <w:rPr>
                <w:rFonts w:hint="cs"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</w:tcPr>
          <w:p w14:paraId="59F742B4" w14:textId="77777777" w:rsidR="00792ED6" w:rsidRPr="009A7517" w:rsidRDefault="00792ED6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7DC6C954" w14:textId="77777777" w:rsidR="00792ED6" w:rsidRPr="009A7517" w:rsidRDefault="00792ED6" w:rsidP="0079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6"/>
              <w:rPr>
                <w:rtl/>
                <w:cs/>
              </w:rPr>
            </w:pPr>
          </w:p>
        </w:tc>
      </w:tr>
      <w:tr w:rsidR="00792ED6" w:rsidRPr="009A7517" w14:paraId="180C51E6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0D56809C" w14:textId="77777777" w:rsidR="00DC1C7F" w:rsidRPr="009A7517" w:rsidRDefault="00792ED6" w:rsidP="00792ED6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</w:t>
            </w:r>
          </w:p>
          <w:p w14:paraId="3C27BD09" w14:textId="78DE9066" w:rsidR="00792ED6" w:rsidRPr="009A7517" w:rsidRDefault="00792ED6" w:rsidP="00DC1C7F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440" w:type="dxa"/>
            <w:vAlign w:val="bottom"/>
          </w:tcPr>
          <w:p w14:paraId="5B8BCAF3" w14:textId="4B97B023" w:rsidR="00792ED6" w:rsidRPr="009A7517" w:rsidRDefault="00D40CE1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9A7517">
              <w:rPr>
                <w:rFonts w:hint="cs"/>
              </w:rPr>
              <w:t>(4)</w:t>
            </w:r>
          </w:p>
        </w:tc>
        <w:tc>
          <w:tcPr>
            <w:tcW w:w="1440" w:type="dxa"/>
            <w:vAlign w:val="bottom"/>
          </w:tcPr>
          <w:p w14:paraId="1CF5AD76" w14:textId="7991A360" w:rsidR="00792ED6" w:rsidRPr="009A7517" w:rsidRDefault="00792ED6" w:rsidP="00DC1C7F">
            <w:pPr>
              <w:pStyle w:val="acctfourfigures"/>
              <w:shd w:val="clear" w:color="auto" w:fill="FFFFFF"/>
              <w:tabs>
                <w:tab w:val="clear" w:pos="765"/>
                <w:tab w:val="decimal" w:pos="1103"/>
              </w:tabs>
              <w:spacing w:line="240" w:lineRule="auto"/>
              <w:ind w:right="4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92ED6" w:rsidRPr="009A7517" w14:paraId="6A77ABB6" w14:textId="77777777" w:rsidTr="005E152D">
        <w:trPr>
          <w:cantSplit/>
          <w:trHeight w:val="64"/>
        </w:trPr>
        <w:tc>
          <w:tcPr>
            <w:tcW w:w="5850" w:type="dxa"/>
          </w:tcPr>
          <w:p w14:paraId="2BD06924" w14:textId="77777777" w:rsidR="00792ED6" w:rsidRPr="009A7517" w:rsidRDefault="00792ED6" w:rsidP="00792ED6">
            <w:pPr>
              <w:shd w:val="clear" w:color="auto" w:fill="FFFFFF"/>
              <w:spacing w:line="240" w:lineRule="auto"/>
              <w:rPr>
                <w:cs/>
              </w:rPr>
            </w:pPr>
          </w:p>
        </w:tc>
        <w:tc>
          <w:tcPr>
            <w:tcW w:w="1440" w:type="dxa"/>
          </w:tcPr>
          <w:p w14:paraId="755E42CC" w14:textId="77777777" w:rsidR="00792ED6" w:rsidRPr="009A7517" w:rsidRDefault="00792ED6" w:rsidP="00792ED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3C357935" w14:textId="77777777" w:rsidR="00792ED6" w:rsidRPr="009A7517" w:rsidRDefault="00792ED6" w:rsidP="0079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rPr>
                <w:rtl/>
                <w:cs/>
              </w:rPr>
            </w:pPr>
          </w:p>
        </w:tc>
      </w:tr>
      <w:tr w:rsidR="00792ED6" w:rsidRPr="009A7517" w14:paraId="504E639C" w14:textId="77777777" w:rsidTr="005E152D">
        <w:trPr>
          <w:cantSplit/>
          <w:trHeight w:val="64"/>
        </w:trPr>
        <w:tc>
          <w:tcPr>
            <w:tcW w:w="5850" w:type="dxa"/>
          </w:tcPr>
          <w:p w14:paraId="2BAEA9B7" w14:textId="77777777" w:rsidR="00792ED6" w:rsidRPr="009A7517" w:rsidRDefault="00792ED6" w:rsidP="00792ED6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>ความเสี่ยงด้านอัตราดอกเบี้ย</w:t>
            </w:r>
          </w:p>
        </w:tc>
        <w:tc>
          <w:tcPr>
            <w:tcW w:w="1440" w:type="dxa"/>
          </w:tcPr>
          <w:p w14:paraId="66B19E0E" w14:textId="77777777" w:rsidR="00792ED6" w:rsidRPr="009A7517" w:rsidRDefault="00792ED6" w:rsidP="00792ED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4709715A" w14:textId="77777777" w:rsidR="00792ED6" w:rsidRPr="009A7517" w:rsidRDefault="00792ED6" w:rsidP="0079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rPr>
                <w:b/>
                <w:bCs/>
                <w:rtl/>
                <w:cs/>
              </w:rPr>
            </w:pPr>
          </w:p>
        </w:tc>
      </w:tr>
      <w:tr w:rsidR="00792ED6" w:rsidRPr="009A7517" w14:paraId="4EA087EA" w14:textId="77777777" w:rsidTr="005E152D">
        <w:trPr>
          <w:cantSplit/>
          <w:trHeight w:val="64"/>
        </w:trPr>
        <w:tc>
          <w:tcPr>
            <w:tcW w:w="5850" w:type="dxa"/>
          </w:tcPr>
          <w:p w14:paraId="6A50304F" w14:textId="77777777" w:rsidR="00792ED6" w:rsidRPr="009A7517" w:rsidRDefault="00792ED6" w:rsidP="00792ED6">
            <w:pPr>
              <w:shd w:val="clear" w:color="auto" w:fill="FFFFFF"/>
              <w:spacing w:line="240" w:lineRule="auto"/>
              <w:rPr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9A7517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9A7517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440" w:type="dxa"/>
          </w:tcPr>
          <w:p w14:paraId="215A4255" w14:textId="77777777" w:rsidR="00792ED6" w:rsidRPr="009A7517" w:rsidRDefault="00792ED6" w:rsidP="00792ED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10"/>
              <w:rPr>
                <w:cs/>
              </w:rPr>
            </w:pPr>
          </w:p>
        </w:tc>
        <w:tc>
          <w:tcPr>
            <w:tcW w:w="1440" w:type="dxa"/>
          </w:tcPr>
          <w:p w14:paraId="1EAF857B" w14:textId="77777777" w:rsidR="00792ED6" w:rsidRPr="009A7517" w:rsidRDefault="00792ED6" w:rsidP="00792ED6">
            <w:pPr>
              <w:pStyle w:val="acctfourfigures"/>
              <w:shd w:val="clear" w:color="auto" w:fill="FFFFFF"/>
              <w:tabs>
                <w:tab w:val="clear" w:pos="765"/>
                <w:tab w:val="decimal" w:pos="11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2ED6" w:rsidRPr="009A7517" w14:paraId="5D569B1F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7F8AF9BD" w14:textId="77777777" w:rsidR="00792ED6" w:rsidRPr="009A7517" w:rsidRDefault="00792ED6" w:rsidP="00792ED6">
            <w:pPr>
              <w:shd w:val="clear" w:color="auto" w:fill="FFFFFF"/>
              <w:spacing w:line="240" w:lineRule="auto"/>
            </w:pPr>
            <w:r w:rsidRPr="009A7517">
              <w:rPr>
                <w:rFonts w:hint="cs"/>
                <w:cs/>
              </w:rPr>
              <w:t>สัญญาแลกเปลี่ยนอัตราดอกเบี้ย - จำนวนเงินตามสัญญา</w:t>
            </w:r>
          </w:p>
        </w:tc>
        <w:tc>
          <w:tcPr>
            <w:tcW w:w="1440" w:type="dxa"/>
          </w:tcPr>
          <w:p w14:paraId="119BD0C8" w14:textId="4A41FF3F" w:rsidR="00792ED6" w:rsidRPr="009A7517" w:rsidRDefault="00D40CE1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9A7517">
              <w:rPr>
                <w:rFonts w:hint="cs"/>
              </w:rPr>
              <w:t>72</w:t>
            </w:r>
          </w:p>
        </w:tc>
        <w:tc>
          <w:tcPr>
            <w:tcW w:w="1440" w:type="dxa"/>
          </w:tcPr>
          <w:p w14:paraId="21A54BB8" w14:textId="16EF6AD9" w:rsidR="00792ED6" w:rsidRPr="009A7517" w:rsidRDefault="00792ED6" w:rsidP="00DC1C7F">
            <w:pPr>
              <w:pStyle w:val="acctfourfigures"/>
              <w:shd w:val="clear" w:color="auto" w:fill="FFFFFF"/>
              <w:tabs>
                <w:tab w:val="clear" w:pos="765"/>
                <w:tab w:val="decimal" w:pos="1103"/>
              </w:tabs>
              <w:spacing w:line="240" w:lineRule="atLeast"/>
              <w:ind w:right="41"/>
              <w:contextualSpacing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82</w:t>
            </w:r>
          </w:p>
        </w:tc>
      </w:tr>
      <w:tr w:rsidR="00792ED6" w:rsidRPr="009A7517" w14:paraId="2FAFF519" w14:textId="77777777" w:rsidTr="005E152D">
        <w:trPr>
          <w:cantSplit/>
          <w:trHeight w:val="64"/>
        </w:trPr>
        <w:tc>
          <w:tcPr>
            <w:tcW w:w="5850" w:type="dxa"/>
          </w:tcPr>
          <w:p w14:paraId="5E89E6D3" w14:textId="77777777" w:rsidR="00792ED6" w:rsidRPr="009A7517" w:rsidRDefault="00792ED6" w:rsidP="00792ED6">
            <w:pPr>
              <w:shd w:val="clear" w:color="auto" w:fill="FFFFFF"/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มูลค่าตามบัญชีที่รวมอยู่ใน</w:t>
            </w:r>
          </w:p>
        </w:tc>
        <w:tc>
          <w:tcPr>
            <w:tcW w:w="1440" w:type="dxa"/>
          </w:tcPr>
          <w:p w14:paraId="6B692270" w14:textId="77777777" w:rsidR="00792ED6" w:rsidRPr="009A7517" w:rsidRDefault="00792ED6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3B5B1135" w14:textId="77777777" w:rsidR="00792ED6" w:rsidRPr="009A7517" w:rsidRDefault="00792ED6" w:rsidP="0079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</w:pPr>
          </w:p>
        </w:tc>
      </w:tr>
      <w:tr w:rsidR="00792ED6" w:rsidRPr="009A7517" w14:paraId="21ADDB89" w14:textId="77777777" w:rsidTr="005E152D">
        <w:trPr>
          <w:cantSplit/>
          <w:trHeight w:val="64"/>
        </w:trPr>
        <w:tc>
          <w:tcPr>
            <w:tcW w:w="5850" w:type="dxa"/>
          </w:tcPr>
          <w:p w14:paraId="0C5A8791" w14:textId="47F90686" w:rsidR="00792ED6" w:rsidRPr="009A7517" w:rsidRDefault="00D40CE1" w:rsidP="00792ED6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สินทรัพย์ (</w:t>
            </w:r>
            <w:r w:rsidR="00792ED6" w:rsidRPr="009A7517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792ED6" w:rsidRPr="009A7517">
              <w:rPr>
                <w:rFonts w:ascii="Angsana New" w:hAnsi="Angsana New" w:hint="cs"/>
                <w:sz w:val="30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440" w:type="dxa"/>
          </w:tcPr>
          <w:p w14:paraId="080F8418" w14:textId="090EBEA4" w:rsidR="00792ED6" w:rsidRPr="009A7517" w:rsidRDefault="00D40CE1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  <w:r w:rsidRPr="009A7517">
              <w:rPr>
                <w:rFonts w:hint="cs"/>
              </w:rPr>
              <w:t>61</w:t>
            </w:r>
          </w:p>
        </w:tc>
        <w:tc>
          <w:tcPr>
            <w:tcW w:w="1440" w:type="dxa"/>
          </w:tcPr>
          <w:p w14:paraId="564B4BF5" w14:textId="0B8AC96F" w:rsidR="00792ED6" w:rsidRPr="009A7517" w:rsidRDefault="00792ED6" w:rsidP="00DC1C7F">
            <w:pPr>
              <w:pStyle w:val="acctfourfigures"/>
              <w:shd w:val="clear" w:color="auto" w:fill="FFFFFF"/>
              <w:tabs>
                <w:tab w:val="clear" w:pos="765"/>
                <w:tab w:val="decimal" w:pos="1103"/>
              </w:tabs>
              <w:spacing w:line="240" w:lineRule="auto"/>
              <w:ind w:right="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(3)</w:t>
            </w:r>
          </w:p>
        </w:tc>
      </w:tr>
      <w:tr w:rsidR="00792ED6" w:rsidRPr="009A7517" w14:paraId="3EDE239B" w14:textId="77777777" w:rsidTr="005E152D">
        <w:trPr>
          <w:cantSplit/>
          <w:trHeight w:val="64"/>
        </w:trPr>
        <w:tc>
          <w:tcPr>
            <w:tcW w:w="5850" w:type="dxa"/>
          </w:tcPr>
          <w:p w14:paraId="25CBCEF8" w14:textId="75EE6D89" w:rsidR="00792ED6" w:rsidRPr="009A7517" w:rsidRDefault="00D40CE1" w:rsidP="00792ED6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792ED6" w:rsidRPr="009A7517">
              <w:rPr>
                <w:rFonts w:ascii="Angsana New" w:hAnsi="Angsana New" w:hint="cs"/>
                <w:sz w:val="30"/>
                <w:szCs w:val="30"/>
                <w:cs/>
              </w:rPr>
              <w:t>ทางการเงินไม่หมุนเวียนอื่น</w:t>
            </w:r>
          </w:p>
        </w:tc>
        <w:tc>
          <w:tcPr>
            <w:tcW w:w="1440" w:type="dxa"/>
          </w:tcPr>
          <w:p w14:paraId="16CFBC6A" w14:textId="3F1CD95B" w:rsidR="00792ED6" w:rsidRPr="009A7517" w:rsidRDefault="00D40CE1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9A7517">
              <w:rPr>
                <w:rFonts w:hint="cs"/>
              </w:rPr>
              <w:t>(55)</w:t>
            </w:r>
          </w:p>
        </w:tc>
        <w:tc>
          <w:tcPr>
            <w:tcW w:w="1440" w:type="dxa"/>
          </w:tcPr>
          <w:p w14:paraId="3A7BEA73" w14:textId="4C558193" w:rsidR="00792ED6" w:rsidRPr="009A7517" w:rsidRDefault="00792ED6" w:rsidP="00DC1C7F">
            <w:pPr>
              <w:pStyle w:val="acctfourfigures"/>
              <w:shd w:val="clear" w:color="auto" w:fill="FFFFFF"/>
              <w:tabs>
                <w:tab w:val="clear" w:pos="765"/>
                <w:tab w:val="decimal" w:pos="1103"/>
              </w:tabs>
              <w:spacing w:line="240" w:lineRule="auto"/>
              <w:ind w:right="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(29)</w:t>
            </w:r>
          </w:p>
        </w:tc>
      </w:tr>
      <w:tr w:rsidR="00DC1C7F" w:rsidRPr="009A7517" w14:paraId="3F8CF1EC" w14:textId="77777777" w:rsidTr="005E152D">
        <w:trPr>
          <w:cantSplit/>
          <w:trHeight w:val="290"/>
        </w:trPr>
        <w:tc>
          <w:tcPr>
            <w:tcW w:w="5850" w:type="dxa"/>
          </w:tcPr>
          <w:p w14:paraId="31714E17" w14:textId="77777777" w:rsidR="00DC1C7F" w:rsidRPr="009A7517" w:rsidRDefault="00DC1C7F" w:rsidP="00DC1C7F">
            <w:pPr>
              <w:shd w:val="clear" w:color="auto" w:fill="FFFFFF"/>
              <w:spacing w:line="240" w:lineRule="exact"/>
            </w:pPr>
          </w:p>
        </w:tc>
        <w:tc>
          <w:tcPr>
            <w:tcW w:w="1440" w:type="dxa"/>
          </w:tcPr>
          <w:p w14:paraId="62CD94A1" w14:textId="77777777" w:rsidR="00DC1C7F" w:rsidRPr="009A7517" w:rsidRDefault="00DC1C7F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03CBE13F" w14:textId="77777777" w:rsidR="00DC1C7F" w:rsidRPr="009A7517" w:rsidRDefault="00DC1C7F" w:rsidP="00DC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exact"/>
            </w:pPr>
          </w:p>
        </w:tc>
      </w:tr>
      <w:tr w:rsidR="00792ED6" w:rsidRPr="009A7517" w14:paraId="66B1008E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03E41535" w14:textId="77777777" w:rsidR="00792ED6" w:rsidRPr="009A7517" w:rsidRDefault="00792ED6" w:rsidP="00792ED6">
            <w:pPr>
              <w:shd w:val="clear" w:color="auto" w:fill="FFFFFF"/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9A7517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9A7517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440" w:type="dxa"/>
          </w:tcPr>
          <w:p w14:paraId="600E3695" w14:textId="77777777" w:rsidR="00792ED6" w:rsidRPr="009A7517" w:rsidRDefault="00792ED6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1C50E6BF" w14:textId="77777777" w:rsidR="00792ED6" w:rsidRPr="009A7517" w:rsidRDefault="00792ED6" w:rsidP="0079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rPr>
                <w:b/>
                <w:bCs/>
              </w:rPr>
            </w:pPr>
          </w:p>
        </w:tc>
      </w:tr>
      <w:tr w:rsidR="00792ED6" w:rsidRPr="009A7517" w14:paraId="5718AB35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2F6F3941" w14:textId="77777777" w:rsidR="00792ED6" w:rsidRPr="009A7517" w:rsidRDefault="00792ED6" w:rsidP="00792ED6">
            <w:pPr>
              <w:shd w:val="clear" w:color="auto" w:fill="FFFFFF"/>
              <w:spacing w:line="240" w:lineRule="auto"/>
              <w:rPr>
                <w:i/>
                <w:iCs/>
              </w:rPr>
            </w:pPr>
            <w:r w:rsidRPr="009A7517">
              <w:rPr>
                <w:rFonts w:hint="cs"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</w:tcPr>
          <w:p w14:paraId="58F43B25" w14:textId="77777777" w:rsidR="00792ED6" w:rsidRPr="009A7517" w:rsidRDefault="00792ED6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  <w:vAlign w:val="bottom"/>
          </w:tcPr>
          <w:p w14:paraId="2C8DCDB0" w14:textId="77777777" w:rsidR="00792ED6" w:rsidRPr="009A7517" w:rsidRDefault="00792ED6" w:rsidP="0079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rPr>
                <w:rtl/>
                <w:cs/>
              </w:rPr>
            </w:pPr>
          </w:p>
        </w:tc>
      </w:tr>
      <w:tr w:rsidR="00792ED6" w:rsidRPr="009A7517" w14:paraId="72575BE4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686CFB06" w14:textId="77777777" w:rsidR="00792ED6" w:rsidRPr="009A7517" w:rsidRDefault="00792ED6" w:rsidP="00792ED6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440" w:type="dxa"/>
          </w:tcPr>
          <w:p w14:paraId="37E70F2A" w14:textId="22A75B04" w:rsidR="00792ED6" w:rsidRPr="009A7517" w:rsidRDefault="00D40CE1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9A7517">
              <w:rPr>
                <w:rFonts w:hint="cs"/>
              </w:rPr>
              <w:t>32</w:t>
            </w:r>
          </w:p>
        </w:tc>
        <w:tc>
          <w:tcPr>
            <w:tcW w:w="1440" w:type="dxa"/>
          </w:tcPr>
          <w:p w14:paraId="363D8D02" w14:textId="14DA57D8" w:rsidR="00792ED6" w:rsidRPr="009A7517" w:rsidRDefault="00792ED6" w:rsidP="00DC1C7F">
            <w:pPr>
              <w:pStyle w:val="acctfourfigures"/>
              <w:shd w:val="clear" w:color="auto" w:fill="FFFFFF"/>
              <w:tabs>
                <w:tab w:val="clear" w:pos="765"/>
                <w:tab w:val="decimal" w:pos="1103"/>
              </w:tabs>
              <w:spacing w:line="240" w:lineRule="auto"/>
              <w:ind w:right="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</w:t>
            </w:r>
          </w:p>
        </w:tc>
      </w:tr>
    </w:tbl>
    <w:p w14:paraId="7598C756" w14:textId="79C77AAB" w:rsidR="007B3FE7" w:rsidRPr="009A7517" w:rsidRDefault="008A3B3E" w:rsidP="007B3FE7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 </w:t>
      </w:r>
    </w:p>
    <w:p w14:paraId="74B9FE62" w14:textId="77777777" w:rsidR="007B3FE7" w:rsidRPr="009A7517" w:rsidRDefault="007B3FE7" w:rsidP="007B3FE7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440"/>
        <w:gridCol w:w="1530"/>
      </w:tblGrid>
      <w:tr w:rsidR="007B3FE7" w:rsidRPr="009A7517" w14:paraId="52321C98" w14:textId="77777777" w:rsidTr="005E152D">
        <w:tc>
          <w:tcPr>
            <w:tcW w:w="5670" w:type="dxa"/>
          </w:tcPr>
          <w:p w14:paraId="1810DD65" w14:textId="77777777" w:rsidR="007B3FE7" w:rsidRPr="009A7517" w:rsidRDefault="007B3FE7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0" w:type="dxa"/>
            <w:gridSpan w:val="2"/>
          </w:tcPr>
          <w:p w14:paraId="5A0A24C9" w14:textId="77777777" w:rsidR="007B3FE7" w:rsidRPr="009A7517" w:rsidRDefault="007B3FE7" w:rsidP="007B3FE7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7B3FE7" w:rsidRPr="009A7517" w14:paraId="77CDFDCB" w14:textId="77777777" w:rsidTr="005E152D">
        <w:tc>
          <w:tcPr>
            <w:tcW w:w="5670" w:type="dxa"/>
          </w:tcPr>
          <w:p w14:paraId="677FCA6F" w14:textId="77777777" w:rsidR="007B3FE7" w:rsidRPr="009A7517" w:rsidRDefault="007B3FE7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2C85EEA6" w14:textId="637DCA64" w:rsidR="007B3FE7" w:rsidRPr="009A7517" w:rsidRDefault="00792ED6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2921267B" w14:textId="4FC1B19C" w:rsidR="007B3FE7" w:rsidRPr="009A7517" w:rsidRDefault="00792ED6" w:rsidP="007B3FE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7B3FE7" w:rsidRPr="009A7517" w14:paraId="46DEF94E" w14:textId="77777777" w:rsidTr="005E152D">
        <w:tc>
          <w:tcPr>
            <w:tcW w:w="5670" w:type="dxa"/>
          </w:tcPr>
          <w:p w14:paraId="348E4F08" w14:textId="77777777" w:rsidR="007B3FE7" w:rsidRPr="009A7517" w:rsidRDefault="007B3FE7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0" w:type="dxa"/>
            <w:gridSpan w:val="2"/>
          </w:tcPr>
          <w:p w14:paraId="527AAA2A" w14:textId="77777777" w:rsidR="007B3FE7" w:rsidRPr="009A7517" w:rsidRDefault="007B3FE7" w:rsidP="007B3FE7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792ED6" w:rsidRPr="009A7517" w14:paraId="3D9677C6" w14:textId="77777777" w:rsidTr="005E152D">
        <w:tc>
          <w:tcPr>
            <w:tcW w:w="5670" w:type="dxa"/>
            <w:hideMark/>
          </w:tcPr>
          <w:p w14:paraId="730EFC53" w14:textId="77777777" w:rsidR="00792ED6" w:rsidRPr="009A7517" w:rsidRDefault="00792ED6" w:rsidP="00792ED6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มกราคม </w:t>
            </w:r>
          </w:p>
        </w:tc>
        <w:tc>
          <w:tcPr>
            <w:tcW w:w="1440" w:type="dxa"/>
          </w:tcPr>
          <w:p w14:paraId="20F2F7F0" w14:textId="39DF4E56" w:rsidR="00792ED6" w:rsidRPr="009A7517" w:rsidRDefault="00D40CE1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</w:pPr>
            <w:r w:rsidRPr="009A7517">
              <w:rPr>
                <w:rFonts w:hint="cs"/>
              </w:rPr>
              <w:t>(45)</w:t>
            </w:r>
          </w:p>
        </w:tc>
        <w:tc>
          <w:tcPr>
            <w:tcW w:w="1530" w:type="dxa"/>
          </w:tcPr>
          <w:p w14:paraId="241E685D" w14:textId="5DECF3B2" w:rsidR="00792ED6" w:rsidRPr="009A7517" w:rsidRDefault="00792ED6" w:rsidP="00A07A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</w:pPr>
            <w:r w:rsidRPr="009A7517">
              <w:rPr>
                <w:rFonts w:hint="cs"/>
              </w:rPr>
              <w:t>(114)</w:t>
            </w:r>
          </w:p>
        </w:tc>
      </w:tr>
      <w:tr w:rsidR="00792ED6" w:rsidRPr="009A7517" w14:paraId="12165406" w14:textId="77777777" w:rsidTr="005E152D">
        <w:tc>
          <w:tcPr>
            <w:tcW w:w="5670" w:type="dxa"/>
            <w:hideMark/>
          </w:tcPr>
          <w:p w14:paraId="507DC56A" w14:textId="77777777" w:rsidR="00792ED6" w:rsidRPr="009A7517" w:rsidRDefault="00792ED6" w:rsidP="00792E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440" w:type="dxa"/>
          </w:tcPr>
          <w:p w14:paraId="040B4F39" w14:textId="77777777" w:rsidR="00792ED6" w:rsidRPr="009A7517" w:rsidRDefault="00792ED6" w:rsidP="00792ED6">
            <w:pPr>
              <w:pStyle w:val="block"/>
              <w:tabs>
                <w:tab w:val="decimal" w:pos="1061"/>
              </w:tabs>
              <w:spacing w:after="0" w:line="240" w:lineRule="atLeast"/>
              <w:ind w:left="0" w:right="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0EAFDC5" w14:textId="77777777" w:rsidR="00792ED6" w:rsidRPr="009A7517" w:rsidRDefault="00792ED6" w:rsidP="00792ED6">
            <w:pPr>
              <w:pStyle w:val="block"/>
              <w:tabs>
                <w:tab w:val="decimal" w:pos="1061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792ED6" w:rsidRPr="009A7517" w14:paraId="6009A9CC" w14:textId="77777777" w:rsidTr="005E152D">
        <w:tc>
          <w:tcPr>
            <w:tcW w:w="5670" w:type="dxa"/>
            <w:hideMark/>
          </w:tcPr>
          <w:p w14:paraId="7DA21B67" w14:textId="77777777" w:rsidR="00792ED6" w:rsidRPr="009A7517" w:rsidRDefault="00792ED6" w:rsidP="00792E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1440" w:type="dxa"/>
          </w:tcPr>
          <w:p w14:paraId="4F024B95" w14:textId="77777777" w:rsidR="00792ED6" w:rsidRPr="009A7517" w:rsidRDefault="00792ED6" w:rsidP="00792ED6">
            <w:pPr>
              <w:pStyle w:val="block"/>
              <w:tabs>
                <w:tab w:val="decimal" w:pos="1061"/>
              </w:tabs>
              <w:spacing w:after="0" w:line="240" w:lineRule="atLeast"/>
              <w:ind w:left="0"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61A7510" w14:textId="77777777" w:rsidR="00792ED6" w:rsidRPr="009A7517" w:rsidRDefault="00792ED6" w:rsidP="00792ED6">
            <w:pPr>
              <w:pStyle w:val="block"/>
              <w:tabs>
                <w:tab w:val="decimal" w:pos="1061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2ED6" w:rsidRPr="009A7517" w14:paraId="1F8D307F" w14:textId="77777777" w:rsidTr="005E152D">
        <w:tc>
          <w:tcPr>
            <w:tcW w:w="5670" w:type="dxa"/>
            <w:hideMark/>
          </w:tcPr>
          <w:p w14:paraId="6DC3DFC8" w14:textId="003BEA7F" w:rsidR="00792ED6" w:rsidRPr="009A7517" w:rsidRDefault="00792ED6" w:rsidP="00792E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lang w:val="en-US"/>
              </w:rPr>
              <w:tab/>
            </w: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ความเสี่ยงด้านอัตราแลกเปลี่ยน </w:t>
            </w:r>
            <w:r w:rsidR="00DC1C7F"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1440" w:type="dxa"/>
          </w:tcPr>
          <w:p w14:paraId="0E6CF259" w14:textId="188C1F8E" w:rsidR="00792ED6" w:rsidRPr="009A7517" w:rsidRDefault="00D40CE1" w:rsidP="00DC1C7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</w:pPr>
            <w:r w:rsidRPr="009A7517">
              <w:rPr>
                <w:rFonts w:hint="cs"/>
              </w:rPr>
              <w:t>(4)</w:t>
            </w:r>
          </w:p>
        </w:tc>
        <w:tc>
          <w:tcPr>
            <w:tcW w:w="1530" w:type="dxa"/>
          </w:tcPr>
          <w:p w14:paraId="0499E906" w14:textId="51C6200D" w:rsidR="00792ED6" w:rsidRPr="009A7517" w:rsidRDefault="00792ED6" w:rsidP="00DC1C7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  <w:rPr>
                <w:cs/>
              </w:rPr>
            </w:pPr>
            <w:r w:rsidRPr="009A7517">
              <w:rPr>
                <w:rFonts w:hint="cs"/>
              </w:rPr>
              <w:t>-</w:t>
            </w:r>
          </w:p>
        </w:tc>
      </w:tr>
      <w:tr w:rsidR="00792ED6" w:rsidRPr="009A7517" w14:paraId="3B1B0D1E" w14:textId="77777777" w:rsidTr="005E152D">
        <w:trPr>
          <w:trHeight w:val="371"/>
        </w:trPr>
        <w:tc>
          <w:tcPr>
            <w:tcW w:w="5670" w:type="dxa"/>
            <w:hideMark/>
          </w:tcPr>
          <w:p w14:paraId="068A3D26" w14:textId="297401A7" w:rsidR="00792ED6" w:rsidRPr="009A7517" w:rsidRDefault="00792ED6" w:rsidP="00792E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ab/>
              <w:t xml:space="preserve">ความเสี่ยงด้านอัตราดอกเบี้ย </w:t>
            </w:r>
            <w:r w:rsidR="00DC1C7F"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  <w:r w:rsidRPr="009A7517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Pr="009A75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1440" w:type="dxa"/>
          </w:tcPr>
          <w:p w14:paraId="00589973" w14:textId="5EE956F2" w:rsidR="00792ED6" w:rsidRPr="009A7517" w:rsidRDefault="00D40CE1" w:rsidP="00DC1C7F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</w:pPr>
            <w:r w:rsidRPr="009A7517">
              <w:rPr>
                <w:rFonts w:hint="cs"/>
              </w:rPr>
              <w:t>32</w:t>
            </w:r>
          </w:p>
        </w:tc>
        <w:tc>
          <w:tcPr>
            <w:tcW w:w="1530" w:type="dxa"/>
          </w:tcPr>
          <w:p w14:paraId="62037E8F" w14:textId="7E60C64E" w:rsidR="00792ED6" w:rsidRPr="009A7517" w:rsidRDefault="00792ED6" w:rsidP="00DC1C7F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</w:pPr>
            <w:r w:rsidRPr="009A7517">
              <w:rPr>
                <w:rFonts w:hint="cs"/>
              </w:rPr>
              <w:t>72</w:t>
            </w:r>
          </w:p>
        </w:tc>
      </w:tr>
      <w:tr w:rsidR="00792ED6" w:rsidRPr="009A7517" w14:paraId="0FCB6B3A" w14:textId="77777777" w:rsidTr="005E152D">
        <w:tc>
          <w:tcPr>
            <w:tcW w:w="5670" w:type="dxa"/>
            <w:hideMark/>
          </w:tcPr>
          <w:p w14:paraId="17D2FF9C" w14:textId="77777777" w:rsidR="00792ED6" w:rsidRPr="009A7517" w:rsidRDefault="00792ED6" w:rsidP="00792E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</w:tcBorders>
          </w:tcPr>
          <w:p w14:paraId="14A4B0A2" w14:textId="79BA7FCD" w:rsidR="00792ED6" w:rsidRPr="009A7517" w:rsidRDefault="00D40CE1" w:rsidP="00DC1C7F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(17)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D18E9BB" w14:textId="0362E5E2" w:rsidR="00792ED6" w:rsidRPr="009A7517" w:rsidRDefault="00792ED6" w:rsidP="00DC1C7F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(42)</w:t>
            </w:r>
          </w:p>
        </w:tc>
      </w:tr>
    </w:tbl>
    <w:p w14:paraId="390FD803" w14:textId="00CF7369" w:rsidR="007B3FE7" w:rsidRPr="009A7517" w:rsidRDefault="007B3FE7" w:rsidP="00D97E8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231694" w14:textId="77777777" w:rsidR="00D97E82" w:rsidRPr="009A7517" w:rsidRDefault="00D97E82" w:rsidP="00D97E8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(ง</w:t>
      </w:r>
      <w:r w:rsidRPr="009A7517">
        <w:rPr>
          <w:rFonts w:ascii="Angsana New" w:hAnsi="Angsana New" w:hint="cs"/>
          <w:b/>
          <w:bCs/>
          <w:i/>
          <w:iCs/>
          <w:sz w:val="30"/>
          <w:szCs w:val="30"/>
          <w:lang w:val="en-US" w:bidi="th-TH"/>
        </w:rPr>
        <w:t xml:space="preserve">.2)   </w:t>
      </w: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 xml:space="preserve">การป้องกันความเสี่ยงในเงินลงทุนสุทธิ </w:t>
      </w:r>
    </w:p>
    <w:p w14:paraId="76261ACE" w14:textId="77777777" w:rsidR="00D97E82" w:rsidRPr="009A7517" w:rsidRDefault="00D97E82" w:rsidP="00D97E82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EDF5888" w14:textId="045283F2" w:rsidR="00D97E82" w:rsidRPr="009A7517" w:rsidRDefault="00D97E82" w:rsidP="00D97E82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ความเสี่ยงในสกุลเงินต่างประเทศเกิดจากเงินลงทุนสุทธิในบริษัทย่อยในประเทศญี่ปุ่นของกลุ่มบริษัทซึ่งใช้เงินเยนเป็นสกุลเงินที่ใช้ในการดำเนินงาน และเกิดจากเงินลงทุนสุทธิในบริษัทย่อยในประเทศสิงคโปร์ของกลุ่มบริษัทซึ่งใช้เงิน</w:t>
      </w:r>
      <w:r w:rsidR="009F7E78" w:rsidRPr="009A7517">
        <w:rPr>
          <w:rFonts w:ascii="Angsana New" w:hAnsi="Angsana New" w:hint="cs"/>
          <w:sz w:val="30"/>
          <w:szCs w:val="30"/>
          <w:cs/>
          <w:lang w:val="en-US" w:bidi="th-TH"/>
        </w:rPr>
        <w:t>เหรียญ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สหรัฐเป็นสกุลเงินที่ใช้ในการดำเนินงาน โดยความเสี่ยงเกิดจากความผันผวนของอัตราแลกเปลี่ยนทันทีระหว่าง</w:t>
      </w:r>
      <w:r w:rsidR="00885328" w:rsidRPr="009A7517"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เยนและเงินบาท และความผันผวนของอัตราแลกเปลี่ยนทันทีระหว่าง</w:t>
      </w:r>
      <w:r w:rsidR="00885328" w:rsidRPr="009A7517"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 w:rsidR="009F7E78" w:rsidRPr="009A7517">
        <w:rPr>
          <w:rFonts w:ascii="Angsana New" w:hAnsi="Angsana New" w:hint="cs"/>
          <w:sz w:val="30"/>
          <w:szCs w:val="30"/>
          <w:cs/>
          <w:lang w:val="en-US" w:bidi="th-TH"/>
        </w:rPr>
        <w:t>เหรียญ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สหรัฐและเงินบาท ซึ่งเป็นสาเหตุของการเปลี่ยนแปลงในจำนวนเงินของเงินลงทุนสุทธิ</w:t>
      </w:r>
    </w:p>
    <w:p w14:paraId="49543172" w14:textId="77777777" w:rsidR="00D97E82" w:rsidRPr="009A7517" w:rsidRDefault="00D97E82" w:rsidP="00D97E82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DF9CCAA" w14:textId="1F88EFFE" w:rsidR="00D97E82" w:rsidRPr="009A7517" w:rsidRDefault="00D97E82" w:rsidP="00D97E82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ความเสี่ยงในเงินลงทุนสุทธิที่ได้รับการป้องกัน คือ ความเสี่ยงของการอ่อนค่าในเงินเยนที่มีต่อเงินบาท และความเสี่ยงของการอ่อนค่าในเงิน</w:t>
      </w:r>
      <w:r w:rsidR="009F7E78" w:rsidRPr="009A7517">
        <w:rPr>
          <w:rFonts w:ascii="Angsana New" w:hAnsi="Angsana New" w:hint="cs"/>
          <w:sz w:val="30"/>
          <w:szCs w:val="30"/>
          <w:cs/>
          <w:lang w:val="en-US" w:bidi="th-TH"/>
        </w:rPr>
        <w:t>เหรียญ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สหรัฐที่มีต่อเงินบาท ซึ่งจะทำให้มูลค่าตามบัญชีของเงินลงทุนสุทธิในบริษัทย่อยในประเทศญี่ปุ่น และเงินลงทุนสุทธิในบริษัทย่อยในประเทศสิงคโปร์ของกลุ่มบริษัทมีมูลค่าลดลง</w:t>
      </w:r>
    </w:p>
    <w:p w14:paraId="636BB53E" w14:textId="77777777" w:rsidR="003A617B" w:rsidRPr="009A7517" w:rsidRDefault="003A617B" w:rsidP="00D97E82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EA0EEF6" w14:textId="3FDEB80C" w:rsidR="00D97E82" w:rsidRPr="009A7517" w:rsidRDefault="00D97E82" w:rsidP="00D97E82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เงินลงทุนสุทธิในบริษัทย่อยในประเทศญี่ปุ่นของกลุ่มบริษัทได้รับการป้องกันความเสี่ยงโดยใช้เงินกู้ยืมจากสถาบันการเงินในสกุลเงินเยน และ</w:t>
      </w:r>
      <w:r w:rsidR="003E544E" w:rsidRPr="009A7517">
        <w:rPr>
          <w:rFonts w:ascii="Angsana New" w:hAnsi="Angsana New" w:hint="cs"/>
          <w:sz w:val="30"/>
          <w:szCs w:val="30"/>
          <w:cs/>
          <w:lang w:val="en-US" w:bidi="th-TH"/>
        </w:rPr>
        <w:t>เงินลงทุนสุทธิในบริษัทย่อยในประเทศสิงคโปร์ของกลุ่มบริษัทได้รับการป้องกันความเสี่ยง</w:t>
      </w:r>
      <w:r w:rsidR="00A8736A" w:rsidRPr="009A7517">
        <w:rPr>
          <w:rFonts w:ascii="Angsana New" w:hAnsi="Angsana New" w:hint="cs"/>
          <w:sz w:val="30"/>
          <w:szCs w:val="30"/>
          <w:cs/>
          <w:lang w:val="en-US" w:bidi="th-TH"/>
        </w:rPr>
        <w:t>โดยใช้</w:t>
      </w:r>
      <w:r w:rsidR="00F318B0" w:rsidRPr="009A7517"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กู้ยืมจากสถาบันการเงินในสกุลเงิน</w:t>
      </w:r>
      <w:r w:rsidR="009F7E78" w:rsidRPr="009A7517">
        <w:rPr>
          <w:rFonts w:ascii="Angsana New" w:hAnsi="Angsana New" w:hint="cs"/>
          <w:sz w:val="30"/>
          <w:szCs w:val="30"/>
          <w:cs/>
          <w:lang w:val="en-US" w:bidi="th-TH"/>
        </w:rPr>
        <w:t>เหรียญ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สหรัฐ ซึ่งช่วยลดความเสี่ยงด้านอัตราแลกเปลี่ยนซึ่งเกิดจากสินทรัพย์สุทธิของบริษัทย่อย เงินกู้ยืมดังกล่าวถูกกำหนดให้เป็นเครื่องมือที่ใช้ในการป้องกันความเสี่ยงสำหรับการเปลี่ยนแปลงในมูลค่าของเงินลงทุนสุทธิซึ่งเกิดจากการเปลี่ยนแปลงของอัตราแลกเปลี่ยนในเงินบาทต่อเยน และเงินบาทต่อ</w:t>
      </w:r>
      <w:r w:rsidR="009F7E78" w:rsidRPr="009A7517">
        <w:rPr>
          <w:rFonts w:ascii="Angsana New" w:hAnsi="Angsana New" w:hint="cs"/>
          <w:sz w:val="30"/>
          <w:szCs w:val="30"/>
          <w:cs/>
          <w:lang w:val="en-US" w:bidi="th-TH"/>
        </w:rPr>
        <w:t>เหรียญ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สหรัฐ</w:t>
      </w:r>
    </w:p>
    <w:p w14:paraId="00338070" w14:textId="372F3924" w:rsidR="007B3FE7" w:rsidRPr="009A7517" w:rsidRDefault="00D97E82" w:rsidP="00D97E82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เพื่อประเมินความมีประสิทธิผลในการป้องกันความเสี่ยง กลุ่มบริษัท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ด้วยการเปรียบเทียบการเปลี่ยนแปลงในมูลค่าตามบัญชีของหนี้สินซึ่งเกิดจากการเปลี่ยนแปลงของอัตราแลกเปลี่ยนทันทีกับการเปลี่ยนแปลงของเงินลงทุนในหน่วยงานต่างประเทศที่เกิดจากการเคลื่อนไหวของอัตราแลกเปลี่ยนทันที</w:t>
      </w:r>
      <w:r w:rsidR="00073E3B" w:rsidRPr="009A7517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>(วิธีหักกลบ) นโยบายของกลุ่มบริษัท กำหนดให้ป้องกันความเสี่ยงในเงินลงทุนสุทธิเฉพาะส่วนที่เท่ากับเงินต้นของหนี้สิน</w:t>
      </w:r>
    </w:p>
    <w:p w14:paraId="64BB4624" w14:textId="7DE59180" w:rsidR="00D36DC2" w:rsidRPr="009A7517" w:rsidRDefault="00D36DC2" w:rsidP="00A07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cs/>
        </w:rPr>
      </w:pPr>
    </w:p>
    <w:p w14:paraId="22813ED4" w14:textId="25C72AA2" w:rsidR="003525DE" w:rsidRPr="009A7517" w:rsidRDefault="003525DE" w:rsidP="003525DE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จำนวนเงินที่เกี่ยวข้องกับรายการที่กำหนดให้เป็นรายการที่ต้องการป้องกันความเสี่ยง </w:t>
      </w:r>
    </w:p>
    <w:p w14:paraId="53540383" w14:textId="77777777" w:rsidR="003525DE" w:rsidRPr="009A7517" w:rsidRDefault="003525DE" w:rsidP="003525DE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610"/>
        <w:gridCol w:w="2010"/>
        <w:gridCol w:w="2010"/>
        <w:gridCol w:w="2010"/>
      </w:tblGrid>
      <w:tr w:rsidR="003525DE" w:rsidRPr="009A7517" w14:paraId="1C76A1A6" w14:textId="77777777" w:rsidTr="001202A2">
        <w:tc>
          <w:tcPr>
            <w:tcW w:w="2610" w:type="dxa"/>
            <w:shd w:val="clear" w:color="auto" w:fill="auto"/>
          </w:tcPr>
          <w:p w14:paraId="591790C7" w14:textId="77777777" w:rsidR="003525DE" w:rsidRPr="009A7517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6030" w:type="dxa"/>
            <w:gridSpan w:val="3"/>
            <w:shd w:val="clear" w:color="auto" w:fill="auto"/>
          </w:tcPr>
          <w:p w14:paraId="781A1A7A" w14:textId="72A360A8" w:rsidR="003525DE" w:rsidRPr="009A7517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eastAsia="en-GB"/>
              </w:rPr>
            </w:pP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3525DE" w:rsidRPr="009A7517" w14:paraId="57571D7D" w14:textId="77777777" w:rsidTr="00073E3B">
        <w:tc>
          <w:tcPr>
            <w:tcW w:w="2610" w:type="dxa"/>
            <w:shd w:val="clear" w:color="auto" w:fill="auto"/>
            <w:vAlign w:val="bottom"/>
          </w:tcPr>
          <w:p w14:paraId="0E24235E" w14:textId="77777777" w:rsidR="003525DE" w:rsidRPr="009A7517" w:rsidRDefault="003525DE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1B6D7A42" w14:textId="77777777" w:rsidR="003525DE" w:rsidRPr="009A7517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การเปลี่ยนแปลงในมูลค่าที่ใช้ในการคำนวณส่วนที่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br/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ไม่มีประสิทธิผลในการป้องกันความเสี่ยง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1F7F6CA" w14:textId="77777777" w:rsidR="003525DE" w:rsidRPr="009A7517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สำรองการแปลงค่าในเงินตราต่างประเทศ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0AEA56F7" w14:textId="77777777" w:rsidR="00936EA0" w:rsidRPr="009A7517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 xml:space="preserve"> 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จำนวนเงินที่ยังคงเหลือในสำรอง</w:t>
            </w:r>
          </w:p>
          <w:p w14:paraId="4DFF6719" w14:textId="5B16EB2A" w:rsidR="00936EA0" w:rsidRPr="009A7517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การแปลงค่าในเงินตราต่างประเทศจากความสัมพันธ์ในการป้องกันความเสี่ยงซึ่งไม่ได้นำการบัญชีป้องกันความเสี่ยง</w:t>
            </w:r>
          </w:p>
          <w:p w14:paraId="30C381CB" w14:textId="73CE577E" w:rsidR="003525DE" w:rsidRPr="009A7517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มาถือปฏิบัติอีกต่อไป</w:t>
            </w:r>
          </w:p>
        </w:tc>
      </w:tr>
      <w:tr w:rsidR="003525DE" w:rsidRPr="009A7517" w14:paraId="4742CABE" w14:textId="77777777" w:rsidTr="001202A2">
        <w:tc>
          <w:tcPr>
            <w:tcW w:w="2610" w:type="dxa"/>
            <w:shd w:val="clear" w:color="auto" w:fill="auto"/>
          </w:tcPr>
          <w:p w14:paraId="44132EF5" w14:textId="77777777" w:rsidR="003525DE" w:rsidRPr="009A7517" w:rsidRDefault="003525DE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6030" w:type="dxa"/>
            <w:gridSpan w:val="3"/>
            <w:shd w:val="clear" w:color="auto" w:fill="auto"/>
          </w:tcPr>
          <w:p w14:paraId="2EFD5215" w14:textId="1F675BA5" w:rsidR="003525DE" w:rsidRPr="009A7517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GB" w:bidi="th-TH"/>
              </w:rPr>
              <w:t>(ล้านบาท)</w:t>
            </w:r>
          </w:p>
        </w:tc>
      </w:tr>
      <w:tr w:rsidR="003525DE" w:rsidRPr="009A7517" w14:paraId="187F0A83" w14:textId="77777777" w:rsidTr="00073E3B">
        <w:tc>
          <w:tcPr>
            <w:tcW w:w="2610" w:type="dxa"/>
            <w:shd w:val="clear" w:color="auto" w:fill="auto"/>
          </w:tcPr>
          <w:p w14:paraId="6868B011" w14:textId="380F7B3E" w:rsidR="003525DE" w:rsidRPr="009A7517" w:rsidRDefault="003525DE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="00792ED6"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2010" w:type="dxa"/>
            <w:shd w:val="clear" w:color="auto" w:fill="auto"/>
          </w:tcPr>
          <w:p w14:paraId="13375C3D" w14:textId="77777777" w:rsidR="003525DE" w:rsidRPr="009A7517" w:rsidRDefault="003525DE" w:rsidP="00545C7D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</w:tcPr>
          <w:p w14:paraId="4DDA3E64" w14:textId="77777777" w:rsidR="003525DE" w:rsidRPr="009A7517" w:rsidRDefault="003525DE" w:rsidP="00545C7D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</w:tcPr>
          <w:p w14:paraId="48985EF0" w14:textId="77777777" w:rsidR="003525DE" w:rsidRPr="009A7517" w:rsidRDefault="003525DE" w:rsidP="00545C7D">
            <w:pPr>
              <w:pStyle w:val="block"/>
              <w:tabs>
                <w:tab w:val="decimal" w:pos="2300"/>
              </w:tabs>
              <w:spacing w:after="0" w:line="240" w:lineRule="atLeast"/>
              <w:ind w:left="0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3525DE" w:rsidRPr="009A7517" w14:paraId="71B5F290" w14:textId="77777777" w:rsidTr="00073E3B">
        <w:tc>
          <w:tcPr>
            <w:tcW w:w="2610" w:type="dxa"/>
            <w:shd w:val="clear" w:color="auto" w:fill="auto"/>
          </w:tcPr>
          <w:p w14:paraId="76C28E80" w14:textId="26974A81" w:rsidR="003525DE" w:rsidRPr="009A7517" w:rsidRDefault="003525DE" w:rsidP="00936EA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0E1AB74" w14:textId="3F647C03" w:rsidR="004A33CB" w:rsidRPr="009A7517" w:rsidRDefault="00336F39" w:rsidP="00336F39">
            <w:pPr>
              <w:pStyle w:val="block"/>
              <w:tabs>
                <w:tab w:val="decimal" w:pos="1061"/>
              </w:tabs>
              <w:spacing w:after="0" w:line="240" w:lineRule="atLeast"/>
              <w:ind w:left="0" w:right="15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1,123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0C7B4ACC" w14:textId="34421298" w:rsidR="004A33CB" w:rsidRPr="009A7517" w:rsidRDefault="00336F39" w:rsidP="00264D2E">
            <w:pPr>
              <w:pStyle w:val="block"/>
              <w:tabs>
                <w:tab w:val="decimal" w:pos="1061"/>
              </w:tabs>
              <w:spacing w:after="0" w:line="240" w:lineRule="atLeast"/>
              <w:ind w:left="0" w:right="6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(</w:t>
            </w:r>
            <w:r w:rsidR="00516762"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92</w:t>
            </w:r>
            <w:r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0F13CCA" w14:textId="5CB523D4" w:rsidR="004A33CB" w:rsidRPr="009A7517" w:rsidRDefault="00336F39" w:rsidP="00264D2E">
            <w:pPr>
              <w:pStyle w:val="block"/>
              <w:tabs>
                <w:tab w:val="decimal" w:pos="1694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1,031</w:t>
            </w:r>
          </w:p>
        </w:tc>
      </w:tr>
      <w:tr w:rsidR="003525DE" w:rsidRPr="009A7517" w14:paraId="7DEDBE28" w14:textId="77777777" w:rsidTr="00073E3B">
        <w:tc>
          <w:tcPr>
            <w:tcW w:w="2610" w:type="dxa"/>
            <w:shd w:val="clear" w:color="auto" w:fill="auto"/>
          </w:tcPr>
          <w:p w14:paraId="5CC2F797" w14:textId="77777777" w:rsidR="003525DE" w:rsidRPr="009A7517" w:rsidRDefault="003525DE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เยน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3EA137F1" w14:textId="2EF3F0CF" w:rsidR="003525DE" w:rsidRPr="009A7517" w:rsidRDefault="00885328" w:rsidP="00336F39">
            <w:pPr>
              <w:pStyle w:val="block"/>
              <w:tabs>
                <w:tab w:val="decimal" w:pos="1061"/>
              </w:tabs>
              <w:spacing w:after="0" w:line="240" w:lineRule="atLeast"/>
              <w:ind w:left="0" w:right="15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9EBFB75" w14:textId="3637E3BD" w:rsidR="003525DE" w:rsidRPr="009A7517" w:rsidRDefault="00885328" w:rsidP="00336F39">
            <w:pPr>
              <w:pStyle w:val="block"/>
              <w:tabs>
                <w:tab w:val="decimal" w:pos="1061"/>
              </w:tabs>
              <w:spacing w:after="0" w:line="240" w:lineRule="atLeast"/>
              <w:ind w:left="0" w:right="6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9A7517">
              <w:rPr>
                <w:rFonts w:ascii="Angsana New" w:hAnsi="Angsana New"/>
                <w:sz w:val="28"/>
                <w:szCs w:val="28"/>
                <w:lang w:val="en-US" w:eastAsia="en-GB"/>
              </w:rPr>
              <w:t>106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D1A8859" w14:textId="4BFDD8B4" w:rsidR="003525DE" w:rsidRPr="009A7517" w:rsidRDefault="00336F39" w:rsidP="00264D2E">
            <w:pPr>
              <w:pStyle w:val="block"/>
              <w:tabs>
                <w:tab w:val="decimal" w:pos="1634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3525DE" w:rsidRPr="009A7517" w14:paraId="7B0EA63E" w14:textId="77777777" w:rsidTr="00073E3B">
        <w:tc>
          <w:tcPr>
            <w:tcW w:w="2610" w:type="dxa"/>
            <w:shd w:val="clear" w:color="auto" w:fill="auto"/>
          </w:tcPr>
          <w:p w14:paraId="24A5003D" w14:textId="77777777" w:rsidR="003525DE" w:rsidRPr="009A7517" w:rsidRDefault="003525DE" w:rsidP="00941926">
            <w:pPr>
              <w:pStyle w:val="block"/>
              <w:spacing w:after="0" w:line="240" w:lineRule="auto"/>
              <w:ind w:left="0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6906F9CD" w14:textId="77777777" w:rsidR="003525DE" w:rsidRPr="009A7517" w:rsidRDefault="003525DE" w:rsidP="00941926">
            <w:pPr>
              <w:pStyle w:val="block"/>
              <w:tabs>
                <w:tab w:val="decimal" w:pos="1061"/>
              </w:tabs>
              <w:spacing w:after="0" w:line="240" w:lineRule="auto"/>
              <w:ind w:left="0" w:right="150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4BAA1EEA" w14:textId="77777777" w:rsidR="003525DE" w:rsidRPr="009A7517" w:rsidRDefault="003525DE" w:rsidP="00941926">
            <w:pPr>
              <w:pStyle w:val="block"/>
              <w:tabs>
                <w:tab w:val="decimal" w:pos="1061"/>
              </w:tabs>
              <w:spacing w:after="0" w:line="240" w:lineRule="auto"/>
              <w:ind w:left="0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5870D0FF" w14:textId="77777777" w:rsidR="003525DE" w:rsidRPr="009A7517" w:rsidRDefault="003525DE" w:rsidP="00941926">
            <w:pPr>
              <w:pStyle w:val="block"/>
              <w:tabs>
                <w:tab w:val="decimal" w:pos="1694"/>
              </w:tabs>
              <w:spacing w:after="0" w:line="240" w:lineRule="auto"/>
              <w:ind w:left="0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</w:tr>
      <w:tr w:rsidR="003525DE" w:rsidRPr="009A7517" w14:paraId="4D00F7D7" w14:textId="77777777" w:rsidTr="00073E3B">
        <w:tc>
          <w:tcPr>
            <w:tcW w:w="2610" w:type="dxa"/>
            <w:shd w:val="clear" w:color="auto" w:fill="auto"/>
          </w:tcPr>
          <w:p w14:paraId="7C0C9008" w14:textId="72E48369" w:rsidR="003525DE" w:rsidRPr="009A7517" w:rsidRDefault="00C77BB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="00792ED6"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08FE7853" w14:textId="77777777" w:rsidR="003525DE" w:rsidRPr="009A7517" w:rsidRDefault="003525DE" w:rsidP="00336F39">
            <w:pPr>
              <w:pStyle w:val="block"/>
              <w:tabs>
                <w:tab w:val="decimal" w:pos="1061"/>
              </w:tabs>
              <w:spacing w:after="0" w:line="240" w:lineRule="atLeast"/>
              <w:ind w:left="0" w:right="15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255AAD8B" w14:textId="77777777" w:rsidR="003525DE" w:rsidRPr="009A7517" w:rsidRDefault="003525DE" w:rsidP="00336F39">
            <w:pPr>
              <w:pStyle w:val="block"/>
              <w:tabs>
                <w:tab w:val="decimal" w:pos="1061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22C0797A" w14:textId="77777777" w:rsidR="003525DE" w:rsidRPr="009A7517" w:rsidRDefault="003525DE" w:rsidP="00336F39">
            <w:pPr>
              <w:pStyle w:val="block"/>
              <w:tabs>
                <w:tab w:val="decimal" w:pos="1694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</w:tr>
      <w:tr w:rsidR="00792ED6" w:rsidRPr="009A7517" w14:paraId="64454311" w14:textId="77777777" w:rsidTr="00073E3B">
        <w:tc>
          <w:tcPr>
            <w:tcW w:w="2610" w:type="dxa"/>
            <w:shd w:val="clear" w:color="auto" w:fill="auto"/>
          </w:tcPr>
          <w:p w14:paraId="3930C7A0" w14:textId="557A16F5" w:rsidR="00792ED6" w:rsidRPr="009A7517" w:rsidRDefault="00792ED6" w:rsidP="00792ED6">
            <w:pPr>
              <w:pStyle w:val="block"/>
              <w:spacing w:after="0" w:line="240" w:lineRule="atLeast"/>
              <w:ind w:left="176" w:hanging="176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0E11EFB1" w14:textId="77777777" w:rsidR="00792ED6" w:rsidRPr="009A7517" w:rsidRDefault="00792ED6" w:rsidP="00336F39">
            <w:pPr>
              <w:pStyle w:val="block"/>
              <w:tabs>
                <w:tab w:val="decimal" w:pos="1061"/>
              </w:tabs>
              <w:spacing w:after="0" w:line="240" w:lineRule="atLeast"/>
              <w:ind w:left="0" w:right="15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  <w:p w14:paraId="1F671AC5" w14:textId="612522CE" w:rsidR="00792ED6" w:rsidRPr="009A7517" w:rsidRDefault="00792ED6" w:rsidP="00336F39">
            <w:pPr>
              <w:pStyle w:val="block"/>
              <w:tabs>
                <w:tab w:val="decimal" w:pos="1061"/>
              </w:tabs>
              <w:spacing w:after="0" w:line="240" w:lineRule="atLeast"/>
              <w:ind w:left="0" w:right="15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563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06B11BFB" w14:textId="77777777" w:rsidR="00792ED6" w:rsidRPr="009A7517" w:rsidRDefault="00792ED6" w:rsidP="00264D2E">
            <w:pPr>
              <w:pStyle w:val="block"/>
              <w:tabs>
                <w:tab w:val="decimal" w:pos="1061"/>
              </w:tabs>
              <w:spacing w:after="0" w:line="240" w:lineRule="atLeast"/>
              <w:ind w:left="0" w:right="6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  <w:p w14:paraId="517AC2A5" w14:textId="538B0F19" w:rsidR="00792ED6" w:rsidRPr="009A7517" w:rsidRDefault="00792ED6" w:rsidP="00264D2E">
            <w:pPr>
              <w:pStyle w:val="block"/>
              <w:tabs>
                <w:tab w:val="decimal" w:pos="1061"/>
              </w:tabs>
              <w:spacing w:after="0" w:line="240" w:lineRule="atLeast"/>
              <w:ind w:left="0" w:right="6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(167)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DBDC3BA" w14:textId="77777777" w:rsidR="00792ED6" w:rsidRPr="009A7517" w:rsidRDefault="00792ED6" w:rsidP="00336F39">
            <w:pPr>
              <w:pStyle w:val="block"/>
              <w:tabs>
                <w:tab w:val="decimal" w:pos="1694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  <w:p w14:paraId="6D8A0DEE" w14:textId="540AA517" w:rsidR="00792ED6" w:rsidRPr="009A7517" w:rsidRDefault="00792ED6" w:rsidP="00336F39">
            <w:pPr>
              <w:pStyle w:val="block"/>
              <w:tabs>
                <w:tab w:val="decimal" w:pos="1694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396</w:t>
            </w:r>
          </w:p>
        </w:tc>
      </w:tr>
      <w:tr w:rsidR="00792ED6" w:rsidRPr="009A7517" w14:paraId="5D988975" w14:textId="77777777" w:rsidTr="00073E3B">
        <w:tc>
          <w:tcPr>
            <w:tcW w:w="2610" w:type="dxa"/>
            <w:shd w:val="clear" w:color="auto" w:fill="auto"/>
          </w:tcPr>
          <w:p w14:paraId="6F3C826C" w14:textId="47CF8B65" w:rsidR="00792ED6" w:rsidRPr="009A7517" w:rsidRDefault="00792ED6" w:rsidP="00792ED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เยน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F646EE7" w14:textId="376C3A20" w:rsidR="00792ED6" w:rsidRPr="009A7517" w:rsidRDefault="00792ED6" w:rsidP="00336F39">
            <w:pPr>
              <w:pStyle w:val="block"/>
              <w:tabs>
                <w:tab w:val="decimal" w:pos="1061"/>
              </w:tabs>
              <w:spacing w:after="0" w:line="240" w:lineRule="atLeast"/>
              <w:ind w:left="0" w:right="15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1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AFF95EB" w14:textId="4DFE9E23" w:rsidR="00792ED6" w:rsidRPr="009A7517" w:rsidRDefault="00792ED6" w:rsidP="00264D2E">
            <w:pPr>
              <w:pStyle w:val="block"/>
              <w:tabs>
                <w:tab w:val="decimal" w:pos="1061"/>
              </w:tabs>
              <w:spacing w:after="0" w:line="240" w:lineRule="atLeast"/>
              <w:ind w:left="0" w:right="133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A2737E8" w14:textId="3C058D9D" w:rsidR="00792ED6" w:rsidRPr="009A7517" w:rsidRDefault="00792ED6" w:rsidP="00336F39">
            <w:pPr>
              <w:pStyle w:val="block"/>
              <w:tabs>
                <w:tab w:val="decimal" w:pos="1694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-</w:t>
            </w:r>
          </w:p>
        </w:tc>
      </w:tr>
    </w:tbl>
    <w:p w14:paraId="70BAF33C" w14:textId="48651503" w:rsidR="00D97E82" w:rsidRPr="009A7517" w:rsidRDefault="00D97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bidi="ar-SA"/>
        </w:rPr>
      </w:pPr>
    </w:p>
    <w:p w14:paraId="1FAA0DC5" w14:textId="77777777" w:rsidR="00073E3B" w:rsidRPr="009A7517" w:rsidRDefault="00073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9A7517">
        <w:rPr>
          <w:rFonts w:asciiTheme="majorBidi" w:hAnsiTheme="majorBidi" w:cstheme="majorBidi"/>
          <w:cs/>
        </w:rPr>
        <w:br w:type="page"/>
      </w:r>
    </w:p>
    <w:p w14:paraId="48845D39" w14:textId="0EE91A7E" w:rsidR="003525DE" w:rsidRPr="009A7517" w:rsidRDefault="003525DE" w:rsidP="003525DE">
      <w:pPr>
        <w:pStyle w:val="block"/>
        <w:spacing w:after="0" w:line="240" w:lineRule="atLeast"/>
        <w:ind w:left="1170" w:hanging="90"/>
        <w:jc w:val="thaiDistribute"/>
        <w:rPr>
          <w:rFonts w:ascii="Angsana New" w:hAnsi="Angsana New"/>
          <w:sz w:val="30"/>
          <w:szCs w:val="30"/>
          <w:lang w:val="en-US"/>
        </w:rPr>
      </w:pPr>
      <w:r w:rsidRPr="009A7517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จำนวนเงินที่เกี่ยวข้องกับรายการที่กำหนดให้เป็นเครื่องมือที่ใช้ในการป้องกันความเสี่ยง </w:t>
      </w:r>
    </w:p>
    <w:p w14:paraId="18F93D0F" w14:textId="77777777" w:rsidR="003525DE" w:rsidRPr="009A7517" w:rsidRDefault="003525DE" w:rsidP="003525DE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864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79"/>
        <w:gridCol w:w="1441"/>
        <w:gridCol w:w="180"/>
        <w:gridCol w:w="1440"/>
      </w:tblGrid>
      <w:tr w:rsidR="003525DE" w:rsidRPr="009A7517" w14:paraId="38A3F761" w14:textId="77777777" w:rsidTr="003525DE">
        <w:trPr>
          <w:tblHeader/>
        </w:trPr>
        <w:tc>
          <w:tcPr>
            <w:tcW w:w="5400" w:type="dxa"/>
          </w:tcPr>
          <w:p w14:paraId="2CA82AC3" w14:textId="660C0C55" w:rsidR="003525DE" w:rsidRPr="009A7517" w:rsidRDefault="003525DE" w:rsidP="00545C7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</w:tcPr>
          <w:p w14:paraId="4A7D4B2A" w14:textId="77777777" w:rsidR="003525DE" w:rsidRPr="009A7517" w:rsidRDefault="003525DE" w:rsidP="00545C7D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1" w:type="dxa"/>
            <w:gridSpan w:val="3"/>
          </w:tcPr>
          <w:p w14:paraId="43B9594F" w14:textId="2CC24EFC" w:rsidR="003525DE" w:rsidRPr="009A7517" w:rsidRDefault="003525DE" w:rsidP="00545C7D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525DE" w:rsidRPr="009A7517" w14:paraId="72B7D587" w14:textId="77777777" w:rsidTr="003525DE">
        <w:trPr>
          <w:tblHeader/>
        </w:trPr>
        <w:tc>
          <w:tcPr>
            <w:tcW w:w="5400" w:type="dxa"/>
            <w:hideMark/>
          </w:tcPr>
          <w:p w14:paraId="05560940" w14:textId="4DF14BA7" w:rsidR="003525DE" w:rsidRPr="009A7517" w:rsidRDefault="003525DE" w:rsidP="00545C7D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50AD9AE4" w14:textId="77777777" w:rsidR="003525DE" w:rsidRPr="009A7517" w:rsidRDefault="003525DE" w:rsidP="00545C7D">
            <w:pPr>
              <w:pStyle w:val="NoSpacing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1" w:type="dxa"/>
            <w:hideMark/>
          </w:tcPr>
          <w:p w14:paraId="2F1BF0F9" w14:textId="4251E16C" w:rsidR="003525DE" w:rsidRPr="009A7517" w:rsidRDefault="00792ED6" w:rsidP="00545C7D">
            <w:pPr>
              <w:pStyle w:val="NoSpacing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5DF8599F" w14:textId="77777777" w:rsidR="003525DE" w:rsidRPr="009A7517" w:rsidRDefault="003525DE" w:rsidP="00545C7D">
            <w:pPr>
              <w:pStyle w:val="NoSpacing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B930873" w14:textId="58D57B9A" w:rsidR="003525DE" w:rsidRPr="009A7517" w:rsidRDefault="00792ED6" w:rsidP="00545C7D">
            <w:pPr>
              <w:pStyle w:val="Pa3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bCs/>
                <w:sz w:val="28"/>
                <w:szCs w:val="28"/>
              </w:rPr>
              <w:t>2564</w:t>
            </w:r>
          </w:p>
        </w:tc>
      </w:tr>
      <w:tr w:rsidR="003525DE" w:rsidRPr="009A7517" w14:paraId="57347169" w14:textId="77777777" w:rsidTr="003525DE">
        <w:trPr>
          <w:tblHeader/>
        </w:trPr>
        <w:tc>
          <w:tcPr>
            <w:tcW w:w="5400" w:type="dxa"/>
          </w:tcPr>
          <w:p w14:paraId="11878D43" w14:textId="77777777" w:rsidR="003525DE" w:rsidRPr="009A7517" w:rsidRDefault="003525DE" w:rsidP="00545C7D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18430880" w14:textId="77777777" w:rsidR="003525DE" w:rsidRPr="009A7517" w:rsidRDefault="003525DE" w:rsidP="00545C7D">
            <w:pPr>
              <w:pStyle w:val="NoSpacing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061" w:type="dxa"/>
            <w:gridSpan w:val="3"/>
          </w:tcPr>
          <w:p w14:paraId="64EC4588" w14:textId="608940E6" w:rsidR="003525DE" w:rsidRPr="009A7517" w:rsidRDefault="003525DE" w:rsidP="003525DE">
            <w:pPr>
              <w:pStyle w:val="Pa3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9A751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202A2" w:rsidRPr="009A7517" w14:paraId="054547E1" w14:textId="77777777" w:rsidTr="003525DE">
        <w:tc>
          <w:tcPr>
            <w:tcW w:w="5400" w:type="dxa"/>
          </w:tcPr>
          <w:p w14:paraId="5F70CD77" w14:textId="3CF0341D" w:rsidR="001202A2" w:rsidRPr="009A7517" w:rsidRDefault="001202A2" w:rsidP="00545C7D">
            <w:pPr>
              <w:pStyle w:val="NoSpacing"/>
              <w:ind w:left="187" w:hanging="187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9" w:type="dxa"/>
          </w:tcPr>
          <w:p w14:paraId="05873017" w14:textId="77777777" w:rsidR="001202A2" w:rsidRPr="009A7517" w:rsidRDefault="001202A2" w:rsidP="00545C7D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2E4C9E60" w14:textId="77777777" w:rsidR="001202A2" w:rsidRPr="009A7517" w:rsidRDefault="001202A2" w:rsidP="00545C7D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648F4F" w14:textId="77777777" w:rsidR="001202A2" w:rsidRPr="009A7517" w:rsidRDefault="001202A2" w:rsidP="00545C7D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DA99A6" w14:textId="77777777" w:rsidR="001202A2" w:rsidRPr="009A7517" w:rsidRDefault="001202A2" w:rsidP="00545C7D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F54416" w:rsidRPr="009A7517" w14:paraId="72D363F3" w14:textId="77777777" w:rsidTr="00DC1C7F">
        <w:tc>
          <w:tcPr>
            <w:tcW w:w="5400" w:type="dxa"/>
          </w:tcPr>
          <w:p w14:paraId="79246E52" w14:textId="304EDC07" w:rsidR="00F54416" w:rsidRPr="009A7517" w:rsidRDefault="00F54416" w:rsidP="00F54416">
            <w:pPr>
              <w:pStyle w:val="NoSpacing"/>
              <w:ind w:left="187" w:hanging="187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อัตราแลกเปลี่ยนเงินตราต่างประเทศ </w:t>
            </w:r>
            <w:r w:rsidR="00264D2E" w:rsidRPr="009A7517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หนี้สิน (เงินเหรียญสหรัฐอเมริกา) </w:t>
            </w:r>
            <w:r w:rsidR="00264D2E" w:rsidRPr="009A7517">
              <w:rPr>
                <w:rFonts w:ascii="Angsana New" w:hAnsi="Angsana New"/>
                <w:sz w:val="28"/>
                <w:szCs w:val="28"/>
                <w:lang w:eastAsia="en-GB"/>
              </w:rPr>
              <w:t xml:space="preserve">- 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จำนวนเงินตามสัญญา</w:t>
            </w:r>
          </w:p>
        </w:tc>
        <w:tc>
          <w:tcPr>
            <w:tcW w:w="179" w:type="dxa"/>
          </w:tcPr>
          <w:p w14:paraId="05A94803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  <w:vAlign w:val="bottom"/>
          </w:tcPr>
          <w:p w14:paraId="4A3C5742" w14:textId="5CF2215E" w:rsidR="00F54416" w:rsidRPr="009A7517" w:rsidRDefault="00336F39" w:rsidP="00264D2E">
            <w:pPr>
              <w:pStyle w:val="NoSpacing"/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2,779</w:t>
            </w:r>
          </w:p>
        </w:tc>
        <w:tc>
          <w:tcPr>
            <w:tcW w:w="180" w:type="dxa"/>
            <w:vAlign w:val="bottom"/>
          </w:tcPr>
          <w:p w14:paraId="07EC5359" w14:textId="77777777" w:rsidR="00F54416" w:rsidRPr="009A7517" w:rsidRDefault="00F54416" w:rsidP="00DC1C7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4A82D1" w14:textId="77777777" w:rsidR="00F54416" w:rsidRPr="009A7517" w:rsidRDefault="00F54416" w:rsidP="00264D2E">
            <w:pPr>
              <w:pStyle w:val="NoSpacing"/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046450B" w14:textId="3C89664A" w:rsidR="00F54416" w:rsidRPr="009A7517" w:rsidRDefault="00F54416" w:rsidP="00264D2E">
            <w:pPr>
              <w:pStyle w:val="NoSpacing"/>
              <w:ind w:right="100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2,688</w:t>
            </w:r>
          </w:p>
        </w:tc>
      </w:tr>
      <w:tr w:rsidR="00F54416" w:rsidRPr="009A7517" w14:paraId="76D0F701" w14:textId="77777777" w:rsidTr="00DC1C7F">
        <w:tc>
          <w:tcPr>
            <w:tcW w:w="5400" w:type="dxa"/>
          </w:tcPr>
          <w:p w14:paraId="11EF9E6B" w14:textId="45197F85" w:rsidR="00F54416" w:rsidRPr="009A7517" w:rsidRDefault="00F54416" w:rsidP="00F54416">
            <w:pPr>
              <w:pStyle w:val="NoSpacing"/>
              <w:ind w:left="187" w:hanging="187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อัตราแลกเปลี่ยนเงินตราต่างประเทศ </w:t>
            </w:r>
            <w:r w:rsidR="00264D2E" w:rsidRPr="009A7517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หนี้สิน (เงินเยน) </w:t>
            </w:r>
            <w:r w:rsidRPr="009A7517">
              <w:rPr>
                <w:rFonts w:ascii="Angsana New" w:hAnsi="Angsana New" w:hint="cs"/>
                <w:sz w:val="28"/>
                <w:szCs w:val="28"/>
                <w:lang w:eastAsia="en-GB"/>
              </w:rPr>
              <w:t>-</w:t>
            </w:r>
            <w:r w:rsidRPr="009A7517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จำนวนเงินตามสัญญา</w:t>
            </w:r>
          </w:p>
        </w:tc>
        <w:tc>
          <w:tcPr>
            <w:tcW w:w="179" w:type="dxa"/>
          </w:tcPr>
          <w:p w14:paraId="309D171C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58C5568" w14:textId="1D7C995E" w:rsidR="00F54416" w:rsidRPr="009A7517" w:rsidRDefault="00336F39" w:rsidP="00264D2E">
            <w:pPr>
              <w:pStyle w:val="NoSpacing"/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590</w:t>
            </w:r>
          </w:p>
        </w:tc>
        <w:tc>
          <w:tcPr>
            <w:tcW w:w="180" w:type="dxa"/>
            <w:vAlign w:val="bottom"/>
          </w:tcPr>
          <w:p w14:paraId="43B52E27" w14:textId="77777777" w:rsidR="00F54416" w:rsidRPr="009A7517" w:rsidRDefault="00F54416" w:rsidP="00DC1C7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870ED" w14:textId="13000D01" w:rsidR="00F54416" w:rsidRPr="009A7517" w:rsidRDefault="00F54416" w:rsidP="00264D2E">
            <w:pPr>
              <w:pStyle w:val="NoSpacing"/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1,017</w:t>
            </w:r>
          </w:p>
        </w:tc>
      </w:tr>
      <w:tr w:rsidR="00F54416" w:rsidRPr="009A7517" w14:paraId="0072B56C" w14:textId="77777777" w:rsidTr="00DC1C7F">
        <w:tc>
          <w:tcPr>
            <w:tcW w:w="5400" w:type="dxa"/>
          </w:tcPr>
          <w:p w14:paraId="49A0E96F" w14:textId="77777777" w:rsidR="00F54416" w:rsidRPr="009A7517" w:rsidRDefault="00F54416" w:rsidP="00F54416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A7517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มูลค่าตามบัญชีที่รวมอยู่ในเงินกู้ยืม</w:t>
            </w:r>
          </w:p>
        </w:tc>
        <w:tc>
          <w:tcPr>
            <w:tcW w:w="179" w:type="dxa"/>
          </w:tcPr>
          <w:p w14:paraId="3D281BC5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E233E" w14:textId="08129752" w:rsidR="00F54416" w:rsidRPr="009A7517" w:rsidRDefault="00336F39" w:rsidP="00264D2E">
            <w:pPr>
              <w:pStyle w:val="NoSpacing"/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3,369</w:t>
            </w:r>
          </w:p>
        </w:tc>
        <w:tc>
          <w:tcPr>
            <w:tcW w:w="180" w:type="dxa"/>
            <w:vAlign w:val="bottom"/>
          </w:tcPr>
          <w:p w14:paraId="075AD0BA" w14:textId="77777777" w:rsidR="00F54416" w:rsidRPr="009A7517" w:rsidRDefault="00F54416" w:rsidP="00DC1C7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622D2" w14:textId="7D58234B" w:rsidR="00F54416" w:rsidRPr="009A7517" w:rsidRDefault="00F54416" w:rsidP="00264D2E">
            <w:pPr>
              <w:pStyle w:val="NoSpacing"/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3,705</w:t>
            </w:r>
          </w:p>
        </w:tc>
      </w:tr>
      <w:tr w:rsidR="00F54416" w:rsidRPr="009A7517" w14:paraId="3224704D" w14:textId="77777777" w:rsidTr="006C6F3D">
        <w:tc>
          <w:tcPr>
            <w:tcW w:w="5400" w:type="dxa"/>
          </w:tcPr>
          <w:p w14:paraId="18A2F31C" w14:textId="77777777" w:rsidR="00F54416" w:rsidRPr="009A7517" w:rsidRDefault="00F54416" w:rsidP="00941926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3E55369D" w14:textId="77777777" w:rsidR="00F54416" w:rsidRPr="009A7517" w:rsidRDefault="00F54416" w:rsidP="0094192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661CFCC6" w14:textId="77777777" w:rsidR="00F54416" w:rsidRPr="009A7517" w:rsidRDefault="00F54416" w:rsidP="0094192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1A2CAC" w14:textId="77777777" w:rsidR="00F54416" w:rsidRPr="009A7517" w:rsidRDefault="00F54416" w:rsidP="0094192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3075CF" w14:textId="77777777" w:rsidR="00F54416" w:rsidRPr="009A7517" w:rsidRDefault="00F54416" w:rsidP="0094192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4416" w:rsidRPr="009A7517" w14:paraId="570214D6" w14:textId="77777777" w:rsidTr="006C6F3D">
        <w:tc>
          <w:tcPr>
            <w:tcW w:w="5400" w:type="dxa"/>
          </w:tcPr>
          <w:p w14:paraId="71AEF508" w14:textId="77777777" w:rsidR="00F54416" w:rsidRPr="009A7517" w:rsidRDefault="00F54416" w:rsidP="00F5441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A75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79" w:type="dxa"/>
          </w:tcPr>
          <w:p w14:paraId="5FFB28CB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4158DB5F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E4AD5F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DBD187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4416" w:rsidRPr="009A7517" w14:paraId="70BF3F49" w14:textId="77777777" w:rsidTr="003525DE">
        <w:tc>
          <w:tcPr>
            <w:tcW w:w="5400" w:type="dxa"/>
          </w:tcPr>
          <w:p w14:paraId="05E64C0F" w14:textId="77777777" w:rsidR="00F54416" w:rsidRPr="009A7517" w:rsidRDefault="00F54416" w:rsidP="00F54416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79" w:type="dxa"/>
          </w:tcPr>
          <w:p w14:paraId="6F0087A8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02611851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EE9EA2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48AA70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4416" w:rsidRPr="009A7517" w14:paraId="14F8A43D" w14:textId="77777777" w:rsidTr="00DC1C7F">
        <w:tc>
          <w:tcPr>
            <w:tcW w:w="5400" w:type="dxa"/>
          </w:tcPr>
          <w:p w14:paraId="73EBC0FD" w14:textId="77777777" w:rsidR="00F54416" w:rsidRPr="009A7517" w:rsidRDefault="00F54416" w:rsidP="00F54416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A7517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79" w:type="dxa"/>
          </w:tcPr>
          <w:p w14:paraId="36579249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  <w:vAlign w:val="bottom"/>
          </w:tcPr>
          <w:p w14:paraId="5893D568" w14:textId="4C062896" w:rsidR="00F54416" w:rsidRPr="009A7517" w:rsidRDefault="00885328" w:rsidP="00885328">
            <w:pPr>
              <w:pStyle w:val="NoSpacing"/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80" w:type="dxa"/>
            <w:vAlign w:val="bottom"/>
          </w:tcPr>
          <w:p w14:paraId="3A6EDD49" w14:textId="77777777" w:rsidR="00F54416" w:rsidRPr="009A7517" w:rsidRDefault="00F54416" w:rsidP="00DC1C7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2BFF94" w14:textId="00EA9CE5" w:rsidR="00F54416" w:rsidRPr="009A7517" w:rsidRDefault="00F54416" w:rsidP="00264D2E">
            <w:pPr>
              <w:pStyle w:val="NoSpacing"/>
              <w:ind w:right="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(167)</w:t>
            </w:r>
          </w:p>
        </w:tc>
      </w:tr>
      <w:tr w:rsidR="00F54416" w:rsidRPr="009A7517" w14:paraId="0B5CD442" w14:textId="77777777" w:rsidTr="00801037">
        <w:tc>
          <w:tcPr>
            <w:tcW w:w="5400" w:type="dxa"/>
          </w:tcPr>
          <w:p w14:paraId="21C178FA" w14:textId="77777777" w:rsidR="00F54416" w:rsidRPr="009A7517" w:rsidRDefault="00F54416" w:rsidP="00F54416">
            <w:pPr>
              <w:pStyle w:val="block"/>
              <w:spacing w:after="0" w:line="240" w:lineRule="atLeast"/>
              <w:ind w:left="187" w:hanging="207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79" w:type="dxa"/>
          </w:tcPr>
          <w:p w14:paraId="164AC6DF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4DBC0764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7471E0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418374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4416" w:rsidRPr="009A7517" w14:paraId="3E8B31B0" w14:textId="77777777" w:rsidTr="00801037">
        <w:tc>
          <w:tcPr>
            <w:tcW w:w="5400" w:type="dxa"/>
          </w:tcPr>
          <w:p w14:paraId="034796A9" w14:textId="77777777" w:rsidR="00F54416" w:rsidRPr="009A7517" w:rsidRDefault="00F54416" w:rsidP="00F54416">
            <w:pPr>
              <w:pStyle w:val="block"/>
              <w:spacing w:after="0" w:line="240" w:lineRule="atLeast"/>
              <w:ind w:left="187" w:hanging="207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A75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รับรู้ในกำไรหรือขาดทุน</w:t>
            </w:r>
          </w:p>
        </w:tc>
        <w:tc>
          <w:tcPr>
            <w:tcW w:w="179" w:type="dxa"/>
          </w:tcPr>
          <w:p w14:paraId="6C6B8B16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74C3C5F3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8DEEE5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128529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4416" w:rsidRPr="009A7517" w14:paraId="62CE9B53" w14:textId="77777777" w:rsidTr="00DC1C7F">
        <w:tc>
          <w:tcPr>
            <w:tcW w:w="5400" w:type="dxa"/>
          </w:tcPr>
          <w:p w14:paraId="7CFE04D3" w14:textId="77777777" w:rsidR="00F54416" w:rsidRPr="009A7517" w:rsidRDefault="00F54416" w:rsidP="00F54416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A7517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การเปลี่ยนแปลงในมูลค่าที่ใช้ในการคำนวณส่วนที่ไม่มีประสิทธิผลในการป้องกันความเสี่ยง</w:t>
            </w:r>
          </w:p>
        </w:tc>
        <w:tc>
          <w:tcPr>
            <w:tcW w:w="179" w:type="dxa"/>
          </w:tcPr>
          <w:p w14:paraId="380C20CB" w14:textId="77777777" w:rsidR="00F54416" w:rsidRPr="009A7517" w:rsidRDefault="00F54416" w:rsidP="00F5441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  <w:vAlign w:val="bottom"/>
          </w:tcPr>
          <w:p w14:paraId="4452D540" w14:textId="6F567EE7" w:rsidR="00F54416" w:rsidRPr="009A7517" w:rsidRDefault="00885328" w:rsidP="00DC1C7F">
            <w:pPr>
              <w:pStyle w:val="NoSpacing"/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CBD95C" w14:textId="77777777" w:rsidR="00F54416" w:rsidRPr="009A7517" w:rsidRDefault="00F54416" w:rsidP="00DC1C7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F47BA9" w14:textId="77777777" w:rsidR="00F54416" w:rsidRPr="009A7517" w:rsidRDefault="00F54416" w:rsidP="00DC1C7F">
            <w:pPr>
              <w:pStyle w:val="NoSpacing"/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F5E617B" w14:textId="7238D377" w:rsidR="00F54416" w:rsidRPr="009A7517" w:rsidRDefault="00F54416" w:rsidP="00264D2E">
            <w:pPr>
              <w:pStyle w:val="NoSpacing"/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51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</w:tbl>
    <w:p w14:paraId="3FE3D578" w14:textId="77777777" w:rsidR="003525DE" w:rsidRPr="009A7517" w:rsidRDefault="003525DE" w:rsidP="008A3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F7B3569" w14:textId="77777777" w:rsidR="0000764F" w:rsidRPr="009A7517" w:rsidRDefault="0000764F" w:rsidP="0000764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การบริหารจัดการทุน</w:t>
      </w:r>
    </w:p>
    <w:p w14:paraId="04BCBD36" w14:textId="77777777" w:rsidR="0000764F" w:rsidRPr="009A7517" w:rsidRDefault="0000764F" w:rsidP="0000764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7B37FB5" w14:textId="6D799AB4" w:rsidR="0000764F" w:rsidRPr="009A7517" w:rsidRDefault="0000764F" w:rsidP="0000764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  <w:r w:rsidRPr="009A7517">
        <w:rPr>
          <w:rFonts w:ascii="Angsana New" w:hAnsi="Angsana New" w:hint="cs"/>
          <w:sz w:val="30"/>
          <w:szCs w:val="30"/>
          <w:cs/>
          <w:lang w:bidi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BB2912" w:rsidRPr="009A7517">
        <w:rPr>
          <w:rFonts w:ascii="Angsana New" w:hAnsi="Angsana New" w:hint="cs"/>
          <w:sz w:val="30"/>
          <w:szCs w:val="30"/>
          <w:cs/>
          <w:lang w:bidi="th-TH"/>
        </w:rPr>
        <w:t>อย่างสม่ำเสมอโดย</w:t>
      </w:r>
      <w:r w:rsidRPr="009A7517">
        <w:rPr>
          <w:rFonts w:ascii="Angsana New" w:hAnsi="Angsana New" w:hint="cs"/>
          <w:sz w:val="30"/>
          <w:szCs w:val="30"/>
          <w:cs/>
          <w:lang w:bidi="th-TH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9CED583" w14:textId="099C78E7" w:rsidR="00073E3B" w:rsidRPr="009A7517" w:rsidRDefault="00264D2E" w:rsidP="00264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 w:rsidRPr="009A7517">
        <w:rPr>
          <w:sz w:val="28"/>
          <w:szCs w:val="28"/>
        </w:rPr>
        <w:br w:type="page"/>
      </w:r>
    </w:p>
    <w:p w14:paraId="7AAC99CF" w14:textId="05845A23" w:rsidR="004E6F30" w:rsidRPr="009A7517" w:rsidRDefault="004E6F30" w:rsidP="00264D2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ภาระผูกพันกับบุคคลหรือกิจการที่ไม่เกี่ยวข้องกัน</w:t>
      </w:r>
    </w:p>
    <w:p w14:paraId="3AA59700" w14:textId="77777777" w:rsidR="009E45D4" w:rsidRPr="009A7517" w:rsidRDefault="009E45D4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716AB6" w:rsidRPr="009A7517" w14:paraId="787B9BFB" w14:textId="77777777" w:rsidTr="00002F84">
        <w:trPr>
          <w:tblHeader/>
        </w:trPr>
        <w:tc>
          <w:tcPr>
            <w:tcW w:w="4050" w:type="dxa"/>
            <w:shd w:val="clear" w:color="auto" w:fill="auto"/>
          </w:tcPr>
          <w:p w14:paraId="7D9EC0D3" w14:textId="77777777" w:rsidR="00716AB6" w:rsidRPr="009A7517" w:rsidRDefault="00716AB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E585916" w14:textId="77777777" w:rsidR="00716AB6" w:rsidRPr="009A7517" w:rsidRDefault="00716AB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5E7357" w14:textId="77777777" w:rsidR="00716AB6" w:rsidRPr="009A7517" w:rsidRDefault="00716AB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B2912" w:rsidRPr="009A7517" w14:paraId="0B9946F1" w14:textId="77777777" w:rsidTr="00002F84">
        <w:trPr>
          <w:tblHeader/>
        </w:trPr>
        <w:tc>
          <w:tcPr>
            <w:tcW w:w="4050" w:type="dxa"/>
          </w:tcPr>
          <w:p w14:paraId="391BE20C" w14:textId="77777777" w:rsidR="00BB2912" w:rsidRPr="009A7517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7DBBB58E" w14:textId="410D00EC" w:rsidR="00BB2912" w:rsidRPr="009A7517" w:rsidRDefault="00F54416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25310891" w14:textId="350D0580" w:rsidR="00BB2912" w:rsidRPr="009A7517" w:rsidRDefault="00F54416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65225F71" w14:textId="16FE24EF" w:rsidR="00BB2912" w:rsidRPr="009A7517" w:rsidRDefault="00F54416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72B457CD" w14:textId="6D80A20A" w:rsidR="00BB2912" w:rsidRPr="009A7517" w:rsidRDefault="00F54416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BB2912" w:rsidRPr="009A7517" w14:paraId="2ABB2D67" w14:textId="77777777" w:rsidTr="00002F84">
        <w:trPr>
          <w:tblHeader/>
        </w:trPr>
        <w:tc>
          <w:tcPr>
            <w:tcW w:w="4050" w:type="dxa"/>
          </w:tcPr>
          <w:p w14:paraId="12433B95" w14:textId="77777777" w:rsidR="00BB2912" w:rsidRPr="009A7517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3851872A" w14:textId="77777777" w:rsidR="00BB2912" w:rsidRPr="009A7517" w:rsidRDefault="00BB2912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2912" w:rsidRPr="009A7517" w14:paraId="09410521" w14:textId="77777777" w:rsidTr="00002F84">
        <w:tc>
          <w:tcPr>
            <w:tcW w:w="4050" w:type="dxa"/>
          </w:tcPr>
          <w:p w14:paraId="69C98568" w14:textId="77777777" w:rsidR="00BB2912" w:rsidRPr="009A7517" w:rsidRDefault="00BB2912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730FE170" w14:textId="77777777" w:rsidR="00BB2912" w:rsidRPr="009A7517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3486CCA" w14:textId="77777777" w:rsidR="00BB2912" w:rsidRPr="009A7517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4C8258D3" w14:textId="77777777" w:rsidR="00BB2912" w:rsidRPr="009A7517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F966F85" w14:textId="77777777" w:rsidR="00BB2912" w:rsidRPr="009A7517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F54416" w:rsidRPr="009A7517" w14:paraId="1B3281BE" w14:textId="77777777" w:rsidTr="00002F84">
        <w:tc>
          <w:tcPr>
            <w:tcW w:w="4050" w:type="dxa"/>
          </w:tcPr>
          <w:p w14:paraId="1E6E853A" w14:textId="5DAE9D08" w:rsidR="00F54416" w:rsidRPr="009A7517" w:rsidRDefault="00F54416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</w:tcPr>
          <w:p w14:paraId="10F9CB6E" w14:textId="757016C0" w:rsidR="00F54416" w:rsidRPr="009A7517" w:rsidRDefault="009D6741" w:rsidP="005E15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5,226</w:t>
            </w:r>
          </w:p>
        </w:tc>
        <w:tc>
          <w:tcPr>
            <w:tcW w:w="1283" w:type="dxa"/>
          </w:tcPr>
          <w:p w14:paraId="59FDE7C4" w14:textId="59607193" w:rsidR="00F54416" w:rsidRPr="009A7517" w:rsidRDefault="00F54416" w:rsidP="005E15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A7517">
              <w:rPr>
                <w:rFonts w:hint="cs"/>
                <w:cs/>
              </w:rPr>
              <w:t>3</w:t>
            </w:r>
            <w:r w:rsidRPr="009A7517">
              <w:rPr>
                <w:rFonts w:hint="cs"/>
              </w:rPr>
              <w:t>,643</w:t>
            </w:r>
          </w:p>
        </w:tc>
        <w:tc>
          <w:tcPr>
            <w:tcW w:w="1282" w:type="dxa"/>
          </w:tcPr>
          <w:p w14:paraId="7CB13BDE" w14:textId="2D03681F" w:rsidR="00F54416" w:rsidRPr="009A7517" w:rsidRDefault="009D6741" w:rsidP="005E15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555</w:t>
            </w:r>
          </w:p>
        </w:tc>
        <w:tc>
          <w:tcPr>
            <w:tcW w:w="1283" w:type="dxa"/>
          </w:tcPr>
          <w:p w14:paraId="3652A28B" w14:textId="553ADD2D" w:rsidR="00F54416" w:rsidRPr="009A7517" w:rsidRDefault="00F54416" w:rsidP="005E15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224</w:t>
            </w:r>
          </w:p>
        </w:tc>
      </w:tr>
      <w:tr w:rsidR="00F54416" w:rsidRPr="009A7517" w14:paraId="61A6E525" w14:textId="77777777" w:rsidTr="00002F84">
        <w:tc>
          <w:tcPr>
            <w:tcW w:w="4050" w:type="dxa"/>
          </w:tcPr>
          <w:p w14:paraId="7BA8284B" w14:textId="77777777" w:rsidR="00F54416" w:rsidRPr="009A7517" w:rsidRDefault="00F54416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7D1EB004" w14:textId="2C2D9D7C" w:rsidR="00F54416" w:rsidRPr="009A7517" w:rsidRDefault="009D6741" w:rsidP="005E15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5,226</w:t>
            </w:r>
          </w:p>
        </w:tc>
        <w:tc>
          <w:tcPr>
            <w:tcW w:w="1283" w:type="dxa"/>
          </w:tcPr>
          <w:p w14:paraId="1D538384" w14:textId="54674585" w:rsidR="00F54416" w:rsidRPr="009A7517" w:rsidRDefault="00F54416" w:rsidP="005E15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3,643</w:t>
            </w:r>
          </w:p>
        </w:tc>
        <w:tc>
          <w:tcPr>
            <w:tcW w:w="1282" w:type="dxa"/>
            <w:vAlign w:val="bottom"/>
          </w:tcPr>
          <w:p w14:paraId="27E90E62" w14:textId="4758E4DB" w:rsidR="00F54416" w:rsidRPr="009A7517" w:rsidRDefault="009D6741" w:rsidP="005E15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555</w:t>
            </w:r>
          </w:p>
        </w:tc>
        <w:tc>
          <w:tcPr>
            <w:tcW w:w="1283" w:type="dxa"/>
            <w:vAlign w:val="bottom"/>
          </w:tcPr>
          <w:p w14:paraId="32D99E9E" w14:textId="1BBB7047" w:rsidR="00F54416" w:rsidRPr="009A7517" w:rsidRDefault="00F54416" w:rsidP="005E15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224</w:t>
            </w:r>
          </w:p>
        </w:tc>
      </w:tr>
      <w:tr w:rsidR="00F54416" w:rsidRPr="009A7517" w14:paraId="45D1B285" w14:textId="77777777" w:rsidTr="00002F84">
        <w:tc>
          <w:tcPr>
            <w:tcW w:w="4050" w:type="dxa"/>
          </w:tcPr>
          <w:p w14:paraId="5AB19CCC" w14:textId="77777777" w:rsidR="00F54416" w:rsidRPr="009A7517" w:rsidRDefault="00F54416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AD92E93" w14:textId="77777777" w:rsidR="00F54416" w:rsidRPr="009A7517" w:rsidRDefault="00F5441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28DCAFE5" w14:textId="77777777" w:rsidR="00F54416" w:rsidRPr="009A7517" w:rsidRDefault="00F5441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3554ACA6" w14:textId="77777777" w:rsidR="00F54416" w:rsidRPr="009A7517" w:rsidRDefault="00F5441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0C702896" w14:textId="77777777" w:rsidR="00F54416" w:rsidRPr="009A7517" w:rsidRDefault="00F5441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F54416" w:rsidRPr="009A7517" w14:paraId="5B0F8612" w14:textId="77777777" w:rsidTr="00002F84">
        <w:tc>
          <w:tcPr>
            <w:tcW w:w="4050" w:type="dxa"/>
          </w:tcPr>
          <w:p w14:paraId="4AFF88EE" w14:textId="77777777" w:rsidR="00F54416" w:rsidRPr="009A7517" w:rsidRDefault="00F54416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75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4834F0DF" w14:textId="77777777" w:rsidR="00F54416" w:rsidRPr="009A7517" w:rsidRDefault="00F5441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2096FC2" w14:textId="77777777" w:rsidR="00F54416" w:rsidRPr="009A7517" w:rsidRDefault="00F5441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2F1129AA" w14:textId="77777777" w:rsidR="00F54416" w:rsidRPr="009A7517" w:rsidRDefault="00F5441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0781D79" w14:textId="77777777" w:rsidR="00F54416" w:rsidRPr="009A7517" w:rsidRDefault="00F5441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F54416" w:rsidRPr="009A7517" w14:paraId="6D37E2F0" w14:textId="77777777" w:rsidTr="00002F84">
        <w:tc>
          <w:tcPr>
            <w:tcW w:w="4050" w:type="dxa"/>
          </w:tcPr>
          <w:p w14:paraId="7D973594" w14:textId="77777777" w:rsidR="00F54416" w:rsidRPr="009A7517" w:rsidRDefault="00F54416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2CEF7530" w14:textId="1558AECF" w:rsidR="00F54416" w:rsidRPr="009A7517" w:rsidRDefault="009D6741" w:rsidP="005E15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2,613</w:t>
            </w:r>
          </w:p>
        </w:tc>
        <w:tc>
          <w:tcPr>
            <w:tcW w:w="1283" w:type="dxa"/>
          </w:tcPr>
          <w:p w14:paraId="796F872E" w14:textId="545806AE" w:rsidR="00F54416" w:rsidRPr="009A7517" w:rsidRDefault="00F54416" w:rsidP="005E15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257</w:t>
            </w:r>
          </w:p>
        </w:tc>
        <w:tc>
          <w:tcPr>
            <w:tcW w:w="1282" w:type="dxa"/>
          </w:tcPr>
          <w:p w14:paraId="46A1DA42" w14:textId="7D8D5494" w:rsidR="00F54416" w:rsidRPr="009A7517" w:rsidRDefault="009D6741" w:rsidP="005E15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</w:rPr>
              <w:t>919</w:t>
            </w:r>
          </w:p>
        </w:tc>
        <w:tc>
          <w:tcPr>
            <w:tcW w:w="1283" w:type="dxa"/>
          </w:tcPr>
          <w:p w14:paraId="4A3EFB34" w14:textId="23BAF832" w:rsidR="00F54416" w:rsidRPr="009A7517" w:rsidRDefault="00F54416" w:rsidP="005E15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A7517">
              <w:rPr>
                <w:rFonts w:hint="cs"/>
                <w:cs/>
              </w:rPr>
              <w:t>155</w:t>
            </w:r>
          </w:p>
        </w:tc>
      </w:tr>
      <w:tr w:rsidR="00F54416" w:rsidRPr="009A7517" w14:paraId="568DBC1A" w14:textId="77777777" w:rsidTr="00002F84">
        <w:tc>
          <w:tcPr>
            <w:tcW w:w="4050" w:type="dxa"/>
          </w:tcPr>
          <w:p w14:paraId="140A045B" w14:textId="77777777" w:rsidR="00F54416" w:rsidRPr="009A7517" w:rsidRDefault="00F54416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7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5F55D193" w14:textId="0102D276" w:rsidR="00F54416" w:rsidRPr="009A7517" w:rsidRDefault="009D6741" w:rsidP="005E15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</w:rPr>
              <w:t>2,613</w:t>
            </w:r>
          </w:p>
        </w:tc>
        <w:tc>
          <w:tcPr>
            <w:tcW w:w="1283" w:type="dxa"/>
          </w:tcPr>
          <w:p w14:paraId="7A55EF48" w14:textId="7294A93B" w:rsidR="00F54416" w:rsidRPr="009A7517" w:rsidRDefault="00F54416" w:rsidP="005E15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9A7517">
              <w:rPr>
                <w:rFonts w:hint="cs"/>
                <w:b/>
                <w:bCs/>
                <w:cs/>
              </w:rPr>
              <w:t>257</w:t>
            </w:r>
          </w:p>
        </w:tc>
        <w:tc>
          <w:tcPr>
            <w:tcW w:w="1282" w:type="dxa"/>
          </w:tcPr>
          <w:p w14:paraId="4DC99929" w14:textId="0A8A70B0" w:rsidR="00F54416" w:rsidRPr="009A7517" w:rsidRDefault="009D6741" w:rsidP="005E15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</w:rPr>
              <w:t>919</w:t>
            </w:r>
          </w:p>
        </w:tc>
        <w:tc>
          <w:tcPr>
            <w:tcW w:w="1283" w:type="dxa"/>
          </w:tcPr>
          <w:p w14:paraId="4A05AB69" w14:textId="10440EA4" w:rsidR="00F54416" w:rsidRPr="009A7517" w:rsidRDefault="00F54416" w:rsidP="005E15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A7517">
              <w:rPr>
                <w:rFonts w:hint="cs"/>
                <w:b/>
                <w:bCs/>
                <w:cs/>
              </w:rPr>
              <w:t>155</w:t>
            </w:r>
          </w:p>
        </w:tc>
      </w:tr>
    </w:tbl>
    <w:p w14:paraId="4D4026AE" w14:textId="77777777" w:rsidR="006E2EE6" w:rsidRPr="009A7517" w:rsidRDefault="006E2EE6" w:rsidP="00264D2E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14:paraId="408604C9" w14:textId="3118BAAD" w:rsidR="00223349" w:rsidRPr="009A7517" w:rsidRDefault="004762B0" w:rsidP="00264D2E">
      <w:pPr>
        <w:pStyle w:val="index"/>
        <w:numPr>
          <w:ilvl w:val="0"/>
          <w:numId w:val="3"/>
        </w:numPr>
        <w:tabs>
          <w:tab w:val="decimal" w:pos="45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70725EFF" w14:textId="77777777" w:rsidR="00DC05A7" w:rsidRPr="009A7517" w:rsidRDefault="00DC05A7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E5D2B55" w14:textId="7D3636D5" w:rsidR="005E7B21" w:rsidRPr="009A7517" w:rsidRDefault="00125162" w:rsidP="005E7B21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  <w:r w:rsidRPr="009A7517">
        <w:rPr>
          <w:rFonts w:hint="cs"/>
          <w:cs/>
        </w:rPr>
        <w:t xml:space="preserve">ในปี </w:t>
      </w:r>
      <w:r w:rsidRPr="009A7517">
        <w:t xml:space="preserve">2565 </w:t>
      </w:r>
      <w:r w:rsidR="005E7B21" w:rsidRPr="009A7517">
        <w:rPr>
          <w:rFonts w:hint="cs"/>
          <w:cs/>
        </w:rPr>
        <w:t xml:space="preserve">บริษัทถูกฟ้องเป็นจำเลยเรื่องติดตามเอาทรัพย์คืนตามโฉนดที่ดินเลขที่ </w:t>
      </w:r>
      <w:r w:rsidR="005E7B21" w:rsidRPr="009A7517">
        <w:rPr>
          <w:rFonts w:hint="cs"/>
        </w:rPr>
        <w:t>2465</w:t>
      </w:r>
      <w:r w:rsidR="005E7B21" w:rsidRPr="009A7517">
        <w:rPr>
          <w:rFonts w:hint="cs"/>
          <w:cs/>
        </w:rPr>
        <w:t xml:space="preserve"> ตำบลบางจาก อำเภอ</w:t>
      </w:r>
      <w:r w:rsidR="00F85712" w:rsidRPr="009A7517">
        <w:t xml:space="preserve">         </w:t>
      </w:r>
      <w:r w:rsidR="005E7B21" w:rsidRPr="009A7517">
        <w:rPr>
          <w:rFonts w:hint="cs"/>
          <w:cs/>
        </w:rPr>
        <w:t xml:space="preserve">พระโขนง กรุงเทพมหานคร โดยบริษัทถูกเรียกให้รื้อถอนอาคารและคืนทรัพย์สิน หากคืนไม่ได้ ให้ชดใช้เป็นเงินจำนวน </w:t>
      </w:r>
      <w:r w:rsidR="005E7B21" w:rsidRPr="009A7517">
        <w:rPr>
          <w:rFonts w:hint="cs"/>
        </w:rPr>
        <w:t>5,000</w:t>
      </w:r>
      <w:r w:rsidR="005E7B21" w:rsidRPr="009A7517">
        <w:rPr>
          <w:rFonts w:hint="cs"/>
          <w:cs/>
        </w:rPr>
        <w:t xml:space="preserve"> ล้านบาท อนึ่ง เมื่อปี</w:t>
      </w:r>
      <w:r w:rsidR="005E152D" w:rsidRPr="009A7517">
        <w:t xml:space="preserve"> </w:t>
      </w:r>
      <w:r w:rsidR="005E7B21" w:rsidRPr="009A7517">
        <w:rPr>
          <w:rFonts w:hint="cs"/>
        </w:rPr>
        <w:t>2538</w:t>
      </w:r>
      <w:r w:rsidR="005E7B21" w:rsidRPr="009A7517">
        <w:rPr>
          <w:rFonts w:hint="cs"/>
          <w:cs/>
        </w:rPr>
        <w:t xml:space="preserve"> กระทรวงการคลัง กรมธนารักษ์และบริษัทเคยถูกฟ้องคดีตามโฉนดที่ดินเลขที่ </w:t>
      </w:r>
      <w:r w:rsidR="005E7B21" w:rsidRPr="009A7517">
        <w:rPr>
          <w:rFonts w:hint="cs"/>
        </w:rPr>
        <w:t>2465</w:t>
      </w:r>
      <w:r w:rsidR="005E7B21" w:rsidRPr="009A7517">
        <w:rPr>
          <w:rFonts w:hint="cs"/>
          <w:cs/>
        </w:rPr>
        <w:t xml:space="preserve"> ดังกล่าว และในปี </w:t>
      </w:r>
      <w:r w:rsidR="005E7B21" w:rsidRPr="009A7517">
        <w:rPr>
          <w:rFonts w:hint="cs"/>
        </w:rPr>
        <w:t>2559</w:t>
      </w:r>
      <w:r w:rsidR="005E7B21" w:rsidRPr="009A7517">
        <w:rPr>
          <w:rFonts w:hint="cs"/>
          <w:cs/>
        </w:rPr>
        <w:t xml:space="preserve"> ศาลฎีกาได้มีคำพิพากษายกฟ้องโดยพิจารณาว่าที่ดินโฉนด </w:t>
      </w:r>
      <w:r w:rsidR="005E7B21" w:rsidRPr="009A7517">
        <w:rPr>
          <w:rFonts w:hint="cs"/>
        </w:rPr>
        <w:t>2465</w:t>
      </w:r>
      <w:r w:rsidR="005E7B21" w:rsidRPr="009A7517">
        <w:rPr>
          <w:rFonts w:hint="cs"/>
          <w:cs/>
        </w:rPr>
        <w:t xml:space="preserve"> ได้ถูกน้ำกัดเซาะกลายเป็นแม่น้ำเจ้าพระยาไปหมดแล้ว การฟ้องคดีนี้เป็นการนำโฉนดที่ดิน </w:t>
      </w:r>
      <w:r w:rsidR="005E7B21" w:rsidRPr="009A7517">
        <w:rPr>
          <w:rFonts w:hint="cs"/>
        </w:rPr>
        <w:t>2465</w:t>
      </w:r>
      <w:r w:rsidR="005E7B21" w:rsidRPr="009A7517">
        <w:rPr>
          <w:rFonts w:hint="cs"/>
          <w:cs/>
        </w:rPr>
        <w:t xml:space="preserve"> ขึ้นมาฟ้องใหม่ ซึ่งบริษัทจะดำเนินการต่อสู้</w:t>
      </w:r>
      <w:r w:rsidR="004714D3" w:rsidRPr="009A7517">
        <w:rPr>
          <w:rFonts w:hint="cs"/>
          <w:cs/>
        </w:rPr>
        <w:t>คดี</w:t>
      </w:r>
      <w:r w:rsidR="005E7B21" w:rsidRPr="009A7517">
        <w:rPr>
          <w:rFonts w:hint="cs"/>
          <w:cs/>
        </w:rPr>
        <w:t xml:space="preserve"> </w:t>
      </w:r>
      <w:bookmarkStart w:id="22" w:name="_Hlk127729206"/>
      <w:r w:rsidR="004714D3" w:rsidRPr="009A7517">
        <w:rPr>
          <w:rFonts w:hint="cs"/>
          <w:cs/>
        </w:rPr>
        <w:t xml:space="preserve">และเมื่อวันที่ </w:t>
      </w:r>
      <w:r w:rsidR="004714D3" w:rsidRPr="009A7517">
        <w:rPr>
          <w:rFonts w:hint="cs"/>
        </w:rPr>
        <w:t xml:space="preserve">28 </w:t>
      </w:r>
      <w:r w:rsidR="004714D3" w:rsidRPr="009A7517">
        <w:rPr>
          <w:rFonts w:hint="cs"/>
          <w:cs/>
        </w:rPr>
        <w:t xml:space="preserve">ธันวาคม </w:t>
      </w:r>
      <w:r w:rsidR="004714D3" w:rsidRPr="009A7517">
        <w:rPr>
          <w:rFonts w:hint="cs"/>
        </w:rPr>
        <w:t xml:space="preserve">2565 </w:t>
      </w:r>
      <w:r w:rsidR="004714D3" w:rsidRPr="009A7517">
        <w:rPr>
          <w:rFonts w:hint="cs"/>
          <w:cs/>
        </w:rPr>
        <w:t xml:space="preserve">ศาลชั้นต้นได้มีคำพิพากษาให้ยกฟ้องของโจทก์เนื่องจากรับฟังข้อเท็จจริงตามคำพิพกาษาศาลฎีกาในคดีก่อนว่าที่ดินโฉนด </w:t>
      </w:r>
      <w:r w:rsidR="004714D3" w:rsidRPr="009A7517">
        <w:rPr>
          <w:rFonts w:hint="cs"/>
        </w:rPr>
        <w:t xml:space="preserve">2465 </w:t>
      </w:r>
      <w:r w:rsidR="004714D3" w:rsidRPr="009A7517">
        <w:rPr>
          <w:rFonts w:hint="cs"/>
          <w:cs/>
        </w:rPr>
        <w:t xml:space="preserve">ถูกน้ำกัดเซาะกลายเป็นแม่น้ำและตกเป็นสาธารณสมบัติของแผ่นดินไปหมดแล้ว ทั้งนี้ คดีอยู่ระหว่างระยะเวลาการยื่นอุทธรณ์คำพิพากษาภายในวันที่ </w:t>
      </w:r>
      <w:r w:rsidR="004714D3" w:rsidRPr="009A7517">
        <w:rPr>
          <w:rFonts w:hint="cs"/>
        </w:rPr>
        <w:t xml:space="preserve">28 </w:t>
      </w:r>
      <w:r w:rsidR="00B61FEB" w:rsidRPr="009A7517">
        <w:rPr>
          <w:rFonts w:hint="cs"/>
          <w:cs/>
        </w:rPr>
        <w:t>กุมภาพันธ์</w:t>
      </w:r>
      <w:r w:rsidR="004714D3" w:rsidRPr="009A7517">
        <w:rPr>
          <w:rFonts w:hint="cs"/>
          <w:cs/>
        </w:rPr>
        <w:t xml:space="preserve"> </w:t>
      </w:r>
      <w:r w:rsidR="004714D3" w:rsidRPr="009A7517">
        <w:rPr>
          <w:rFonts w:hint="cs"/>
        </w:rPr>
        <w:t xml:space="preserve">2566 </w:t>
      </w:r>
      <w:bookmarkEnd w:id="22"/>
      <w:r w:rsidR="005E7B21" w:rsidRPr="009A7517">
        <w:rPr>
          <w:rFonts w:hint="cs"/>
          <w:cs/>
        </w:rPr>
        <w:t>โดยบริษัท</w:t>
      </w:r>
      <w:r w:rsidR="004367E8" w:rsidRPr="009A7517">
        <w:rPr>
          <w:rFonts w:hint="cs"/>
          <w:cs/>
        </w:rPr>
        <w:t xml:space="preserve"> </w:t>
      </w:r>
      <w:r w:rsidR="005E7B21" w:rsidRPr="009A7517">
        <w:rPr>
          <w:rFonts w:hint="cs"/>
          <w:cs/>
        </w:rPr>
        <w:t>เชื่อว่าผลทางคดีจะไม่เกิดผลกระทบแก่บริษัท บริษัทจึงไม่ได้บันทึกหนี้สินที่อาจเกิดขึ้นจากคดีดังกล่าว</w:t>
      </w:r>
    </w:p>
    <w:p w14:paraId="2BB2642A" w14:textId="75B976FF" w:rsidR="005F7862" w:rsidRPr="009A7517" w:rsidRDefault="005F7862" w:rsidP="005E7B21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</w:p>
    <w:p w14:paraId="73BF30F4" w14:textId="77777777" w:rsidR="00F85712" w:rsidRPr="009A7517" w:rsidRDefault="00F85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9A7517">
        <w:rPr>
          <w:cs/>
        </w:rPr>
        <w:br w:type="page"/>
      </w:r>
    </w:p>
    <w:p w14:paraId="27BB0CDE" w14:textId="51E5B0DF" w:rsidR="00264D2E" w:rsidRPr="009A7517" w:rsidRDefault="00125162" w:rsidP="001B5244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  <w:r w:rsidRPr="009A7517">
        <w:rPr>
          <w:rFonts w:hint="cs"/>
          <w:cs/>
        </w:rPr>
        <w:lastRenderedPageBreak/>
        <w:t xml:space="preserve">ในปี </w:t>
      </w:r>
      <w:r w:rsidRPr="009A7517">
        <w:t xml:space="preserve">2565 </w:t>
      </w:r>
      <w:r w:rsidR="005F7862" w:rsidRPr="009A7517">
        <w:rPr>
          <w:rFonts w:hint="cs"/>
          <w:cs/>
        </w:rPr>
        <w:t>บริษัทและบริษัทย่อย</w:t>
      </w:r>
      <w:r w:rsidR="001B5244" w:rsidRPr="009A7517">
        <w:rPr>
          <w:rFonts w:hint="cs"/>
          <w:cs/>
        </w:rPr>
        <w:t>แห่งหนึ่ง</w:t>
      </w:r>
      <w:r w:rsidR="005F7862" w:rsidRPr="009A7517">
        <w:rPr>
          <w:rFonts w:hint="cs"/>
          <w:cs/>
        </w:rPr>
        <w:t>ถูกคู่สัญญายื่นข้อเรียกร้องและเสนอข้อพิพาทให้อนุญาโตตุลาการพิจารณา อ้างว่าบริษัทและบริษัทย่อยผิดสัญญาการลงทุนดังกล่าว เรียกร้องให้บริษัทและบริษัทย่อยชดใช้เงินจำนวนประมาณ</w:t>
      </w:r>
      <w:r w:rsidR="00264D2E" w:rsidRPr="009A7517">
        <w:t xml:space="preserve"> </w:t>
      </w:r>
      <w:r w:rsidR="005F7862" w:rsidRPr="009A7517">
        <w:rPr>
          <w:rFonts w:hint="cs"/>
        </w:rPr>
        <w:t>23</w:t>
      </w:r>
      <w:r w:rsidR="005F7862" w:rsidRPr="009A7517">
        <w:rPr>
          <w:rFonts w:hint="cs"/>
          <w:cs/>
        </w:rPr>
        <w:t xml:space="preserve"> ล้านเหรียญสหรัฐ และดอกเบี้ยของต้นเงิน รวมถึงค่าเสียหายอื่น ๆ ที่ได้รับ และค่าใช้จ่ายต่าง ๆ ที่เกี่ยวข้อง ซึ่งบริษัทและบริษัทย่อยยืนยันข้อเท็จจริงว่าบริษัทและบริษัทย่อยได้ปฏิบัติตามข้อกำหนดและเงื่อนไขของสัญญาที่พิพาท โดยชำระเงินตามจำนวนที่ต้องชำระตามสัญญาโดยชอบแล้ว และได้โต้แย้งข้อเรียกร้องส่วนเกินและไม่เป็นธรรม และดำเนินการแต่งตั้งอนุญาโตตุลาการเพื่อดำเนินการระงับข้อพิพาทตามขั้นตอนแล้ว บริษัทและบริษัทย่อยจึงไม่ได้บันทึกหนี้สินหรือผลกระทบอื่นที่อาจเกิดขึ้นจากข้อพิพาทดังกล่าว</w:t>
      </w:r>
    </w:p>
    <w:p w14:paraId="3E8BADB8" w14:textId="77777777" w:rsidR="00125162" w:rsidRPr="009A7517" w:rsidRDefault="00125162" w:rsidP="005E7B21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</w:p>
    <w:p w14:paraId="3943AFFA" w14:textId="6A14E46A" w:rsidR="005E7B21" w:rsidRPr="009A7517" w:rsidRDefault="005E7B21" w:rsidP="005E7B21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  <w:r w:rsidRPr="009A7517">
        <w:rPr>
          <w:rFonts w:hint="cs"/>
          <w:cs/>
        </w:rPr>
        <w:t xml:space="preserve">ในเดือนกรกฎาคม </w:t>
      </w:r>
      <w:r w:rsidRPr="009A7517">
        <w:rPr>
          <w:rFonts w:hint="cs"/>
        </w:rPr>
        <w:t xml:space="preserve">2564 </w:t>
      </w:r>
      <w:r w:rsidRPr="009A7517">
        <w:rPr>
          <w:rFonts w:hint="cs"/>
          <w:cs/>
        </w:rPr>
        <w:t xml:space="preserve">บริษัทย่อยทางอ้อมแห่งหนึ่งของกลุ่มบริษัทถูกยื่นเสนอข้อพิพาทกล่าวหาว่าบริษัทย่อยทางอ้อมปฏิบัติผิดสัญญาจ้างทำของ โดยผู้รับเหมาได้ยื่นคำเสนอข้อพิพาทต่อสถาบันอนุญาโตตุลาการ เพื่อให้บริษัทย่อยทางอ้อมชำระค่าเสียหายจากการผิดสัญญาก่อสร้างโรงงาน เป็นจำนวนเงิน </w:t>
      </w:r>
      <w:r w:rsidRPr="009A7517">
        <w:rPr>
          <w:rFonts w:hint="cs"/>
        </w:rPr>
        <w:t xml:space="preserve">121 </w:t>
      </w:r>
      <w:r w:rsidRPr="009A7517">
        <w:rPr>
          <w:rFonts w:hint="cs"/>
          <w:cs/>
        </w:rPr>
        <w:t xml:space="preserve">ล้านบาท ซึ่งในเดือนกันยายน </w:t>
      </w:r>
      <w:r w:rsidRPr="009A7517">
        <w:rPr>
          <w:rFonts w:hint="cs"/>
        </w:rPr>
        <w:t xml:space="preserve">2564 </w:t>
      </w:r>
      <w:r w:rsidRPr="009A7517">
        <w:rPr>
          <w:rFonts w:hint="cs"/>
          <w:cs/>
        </w:rPr>
        <w:t>บริษัทย่อยทางอ้อมได้ยื่นคำคัดค้าน และคำเรียกร้องแย้งต่อสถาบันอนุญาโตตุลาการ ข้อพิพาทดังกล่าวอยู่ในกระบวนการอนุญาโตตุลาการ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 xml:space="preserve">ต่อมาในเดือนกุมภาพันธ์ </w:t>
      </w:r>
      <w:r w:rsidRPr="009A7517">
        <w:rPr>
          <w:rFonts w:hint="cs"/>
        </w:rPr>
        <w:t xml:space="preserve">2565 </w:t>
      </w:r>
      <w:r w:rsidRPr="009A7517">
        <w:rPr>
          <w:rFonts w:hint="cs"/>
          <w:cs/>
        </w:rPr>
        <w:t>บริษัทย่อยทางอ้อมถูกยื่นคำร้องห้ามใช้ประโยชน์ในโรงงานที่มีข้อพิพาทเป็นการชั่วคราว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 xml:space="preserve">ซึ่งศาลแพ่งได้มีคำสั่งยกคำร้องดังกล่าวแล้ว อย่างไรก็ตาม ในเดือนตุลาคม </w:t>
      </w:r>
      <w:r w:rsidRPr="009A7517">
        <w:rPr>
          <w:rFonts w:hint="cs"/>
        </w:rPr>
        <w:t>2565</w:t>
      </w:r>
      <w:r w:rsidRPr="009A7517">
        <w:rPr>
          <w:rFonts w:hint="cs"/>
          <w:cs/>
        </w:rPr>
        <w:t xml:space="preserve"> บริษัทย่อยทางอ้อมถูกยื่นคำร้องห้ามใช้ประโยชน์ในโรงงานที่มีข้อพิพาทเป็นการชั่วคราวอีกครั้ง ซึ่งปัจจุบันอยู่ระหว่างการสู้คดีและรอคำสั่งของศาลแพ่ง ผู้บริหารของบริษัทย่อยทางอ้อมเห็นว่าบริษัทย่อยทางอ้อมไม่ได้ทำผิดสัญญาแต่อย่างใด</w:t>
      </w:r>
      <w:r w:rsidRPr="009A7517">
        <w:rPr>
          <w:rFonts w:hint="cs"/>
        </w:rPr>
        <w:t xml:space="preserve"> </w:t>
      </w:r>
      <w:r w:rsidRPr="009A7517">
        <w:rPr>
          <w:rFonts w:hint="cs"/>
          <w:cs/>
        </w:rPr>
        <w:t xml:space="preserve">บริษัทย่อยทางอ้อมจึงไม่ได้บันทึกหนี้สินหรือผลกระทบอื่นที่อาจเกิดขึ้นจากข้อพิพาทดังกล่าว ณ วันที่ </w:t>
      </w:r>
      <w:r w:rsidRPr="009A7517">
        <w:rPr>
          <w:rFonts w:hint="cs"/>
        </w:rPr>
        <w:t xml:space="preserve">31 </w:t>
      </w:r>
      <w:r w:rsidRPr="009A7517">
        <w:rPr>
          <w:rFonts w:hint="cs"/>
          <w:cs/>
        </w:rPr>
        <w:t xml:space="preserve">ธันวาคม </w:t>
      </w:r>
      <w:r w:rsidRPr="009A7517">
        <w:rPr>
          <w:rFonts w:hint="cs"/>
        </w:rPr>
        <w:t>2565</w:t>
      </w:r>
    </w:p>
    <w:p w14:paraId="3401472D" w14:textId="77B7A570" w:rsidR="005F7862" w:rsidRPr="009A7517" w:rsidRDefault="005F7862" w:rsidP="00264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cs/>
        </w:rPr>
      </w:pPr>
    </w:p>
    <w:p w14:paraId="148DF1E7" w14:textId="77777777" w:rsidR="0089115B" w:rsidRPr="009A7517" w:rsidRDefault="006C25EF" w:rsidP="005E7B2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A7517">
        <w:rPr>
          <w:rFonts w:ascii="Angsana New" w:hAnsi="Angsana New" w:hint="cs"/>
          <w:b/>
          <w:bCs/>
          <w:sz w:val="30"/>
          <w:szCs w:val="30"/>
          <w:lang w:bidi="th-TH"/>
        </w:rPr>
        <w:tab/>
      </w:r>
      <w:r w:rsidR="004762B0" w:rsidRPr="009A7517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  <w:bookmarkStart w:id="23" w:name="_Hlk95756647"/>
    </w:p>
    <w:p w14:paraId="1CB6930A" w14:textId="727BD80D" w:rsidR="0089115B" w:rsidRPr="009A7517" w:rsidRDefault="0089115B" w:rsidP="00264D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36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1F35A9FE" w14:textId="77777777" w:rsidR="00764B42" w:rsidRPr="009A7517" w:rsidRDefault="00764B42" w:rsidP="00764B42">
      <w:pPr>
        <w:pStyle w:val="NoSpacing"/>
        <w:tabs>
          <w:tab w:val="clear" w:pos="227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sz w:val="30"/>
          <w:szCs w:val="30"/>
        </w:rPr>
        <w:tab/>
      </w:r>
      <w:r w:rsidRPr="009A7517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การจ่ายเงินปันผล</w:t>
      </w:r>
    </w:p>
    <w:p w14:paraId="68C73183" w14:textId="77777777" w:rsidR="00764B42" w:rsidRPr="009A7517" w:rsidRDefault="00764B42" w:rsidP="00764B42">
      <w:pPr>
        <w:pStyle w:val="NoSpacing"/>
        <w:rPr>
          <w:rFonts w:ascii="Angsana New" w:hAnsi="Angsana New"/>
          <w:b/>
          <w:bCs/>
          <w:sz w:val="30"/>
          <w:szCs w:val="30"/>
        </w:rPr>
      </w:pPr>
    </w:p>
    <w:p w14:paraId="3CC3704B" w14:textId="421991E2" w:rsidR="00764B42" w:rsidRPr="009A7517" w:rsidRDefault="00764B42" w:rsidP="00764B42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9A7517">
        <w:rPr>
          <w:rFonts w:ascii="Angsana New" w:hAnsi="Angsana New" w:hint="cs"/>
          <w:sz w:val="30"/>
          <w:szCs w:val="30"/>
        </w:rPr>
        <w:t xml:space="preserve">20 </w:t>
      </w:r>
      <w:r w:rsidRPr="009A751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9A7517">
        <w:rPr>
          <w:rFonts w:ascii="Angsana New" w:hAnsi="Angsana New" w:hint="cs"/>
          <w:sz w:val="30"/>
          <w:szCs w:val="30"/>
        </w:rPr>
        <w:t xml:space="preserve">2566 </w:t>
      </w:r>
      <w:r w:rsidRPr="009A7517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ได้มีมติเห็นชอบให้เสนอที่ประชุมสามัญผู้ถือหุ้นเรื่องจ่ายเงินปันผลสำหรับปี </w:t>
      </w:r>
      <w:r w:rsidRPr="009A7517">
        <w:rPr>
          <w:rFonts w:ascii="Angsana New" w:hAnsi="Angsana New" w:hint="cs"/>
          <w:sz w:val="30"/>
          <w:szCs w:val="30"/>
        </w:rPr>
        <w:t xml:space="preserve">2565 </w:t>
      </w:r>
      <w:r w:rsidRPr="009A7517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0F3CAE" w:rsidRPr="009A7517">
        <w:rPr>
          <w:rFonts w:ascii="Angsana New" w:hAnsi="Angsana New"/>
          <w:sz w:val="30"/>
          <w:szCs w:val="30"/>
        </w:rPr>
        <w:t>2.25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บาท ซึ่งบริษัทฯได้จ่ายเงินปันผลระหว่างกาลไปแล้วในอัตราหุ้นละ </w:t>
      </w:r>
      <w:r w:rsidRPr="009A7517">
        <w:rPr>
          <w:rFonts w:ascii="Angsana New" w:hAnsi="Angsana New" w:hint="cs"/>
          <w:sz w:val="30"/>
          <w:szCs w:val="30"/>
        </w:rPr>
        <w:t xml:space="preserve">1.25 </w:t>
      </w:r>
      <w:r w:rsidRPr="009A7517">
        <w:rPr>
          <w:rFonts w:ascii="Angsana New" w:hAnsi="Angsana New" w:hint="cs"/>
          <w:sz w:val="30"/>
          <w:szCs w:val="30"/>
          <w:cs/>
        </w:rPr>
        <w:t xml:space="preserve">บาท และจ่ายเงินปันผลงวดสุดท้ายในอัตราหุ้นละ </w:t>
      </w:r>
      <w:r w:rsidR="000F3CAE" w:rsidRPr="009A7517">
        <w:rPr>
          <w:rFonts w:ascii="Angsana New" w:hAnsi="Angsana New"/>
          <w:sz w:val="30"/>
          <w:szCs w:val="30"/>
        </w:rPr>
        <w:t>1.00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0F3CAE" w:rsidRPr="009A7517">
        <w:rPr>
          <w:rFonts w:ascii="Angsana New" w:hAnsi="Angsana New"/>
          <w:sz w:val="30"/>
          <w:szCs w:val="30"/>
        </w:rPr>
        <w:t>11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9A7517">
        <w:rPr>
          <w:rFonts w:ascii="Angsana New" w:hAnsi="Angsana New" w:hint="cs"/>
          <w:sz w:val="30"/>
          <w:szCs w:val="30"/>
        </w:rPr>
        <w:t>2566</w:t>
      </w:r>
    </w:p>
    <w:p w14:paraId="30B7B0D5" w14:textId="77777777" w:rsidR="00764B42" w:rsidRPr="009A7517" w:rsidRDefault="00764B42" w:rsidP="00764B42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07AF14" w14:textId="7DAC8753" w:rsidR="00764B42" w:rsidRPr="009A7517" w:rsidRDefault="00764B42" w:rsidP="00764B42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9A7517">
        <w:rPr>
          <w:rFonts w:ascii="Angsana New" w:hAnsi="Angsana New" w:hint="cs"/>
          <w:sz w:val="30"/>
          <w:szCs w:val="30"/>
        </w:rPr>
        <w:t xml:space="preserve">20 </w:t>
      </w:r>
      <w:r w:rsidRPr="009A751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9A7517">
        <w:rPr>
          <w:rFonts w:ascii="Angsana New" w:hAnsi="Angsana New" w:hint="cs"/>
          <w:sz w:val="30"/>
          <w:szCs w:val="30"/>
        </w:rPr>
        <w:t xml:space="preserve">2565 </w:t>
      </w:r>
      <w:r w:rsidRPr="009A7517">
        <w:rPr>
          <w:rFonts w:ascii="Angsana New" w:hAnsi="Angsana New" w:hint="cs"/>
          <w:sz w:val="30"/>
          <w:szCs w:val="30"/>
          <w:cs/>
        </w:rPr>
        <w:t xml:space="preserve">ที่ประชุมคณะกรรการของบริษัท บีซีพีจี จำกัด (มหาชน) ซึ่งเป็นบริษัทย่อยของบริษัท มีมติเห็นชอบให้เสนอที่ประชุมสามัญผู้ถือหุ้นเรื่องจ่ายเงินปันผลประจำปี </w:t>
      </w:r>
      <w:r w:rsidRPr="009A7517">
        <w:rPr>
          <w:rFonts w:ascii="Angsana New" w:hAnsi="Angsana New" w:hint="cs"/>
          <w:sz w:val="30"/>
          <w:szCs w:val="30"/>
        </w:rPr>
        <w:t xml:space="preserve">2565 </w:t>
      </w:r>
      <w:r w:rsidRPr="009A7517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0F3CAE" w:rsidRPr="009A7517">
        <w:rPr>
          <w:rFonts w:ascii="Angsana New" w:hAnsi="Angsana New"/>
          <w:sz w:val="30"/>
          <w:szCs w:val="30"/>
        </w:rPr>
        <w:t>0.36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บาท ซึ่งบริษัทได้จ่ายเงินปันผลระหว่างกาลไปแล้วในอัตราหุ้นละ </w:t>
      </w:r>
      <w:r w:rsidRPr="009A7517">
        <w:rPr>
          <w:rFonts w:ascii="Angsana New" w:hAnsi="Angsana New" w:hint="cs"/>
          <w:sz w:val="30"/>
          <w:szCs w:val="30"/>
        </w:rPr>
        <w:t>0.</w:t>
      </w:r>
      <w:r w:rsidRPr="009A7517">
        <w:rPr>
          <w:rFonts w:ascii="Angsana New" w:hAnsi="Angsana New" w:hint="cs"/>
          <w:sz w:val="30"/>
          <w:szCs w:val="30"/>
          <w:cs/>
        </w:rPr>
        <w:t>20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บาท และจะจ่ายเงินปันผลงวดสุดท้ายในอัตราหุ้นละ </w:t>
      </w:r>
      <w:r w:rsidR="000F3CAE" w:rsidRPr="009A7517">
        <w:rPr>
          <w:rFonts w:ascii="Angsana New" w:hAnsi="Angsana New"/>
          <w:sz w:val="30"/>
          <w:szCs w:val="30"/>
        </w:rPr>
        <w:t>0.16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บาท 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0F3CAE" w:rsidRPr="009A7517">
        <w:rPr>
          <w:rFonts w:ascii="Angsana New" w:hAnsi="Angsana New"/>
          <w:sz w:val="30"/>
          <w:szCs w:val="30"/>
        </w:rPr>
        <w:t>10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9A7517">
        <w:rPr>
          <w:rFonts w:ascii="Angsana New" w:hAnsi="Angsana New" w:hint="cs"/>
          <w:sz w:val="30"/>
          <w:szCs w:val="30"/>
        </w:rPr>
        <w:t>2566</w:t>
      </w:r>
    </w:p>
    <w:p w14:paraId="28E642CF" w14:textId="2885F2C4" w:rsidR="00764B42" w:rsidRPr="009A7517" w:rsidRDefault="00764B42" w:rsidP="00F85712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9A7517">
        <w:rPr>
          <w:rFonts w:ascii="Angsana New" w:hAnsi="Angsana New" w:hint="cs"/>
          <w:sz w:val="30"/>
          <w:szCs w:val="30"/>
        </w:rPr>
        <w:t xml:space="preserve">16 </w:t>
      </w:r>
      <w:r w:rsidRPr="009A751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9A7517">
        <w:rPr>
          <w:rFonts w:ascii="Angsana New" w:hAnsi="Angsana New" w:hint="cs"/>
          <w:sz w:val="30"/>
          <w:szCs w:val="30"/>
        </w:rPr>
        <w:t xml:space="preserve">2565 </w:t>
      </w:r>
      <w:r w:rsidRPr="009A7517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ที่ประชุมคณะกรรมการของบริษัทบีบีจีไอ จำกัด (มหาชน) ซึ่งเป็นบริษัทย่อยของบริษัท มีมติเห็นชอบให้เสนอที่ประชุมสามัญผู้ถือหุ้นเรื่องจ่ายเงินปันผลประจำปี </w:t>
      </w:r>
      <w:r w:rsidRPr="009A7517">
        <w:rPr>
          <w:rFonts w:ascii="Angsana New" w:hAnsi="Angsana New" w:hint="cs"/>
          <w:sz w:val="30"/>
          <w:szCs w:val="30"/>
        </w:rPr>
        <w:t xml:space="preserve">2565 </w:t>
      </w:r>
      <w:r w:rsidRPr="009A7517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986CDE" w:rsidRPr="009A7517">
        <w:rPr>
          <w:rFonts w:ascii="Angsana New" w:hAnsi="Angsana New"/>
          <w:sz w:val="30"/>
          <w:szCs w:val="30"/>
        </w:rPr>
        <w:t>0.25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บาท ซึ่งบริษัทได้จ่ายเงินปันผลระหว่างกาลไปแล้วในอัตราหุ้นละ </w:t>
      </w:r>
      <w:r w:rsidRPr="009A7517">
        <w:rPr>
          <w:rFonts w:ascii="Angsana New" w:hAnsi="Angsana New" w:hint="cs"/>
          <w:sz w:val="30"/>
          <w:szCs w:val="30"/>
        </w:rPr>
        <w:t>0.</w:t>
      </w:r>
      <w:r w:rsidR="00986CDE" w:rsidRPr="009A7517">
        <w:rPr>
          <w:rFonts w:ascii="Angsana New" w:hAnsi="Angsana New"/>
          <w:sz w:val="30"/>
          <w:szCs w:val="30"/>
        </w:rPr>
        <w:t>20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บาท และจะจ่ายเงินปันผลงวดสุดท้ายในอัตราหุ้นละ </w:t>
      </w:r>
      <w:r w:rsidR="00986CDE" w:rsidRPr="009A7517">
        <w:rPr>
          <w:rFonts w:ascii="Angsana New" w:hAnsi="Angsana New"/>
          <w:sz w:val="30"/>
          <w:szCs w:val="30"/>
        </w:rPr>
        <w:t>0.05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986CDE" w:rsidRPr="009A7517">
        <w:rPr>
          <w:rFonts w:ascii="Angsana New" w:hAnsi="Angsana New"/>
          <w:sz w:val="30"/>
          <w:szCs w:val="30"/>
        </w:rPr>
        <w:t>5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9A7517">
        <w:rPr>
          <w:rFonts w:ascii="Angsana New" w:hAnsi="Angsana New" w:hint="cs"/>
          <w:sz w:val="30"/>
          <w:szCs w:val="30"/>
        </w:rPr>
        <w:t>2566</w:t>
      </w:r>
    </w:p>
    <w:p w14:paraId="052CB558" w14:textId="77777777" w:rsidR="00764B42" w:rsidRPr="009A7517" w:rsidRDefault="00764B42" w:rsidP="00264D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36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40844118" w14:textId="17DBCDD3" w:rsidR="00764B42" w:rsidRPr="009A7517" w:rsidRDefault="00764B42" w:rsidP="00764B42">
      <w:pPr>
        <w:pStyle w:val="NoSpacing"/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9A7517">
        <w:rPr>
          <w:rFonts w:ascii="Angsana New" w:hAnsi="Angsana New" w:hint="cs"/>
          <w:sz w:val="30"/>
          <w:szCs w:val="30"/>
        </w:rPr>
        <w:t xml:space="preserve">30 </w:t>
      </w:r>
      <w:r w:rsidRPr="009A751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9A7517">
        <w:rPr>
          <w:rFonts w:ascii="Angsana New" w:hAnsi="Angsana New" w:hint="cs"/>
          <w:sz w:val="30"/>
          <w:szCs w:val="30"/>
        </w:rPr>
        <w:t xml:space="preserve">2566 </w:t>
      </w:r>
      <w:r w:rsidRPr="009A7517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ที่ประชุมคณะกรรมการของบริษัทย่อยได้มีมติให้จ่ายเงินปันผลในอัตราหุ้นละ </w:t>
      </w:r>
      <w:r w:rsidRPr="009A7517">
        <w:rPr>
          <w:rFonts w:ascii="Angsana New" w:hAnsi="Angsana New" w:hint="cs"/>
          <w:sz w:val="30"/>
          <w:szCs w:val="30"/>
        </w:rPr>
        <w:t xml:space="preserve">1 </w:t>
      </w:r>
      <w:r w:rsidRPr="009A7517">
        <w:rPr>
          <w:rFonts w:ascii="Angsana New" w:hAnsi="Angsana New" w:hint="cs"/>
          <w:sz w:val="30"/>
          <w:szCs w:val="30"/>
          <w:cs/>
        </w:rPr>
        <w:t xml:space="preserve">โครนนอร์เวย์ เป็นจำนวนเงินทั้งสิ้น </w:t>
      </w:r>
      <w:r w:rsidRPr="009A7517">
        <w:rPr>
          <w:rFonts w:ascii="Angsana New" w:hAnsi="Angsana New" w:hint="cs"/>
          <w:sz w:val="30"/>
          <w:szCs w:val="30"/>
        </w:rPr>
        <w:t>10</w:t>
      </w:r>
      <w:r w:rsidR="006101A9" w:rsidRPr="009A7517">
        <w:rPr>
          <w:rFonts w:ascii="Angsana New" w:hAnsi="Angsana New"/>
          <w:sz w:val="30"/>
          <w:szCs w:val="30"/>
        </w:rPr>
        <w:t>4</w:t>
      </w:r>
      <w:r w:rsidRPr="009A7517">
        <w:rPr>
          <w:rFonts w:ascii="Angsana New" w:hAnsi="Angsana New" w:hint="cs"/>
          <w:sz w:val="30"/>
          <w:szCs w:val="30"/>
        </w:rPr>
        <w:t xml:space="preserve"> </w:t>
      </w:r>
      <w:r w:rsidR="00AB0AF7" w:rsidRPr="009A7517">
        <w:rPr>
          <w:rFonts w:ascii="Angsana New" w:hAnsi="Angsana New" w:hint="cs"/>
          <w:sz w:val="30"/>
          <w:szCs w:val="30"/>
          <w:cs/>
        </w:rPr>
        <w:t>ล้าน</w:t>
      </w:r>
      <w:r w:rsidRPr="009A7517">
        <w:rPr>
          <w:rFonts w:ascii="Angsana New" w:hAnsi="Angsana New" w:hint="cs"/>
          <w:sz w:val="30"/>
          <w:szCs w:val="30"/>
          <w:cs/>
        </w:rPr>
        <w:t xml:space="preserve">โครนนอร์เวย์ โดยเงินปันผลดังกล่าวจะจ่ายให้แก่ผู้ถือหุ้นในเดือนมีนาคม </w:t>
      </w:r>
      <w:r w:rsidRPr="009A7517">
        <w:rPr>
          <w:rFonts w:ascii="Angsana New" w:hAnsi="Angsana New" w:hint="cs"/>
          <w:sz w:val="30"/>
          <w:szCs w:val="30"/>
        </w:rPr>
        <w:t>2566</w:t>
      </w:r>
    </w:p>
    <w:p w14:paraId="3E78EF61" w14:textId="77777777" w:rsidR="00764B42" w:rsidRPr="009A7517" w:rsidRDefault="00764B42" w:rsidP="00F96194">
      <w:pPr>
        <w:pStyle w:val="NoSpacing"/>
        <w:tabs>
          <w:tab w:val="clear" w:pos="227"/>
          <w:tab w:val="clear" w:pos="680"/>
          <w:tab w:val="left" w:pos="540"/>
        </w:tabs>
        <w:rPr>
          <w:rFonts w:ascii="Angsana New" w:hAnsi="Angsana New"/>
          <w:i/>
          <w:iCs/>
          <w:sz w:val="30"/>
          <w:szCs w:val="30"/>
        </w:rPr>
      </w:pPr>
    </w:p>
    <w:p w14:paraId="1C7BB176" w14:textId="5F67B453" w:rsidR="00764B42" w:rsidRPr="009A7517" w:rsidRDefault="00764B42" w:rsidP="00764B42">
      <w:pPr>
        <w:pStyle w:val="NoSpacing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การเพิ่มทุนในการร่วมค้า </w:t>
      </w:r>
      <w:proofErr w:type="spellStart"/>
      <w:r w:rsidRPr="009A7517">
        <w:rPr>
          <w:rFonts w:ascii="Angsana New" w:hAnsi="Angsana New" w:hint="cs"/>
          <w:b/>
          <w:bCs/>
          <w:i/>
          <w:iCs/>
          <w:sz w:val="30"/>
          <w:szCs w:val="30"/>
        </w:rPr>
        <w:t>PetroWind</w:t>
      </w:r>
      <w:proofErr w:type="spellEnd"/>
      <w:r w:rsidRPr="009A7517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Energy Inc. (“PWEI”)</w:t>
      </w:r>
    </w:p>
    <w:p w14:paraId="5053C8BE" w14:textId="77777777" w:rsidR="00764B42" w:rsidRPr="009A7517" w:rsidRDefault="00764B42" w:rsidP="00764B42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94908CD" w14:textId="0CB19FBF" w:rsidR="00764B42" w:rsidRPr="009A7517" w:rsidRDefault="00764B42" w:rsidP="00764B42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9A7517">
        <w:rPr>
          <w:rFonts w:ascii="Angsana New" w:hAnsi="Angsana New" w:hint="cs"/>
          <w:sz w:val="30"/>
          <w:szCs w:val="30"/>
        </w:rPr>
        <w:t>20</w:t>
      </w:r>
      <w:r w:rsidRPr="009A751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9A7517">
        <w:rPr>
          <w:rFonts w:ascii="Angsana New" w:hAnsi="Angsana New" w:hint="cs"/>
          <w:sz w:val="30"/>
          <w:szCs w:val="30"/>
        </w:rPr>
        <w:t>2565</w:t>
      </w:r>
      <w:r w:rsidRPr="009A7517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ที่ประชุมคณะกรรมการบริษัทของ </w:t>
      </w:r>
      <w:proofErr w:type="spellStart"/>
      <w:r w:rsidRPr="009A7517">
        <w:rPr>
          <w:rFonts w:ascii="Angsana New" w:hAnsi="Angsana New" w:hint="cs"/>
          <w:sz w:val="30"/>
          <w:szCs w:val="30"/>
        </w:rPr>
        <w:t>PetroWind</w:t>
      </w:r>
      <w:proofErr w:type="spellEnd"/>
      <w:r w:rsidRPr="009A7517">
        <w:rPr>
          <w:rFonts w:ascii="Angsana New" w:hAnsi="Angsana New" w:hint="cs"/>
          <w:sz w:val="30"/>
          <w:szCs w:val="30"/>
        </w:rPr>
        <w:t xml:space="preserve"> Energy Inc. (“PWEI”) </w:t>
      </w:r>
      <w:r w:rsidRPr="009A7517">
        <w:rPr>
          <w:rFonts w:ascii="Angsana New" w:hAnsi="Angsana New" w:hint="cs"/>
          <w:sz w:val="30"/>
          <w:szCs w:val="30"/>
          <w:cs/>
        </w:rPr>
        <w:t xml:space="preserve">ซึ่งเป็นการร่วมค้าของ </w:t>
      </w:r>
      <w:r w:rsidRPr="009A7517">
        <w:rPr>
          <w:rFonts w:ascii="Angsana New" w:hAnsi="Angsana New" w:hint="cs"/>
          <w:sz w:val="30"/>
          <w:szCs w:val="30"/>
        </w:rPr>
        <w:t xml:space="preserve">BCPG Wind </w:t>
      </w:r>
      <w:proofErr w:type="spellStart"/>
      <w:r w:rsidRPr="009A7517">
        <w:rPr>
          <w:rFonts w:ascii="Angsana New" w:hAnsi="Angsana New" w:hint="cs"/>
          <w:sz w:val="30"/>
          <w:szCs w:val="30"/>
        </w:rPr>
        <w:t>Cooperatief</w:t>
      </w:r>
      <w:proofErr w:type="spellEnd"/>
      <w:r w:rsidRPr="009A7517">
        <w:rPr>
          <w:rFonts w:ascii="Angsana New" w:hAnsi="Angsana New" w:hint="cs"/>
          <w:sz w:val="30"/>
          <w:szCs w:val="30"/>
        </w:rPr>
        <w:t xml:space="preserve"> U.A. (“BCPGW”) </w:t>
      </w:r>
      <w:r w:rsidRPr="009A7517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ซึ่งเป็นบริษัทย่อยทางอ้อมของกลุ่มบริษัทมีมติอนุมัติเพิ่มทุนจดทะเบียนจำนวน </w:t>
      </w:r>
      <w:r w:rsidRPr="009A7517">
        <w:rPr>
          <w:rFonts w:ascii="Angsana New" w:hAnsi="Angsana New" w:hint="cs"/>
          <w:sz w:val="30"/>
          <w:szCs w:val="30"/>
        </w:rPr>
        <w:t>156</w:t>
      </w:r>
      <w:r w:rsidRPr="009A7517">
        <w:rPr>
          <w:rFonts w:ascii="Angsana New" w:hAnsi="Angsana New" w:hint="cs"/>
          <w:sz w:val="30"/>
          <w:szCs w:val="30"/>
          <w:cs/>
        </w:rPr>
        <w:t xml:space="preserve"> ล้านเปโซฟิลิปปินส์ จากทุนจดทะเบียนเดิมจำนวน </w:t>
      </w:r>
      <w:r w:rsidRPr="009A7517">
        <w:rPr>
          <w:rFonts w:ascii="Angsana New" w:hAnsi="Angsana New" w:hint="cs"/>
          <w:sz w:val="30"/>
          <w:szCs w:val="30"/>
        </w:rPr>
        <w:t>1,900</w:t>
      </w:r>
      <w:r w:rsidRPr="009A7517">
        <w:rPr>
          <w:rFonts w:ascii="Angsana New" w:hAnsi="Angsana New" w:hint="cs"/>
          <w:sz w:val="30"/>
          <w:szCs w:val="30"/>
          <w:cs/>
        </w:rPr>
        <w:t xml:space="preserve"> ล้านเปโซฟิลิปปินส์ เป็นทุนจดทะเบียนใหม่จำนวน </w:t>
      </w:r>
      <w:r w:rsidRPr="009A7517">
        <w:rPr>
          <w:rFonts w:ascii="Angsana New" w:hAnsi="Angsana New" w:hint="cs"/>
          <w:sz w:val="30"/>
          <w:szCs w:val="30"/>
        </w:rPr>
        <w:t>2,056</w:t>
      </w:r>
      <w:r w:rsidRPr="009A7517">
        <w:rPr>
          <w:rFonts w:ascii="Angsana New" w:hAnsi="Angsana New" w:hint="cs"/>
          <w:sz w:val="30"/>
          <w:szCs w:val="30"/>
          <w:cs/>
        </w:rPr>
        <w:t xml:space="preserve"> ล้านเปโซฟิลิปปินส์ </w:t>
      </w:r>
      <w:r w:rsidRPr="009A7517">
        <w:rPr>
          <w:rFonts w:ascii="Angsana New" w:hAnsi="Angsana New" w:hint="cs"/>
          <w:sz w:val="30"/>
          <w:szCs w:val="30"/>
        </w:rPr>
        <w:t xml:space="preserve">PWEI </w:t>
      </w:r>
      <w:r w:rsidRPr="009A7517">
        <w:rPr>
          <w:rFonts w:ascii="Angsana New" w:hAnsi="Angsana New" w:hint="cs"/>
          <w:sz w:val="30"/>
          <w:szCs w:val="30"/>
          <w:cs/>
        </w:rPr>
        <w:t xml:space="preserve">ได้มีการเรียกชำระค่าหุ้นจำนวน </w:t>
      </w:r>
      <w:r w:rsidR="009A7517" w:rsidRPr="009A7517">
        <w:rPr>
          <w:rFonts w:ascii="Angsana New" w:hAnsi="Angsana New"/>
          <w:sz w:val="30"/>
          <w:szCs w:val="30"/>
        </w:rPr>
        <w:t>9.75</w:t>
      </w:r>
      <w:r w:rsidR="00F85712" w:rsidRPr="009A7517">
        <w:rPr>
          <w:rFonts w:ascii="Angsana New" w:hAnsi="Angsana New"/>
          <w:sz w:val="30"/>
          <w:szCs w:val="30"/>
        </w:rPr>
        <w:t xml:space="preserve"> </w:t>
      </w:r>
      <w:r w:rsidRPr="009A7517">
        <w:rPr>
          <w:rFonts w:ascii="Angsana New" w:hAnsi="Angsana New" w:hint="cs"/>
          <w:sz w:val="30"/>
          <w:szCs w:val="30"/>
          <w:cs/>
        </w:rPr>
        <w:t xml:space="preserve">ล้านเปโซฟิลิปปินส์ เมื่อวันที่ </w:t>
      </w:r>
      <w:r w:rsidRPr="009A7517">
        <w:rPr>
          <w:rFonts w:ascii="Angsana New" w:hAnsi="Angsana New" w:hint="cs"/>
          <w:sz w:val="30"/>
          <w:szCs w:val="30"/>
        </w:rPr>
        <w:t>11</w:t>
      </w:r>
      <w:r w:rsidRPr="009A7517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9A7517">
        <w:rPr>
          <w:rFonts w:ascii="Angsana New" w:hAnsi="Angsana New" w:hint="cs"/>
          <w:sz w:val="30"/>
          <w:szCs w:val="30"/>
        </w:rPr>
        <w:t>2566</w:t>
      </w:r>
      <w:r w:rsidRPr="009A7517">
        <w:rPr>
          <w:rFonts w:ascii="Angsana New" w:hAnsi="Angsana New" w:hint="cs"/>
          <w:sz w:val="30"/>
          <w:szCs w:val="30"/>
          <w:cs/>
        </w:rPr>
        <w:t xml:space="preserve"> </w:t>
      </w:r>
      <w:r w:rsidRPr="009A7517">
        <w:rPr>
          <w:rFonts w:ascii="Angsana New" w:hAnsi="Angsana New" w:hint="cs"/>
          <w:sz w:val="30"/>
          <w:szCs w:val="30"/>
        </w:rPr>
        <w:t xml:space="preserve">BCPGW </w:t>
      </w:r>
      <w:r w:rsidRPr="009A7517">
        <w:rPr>
          <w:rFonts w:ascii="Angsana New" w:hAnsi="Angsana New" w:hint="cs"/>
          <w:sz w:val="30"/>
          <w:szCs w:val="30"/>
          <w:cs/>
        </w:rPr>
        <w:t xml:space="preserve">ได้ชำระค่าหุ้นร้อยละ </w:t>
      </w:r>
      <w:r w:rsidRPr="009A7517">
        <w:rPr>
          <w:rFonts w:ascii="Angsana New" w:hAnsi="Angsana New" w:hint="cs"/>
          <w:sz w:val="30"/>
          <w:szCs w:val="30"/>
        </w:rPr>
        <w:t>40</w:t>
      </w:r>
      <w:r w:rsidRPr="009A7517">
        <w:rPr>
          <w:rFonts w:ascii="Angsana New" w:hAnsi="Angsana New" w:hint="cs"/>
          <w:sz w:val="30"/>
          <w:szCs w:val="30"/>
          <w:cs/>
        </w:rPr>
        <w:t xml:space="preserve"> ของจำนวนดังกล่าวตามสัดส่วนการถือหุ้น คิดเป็นจำนวนเงิน </w:t>
      </w:r>
      <w:r w:rsidR="009A7517" w:rsidRPr="009A7517">
        <w:rPr>
          <w:rFonts w:ascii="Angsana New" w:hAnsi="Angsana New"/>
          <w:sz w:val="30"/>
          <w:szCs w:val="30"/>
        </w:rPr>
        <w:t>3.9</w:t>
      </w:r>
      <w:r w:rsidRPr="009A7517">
        <w:rPr>
          <w:rFonts w:ascii="Angsana New" w:hAnsi="Angsana New" w:hint="cs"/>
          <w:sz w:val="30"/>
          <w:szCs w:val="30"/>
          <w:cs/>
        </w:rPr>
        <w:t xml:space="preserve"> ล้านเปโซฟิลิปปินส์ (ประมาณ </w:t>
      </w:r>
      <w:r w:rsidRPr="009A7517">
        <w:rPr>
          <w:rFonts w:ascii="Angsana New" w:hAnsi="Angsana New" w:hint="cs"/>
          <w:sz w:val="30"/>
          <w:szCs w:val="30"/>
        </w:rPr>
        <w:t>2</w:t>
      </w:r>
      <w:r w:rsidR="009A7517" w:rsidRPr="009A7517">
        <w:rPr>
          <w:rFonts w:ascii="Angsana New" w:hAnsi="Angsana New"/>
          <w:sz w:val="30"/>
          <w:szCs w:val="30"/>
        </w:rPr>
        <w:t>.45</w:t>
      </w:r>
      <w:r w:rsidRPr="009A7517">
        <w:rPr>
          <w:rFonts w:ascii="Angsana New" w:hAnsi="Angsana New" w:hint="cs"/>
          <w:sz w:val="30"/>
          <w:szCs w:val="30"/>
          <w:cs/>
        </w:rPr>
        <w:t xml:space="preserve"> ล้านบาท) ทั้งนี้ สัดส่วนการลงทุนของบริษัทย่อยในการร่วมค้ายังคงเป็น</w:t>
      </w:r>
      <w:r w:rsidR="00F85712" w:rsidRPr="009A7517">
        <w:rPr>
          <w:rFonts w:ascii="Angsana New" w:hAnsi="Angsana New"/>
          <w:sz w:val="30"/>
          <w:szCs w:val="30"/>
        </w:rPr>
        <w:t xml:space="preserve">  </w:t>
      </w:r>
      <w:r w:rsidRPr="009A7517">
        <w:rPr>
          <w:rFonts w:ascii="Angsana New" w:hAnsi="Angsana New" w:hint="cs"/>
          <w:sz w:val="30"/>
          <w:szCs w:val="30"/>
          <w:cs/>
        </w:rPr>
        <w:t>ร้อยละ</w:t>
      </w:r>
      <w:r w:rsidRPr="009A7517">
        <w:rPr>
          <w:rFonts w:ascii="Angsana New" w:hAnsi="Angsana New" w:hint="cs"/>
          <w:sz w:val="30"/>
          <w:szCs w:val="30"/>
        </w:rPr>
        <w:t xml:space="preserve"> 40</w:t>
      </w:r>
    </w:p>
    <w:p w14:paraId="7CA1EBBD" w14:textId="77777777" w:rsidR="00764B42" w:rsidRPr="009A7517" w:rsidRDefault="00764B42" w:rsidP="00764B42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82216A2" w14:textId="4B0E6BB9" w:rsidR="0089115B" w:rsidRPr="009A7517" w:rsidRDefault="0089115B" w:rsidP="00764B42">
      <w:pPr>
        <w:pStyle w:val="NoSpacing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การลงทุนในบริษัท เอสโซ่ (ประเทศไทย) จำกัด (มหาชน)</w:t>
      </w:r>
    </w:p>
    <w:p w14:paraId="387B68F5" w14:textId="77777777" w:rsidR="0019762D" w:rsidRPr="009A7517" w:rsidRDefault="0019762D" w:rsidP="00264D2E">
      <w:pPr>
        <w:pStyle w:val="NoSpacing"/>
        <w:tabs>
          <w:tab w:val="clear" w:pos="907"/>
          <w:tab w:val="left" w:pos="540"/>
        </w:tabs>
        <w:ind w:left="540" w:hanging="180"/>
        <w:jc w:val="thaiDistribute"/>
        <w:rPr>
          <w:rFonts w:ascii="Angsana New" w:hAnsi="Angsana New"/>
          <w:sz w:val="30"/>
          <w:szCs w:val="30"/>
        </w:rPr>
      </w:pPr>
    </w:p>
    <w:p w14:paraId="42971D5C" w14:textId="60C9EEA0" w:rsidR="00F96194" w:rsidRPr="009A7517" w:rsidRDefault="00D408FF" w:rsidP="00D408FF">
      <w:pPr>
        <w:pStyle w:val="NoSpacing"/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ที่ประชุมคณะกรรมการของบริษัท เมื่อวันที่ </w:t>
      </w:r>
      <w:r w:rsidR="002A0123" w:rsidRPr="009A7517">
        <w:rPr>
          <w:rFonts w:ascii="Angsana New" w:hAnsi="Angsana New"/>
          <w:sz w:val="30"/>
          <w:szCs w:val="30"/>
        </w:rPr>
        <w:t>11</w:t>
      </w:r>
      <w:r w:rsidRPr="009A7517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2A0123" w:rsidRPr="009A7517">
        <w:rPr>
          <w:rFonts w:ascii="Angsana New" w:hAnsi="Angsana New"/>
          <w:sz w:val="30"/>
          <w:szCs w:val="30"/>
        </w:rPr>
        <w:t>2566</w:t>
      </w:r>
      <w:r w:rsidRPr="009A7517">
        <w:rPr>
          <w:rFonts w:ascii="Angsana New" w:hAnsi="Angsana New" w:hint="cs"/>
          <w:sz w:val="30"/>
          <w:szCs w:val="30"/>
          <w:cs/>
        </w:rPr>
        <w:t xml:space="preserve"> ได้อนุมัติให้เข้าทำธุรกรรมและเห็นชอบให้เสนอที่ประชุมสามัญผู้ถือหุ้นพิจารณาอนุมัติการเข้าซื้อหุ้นสามัญของบริษัท เอสโซ่ (ประเทศไทย) จำกัด (มหาชน) </w:t>
      </w:r>
      <w:r w:rsidRPr="009A7517">
        <w:rPr>
          <w:rFonts w:ascii="Angsana New" w:hAnsi="Angsana New" w:hint="cs"/>
          <w:sz w:val="30"/>
          <w:szCs w:val="30"/>
        </w:rPr>
        <w:t xml:space="preserve">     </w:t>
      </w:r>
      <w:r w:rsidRPr="009A7517">
        <w:rPr>
          <w:rFonts w:ascii="Angsana New" w:hAnsi="Angsana New" w:hint="cs"/>
          <w:sz w:val="30"/>
          <w:szCs w:val="30"/>
          <w:cs/>
        </w:rPr>
        <w:t xml:space="preserve">(“เอสโซ่”) จาก </w:t>
      </w:r>
      <w:r w:rsidRPr="009A7517">
        <w:rPr>
          <w:rFonts w:ascii="Angsana New" w:hAnsi="Angsana New" w:hint="cs"/>
          <w:sz w:val="30"/>
          <w:szCs w:val="30"/>
        </w:rPr>
        <w:t xml:space="preserve">ExxonMobil Asia Holdings Pte. Ltd. (“ExxonMobil”) </w:t>
      </w:r>
      <w:r w:rsidRPr="009A7517">
        <w:rPr>
          <w:rFonts w:ascii="Angsana New" w:hAnsi="Angsana New" w:hint="cs"/>
          <w:sz w:val="30"/>
          <w:szCs w:val="30"/>
          <w:cs/>
        </w:rPr>
        <w:t xml:space="preserve">ซึ่งบริษัทได้ลงนามในสัญญาซื้อขายหุ้นกับ </w:t>
      </w:r>
      <w:r w:rsidRPr="009A7517">
        <w:rPr>
          <w:rFonts w:ascii="Angsana New" w:hAnsi="Angsana New" w:hint="cs"/>
          <w:sz w:val="30"/>
          <w:szCs w:val="30"/>
        </w:rPr>
        <w:t xml:space="preserve">ExxonMobil </w:t>
      </w:r>
      <w:r w:rsidRPr="009A7517">
        <w:rPr>
          <w:rFonts w:ascii="Angsana New" w:hAnsi="Angsana New" w:hint="cs"/>
          <w:sz w:val="30"/>
          <w:szCs w:val="30"/>
          <w:cs/>
        </w:rPr>
        <w:t xml:space="preserve">แล้วในวันที่ </w:t>
      </w:r>
      <w:r w:rsidR="002A0123" w:rsidRPr="009A7517">
        <w:rPr>
          <w:rFonts w:ascii="Angsana New" w:hAnsi="Angsana New"/>
          <w:sz w:val="30"/>
          <w:szCs w:val="30"/>
        </w:rPr>
        <w:t>11</w:t>
      </w:r>
      <w:r w:rsidRPr="009A7517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2A0123" w:rsidRPr="009A7517">
        <w:rPr>
          <w:rFonts w:ascii="Angsana New" w:hAnsi="Angsana New"/>
          <w:sz w:val="30"/>
          <w:szCs w:val="30"/>
        </w:rPr>
        <w:t>2566</w:t>
      </w:r>
      <w:r w:rsidRPr="009A7517">
        <w:rPr>
          <w:rFonts w:ascii="Angsana New" w:hAnsi="Angsana New" w:hint="cs"/>
          <w:sz w:val="30"/>
          <w:szCs w:val="30"/>
          <w:cs/>
        </w:rPr>
        <w:t xml:space="preserve"> โดยต้องบรรลุเงื่อนไขบังคับภายใต้สัญญาซื้อขายหุ้น คาดว่าจะสามารถดำเนินการซื้อขายและชำระเงินค่าหุ้นแก่ผู้ขายได้ภายใน </w:t>
      </w:r>
      <w:r w:rsidR="002A0123" w:rsidRPr="009A7517">
        <w:rPr>
          <w:rFonts w:ascii="Angsana New" w:hAnsi="Angsana New"/>
          <w:sz w:val="30"/>
          <w:szCs w:val="30"/>
        </w:rPr>
        <w:t>12</w:t>
      </w:r>
      <w:r w:rsidRPr="009A7517">
        <w:rPr>
          <w:rFonts w:ascii="Angsana New" w:hAnsi="Angsana New" w:hint="cs"/>
          <w:sz w:val="30"/>
          <w:szCs w:val="30"/>
          <w:cs/>
        </w:rPr>
        <w:t xml:space="preserve"> เดือนนับจากวันที่ของสัญญาซื้อขายหุ้น โดยบริษัทจะเข้าซื้อหุ้นสามัญโดยตรงจำนวน </w:t>
      </w:r>
      <w:r w:rsidR="002A0123" w:rsidRPr="009A7517">
        <w:rPr>
          <w:rFonts w:ascii="Angsana New" w:hAnsi="Angsana New"/>
          <w:sz w:val="30"/>
          <w:szCs w:val="30"/>
        </w:rPr>
        <w:t>2</w:t>
      </w:r>
      <w:r w:rsidRPr="009A7517">
        <w:rPr>
          <w:rFonts w:ascii="Angsana New" w:hAnsi="Angsana New" w:hint="cs"/>
          <w:sz w:val="30"/>
          <w:szCs w:val="30"/>
        </w:rPr>
        <w:t>,</w:t>
      </w:r>
      <w:r w:rsidRPr="009A7517">
        <w:rPr>
          <w:rFonts w:ascii="Angsana New" w:hAnsi="Angsana New" w:hint="cs"/>
          <w:sz w:val="30"/>
          <w:szCs w:val="30"/>
          <w:cs/>
        </w:rPr>
        <w:t>283</w:t>
      </w:r>
      <w:r w:rsidRPr="009A7517">
        <w:rPr>
          <w:rFonts w:ascii="Angsana New" w:hAnsi="Angsana New" w:hint="cs"/>
          <w:sz w:val="30"/>
          <w:szCs w:val="30"/>
        </w:rPr>
        <w:t>,</w:t>
      </w:r>
      <w:r w:rsidRPr="009A7517">
        <w:rPr>
          <w:rFonts w:ascii="Angsana New" w:hAnsi="Angsana New" w:hint="cs"/>
          <w:sz w:val="30"/>
          <w:szCs w:val="30"/>
          <w:cs/>
        </w:rPr>
        <w:t>750</w:t>
      </w:r>
      <w:r w:rsidRPr="009A7517">
        <w:rPr>
          <w:rFonts w:ascii="Angsana New" w:hAnsi="Angsana New" w:hint="cs"/>
          <w:sz w:val="30"/>
          <w:szCs w:val="30"/>
        </w:rPr>
        <w:t>,</w:t>
      </w:r>
      <w:r w:rsidR="00F85712" w:rsidRPr="009A7517">
        <w:rPr>
          <w:rFonts w:ascii="Angsana New" w:hAnsi="Angsana New"/>
          <w:sz w:val="30"/>
          <w:szCs w:val="30"/>
        </w:rPr>
        <w:t>000</w:t>
      </w:r>
      <w:r w:rsidRPr="009A7517">
        <w:rPr>
          <w:rFonts w:ascii="Angsana New" w:hAnsi="Angsana New" w:hint="cs"/>
          <w:sz w:val="30"/>
          <w:szCs w:val="30"/>
          <w:cs/>
        </w:rPr>
        <w:t xml:space="preserve"> หุ้น (คิดเป็นสัดส่วนร้อยละ </w:t>
      </w:r>
      <w:r w:rsidR="002A0123" w:rsidRPr="009A7517">
        <w:rPr>
          <w:rFonts w:ascii="Angsana New" w:hAnsi="Angsana New"/>
          <w:sz w:val="30"/>
          <w:szCs w:val="30"/>
        </w:rPr>
        <w:t>65</w:t>
      </w:r>
      <w:r w:rsidRPr="009A7517">
        <w:rPr>
          <w:rFonts w:ascii="Angsana New" w:hAnsi="Angsana New" w:hint="cs"/>
          <w:sz w:val="30"/>
          <w:szCs w:val="30"/>
          <w:cs/>
        </w:rPr>
        <w:t>.</w:t>
      </w:r>
      <w:r w:rsidR="002A0123" w:rsidRPr="009A7517">
        <w:rPr>
          <w:rFonts w:ascii="Angsana New" w:hAnsi="Angsana New"/>
          <w:sz w:val="30"/>
          <w:szCs w:val="30"/>
        </w:rPr>
        <w:t>99</w:t>
      </w:r>
      <w:r w:rsidRPr="009A7517">
        <w:rPr>
          <w:rFonts w:ascii="Angsana New" w:hAnsi="Angsana New" w:hint="cs"/>
          <w:sz w:val="30"/>
          <w:szCs w:val="30"/>
          <w:cs/>
        </w:rPr>
        <w:t xml:space="preserve"> ของจำนวนหุ้นที่ออกจำหน่ายแล้วของ เอสโซ่ ณ วันที่ </w:t>
      </w:r>
      <w:r w:rsidR="002A0123" w:rsidRPr="009A7517">
        <w:rPr>
          <w:rFonts w:ascii="Angsana New" w:hAnsi="Angsana New"/>
          <w:sz w:val="30"/>
          <w:szCs w:val="30"/>
        </w:rPr>
        <w:t>30</w:t>
      </w:r>
      <w:r w:rsidRPr="009A7517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2A0123" w:rsidRPr="009A7517">
        <w:rPr>
          <w:rFonts w:ascii="Angsana New" w:hAnsi="Angsana New"/>
          <w:sz w:val="30"/>
          <w:szCs w:val="30"/>
        </w:rPr>
        <w:t>2565</w:t>
      </w:r>
      <w:r w:rsidRPr="009A7517">
        <w:rPr>
          <w:rFonts w:ascii="Angsana New" w:hAnsi="Angsana New" w:hint="cs"/>
          <w:sz w:val="30"/>
          <w:szCs w:val="30"/>
          <w:cs/>
        </w:rPr>
        <w:t>) และภายหลังจากธุรกรรมซื้อขายหุ้นเสร็จสิ้น บริษัทต้องทำคำเสนอซื้อหุ้นที่เหลือทั้งหมดของเอสโซ่เพื่อให้ได้มาซึ่งหุ้นในเอสโซ่ในคราวเดียวกันกับราคาซื้อหุ้นเอสโซ่ในธุรกรรมการซื้อขายหุ้น</w:t>
      </w:r>
      <w:r w:rsidR="0089115B" w:rsidRPr="009A7517">
        <w:rPr>
          <w:rFonts w:ascii="Angsana New" w:hAnsi="Angsana New" w:hint="cs"/>
          <w:sz w:val="30"/>
          <w:szCs w:val="30"/>
          <w:cs/>
        </w:rPr>
        <w:tab/>
      </w:r>
      <w:r w:rsidR="0089115B" w:rsidRPr="009A7517">
        <w:rPr>
          <w:rFonts w:ascii="Angsana New" w:hAnsi="Angsana New" w:hint="cs"/>
          <w:sz w:val="30"/>
          <w:szCs w:val="30"/>
          <w:cs/>
        </w:rPr>
        <w:tab/>
      </w:r>
    </w:p>
    <w:p w14:paraId="3CB0BD44" w14:textId="423FE288" w:rsidR="0019762D" w:rsidRPr="009A7517" w:rsidRDefault="0019762D" w:rsidP="00764B42">
      <w:pPr>
        <w:pStyle w:val="NoSpacing"/>
        <w:tabs>
          <w:tab w:val="clear" w:pos="227"/>
          <w:tab w:val="clear" w:pos="680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9A7517">
        <w:rPr>
          <w:rFonts w:ascii="Angsana New" w:hAnsi="Angsana New" w:hint="cs"/>
          <w:b/>
          <w:bCs/>
          <w:sz w:val="30"/>
          <w:szCs w:val="30"/>
        </w:rPr>
        <w:tab/>
      </w:r>
      <w:r w:rsidR="00345090" w:rsidRPr="009A7517">
        <w:rPr>
          <w:rFonts w:ascii="Angsana New" w:hAnsi="Angsana New" w:hint="cs"/>
          <w:b/>
          <w:bCs/>
          <w:sz w:val="30"/>
          <w:szCs w:val="30"/>
          <w:cs/>
        </w:rPr>
        <w:tab/>
      </w:r>
    </w:p>
    <w:p w14:paraId="62FBE708" w14:textId="0F944550" w:rsidR="007A0490" w:rsidRPr="009A7517" w:rsidRDefault="007A0490" w:rsidP="007A0490">
      <w:pPr>
        <w:pStyle w:val="NoSpacing"/>
        <w:ind w:left="540"/>
        <w:jc w:val="thaiDistribute"/>
        <w:rPr>
          <w:rFonts w:ascii="Angsana New" w:hAnsi="Angsana New" w:hint="cs"/>
          <w:b/>
          <w:bCs/>
          <w:i/>
          <w:iCs/>
          <w:sz w:val="30"/>
          <w:szCs w:val="30"/>
          <w:cs/>
        </w:rPr>
      </w:pPr>
      <w:bookmarkStart w:id="24" w:name="_Hlk127803073"/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การลงทุนใน</w:t>
      </w:r>
      <w:r w:rsidRPr="009A75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โครงการโรงไฟฟ้าก๊าซธรรมชาติ</w:t>
      </w:r>
    </w:p>
    <w:p w14:paraId="27E25FBD" w14:textId="77777777" w:rsidR="007A0490" w:rsidRPr="009A7517" w:rsidRDefault="007A0490" w:rsidP="00764B42">
      <w:pPr>
        <w:pStyle w:val="NoSpacing"/>
        <w:tabs>
          <w:tab w:val="clear" w:pos="227"/>
          <w:tab w:val="clear" w:pos="680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7E621228" w14:textId="2E720BC6" w:rsidR="007A0490" w:rsidRPr="009A7517" w:rsidRDefault="007A0490" w:rsidP="007A0490">
      <w:pPr>
        <w:pStyle w:val="NoSpacing"/>
        <w:ind w:left="540"/>
        <w:jc w:val="thaiDistribute"/>
        <w:rPr>
          <w:rFonts w:ascii="Angsana New" w:hAnsi="Angsana New"/>
          <w:sz w:val="30"/>
          <w:szCs w:val="30"/>
        </w:rPr>
      </w:pPr>
      <w:r w:rsidRPr="009A751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A7517">
        <w:rPr>
          <w:rFonts w:ascii="Angsana New" w:hAnsi="Angsana New"/>
          <w:sz w:val="30"/>
          <w:szCs w:val="30"/>
        </w:rPr>
        <w:t xml:space="preserve">24 </w:t>
      </w:r>
      <w:r w:rsidRPr="009A7517">
        <w:rPr>
          <w:rFonts w:ascii="Angsana New" w:hAnsi="Angsana New"/>
          <w:sz w:val="30"/>
          <w:szCs w:val="30"/>
          <w:cs/>
        </w:rPr>
        <w:t xml:space="preserve">มกราคม </w:t>
      </w:r>
      <w:r w:rsidRPr="009A7517">
        <w:rPr>
          <w:rFonts w:ascii="Angsana New" w:hAnsi="Angsana New"/>
          <w:sz w:val="30"/>
          <w:szCs w:val="30"/>
        </w:rPr>
        <w:t xml:space="preserve">2566 </w:t>
      </w:r>
      <w:r w:rsidRPr="009A7517">
        <w:rPr>
          <w:rFonts w:ascii="Angsana New" w:hAnsi="Angsana New"/>
          <w:sz w:val="30"/>
          <w:szCs w:val="30"/>
          <w:cs/>
        </w:rPr>
        <w:t xml:space="preserve">ที่ประชุมคณะกรรมการของบริษัทย่อยมีมติอนุมัติการลงทุนในโครงการโรงไฟฟ้าก๊าซธรรมชาติในประเทศสหรัฐอเมริกา โดยเมื่อวันที่ </w:t>
      </w:r>
      <w:r w:rsidRPr="009A7517">
        <w:rPr>
          <w:rFonts w:ascii="Angsana New" w:hAnsi="Angsana New"/>
          <w:sz w:val="30"/>
          <w:szCs w:val="30"/>
        </w:rPr>
        <w:t xml:space="preserve">15 </w:t>
      </w:r>
      <w:r w:rsidRPr="009A751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9A7517">
        <w:rPr>
          <w:rFonts w:ascii="Angsana New" w:hAnsi="Angsana New"/>
          <w:sz w:val="30"/>
          <w:szCs w:val="30"/>
        </w:rPr>
        <w:t xml:space="preserve">2566 </w:t>
      </w:r>
      <w:r w:rsidRPr="009A7517">
        <w:rPr>
          <w:rFonts w:ascii="Angsana New" w:hAnsi="Angsana New"/>
          <w:sz w:val="30"/>
          <w:szCs w:val="30"/>
          <w:cs/>
        </w:rPr>
        <w:t xml:space="preserve">บริษัทย่อยดังกล่าวได้จัดตั้งบริษัทย่อยทางอ้อมในประเทศสหรัฐอเมริกา เพื่อวัตถุประสงค์ในการลงทุนโครงการโรงไฟฟ้า โดยมีสัดส่วนการถือหุ้นร้อยละ </w:t>
      </w:r>
      <w:r w:rsidRPr="009A7517">
        <w:rPr>
          <w:rFonts w:ascii="Angsana New" w:hAnsi="Angsana New"/>
          <w:sz w:val="30"/>
          <w:szCs w:val="30"/>
        </w:rPr>
        <w:t xml:space="preserve">100 </w:t>
      </w:r>
      <w:r w:rsidRPr="009A7517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9A7517">
        <w:rPr>
          <w:rFonts w:ascii="Angsana New" w:hAnsi="Angsana New"/>
          <w:sz w:val="30"/>
          <w:szCs w:val="30"/>
        </w:rPr>
        <w:t xml:space="preserve">17 </w:t>
      </w:r>
      <w:r w:rsidRPr="009A751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9A7517">
        <w:rPr>
          <w:rFonts w:ascii="Angsana New" w:hAnsi="Angsana New"/>
          <w:sz w:val="30"/>
          <w:szCs w:val="30"/>
        </w:rPr>
        <w:t xml:space="preserve">2566 </w:t>
      </w:r>
      <w:r w:rsidRPr="009A7517">
        <w:rPr>
          <w:rFonts w:ascii="Angsana New" w:hAnsi="Angsana New"/>
          <w:sz w:val="30"/>
          <w:szCs w:val="30"/>
          <w:cs/>
        </w:rPr>
        <w:t xml:space="preserve">บริษัทย่อยทางอ้อมของกลุ่มบริษัทได้ลงนามในสัญญาซื้อขายหุ้น </w:t>
      </w:r>
      <w:r w:rsidRPr="009A7517">
        <w:rPr>
          <w:rFonts w:ascii="Angsana New" w:hAnsi="Angsana New"/>
          <w:sz w:val="30"/>
          <w:szCs w:val="30"/>
        </w:rPr>
        <w:t xml:space="preserve">AP-BCPG CCE Partners LLC (“AP-BCPG CCE”) </w:t>
      </w:r>
      <w:r w:rsidRPr="009A7517">
        <w:rPr>
          <w:rFonts w:ascii="Angsana New" w:hAnsi="Angsana New"/>
          <w:sz w:val="30"/>
          <w:szCs w:val="30"/>
          <w:cs/>
        </w:rPr>
        <w:t xml:space="preserve">ในสัดส่วนร้อยละ </w:t>
      </w:r>
      <w:r w:rsidRPr="009A7517">
        <w:rPr>
          <w:rFonts w:ascii="Angsana New" w:hAnsi="Angsana New"/>
          <w:sz w:val="30"/>
          <w:szCs w:val="30"/>
        </w:rPr>
        <w:t xml:space="preserve">49 </w:t>
      </w:r>
      <w:r w:rsidRPr="009A7517">
        <w:rPr>
          <w:rFonts w:ascii="Angsana New" w:hAnsi="Angsana New"/>
          <w:sz w:val="30"/>
          <w:szCs w:val="30"/>
          <w:cs/>
        </w:rPr>
        <w:t xml:space="preserve">จาก </w:t>
      </w:r>
      <w:r w:rsidRPr="009A7517">
        <w:rPr>
          <w:rFonts w:ascii="Angsana New" w:hAnsi="Angsana New"/>
          <w:sz w:val="30"/>
          <w:szCs w:val="30"/>
        </w:rPr>
        <w:t xml:space="preserve">AP Carroll County Holdings LLC (“APCCH”) </w:t>
      </w:r>
      <w:r w:rsidRPr="009A7517">
        <w:rPr>
          <w:rFonts w:ascii="Angsana New" w:hAnsi="Angsana New"/>
          <w:sz w:val="30"/>
          <w:szCs w:val="30"/>
          <w:cs/>
        </w:rPr>
        <w:t xml:space="preserve">และหุ้น </w:t>
      </w:r>
      <w:r w:rsidRPr="009A7517">
        <w:rPr>
          <w:rFonts w:ascii="Angsana New" w:hAnsi="Angsana New"/>
          <w:sz w:val="30"/>
          <w:szCs w:val="30"/>
        </w:rPr>
        <w:t xml:space="preserve">AP-BCPG SFE Partners LLC (“AP-BCPG SFE”) </w:t>
      </w:r>
      <w:r w:rsidRPr="009A7517">
        <w:rPr>
          <w:rFonts w:ascii="Angsana New" w:hAnsi="Angsana New"/>
          <w:sz w:val="30"/>
          <w:szCs w:val="30"/>
          <w:cs/>
        </w:rPr>
        <w:t xml:space="preserve">ในสัดส่วนร้อยละ </w:t>
      </w:r>
      <w:r w:rsidRPr="009A7517">
        <w:rPr>
          <w:rFonts w:ascii="Angsana New" w:hAnsi="Angsana New"/>
          <w:sz w:val="30"/>
          <w:szCs w:val="30"/>
        </w:rPr>
        <w:t xml:space="preserve">49 </w:t>
      </w:r>
      <w:r w:rsidRPr="009A7517">
        <w:rPr>
          <w:rFonts w:ascii="Angsana New" w:hAnsi="Angsana New"/>
          <w:sz w:val="30"/>
          <w:szCs w:val="30"/>
          <w:cs/>
        </w:rPr>
        <w:t xml:space="preserve">จาก </w:t>
      </w:r>
      <w:r w:rsidRPr="009A7517">
        <w:rPr>
          <w:rFonts w:ascii="Angsana New" w:hAnsi="Angsana New"/>
          <w:sz w:val="30"/>
          <w:szCs w:val="30"/>
        </w:rPr>
        <w:t xml:space="preserve">AP South Field Holdings LLC (“APSFH”) </w:t>
      </w:r>
      <w:r w:rsidRPr="009A7517">
        <w:rPr>
          <w:rFonts w:ascii="Angsana New" w:hAnsi="Angsana New"/>
          <w:sz w:val="30"/>
          <w:szCs w:val="30"/>
          <w:cs/>
        </w:rPr>
        <w:t xml:space="preserve">ในวงเงินรวมไม่เกิน </w:t>
      </w:r>
      <w:r w:rsidRPr="009A7517">
        <w:rPr>
          <w:rFonts w:ascii="Angsana New" w:hAnsi="Angsana New"/>
          <w:sz w:val="30"/>
          <w:szCs w:val="30"/>
        </w:rPr>
        <w:t xml:space="preserve">115 </w:t>
      </w:r>
      <w:r w:rsidRPr="009A7517">
        <w:rPr>
          <w:rFonts w:ascii="Angsana New" w:hAnsi="Angsana New"/>
          <w:sz w:val="30"/>
          <w:szCs w:val="30"/>
          <w:cs/>
        </w:rPr>
        <w:t xml:space="preserve">ล้านเหรียญสหรัฐฯ ซึ่งทำให้กลุ่มบริษัทได้มาซึ่งกำลังการผลิตไฟฟ้าจากโรงไฟฟ้าก๊าซธรรมชาติตามสัดส่วนการถือหุ้นรวม </w:t>
      </w:r>
      <w:r w:rsidRPr="009A7517">
        <w:rPr>
          <w:rFonts w:ascii="Angsana New" w:hAnsi="Angsana New"/>
          <w:sz w:val="30"/>
          <w:szCs w:val="30"/>
        </w:rPr>
        <w:t>15</w:t>
      </w:r>
      <w:r w:rsidR="00F85712" w:rsidRPr="009A7517">
        <w:rPr>
          <w:rFonts w:ascii="Angsana New" w:hAnsi="Angsana New"/>
          <w:sz w:val="30"/>
          <w:szCs w:val="30"/>
        </w:rPr>
        <w:t>1</w:t>
      </w:r>
      <w:r w:rsidRPr="009A7517">
        <w:rPr>
          <w:rFonts w:ascii="Angsana New" w:hAnsi="Angsana New"/>
          <w:sz w:val="30"/>
          <w:szCs w:val="30"/>
        </w:rPr>
        <w:t xml:space="preserve"> </w:t>
      </w:r>
      <w:r w:rsidRPr="009A7517">
        <w:rPr>
          <w:rFonts w:ascii="Angsana New" w:hAnsi="Angsana New"/>
          <w:sz w:val="30"/>
          <w:szCs w:val="30"/>
          <w:cs/>
        </w:rPr>
        <w:t>เมกะวัตต์</w:t>
      </w:r>
    </w:p>
    <w:bookmarkEnd w:id="23"/>
    <w:bookmarkEnd w:id="24"/>
    <w:p w14:paraId="0D1B45D5" w14:textId="3D151E81" w:rsidR="002B06E2" w:rsidRPr="009A7517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6E4013CD" w14:textId="2B44909E" w:rsidR="00D36DC2" w:rsidRPr="009A7517" w:rsidRDefault="00D36DC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006CBBAB" w14:textId="6991B2CB" w:rsidR="00D36DC2" w:rsidRPr="009A7517" w:rsidRDefault="00D36DC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15850BFC" w14:textId="7F8FD660" w:rsidR="00F85712" w:rsidRPr="009A7517" w:rsidRDefault="00F8571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4C201B02" w14:textId="06B8F891" w:rsidR="00F85712" w:rsidRPr="009A7517" w:rsidRDefault="00F8571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0124882E" w14:textId="7188F458" w:rsidR="00F85712" w:rsidRPr="009A7517" w:rsidRDefault="00F8571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2E12D78C" w14:textId="23E3D361" w:rsidR="00F85712" w:rsidRPr="009A7517" w:rsidRDefault="00F8571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7630E895" w14:textId="4D578CBF" w:rsidR="00F85712" w:rsidRPr="009A7517" w:rsidRDefault="00F8571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32BF5587" w14:textId="7140E339" w:rsidR="00F85712" w:rsidRPr="009A7517" w:rsidRDefault="00F8571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6159F0F9" w14:textId="527E769E" w:rsidR="00F85712" w:rsidRPr="009A7517" w:rsidRDefault="00F8571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58997665" w14:textId="125FE938" w:rsidR="00F85712" w:rsidRPr="009A7517" w:rsidRDefault="00F8571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0482CBBC" w14:textId="28CE9C3A" w:rsidR="00F85712" w:rsidRPr="009A7517" w:rsidRDefault="00F8571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194C2800" w14:textId="19A7540E" w:rsidR="00F85712" w:rsidRPr="009A7517" w:rsidRDefault="00F8571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43505E93" w14:textId="7D48FDCC" w:rsidR="00F85712" w:rsidRPr="009A7517" w:rsidRDefault="00F8571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743D777D" w14:textId="751DE454" w:rsidR="00F85712" w:rsidRPr="009A7517" w:rsidRDefault="00F8571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16CD5657" w14:textId="5E7609C4" w:rsidR="00F85712" w:rsidRPr="009A7517" w:rsidRDefault="00F8571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71618CF3" w14:textId="77777777" w:rsidR="00F85712" w:rsidRPr="009A7517" w:rsidRDefault="00F8571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4EBC201B" w14:textId="2228989B" w:rsidR="002B06E2" w:rsidRPr="009A7517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</w:tblGrid>
      <w:tr w:rsidR="002B06E2" w:rsidRPr="009A7517" w14:paraId="5D8E8E58" w14:textId="77777777" w:rsidTr="002E0279">
        <w:trPr>
          <w:jc w:val="center"/>
        </w:trPr>
        <w:tc>
          <w:tcPr>
            <w:tcW w:w="5940" w:type="dxa"/>
          </w:tcPr>
          <w:p w14:paraId="1E34758E" w14:textId="46AB41CA" w:rsidR="002B06E2" w:rsidRPr="009A7517" w:rsidRDefault="002B06E2" w:rsidP="002B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i/>
                <w:iCs/>
              </w:rPr>
            </w:pPr>
            <w:r w:rsidRPr="009A7517">
              <w:rPr>
                <w:i/>
                <w:iCs/>
              </w:rPr>
              <w:t>(</w:t>
            </w:r>
            <w:r w:rsidRPr="009A7517">
              <w:rPr>
                <w:i/>
                <w:iCs/>
                <w:cs/>
              </w:rPr>
              <w:t>นายชัยวัฒน์ โควาวิสารัช)</w:t>
            </w:r>
          </w:p>
        </w:tc>
      </w:tr>
      <w:tr w:rsidR="002B06E2" w:rsidRPr="00D9551F" w14:paraId="20CE9964" w14:textId="77777777" w:rsidTr="002E0279">
        <w:trPr>
          <w:jc w:val="center"/>
        </w:trPr>
        <w:tc>
          <w:tcPr>
            <w:tcW w:w="5940" w:type="dxa"/>
          </w:tcPr>
          <w:p w14:paraId="7758B2C1" w14:textId="5C81F0A0" w:rsidR="002B06E2" w:rsidRPr="005E152D" w:rsidRDefault="002B06E2" w:rsidP="002B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i/>
                <w:iCs/>
              </w:rPr>
            </w:pPr>
            <w:r w:rsidRPr="009A7517">
              <w:rPr>
                <w:i/>
                <w:iCs/>
                <w:cs/>
              </w:rPr>
              <w:t>ประธานเจ้าหน้าที่บริหาร</w:t>
            </w:r>
            <w:r w:rsidR="00F076B4" w:rsidRPr="009A7517">
              <w:rPr>
                <w:rFonts w:hint="cs"/>
                <w:i/>
                <w:iCs/>
                <w:cs/>
              </w:rPr>
              <w:t>กลุ่มบริษัทบางจาก</w:t>
            </w:r>
            <w:r w:rsidRPr="009A7517">
              <w:rPr>
                <w:i/>
                <w:iCs/>
                <w:cs/>
              </w:rPr>
              <w:t>และกรรมการผู้จัดการใหญ่</w:t>
            </w:r>
          </w:p>
        </w:tc>
      </w:tr>
    </w:tbl>
    <w:p w14:paraId="0A734243" w14:textId="77777777" w:rsidR="002B06E2" w:rsidRPr="0074466E" w:rsidRDefault="002B06E2" w:rsidP="0076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</w:p>
    <w:sectPr w:rsidR="002B06E2" w:rsidRPr="0074466E" w:rsidSect="00FB5E1D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8D74D" w14:textId="77777777" w:rsidR="006B02E0" w:rsidRDefault="006B02E0">
      <w:r>
        <w:separator/>
      </w:r>
    </w:p>
    <w:p w14:paraId="4EA8B18A" w14:textId="77777777" w:rsidR="006B02E0" w:rsidRDefault="006B02E0"/>
  </w:endnote>
  <w:endnote w:type="continuationSeparator" w:id="0">
    <w:p w14:paraId="4CE06240" w14:textId="77777777" w:rsidR="006B02E0" w:rsidRDefault="006B02E0">
      <w:r>
        <w:continuationSeparator/>
      </w:r>
    </w:p>
    <w:p w14:paraId="57260219" w14:textId="77777777" w:rsidR="006B02E0" w:rsidRDefault="006B02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2A1C2" w14:textId="403B88D2" w:rsidR="00F2573F" w:rsidRPr="00B36062" w:rsidRDefault="00F2573F" w:rsidP="00BF036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63"/>
      <w:jc w:val="center"/>
      <w:rPr>
        <w:rFonts w:ascii="Angsana New" w:hAnsi="Angsana New"/>
        <w:sz w:val="30"/>
        <w:szCs w:val="30"/>
      </w:rPr>
    </w:pPr>
    <w:r w:rsidRPr="00B36062">
      <w:rPr>
        <w:rFonts w:ascii="Angsana New" w:hAnsi="Angsana New"/>
        <w:sz w:val="30"/>
        <w:szCs w:val="30"/>
      </w:rPr>
      <w:fldChar w:fldCharType="begin"/>
    </w:r>
    <w:r w:rsidRPr="00B36062">
      <w:rPr>
        <w:rFonts w:ascii="Angsana New" w:hAnsi="Angsana New"/>
        <w:sz w:val="30"/>
        <w:szCs w:val="30"/>
      </w:rPr>
      <w:instrText xml:space="preserve"> PAGE   \</w:instrText>
    </w:r>
    <w:r w:rsidRPr="00B36062">
      <w:rPr>
        <w:rFonts w:ascii="Angsana New" w:hAnsi="Angsana New"/>
        <w:sz w:val="30"/>
        <w:szCs w:val="30"/>
        <w:cs/>
      </w:rPr>
      <w:instrText xml:space="preserve">* </w:instrText>
    </w:r>
    <w:r w:rsidRPr="00B36062">
      <w:rPr>
        <w:rFonts w:ascii="Angsana New" w:hAnsi="Angsana New"/>
        <w:sz w:val="30"/>
        <w:szCs w:val="30"/>
      </w:rPr>
      <w:instrText xml:space="preserve">MERGEFORMAT </w:instrText>
    </w:r>
    <w:r w:rsidRPr="00B3606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61</w:t>
    </w:r>
    <w:r w:rsidRPr="00B3606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7D37E" w14:textId="41F53817" w:rsidR="00F2573F" w:rsidRPr="00F5234D" w:rsidRDefault="00F2573F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62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D6D11" w14:textId="67C11A4F" w:rsidR="00F2573F" w:rsidRPr="00F5234D" w:rsidRDefault="00F2573F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64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38302" w14:textId="57EE326D" w:rsidR="00F2573F" w:rsidRPr="00F5234D" w:rsidRDefault="00F2573F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AEF8B" w14:textId="18DDD323" w:rsidR="00F2573F" w:rsidRPr="00F5234D" w:rsidRDefault="00F2573F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5234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5234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82</w: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F44725A" w14:textId="77777777" w:rsidR="00F2573F" w:rsidRPr="00146F25" w:rsidRDefault="00F2573F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3AEB" w14:textId="79368F27" w:rsidR="00F2573F" w:rsidRPr="00116F0A" w:rsidRDefault="00F2573F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131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F2573F" w:rsidRPr="00146F25" w:rsidRDefault="00F2573F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BDA68" w14:textId="77777777" w:rsidR="006B02E0" w:rsidRDefault="006B02E0"/>
  </w:footnote>
  <w:footnote w:type="continuationSeparator" w:id="0">
    <w:p w14:paraId="4044E8BD" w14:textId="77777777" w:rsidR="006B02E0" w:rsidRDefault="006B02E0">
      <w:r>
        <w:continuationSeparator/>
      </w:r>
    </w:p>
    <w:p w14:paraId="2EA169CA" w14:textId="77777777" w:rsidR="006B02E0" w:rsidRDefault="006B02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0D61A" w14:textId="77777777" w:rsidR="00F2573F" w:rsidRPr="00082132" w:rsidRDefault="00F2573F">
    <w:pPr>
      <w:pStyle w:val="Header"/>
      <w:rPr>
        <w:sz w:val="32"/>
        <w:szCs w:val="32"/>
      </w:rPr>
    </w:pPr>
  </w:p>
  <w:p w14:paraId="41A282C1" w14:textId="77777777" w:rsidR="00F2573F" w:rsidRPr="00082132" w:rsidRDefault="00F2573F">
    <w:pPr>
      <w:pStyle w:val="Header"/>
      <w:rPr>
        <w:sz w:val="32"/>
        <w:szCs w:val="32"/>
      </w:rPr>
    </w:pPr>
  </w:p>
  <w:p w14:paraId="127F01C1" w14:textId="77777777" w:rsidR="00F2573F" w:rsidRPr="00082132" w:rsidRDefault="00F2573F">
    <w:pPr>
      <w:pStyle w:val="Header"/>
      <w:rPr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1DD43" w14:textId="77777777" w:rsidR="00F2573F" w:rsidRDefault="00F2573F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5D249BA" w14:textId="77777777" w:rsidR="00F2573F" w:rsidRPr="00F47951" w:rsidRDefault="00F2573F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5F633E1C" w14:textId="6DD75F4B" w:rsidR="00F2573F" w:rsidRPr="00A04AAB" w:rsidRDefault="00F2573F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5</w:t>
    </w:r>
  </w:p>
  <w:p w14:paraId="7D529455" w14:textId="77777777" w:rsidR="00F2573F" w:rsidRDefault="00F2573F" w:rsidP="00632C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EC938" w14:textId="77777777" w:rsidR="00F2573F" w:rsidRDefault="00F2573F" w:rsidP="00FF15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97A3BEA" w14:textId="77777777" w:rsidR="00F2573F" w:rsidRPr="00F47951" w:rsidRDefault="00F2573F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2159604B" w14:textId="63FE4CC1" w:rsidR="00F2573F" w:rsidRPr="009E7F0B" w:rsidRDefault="00F2573F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5</w:t>
    </w:r>
  </w:p>
  <w:p w14:paraId="7CCFE061" w14:textId="77777777" w:rsidR="00F2573F" w:rsidRDefault="00F2573F" w:rsidP="00C131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765A" w14:textId="77777777" w:rsidR="00F2573F" w:rsidRPr="00F47951" w:rsidRDefault="00F2573F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7183177" w14:textId="77777777" w:rsidR="00F2573F" w:rsidRPr="00F47951" w:rsidRDefault="00F2573F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62E62BE" w14:textId="29A1F465" w:rsidR="00F2573F" w:rsidRPr="009E7F0B" w:rsidRDefault="00F2573F" w:rsidP="00305D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5</w:t>
    </w:r>
  </w:p>
  <w:p w14:paraId="7C8EFBEB" w14:textId="77777777" w:rsidR="00F2573F" w:rsidRPr="00305DDF" w:rsidRDefault="00F2573F" w:rsidP="001E7B57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01D2F" w14:textId="77777777" w:rsidR="00F2573F" w:rsidRDefault="00F2573F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A6C6201" w14:textId="77777777" w:rsidR="00F2573F" w:rsidRPr="00F47951" w:rsidRDefault="00F2573F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AF8703E" w14:textId="24DCBC77" w:rsidR="00F2573F" w:rsidRDefault="00F2573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5</w:t>
    </w:r>
  </w:p>
  <w:p w14:paraId="37F6D6FC" w14:textId="77777777" w:rsidR="00F2573F" w:rsidRPr="00434C4F" w:rsidRDefault="00F2573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8B89" w14:textId="77777777" w:rsidR="00F2573F" w:rsidRDefault="00F2573F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0400D4" w14:textId="77777777" w:rsidR="00F2573F" w:rsidRPr="00F47951" w:rsidRDefault="00F2573F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73A09ACE" w14:textId="5D5BD82E" w:rsidR="00F2573F" w:rsidRDefault="00F2573F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CB1675">
      <w:rPr>
        <w:rFonts w:ascii="Angsana New" w:hAnsi="Angsana New" w:hint="cs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Pr="00DE3F43">
      <w:rPr>
        <w:rFonts w:ascii="Angsana New" w:hAnsi="Angsana New"/>
        <w:bCs/>
        <w:sz w:val="32"/>
        <w:szCs w:val="32"/>
        <w:lang w:val="en-US" w:bidi="th-TH"/>
      </w:rPr>
      <w:t>31</w:t>
    </w:r>
    <w:r w:rsidRPr="00CB1675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DE3F43">
      <w:rPr>
        <w:rFonts w:ascii="Angsana New" w:hAnsi="Angsana New"/>
        <w:bCs/>
        <w:sz w:val="32"/>
        <w:szCs w:val="32"/>
        <w:lang w:val="en-US" w:bidi="th-TH"/>
      </w:rPr>
      <w:t>256</w:t>
    </w:r>
    <w:r>
      <w:rPr>
        <w:rFonts w:ascii="Angsana New" w:hAnsi="Angsana New"/>
        <w:bCs/>
        <w:sz w:val="32"/>
        <w:szCs w:val="32"/>
        <w:lang w:val="en-US" w:bidi="th-TH"/>
      </w:rPr>
      <w:t>5</w:t>
    </w:r>
  </w:p>
  <w:p w14:paraId="735FD036" w14:textId="77777777" w:rsidR="00F2573F" w:rsidRPr="00CB1675" w:rsidRDefault="00F2573F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626B2" w14:textId="77777777" w:rsidR="00F2573F" w:rsidRDefault="00F2573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47437F" w14:textId="77777777" w:rsidR="00F2573F" w:rsidRPr="00F47951" w:rsidRDefault="00F2573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18F527E5" w14:textId="499EE7F7" w:rsidR="00F2573F" w:rsidRDefault="00F2573F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5</w:t>
    </w:r>
  </w:p>
  <w:p w14:paraId="10083DFB" w14:textId="77777777" w:rsidR="00F2573F" w:rsidRPr="00994067" w:rsidRDefault="00F2573F" w:rsidP="001E7B57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59125" w14:textId="77777777" w:rsidR="00F2573F" w:rsidRDefault="00F2573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96E23A9" w14:textId="77777777" w:rsidR="00F2573F" w:rsidRPr="00F47951" w:rsidRDefault="00F2573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115B07E7" w14:textId="56FD2274" w:rsidR="00F2573F" w:rsidRDefault="00F2573F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5</w:t>
    </w:r>
  </w:p>
  <w:p w14:paraId="6C4AE5FB" w14:textId="77777777" w:rsidR="00F2573F" w:rsidRDefault="00F2573F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43F03" w14:textId="77777777" w:rsidR="00F2573F" w:rsidRDefault="00F2573F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2652407D" w14:textId="77777777" w:rsidR="00F2573F" w:rsidRPr="00F47951" w:rsidRDefault="00F2573F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3C80D28D" w14:textId="7F6A889C" w:rsidR="00F2573F" w:rsidRDefault="00F2573F" w:rsidP="00632C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5</w:t>
    </w:r>
  </w:p>
  <w:p w14:paraId="351A4E94" w14:textId="77777777" w:rsidR="00F2573F" w:rsidRDefault="00F2573F" w:rsidP="00632C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1E8C" w14:textId="77777777" w:rsidR="00F2573F" w:rsidRDefault="00F2573F" w:rsidP="00BF58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4B0DEAA" w14:textId="77777777" w:rsidR="00F2573F" w:rsidRPr="00F47951" w:rsidRDefault="00F2573F" w:rsidP="00BF58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005AF8B4" w14:textId="0689CCF0" w:rsidR="00F2573F" w:rsidRDefault="00F2573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5</w:t>
    </w:r>
  </w:p>
  <w:p w14:paraId="3D03B5CE" w14:textId="77777777" w:rsidR="00F2573F" w:rsidRPr="00434C4F" w:rsidRDefault="00F2573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4E33973"/>
    <w:multiLevelType w:val="hybridMultilevel"/>
    <w:tmpl w:val="C9147906"/>
    <w:lvl w:ilvl="0" w:tplc="7750D496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041BB"/>
    <w:multiLevelType w:val="hybridMultilevel"/>
    <w:tmpl w:val="D62AAD12"/>
    <w:lvl w:ilvl="0" w:tplc="6EA084DA">
      <w:start w:val="15"/>
      <w:numFmt w:val="thaiLetters"/>
      <w:lvlText w:val="(%1)"/>
      <w:lvlJc w:val="left"/>
      <w:pPr>
        <w:ind w:left="18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E36AF9"/>
    <w:multiLevelType w:val="hybridMultilevel"/>
    <w:tmpl w:val="6474202E"/>
    <w:lvl w:ilvl="0" w:tplc="29645912">
      <w:start w:val="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570CC1A"/>
    <w:lvl w:ilvl="0" w:tplc="765AD528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0" w15:restartNumberingAfterBreak="0">
    <w:nsid w:val="185C3160"/>
    <w:multiLevelType w:val="multilevel"/>
    <w:tmpl w:val="E092006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E7C11F0"/>
    <w:multiLevelType w:val="multilevel"/>
    <w:tmpl w:val="7F6AAAAC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8" w15:restartNumberingAfterBreak="0">
    <w:nsid w:val="2FC56083"/>
    <w:multiLevelType w:val="hybridMultilevel"/>
    <w:tmpl w:val="A22AC5EE"/>
    <w:lvl w:ilvl="0" w:tplc="70E0C134">
      <w:start w:val="13"/>
      <w:numFmt w:val="thaiLetters"/>
      <w:lvlText w:val="(%1)"/>
      <w:lvlJc w:val="left"/>
      <w:pPr>
        <w:ind w:left="162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71F93"/>
    <w:multiLevelType w:val="hybridMultilevel"/>
    <w:tmpl w:val="21749FDC"/>
    <w:lvl w:ilvl="0" w:tplc="6688D2E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F21038"/>
    <w:multiLevelType w:val="hybridMultilevel"/>
    <w:tmpl w:val="729433F2"/>
    <w:lvl w:ilvl="0" w:tplc="4BAC54CA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30"/>
        <w:szCs w:val="30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E4E7CF5"/>
    <w:multiLevelType w:val="hybridMultilevel"/>
    <w:tmpl w:val="9260E97A"/>
    <w:lvl w:ilvl="0" w:tplc="9C142F60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F4E597E"/>
    <w:multiLevelType w:val="hybridMultilevel"/>
    <w:tmpl w:val="4E127ADC"/>
    <w:lvl w:ilvl="0" w:tplc="2DC4046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A53C9C"/>
    <w:multiLevelType w:val="hybridMultilevel"/>
    <w:tmpl w:val="F0883CDA"/>
    <w:lvl w:ilvl="0" w:tplc="F5961458">
      <w:start w:val="1"/>
      <w:numFmt w:val="decimal"/>
      <w:lvlText w:val="%1"/>
      <w:lvlJc w:val="left"/>
      <w:pPr>
        <w:ind w:left="63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7" w15:restartNumberingAfterBreak="0">
    <w:nsid w:val="4C146537"/>
    <w:multiLevelType w:val="multilevel"/>
    <w:tmpl w:val="5F94503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ED9131F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F135D2E"/>
    <w:multiLevelType w:val="hybridMultilevel"/>
    <w:tmpl w:val="C3146DE4"/>
    <w:lvl w:ilvl="0" w:tplc="4F28454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1" w15:restartNumberingAfterBreak="0">
    <w:nsid w:val="56181133"/>
    <w:multiLevelType w:val="multilevel"/>
    <w:tmpl w:val="D67AB252"/>
    <w:lvl w:ilvl="0">
      <w:start w:val="1"/>
      <w:numFmt w:val="decimal"/>
      <w:lvlText w:val="%1"/>
      <w:lvlJc w:val="left"/>
      <w:pPr>
        <w:tabs>
          <w:tab w:val="num" w:pos="2230"/>
        </w:tabs>
        <w:ind w:left="223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3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79406B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854080"/>
    <w:multiLevelType w:val="singleLevel"/>
    <w:tmpl w:val="5BB218D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7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8" w15:restartNumberingAfterBreak="0">
    <w:nsid w:val="61054F4E"/>
    <w:multiLevelType w:val="hybridMultilevel"/>
    <w:tmpl w:val="4B241284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4E20BB7"/>
    <w:multiLevelType w:val="hybridMultilevel"/>
    <w:tmpl w:val="01EACFEA"/>
    <w:lvl w:ilvl="0" w:tplc="D0A49D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BFD2502"/>
    <w:multiLevelType w:val="hybridMultilevel"/>
    <w:tmpl w:val="FC247454"/>
    <w:lvl w:ilvl="0" w:tplc="40403CC2">
      <w:start w:val="25"/>
      <w:numFmt w:val="bullet"/>
      <w:lvlText w:val="-"/>
      <w:lvlJc w:val="left"/>
      <w:pPr>
        <w:ind w:left="450" w:hanging="360"/>
      </w:pPr>
      <w:rPr>
        <w:rFonts w:ascii="Angsana New" w:eastAsia="Calibri" w:hAnsi="Angsana New" w:cs="Angsan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6D5D47A6"/>
    <w:multiLevelType w:val="hybridMultilevel"/>
    <w:tmpl w:val="B100B8F0"/>
    <w:lvl w:ilvl="0" w:tplc="5B4499DC">
      <w:start w:val="1"/>
      <w:numFmt w:val="bullet"/>
      <w:lvlText w:val="-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8" w15:restartNumberingAfterBreak="0">
    <w:nsid w:val="7C743095"/>
    <w:multiLevelType w:val="hybridMultilevel"/>
    <w:tmpl w:val="F6BC193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5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5"/>
  </w:num>
  <w:num w:numId="4">
    <w:abstractNumId w:val="9"/>
  </w:num>
  <w:num w:numId="5">
    <w:abstractNumId w:val="21"/>
  </w:num>
  <w:num w:numId="6">
    <w:abstractNumId w:val="13"/>
  </w:num>
  <w:num w:numId="7">
    <w:abstractNumId w:val="12"/>
  </w:num>
  <w:num w:numId="8">
    <w:abstractNumId w:val="41"/>
  </w:num>
  <w:num w:numId="9">
    <w:abstractNumId w:val="26"/>
  </w:num>
  <w:num w:numId="10">
    <w:abstractNumId w:val="32"/>
  </w:num>
  <w:num w:numId="11">
    <w:abstractNumId w:val="16"/>
  </w:num>
  <w:num w:numId="12">
    <w:abstractNumId w:val="44"/>
  </w:num>
  <w:num w:numId="13">
    <w:abstractNumId w:val="46"/>
  </w:num>
  <w:num w:numId="14">
    <w:abstractNumId w:val="3"/>
  </w:num>
  <w:num w:numId="15">
    <w:abstractNumId w:val="49"/>
  </w:num>
  <w:num w:numId="16">
    <w:abstractNumId w:val="4"/>
  </w:num>
  <w:num w:numId="17">
    <w:abstractNumId w:val="30"/>
  </w:num>
  <w:num w:numId="18">
    <w:abstractNumId w:val="37"/>
  </w:num>
  <w:num w:numId="19">
    <w:abstractNumId w:val="14"/>
  </w:num>
  <w:num w:numId="20">
    <w:abstractNumId w:val="38"/>
  </w:num>
  <w:num w:numId="21">
    <w:abstractNumId w:val="7"/>
  </w:num>
  <w:num w:numId="22">
    <w:abstractNumId w:val="8"/>
  </w:num>
  <w:num w:numId="23">
    <w:abstractNumId w:val="34"/>
  </w:num>
  <w:num w:numId="24">
    <w:abstractNumId w:val="45"/>
  </w:num>
  <w:num w:numId="25">
    <w:abstractNumId w:val="38"/>
  </w:num>
  <w:num w:numId="26">
    <w:abstractNumId w:val="28"/>
  </w:num>
  <w:num w:numId="27">
    <w:abstractNumId w:val="29"/>
  </w:num>
  <w:num w:numId="28">
    <w:abstractNumId w:val="24"/>
  </w:num>
  <w:num w:numId="29">
    <w:abstractNumId w:val="6"/>
  </w:num>
  <w:num w:numId="30">
    <w:abstractNumId w:val="10"/>
  </w:num>
  <w:num w:numId="31">
    <w:abstractNumId w:val="18"/>
  </w:num>
  <w:num w:numId="32">
    <w:abstractNumId w:val="43"/>
  </w:num>
  <w:num w:numId="33">
    <w:abstractNumId w:val="15"/>
  </w:num>
  <w:num w:numId="34">
    <w:abstractNumId w:val="23"/>
  </w:num>
  <w:num w:numId="35">
    <w:abstractNumId w:val="5"/>
  </w:num>
  <w:num w:numId="36">
    <w:abstractNumId w:val="50"/>
  </w:num>
  <w:num w:numId="37">
    <w:abstractNumId w:val="2"/>
  </w:num>
  <w:num w:numId="38">
    <w:abstractNumId w:val="51"/>
  </w:num>
  <w:num w:numId="39">
    <w:abstractNumId w:val="27"/>
  </w:num>
  <w:num w:numId="40">
    <w:abstractNumId w:val="47"/>
  </w:num>
  <w:num w:numId="41">
    <w:abstractNumId w:val="1"/>
  </w:num>
  <w:num w:numId="42">
    <w:abstractNumId w:val="39"/>
  </w:num>
  <w:num w:numId="43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0"/>
    <w:lvlOverride w:ilvl="0">
      <w:startOverride w:val="1"/>
    </w:lvlOverride>
  </w:num>
  <w:num w:numId="45">
    <w:abstractNumId w:val="42"/>
  </w:num>
  <w:num w:numId="46">
    <w:abstractNumId w:val="11"/>
  </w:num>
  <w:num w:numId="47">
    <w:abstractNumId w:val="36"/>
  </w:num>
  <w:num w:numId="48">
    <w:abstractNumId w:val="35"/>
  </w:num>
  <w:num w:numId="49">
    <w:abstractNumId w:val="48"/>
  </w:num>
  <w:num w:numId="50">
    <w:abstractNumId w:val="40"/>
  </w:num>
  <w:num w:numId="51">
    <w:abstractNumId w:val="19"/>
  </w:num>
  <w:num w:numId="52">
    <w:abstractNumId w:val="22"/>
  </w:num>
  <w:num w:numId="53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1E"/>
    <w:rsid w:val="00002C54"/>
    <w:rsid w:val="00002DA3"/>
    <w:rsid w:val="00002F05"/>
    <w:rsid w:val="00002F84"/>
    <w:rsid w:val="0000305B"/>
    <w:rsid w:val="000030A1"/>
    <w:rsid w:val="000030AC"/>
    <w:rsid w:val="0000326A"/>
    <w:rsid w:val="00003361"/>
    <w:rsid w:val="00003588"/>
    <w:rsid w:val="000035CD"/>
    <w:rsid w:val="0000389B"/>
    <w:rsid w:val="000039A2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10D"/>
    <w:rsid w:val="00005463"/>
    <w:rsid w:val="0000554D"/>
    <w:rsid w:val="000056E4"/>
    <w:rsid w:val="0000595B"/>
    <w:rsid w:val="000059E9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28F"/>
    <w:rsid w:val="0000688B"/>
    <w:rsid w:val="00006B7A"/>
    <w:rsid w:val="00006CAA"/>
    <w:rsid w:val="00006D38"/>
    <w:rsid w:val="00007051"/>
    <w:rsid w:val="00007163"/>
    <w:rsid w:val="0000717C"/>
    <w:rsid w:val="0000722C"/>
    <w:rsid w:val="0000757B"/>
    <w:rsid w:val="0000764F"/>
    <w:rsid w:val="00007B57"/>
    <w:rsid w:val="00007C39"/>
    <w:rsid w:val="00007EED"/>
    <w:rsid w:val="00007FD6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77A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6E2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4C90"/>
    <w:rsid w:val="00015057"/>
    <w:rsid w:val="000150E6"/>
    <w:rsid w:val="000154D2"/>
    <w:rsid w:val="00015545"/>
    <w:rsid w:val="00015608"/>
    <w:rsid w:val="00015931"/>
    <w:rsid w:val="00015C52"/>
    <w:rsid w:val="00015D9B"/>
    <w:rsid w:val="00015F69"/>
    <w:rsid w:val="000164D1"/>
    <w:rsid w:val="000164E6"/>
    <w:rsid w:val="00016549"/>
    <w:rsid w:val="0001671C"/>
    <w:rsid w:val="00016761"/>
    <w:rsid w:val="000168AF"/>
    <w:rsid w:val="00016AC9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02C"/>
    <w:rsid w:val="000203B7"/>
    <w:rsid w:val="0002055E"/>
    <w:rsid w:val="000213CB"/>
    <w:rsid w:val="000213FB"/>
    <w:rsid w:val="0002172B"/>
    <w:rsid w:val="00021848"/>
    <w:rsid w:val="000219C5"/>
    <w:rsid w:val="00021DAE"/>
    <w:rsid w:val="00021F40"/>
    <w:rsid w:val="0002217B"/>
    <w:rsid w:val="0002286D"/>
    <w:rsid w:val="00022CF8"/>
    <w:rsid w:val="00022E7E"/>
    <w:rsid w:val="00022F1B"/>
    <w:rsid w:val="00022FC2"/>
    <w:rsid w:val="00023310"/>
    <w:rsid w:val="0002344A"/>
    <w:rsid w:val="0002378F"/>
    <w:rsid w:val="00023926"/>
    <w:rsid w:val="00023999"/>
    <w:rsid w:val="00023CE6"/>
    <w:rsid w:val="00023F16"/>
    <w:rsid w:val="0002400A"/>
    <w:rsid w:val="000240D5"/>
    <w:rsid w:val="0002410E"/>
    <w:rsid w:val="0002429E"/>
    <w:rsid w:val="0002452E"/>
    <w:rsid w:val="00024585"/>
    <w:rsid w:val="000246A2"/>
    <w:rsid w:val="00024751"/>
    <w:rsid w:val="00024953"/>
    <w:rsid w:val="00024AA1"/>
    <w:rsid w:val="00024B3C"/>
    <w:rsid w:val="00024E70"/>
    <w:rsid w:val="00024EEB"/>
    <w:rsid w:val="00025322"/>
    <w:rsid w:val="000256A5"/>
    <w:rsid w:val="0002581D"/>
    <w:rsid w:val="00025941"/>
    <w:rsid w:val="000260F9"/>
    <w:rsid w:val="0002616A"/>
    <w:rsid w:val="000261E9"/>
    <w:rsid w:val="000263E6"/>
    <w:rsid w:val="0002655C"/>
    <w:rsid w:val="000265EF"/>
    <w:rsid w:val="0002666D"/>
    <w:rsid w:val="000266D7"/>
    <w:rsid w:val="0002678A"/>
    <w:rsid w:val="00026A6D"/>
    <w:rsid w:val="00026AF3"/>
    <w:rsid w:val="00026E4E"/>
    <w:rsid w:val="0002738D"/>
    <w:rsid w:val="000277B2"/>
    <w:rsid w:val="00027B8A"/>
    <w:rsid w:val="000300E6"/>
    <w:rsid w:val="0003016C"/>
    <w:rsid w:val="00030344"/>
    <w:rsid w:val="00030354"/>
    <w:rsid w:val="0003053C"/>
    <w:rsid w:val="0003062D"/>
    <w:rsid w:val="000306DC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3FB"/>
    <w:rsid w:val="000338F1"/>
    <w:rsid w:val="00033A4B"/>
    <w:rsid w:val="00033C00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4C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E7E"/>
    <w:rsid w:val="00035FFA"/>
    <w:rsid w:val="000362F5"/>
    <w:rsid w:val="000362F7"/>
    <w:rsid w:val="000363FC"/>
    <w:rsid w:val="00036500"/>
    <w:rsid w:val="00036584"/>
    <w:rsid w:val="000366A4"/>
    <w:rsid w:val="00036764"/>
    <w:rsid w:val="000369F7"/>
    <w:rsid w:val="00036AC0"/>
    <w:rsid w:val="00036B3C"/>
    <w:rsid w:val="00036EED"/>
    <w:rsid w:val="00037275"/>
    <w:rsid w:val="00037315"/>
    <w:rsid w:val="0003733F"/>
    <w:rsid w:val="0003735E"/>
    <w:rsid w:val="00037418"/>
    <w:rsid w:val="000376DB"/>
    <w:rsid w:val="000378EA"/>
    <w:rsid w:val="00037A7C"/>
    <w:rsid w:val="00037A89"/>
    <w:rsid w:val="0004013F"/>
    <w:rsid w:val="00040306"/>
    <w:rsid w:val="0004032A"/>
    <w:rsid w:val="0004049C"/>
    <w:rsid w:val="000407E2"/>
    <w:rsid w:val="000407E9"/>
    <w:rsid w:val="00040D85"/>
    <w:rsid w:val="00040E63"/>
    <w:rsid w:val="00040F1D"/>
    <w:rsid w:val="00041074"/>
    <w:rsid w:val="0004126D"/>
    <w:rsid w:val="00041280"/>
    <w:rsid w:val="000415A4"/>
    <w:rsid w:val="000417E5"/>
    <w:rsid w:val="00041842"/>
    <w:rsid w:val="0004186C"/>
    <w:rsid w:val="00041B35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834"/>
    <w:rsid w:val="00044A31"/>
    <w:rsid w:val="00044A7F"/>
    <w:rsid w:val="00044BDD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42F"/>
    <w:rsid w:val="00046AD3"/>
    <w:rsid w:val="00046C02"/>
    <w:rsid w:val="00046E6D"/>
    <w:rsid w:val="000476D9"/>
    <w:rsid w:val="000478BC"/>
    <w:rsid w:val="000478DE"/>
    <w:rsid w:val="00047A2E"/>
    <w:rsid w:val="00047CAE"/>
    <w:rsid w:val="00047DAD"/>
    <w:rsid w:val="00047F02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E82"/>
    <w:rsid w:val="00051417"/>
    <w:rsid w:val="000515BF"/>
    <w:rsid w:val="00051A6D"/>
    <w:rsid w:val="00051A98"/>
    <w:rsid w:val="00052035"/>
    <w:rsid w:val="00052421"/>
    <w:rsid w:val="00052448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DA9"/>
    <w:rsid w:val="00053E16"/>
    <w:rsid w:val="00053F33"/>
    <w:rsid w:val="00054433"/>
    <w:rsid w:val="00054590"/>
    <w:rsid w:val="000546F1"/>
    <w:rsid w:val="00054741"/>
    <w:rsid w:val="00054A5D"/>
    <w:rsid w:val="00054ADB"/>
    <w:rsid w:val="00054CDA"/>
    <w:rsid w:val="00054E0E"/>
    <w:rsid w:val="000551D6"/>
    <w:rsid w:val="00055359"/>
    <w:rsid w:val="000553B4"/>
    <w:rsid w:val="0005542F"/>
    <w:rsid w:val="00055729"/>
    <w:rsid w:val="000558C4"/>
    <w:rsid w:val="00055944"/>
    <w:rsid w:val="0005597D"/>
    <w:rsid w:val="00055AD4"/>
    <w:rsid w:val="00055B4F"/>
    <w:rsid w:val="00055D4A"/>
    <w:rsid w:val="00055DC9"/>
    <w:rsid w:val="00055DCD"/>
    <w:rsid w:val="0005619E"/>
    <w:rsid w:val="000561CA"/>
    <w:rsid w:val="00056606"/>
    <w:rsid w:val="00056A2E"/>
    <w:rsid w:val="00056A46"/>
    <w:rsid w:val="00056FDB"/>
    <w:rsid w:val="000570B0"/>
    <w:rsid w:val="000571A9"/>
    <w:rsid w:val="000574CB"/>
    <w:rsid w:val="000575BC"/>
    <w:rsid w:val="0005798F"/>
    <w:rsid w:val="00057A44"/>
    <w:rsid w:val="00057CCC"/>
    <w:rsid w:val="00057D3B"/>
    <w:rsid w:val="00057DE5"/>
    <w:rsid w:val="00057E1B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65D"/>
    <w:rsid w:val="00061968"/>
    <w:rsid w:val="00061ACF"/>
    <w:rsid w:val="00061B46"/>
    <w:rsid w:val="00061BBF"/>
    <w:rsid w:val="00061BF0"/>
    <w:rsid w:val="00061CC0"/>
    <w:rsid w:val="0006249D"/>
    <w:rsid w:val="00062766"/>
    <w:rsid w:val="0006276B"/>
    <w:rsid w:val="00062825"/>
    <w:rsid w:val="0006292C"/>
    <w:rsid w:val="00062BE1"/>
    <w:rsid w:val="00062E71"/>
    <w:rsid w:val="000630FC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5D8"/>
    <w:rsid w:val="00064B99"/>
    <w:rsid w:val="00064C76"/>
    <w:rsid w:val="00064D65"/>
    <w:rsid w:val="00064FF0"/>
    <w:rsid w:val="000650CB"/>
    <w:rsid w:val="0006547A"/>
    <w:rsid w:val="00065604"/>
    <w:rsid w:val="00065812"/>
    <w:rsid w:val="00065CF9"/>
    <w:rsid w:val="00065D9F"/>
    <w:rsid w:val="00065F6D"/>
    <w:rsid w:val="00066786"/>
    <w:rsid w:val="00066943"/>
    <w:rsid w:val="00066C4D"/>
    <w:rsid w:val="00066CD3"/>
    <w:rsid w:val="00066FB3"/>
    <w:rsid w:val="00067507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AD"/>
    <w:rsid w:val="000707C3"/>
    <w:rsid w:val="000708A6"/>
    <w:rsid w:val="00070AB5"/>
    <w:rsid w:val="00070BD2"/>
    <w:rsid w:val="00070BD4"/>
    <w:rsid w:val="00071267"/>
    <w:rsid w:val="000713B7"/>
    <w:rsid w:val="000717A0"/>
    <w:rsid w:val="00071D9F"/>
    <w:rsid w:val="00071E82"/>
    <w:rsid w:val="00072019"/>
    <w:rsid w:val="000722F7"/>
    <w:rsid w:val="0007242A"/>
    <w:rsid w:val="00072753"/>
    <w:rsid w:val="00072C65"/>
    <w:rsid w:val="00072D94"/>
    <w:rsid w:val="00072DB0"/>
    <w:rsid w:val="0007317C"/>
    <w:rsid w:val="000738CE"/>
    <w:rsid w:val="00073ABD"/>
    <w:rsid w:val="00073C00"/>
    <w:rsid w:val="00073D07"/>
    <w:rsid w:val="00073E3B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7BE"/>
    <w:rsid w:val="00077860"/>
    <w:rsid w:val="00077E1B"/>
    <w:rsid w:val="00077EA3"/>
    <w:rsid w:val="00077EEA"/>
    <w:rsid w:val="00080027"/>
    <w:rsid w:val="0008040C"/>
    <w:rsid w:val="0008041D"/>
    <w:rsid w:val="000806B9"/>
    <w:rsid w:val="00080925"/>
    <w:rsid w:val="00080AA7"/>
    <w:rsid w:val="00080B19"/>
    <w:rsid w:val="00080CC3"/>
    <w:rsid w:val="00080D17"/>
    <w:rsid w:val="00080E23"/>
    <w:rsid w:val="00080F8B"/>
    <w:rsid w:val="0008102C"/>
    <w:rsid w:val="0008122F"/>
    <w:rsid w:val="00081383"/>
    <w:rsid w:val="000814B3"/>
    <w:rsid w:val="00081BDB"/>
    <w:rsid w:val="000822E2"/>
    <w:rsid w:val="000823F8"/>
    <w:rsid w:val="0008244A"/>
    <w:rsid w:val="000825D7"/>
    <w:rsid w:val="00082881"/>
    <w:rsid w:val="00082CCA"/>
    <w:rsid w:val="00082D0B"/>
    <w:rsid w:val="00082DC5"/>
    <w:rsid w:val="000830D9"/>
    <w:rsid w:val="0008337D"/>
    <w:rsid w:val="000838BF"/>
    <w:rsid w:val="000838E3"/>
    <w:rsid w:val="00083900"/>
    <w:rsid w:val="00083ABC"/>
    <w:rsid w:val="00083EEB"/>
    <w:rsid w:val="00083F82"/>
    <w:rsid w:val="0008401E"/>
    <w:rsid w:val="00084070"/>
    <w:rsid w:val="00084189"/>
    <w:rsid w:val="00084517"/>
    <w:rsid w:val="000845FC"/>
    <w:rsid w:val="00084752"/>
    <w:rsid w:val="000847D1"/>
    <w:rsid w:val="00084D3B"/>
    <w:rsid w:val="00084D6C"/>
    <w:rsid w:val="00084EAD"/>
    <w:rsid w:val="00085160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6BF"/>
    <w:rsid w:val="000877AA"/>
    <w:rsid w:val="00087870"/>
    <w:rsid w:val="00087967"/>
    <w:rsid w:val="00087C6A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C45"/>
    <w:rsid w:val="00090C54"/>
    <w:rsid w:val="00090D17"/>
    <w:rsid w:val="00090D8A"/>
    <w:rsid w:val="00090DCB"/>
    <w:rsid w:val="00090E70"/>
    <w:rsid w:val="0009104D"/>
    <w:rsid w:val="0009108F"/>
    <w:rsid w:val="0009109A"/>
    <w:rsid w:val="00091170"/>
    <w:rsid w:val="000913A0"/>
    <w:rsid w:val="00091839"/>
    <w:rsid w:val="00091974"/>
    <w:rsid w:val="00091F13"/>
    <w:rsid w:val="00091F39"/>
    <w:rsid w:val="0009203F"/>
    <w:rsid w:val="000920B6"/>
    <w:rsid w:val="00092224"/>
    <w:rsid w:val="000922EF"/>
    <w:rsid w:val="00092372"/>
    <w:rsid w:val="00092488"/>
    <w:rsid w:val="000927DE"/>
    <w:rsid w:val="000929F1"/>
    <w:rsid w:val="00092A9D"/>
    <w:rsid w:val="00092AFE"/>
    <w:rsid w:val="00092B09"/>
    <w:rsid w:val="00092BCE"/>
    <w:rsid w:val="00092E21"/>
    <w:rsid w:val="00092E73"/>
    <w:rsid w:val="00093089"/>
    <w:rsid w:val="000933F1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5AE3"/>
    <w:rsid w:val="00096148"/>
    <w:rsid w:val="00096199"/>
    <w:rsid w:val="0009625D"/>
    <w:rsid w:val="000964E2"/>
    <w:rsid w:val="00096859"/>
    <w:rsid w:val="00096881"/>
    <w:rsid w:val="0009696E"/>
    <w:rsid w:val="00096A25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0AE"/>
    <w:rsid w:val="000A017D"/>
    <w:rsid w:val="000A01BA"/>
    <w:rsid w:val="000A01DB"/>
    <w:rsid w:val="000A01FE"/>
    <w:rsid w:val="000A020C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1ED"/>
    <w:rsid w:val="000A12A1"/>
    <w:rsid w:val="000A131F"/>
    <w:rsid w:val="000A163E"/>
    <w:rsid w:val="000A171A"/>
    <w:rsid w:val="000A19C7"/>
    <w:rsid w:val="000A1B30"/>
    <w:rsid w:val="000A1B62"/>
    <w:rsid w:val="000A1BE1"/>
    <w:rsid w:val="000A1FDA"/>
    <w:rsid w:val="000A2229"/>
    <w:rsid w:val="000A256B"/>
    <w:rsid w:val="000A25A7"/>
    <w:rsid w:val="000A28C1"/>
    <w:rsid w:val="000A29B9"/>
    <w:rsid w:val="000A2B0F"/>
    <w:rsid w:val="000A2B47"/>
    <w:rsid w:val="000A2F48"/>
    <w:rsid w:val="000A2F9A"/>
    <w:rsid w:val="000A31FB"/>
    <w:rsid w:val="000A33C3"/>
    <w:rsid w:val="000A3540"/>
    <w:rsid w:val="000A36B4"/>
    <w:rsid w:val="000A377C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6C6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3E0"/>
    <w:rsid w:val="000A7776"/>
    <w:rsid w:val="000A78E1"/>
    <w:rsid w:val="000A7C93"/>
    <w:rsid w:val="000A7CB8"/>
    <w:rsid w:val="000A7DEF"/>
    <w:rsid w:val="000A7ED0"/>
    <w:rsid w:val="000A7FA9"/>
    <w:rsid w:val="000B0482"/>
    <w:rsid w:val="000B04A9"/>
    <w:rsid w:val="000B05B6"/>
    <w:rsid w:val="000B072E"/>
    <w:rsid w:val="000B0A2A"/>
    <w:rsid w:val="000B0AE8"/>
    <w:rsid w:val="000B0CEA"/>
    <w:rsid w:val="000B0D32"/>
    <w:rsid w:val="000B0E88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831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12D"/>
    <w:rsid w:val="000B4358"/>
    <w:rsid w:val="000B453D"/>
    <w:rsid w:val="000B4D92"/>
    <w:rsid w:val="000B4EE9"/>
    <w:rsid w:val="000B52CF"/>
    <w:rsid w:val="000B5361"/>
    <w:rsid w:val="000B53D6"/>
    <w:rsid w:val="000B545B"/>
    <w:rsid w:val="000B54F7"/>
    <w:rsid w:val="000B5614"/>
    <w:rsid w:val="000B563A"/>
    <w:rsid w:val="000B57F9"/>
    <w:rsid w:val="000B5996"/>
    <w:rsid w:val="000B5A47"/>
    <w:rsid w:val="000B5C6D"/>
    <w:rsid w:val="000B61DE"/>
    <w:rsid w:val="000B63CE"/>
    <w:rsid w:val="000B665F"/>
    <w:rsid w:val="000B67DD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B0B"/>
    <w:rsid w:val="000B7D3C"/>
    <w:rsid w:val="000C00BB"/>
    <w:rsid w:val="000C0380"/>
    <w:rsid w:val="000C0391"/>
    <w:rsid w:val="000C042E"/>
    <w:rsid w:val="000C0650"/>
    <w:rsid w:val="000C0785"/>
    <w:rsid w:val="000C0996"/>
    <w:rsid w:val="000C0B67"/>
    <w:rsid w:val="000C0C07"/>
    <w:rsid w:val="000C0E82"/>
    <w:rsid w:val="000C1522"/>
    <w:rsid w:val="000C1616"/>
    <w:rsid w:val="000C168F"/>
    <w:rsid w:val="000C16AF"/>
    <w:rsid w:val="000C16FA"/>
    <w:rsid w:val="000C191B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36F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38"/>
    <w:rsid w:val="000C52F1"/>
    <w:rsid w:val="000C539F"/>
    <w:rsid w:val="000C53FF"/>
    <w:rsid w:val="000C564D"/>
    <w:rsid w:val="000C583D"/>
    <w:rsid w:val="000C58AF"/>
    <w:rsid w:val="000C5EBF"/>
    <w:rsid w:val="000C602D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256"/>
    <w:rsid w:val="000D13D3"/>
    <w:rsid w:val="000D156A"/>
    <w:rsid w:val="000D15BD"/>
    <w:rsid w:val="000D1647"/>
    <w:rsid w:val="000D1727"/>
    <w:rsid w:val="000D17D9"/>
    <w:rsid w:val="000D1947"/>
    <w:rsid w:val="000D1C5D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6C3"/>
    <w:rsid w:val="000D378A"/>
    <w:rsid w:val="000D381A"/>
    <w:rsid w:val="000D3D14"/>
    <w:rsid w:val="000D3F3E"/>
    <w:rsid w:val="000D3F4E"/>
    <w:rsid w:val="000D43C8"/>
    <w:rsid w:val="000D4463"/>
    <w:rsid w:val="000D47C2"/>
    <w:rsid w:val="000D493B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5BD"/>
    <w:rsid w:val="000D6696"/>
    <w:rsid w:val="000D6943"/>
    <w:rsid w:val="000D6971"/>
    <w:rsid w:val="000D6D15"/>
    <w:rsid w:val="000D6EC5"/>
    <w:rsid w:val="000D6F9D"/>
    <w:rsid w:val="000D73C1"/>
    <w:rsid w:val="000D7450"/>
    <w:rsid w:val="000D7602"/>
    <w:rsid w:val="000D79DE"/>
    <w:rsid w:val="000D7E99"/>
    <w:rsid w:val="000D7F5F"/>
    <w:rsid w:val="000E00C4"/>
    <w:rsid w:val="000E013F"/>
    <w:rsid w:val="000E0346"/>
    <w:rsid w:val="000E03F9"/>
    <w:rsid w:val="000E0459"/>
    <w:rsid w:val="000E04AA"/>
    <w:rsid w:val="000E052D"/>
    <w:rsid w:val="000E0A8D"/>
    <w:rsid w:val="000E0ACB"/>
    <w:rsid w:val="000E0D57"/>
    <w:rsid w:val="000E10E5"/>
    <w:rsid w:val="000E1265"/>
    <w:rsid w:val="000E12B4"/>
    <w:rsid w:val="000E1614"/>
    <w:rsid w:val="000E164F"/>
    <w:rsid w:val="000E1965"/>
    <w:rsid w:val="000E1AAB"/>
    <w:rsid w:val="000E1D76"/>
    <w:rsid w:val="000E2013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1F2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B72"/>
    <w:rsid w:val="000E4DA2"/>
    <w:rsid w:val="000E51C9"/>
    <w:rsid w:val="000E51CF"/>
    <w:rsid w:val="000E53C5"/>
    <w:rsid w:val="000E53CD"/>
    <w:rsid w:val="000E54DE"/>
    <w:rsid w:val="000E57FD"/>
    <w:rsid w:val="000E65A5"/>
    <w:rsid w:val="000E676C"/>
    <w:rsid w:val="000E6788"/>
    <w:rsid w:val="000E696D"/>
    <w:rsid w:val="000E6973"/>
    <w:rsid w:val="000E69AB"/>
    <w:rsid w:val="000E6B6F"/>
    <w:rsid w:val="000E6B7E"/>
    <w:rsid w:val="000E6C75"/>
    <w:rsid w:val="000E6E6F"/>
    <w:rsid w:val="000E6E81"/>
    <w:rsid w:val="000E722E"/>
    <w:rsid w:val="000E7382"/>
    <w:rsid w:val="000E741C"/>
    <w:rsid w:val="000E7451"/>
    <w:rsid w:val="000E7666"/>
    <w:rsid w:val="000E782E"/>
    <w:rsid w:val="000F0058"/>
    <w:rsid w:val="000F0166"/>
    <w:rsid w:val="000F0287"/>
    <w:rsid w:val="000F035A"/>
    <w:rsid w:val="000F0534"/>
    <w:rsid w:val="000F055A"/>
    <w:rsid w:val="000F0AF5"/>
    <w:rsid w:val="000F0B0D"/>
    <w:rsid w:val="000F0E5B"/>
    <w:rsid w:val="000F0F6E"/>
    <w:rsid w:val="000F0F74"/>
    <w:rsid w:val="000F11C3"/>
    <w:rsid w:val="000F13E0"/>
    <w:rsid w:val="000F15B6"/>
    <w:rsid w:val="000F196F"/>
    <w:rsid w:val="000F1B44"/>
    <w:rsid w:val="000F1EED"/>
    <w:rsid w:val="000F2354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CAE"/>
    <w:rsid w:val="000F3E66"/>
    <w:rsid w:val="000F3F58"/>
    <w:rsid w:val="000F40F9"/>
    <w:rsid w:val="000F422E"/>
    <w:rsid w:val="000F4463"/>
    <w:rsid w:val="000F4486"/>
    <w:rsid w:val="000F44AB"/>
    <w:rsid w:val="000F44F6"/>
    <w:rsid w:val="000F468D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61C5"/>
    <w:rsid w:val="000F6272"/>
    <w:rsid w:val="000F63C6"/>
    <w:rsid w:val="000F6645"/>
    <w:rsid w:val="000F680E"/>
    <w:rsid w:val="000F688E"/>
    <w:rsid w:val="000F690D"/>
    <w:rsid w:val="000F6CC0"/>
    <w:rsid w:val="000F6E8D"/>
    <w:rsid w:val="000F6EA8"/>
    <w:rsid w:val="000F6F02"/>
    <w:rsid w:val="000F7139"/>
    <w:rsid w:val="000F7439"/>
    <w:rsid w:val="000F7465"/>
    <w:rsid w:val="000F752C"/>
    <w:rsid w:val="000F7568"/>
    <w:rsid w:val="000F7836"/>
    <w:rsid w:val="000F7A8D"/>
    <w:rsid w:val="000F7F40"/>
    <w:rsid w:val="00100142"/>
    <w:rsid w:val="001005F8"/>
    <w:rsid w:val="00100C2B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3924"/>
    <w:rsid w:val="00103B97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36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E7A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C8"/>
    <w:rsid w:val="00112CD9"/>
    <w:rsid w:val="00112CF4"/>
    <w:rsid w:val="00112D8B"/>
    <w:rsid w:val="00112DFF"/>
    <w:rsid w:val="00112E6D"/>
    <w:rsid w:val="00113087"/>
    <w:rsid w:val="001130DF"/>
    <w:rsid w:val="001130F8"/>
    <w:rsid w:val="001132A6"/>
    <w:rsid w:val="001133F2"/>
    <w:rsid w:val="001134F9"/>
    <w:rsid w:val="0011356B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49BB"/>
    <w:rsid w:val="001155ED"/>
    <w:rsid w:val="001157A9"/>
    <w:rsid w:val="001158BB"/>
    <w:rsid w:val="00115B10"/>
    <w:rsid w:val="00115C79"/>
    <w:rsid w:val="00115FDE"/>
    <w:rsid w:val="0011609E"/>
    <w:rsid w:val="001160E1"/>
    <w:rsid w:val="00116301"/>
    <w:rsid w:val="00116994"/>
    <w:rsid w:val="00116D85"/>
    <w:rsid w:val="00116EC2"/>
    <w:rsid w:val="00116F0A"/>
    <w:rsid w:val="00116F89"/>
    <w:rsid w:val="00117012"/>
    <w:rsid w:val="00117122"/>
    <w:rsid w:val="00117625"/>
    <w:rsid w:val="00117678"/>
    <w:rsid w:val="00117768"/>
    <w:rsid w:val="0011781A"/>
    <w:rsid w:val="00117B48"/>
    <w:rsid w:val="00117BC4"/>
    <w:rsid w:val="00117D1D"/>
    <w:rsid w:val="00117DC4"/>
    <w:rsid w:val="00117EFA"/>
    <w:rsid w:val="001202A2"/>
    <w:rsid w:val="0012047C"/>
    <w:rsid w:val="00120958"/>
    <w:rsid w:val="00120C4E"/>
    <w:rsid w:val="00120DF7"/>
    <w:rsid w:val="00120ED9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B45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D88"/>
    <w:rsid w:val="001250BC"/>
    <w:rsid w:val="00125162"/>
    <w:rsid w:val="00125172"/>
    <w:rsid w:val="00125202"/>
    <w:rsid w:val="001253F1"/>
    <w:rsid w:val="0012560D"/>
    <w:rsid w:val="001256F2"/>
    <w:rsid w:val="001257AF"/>
    <w:rsid w:val="0012597D"/>
    <w:rsid w:val="00125A35"/>
    <w:rsid w:val="00125CFB"/>
    <w:rsid w:val="0012608F"/>
    <w:rsid w:val="0012609E"/>
    <w:rsid w:val="00126570"/>
    <w:rsid w:val="001265D6"/>
    <w:rsid w:val="00126617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1"/>
    <w:rsid w:val="00130B36"/>
    <w:rsid w:val="00130B71"/>
    <w:rsid w:val="00130C38"/>
    <w:rsid w:val="00130E02"/>
    <w:rsid w:val="00131009"/>
    <w:rsid w:val="0013112D"/>
    <w:rsid w:val="001311D3"/>
    <w:rsid w:val="0013126F"/>
    <w:rsid w:val="001312E4"/>
    <w:rsid w:val="001313D4"/>
    <w:rsid w:val="0013153C"/>
    <w:rsid w:val="001315DF"/>
    <w:rsid w:val="001317FF"/>
    <w:rsid w:val="00131892"/>
    <w:rsid w:val="00131B88"/>
    <w:rsid w:val="00131D11"/>
    <w:rsid w:val="00131DE9"/>
    <w:rsid w:val="001320B5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BE7"/>
    <w:rsid w:val="00133C17"/>
    <w:rsid w:val="00133C7E"/>
    <w:rsid w:val="00134136"/>
    <w:rsid w:val="0013434C"/>
    <w:rsid w:val="0013435F"/>
    <w:rsid w:val="001343B2"/>
    <w:rsid w:val="001346D4"/>
    <w:rsid w:val="0013475C"/>
    <w:rsid w:val="0013476A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302"/>
    <w:rsid w:val="00137420"/>
    <w:rsid w:val="0013769A"/>
    <w:rsid w:val="0013769B"/>
    <w:rsid w:val="0013771E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0"/>
    <w:rsid w:val="001409F3"/>
    <w:rsid w:val="00140A53"/>
    <w:rsid w:val="00140BB0"/>
    <w:rsid w:val="001419E2"/>
    <w:rsid w:val="00141B22"/>
    <w:rsid w:val="00141C40"/>
    <w:rsid w:val="00141DA9"/>
    <w:rsid w:val="00141E55"/>
    <w:rsid w:val="001422FE"/>
    <w:rsid w:val="00142737"/>
    <w:rsid w:val="00142786"/>
    <w:rsid w:val="00142853"/>
    <w:rsid w:val="00142D3A"/>
    <w:rsid w:val="00142D9E"/>
    <w:rsid w:val="00142EAF"/>
    <w:rsid w:val="00142EE7"/>
    <w:rsid w:val="00143068"/>
    <w:rsid w:val="001431D3"/>
    <w:rsid w:val="0014320E"/>
    <w:rsid w:val="00143296"/>
    <w:rsid w:val="001432D3"/>
    <w:rsid w:val="001434DF"/>
    <w:rsid w:val="001435A3"/>
    <w:rsid w:val="0014370F"/>
    <w:rsid w:val="00143A85"/>
    <w:rsid w:val="00143DF7"/>
    <w:rsid w:val="00144016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8A5"/>
    <w:rsid w:val="00150D1A"/>
    <w:rsid w:val="00150D3A"/>
    <w:rsid w:val="00150DBB"/>
    <w:rsid w:val="00150F18"/>
    <w:rsid w:val="00151114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B8"/>
    <w:rsid w:val="00151CEB"/>
    <w:rsid w:val="00151D3D"/>
    <w:rsid w:val="00151F30"/>
    <w:rsid w:val="00152252"/>
    <w:rsid w:val="00152306"/>
    <w:rsid w:val="00152350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7B"/>
    <w:rsid w:val="001550B0"/>
    <w:rsid w:val="001552D0"/>
    <w:rsid w:val="001554B6"/>
    <w:rsid w:val="001554FB"/>
    <w:rsid w:val="001556ED"/>
    <w:rsid w:val="00155CB7"/>
    <w:rsid w:val="00155E62"/>
    <w:rsid w:val="00156049"/>
    <w:rsid w:val="0015664A"/>
    <w:rsid w:val="00156D7B"/>
    <w:rsid w:val="00156DD6"/>
    <w:rsid w:val="00157292"/>
    <w:rsid w:val="00157406"/>
    <w:rsid w:val="00157408"/>
    <w:rsid w:val="0015742D"/>
    <w:rsid w:val="0015754B"/>
    <w:rsid w:val="0015757A"/>
    <w:rsid w:val="00157656"/>
    <w:rsid w:val="001577E0"/>
    <w:rsid w:val="00157EB2"/>
    <w:rsid w:val="001604DE"/>
    <w:rsid w:val="0016088C"/>
    <w:rsid w:val="00160C66"/>
    <w:rsid w:val="00160DC1"/>
    <w:rsid w:val="00160FED"/>
    <w:rsid w:val="00161153"/>
    <w:rsid w:val="00161190"/>
    <w:rsid w:val="00161367"/>
    <w:rsid w:val="001616EE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0B"/>
    <w:rsid w:val="00162F39"/>
    <w:rsid w:val="00162F62"/>
    <w:rsid w:val="00162F6F"/>
    <w:rsid w:val="00162FD1"/>
    <w:rsid w:val="001631E8"/>
    <w:rsid w:val="00163314"/>
    <w:rsid w:val="001634DD"/>
    <w:rsid w:val="00164147"/>
    <w:rsid w:val="0016418C"/>
    <w:rsid w:val="00164448"/>
    <w:rsid w:val="001646FF"/>
    <w:rsid w:val="001649AF"/>
    <w:rsid w:val="001649B6"/>
    <w:rsid w:val="00164A3C"/>
    <w:rsid w:val="00164E87"/>
    <w:rsid w:val="00164EE2"/>
    <w:rsid w:val="00164F86"/>
    <w:rsid w:val="00165030"/>
    <w:rsid w:val="0016530A"/>
    <w:rsid w:val="0016540E"/>
    <w:rsid w:val="0016547A"/>
    <w:rsid w:val="00165592"/>
    <w:rsid w:val="00165653"/>
    <w:rsid w:val="001657C8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D8A"/>
    <w:rsid w:val="00167EB5"/>
    <w:rsid w:val="00167F43"/>
    <w:rsid w:val="00167FBC"/>
    <w:rsid w:val="001701D5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94E"/>
    <w:rsid w:val="00172AFB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26"/>
    <w:rsid w:val="00174182"/>
    <w:rsid w:val="00174263"/>
    <w:rsid w:val="001745D0"/>
    <w:rsid w:val="0017477B"/>
    <w:rsid w:val="00174E3D"/>
    <w:rsid w:val="00174FBE"/>
    <w:rsid w:val="00175070"/>
    <w:rsid w:val="001751A8"/>
    <w:rsid w:val="00175293"/>
    <w:rsid w:val="00175466"/>
    <w:rsid w:val="001756A3"/>
    <w:rsid w:val="00175735"/>
    <w:rsid w:val="001757D0"/>
    <w:rsid w:val="00175891"/>
    <w:rsid w:val="001759C3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D0F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489"/>
    <w:rsid w:val="00181E9C"/>
    <w:rsid w:val="00181F37"/>
    <w:rsid w:val="00181F78"/>
    <w:rsid w:val="0018201D"/>
    <w:rsid w:val="00182132"/>
    <w:rsid w:val="00182207"/>
    <w:rsid w:val="001824DE"/>
    <w:rsid w:val="00182778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98B"/>
    <w:rsid w:val="00184AB5"/>
    <w:rsid w:val="00184BB2"/>
    <w:rsid w:val="00184CBF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0D3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447"/>
    <w:rsid w:val="00190624"/>
    <w:rsid w:val="00190A1E"/>
    <w:rsid w:val="00190A32"/>
    <w:rsid w:val="00190A4E"/>
    <w:rsid w:val="00190AC4"/>
    <w:rsid w:val="00190E05"/>
    <w:rsid w:val="00190E2D"/>
    <w:rsid w:val="00190E4A"/>
    <w:rsid w:val="0019134A"/>
    <w:rsid w:val="00191853"/>
    <w:rsid w:val="00191B7A"/>
    <w:rsid w:val="00191C18"/>
    <w:rsid w:val="00191E81"/>
    <w:rsid w:val="00191FB2"/>
    <w:rsid w:val="00192198"/>
    <w:rsid w:val="001922CB"/>
    <w:rsid w:val="001923C4"/>
    <w:rsid w:val="00192D6A"/>
    <w:rsid w:val="00192E5D"/>
    <w:rsid w:val="001933AD"/>
    <w:rsid w:val="00193708"/>
    <w:rsid w:val="001937F7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3D"/>
    <w:rsid w:val="001962D5"/>
    <w:rsid w:val="001964D5"/>
    <w:rsid w:val="0019689A"/>
    <w:rsid w:val="00196A75"/>
    <w:rsid w:val="00196AEA"/>
    <w:rsid w:val="00196BE1"/>
    <w:rsid w:val="0019739F"/>
    <w:rsid w:val="0019762D"/>
    <w:rsid w:val="00197640"/>
    <w:rsid w:val="00197660"/>
    <w:rsid w:val="0019767B"/>
    <w:rsid w:val="00197787"/>
    <w:rsid w:val="0019789E"/>
    <w:rsid w:val="00197D03"/>
    <w:rsid w:val="00197F79"/>
    <w:rsid w:val="00197FBC"/>
    <w:rsid w:val="001A0240"/>
    <w:rsid w:val="001A0346"/>
    <w:rsid w:val="001A069F"/>
    <w:rsid w:val="001A07B0"/>
    <w:rsid w:val="001A0871"/>
    <w:rsid w:val="001A0A77"/>
    <w:rsid w:val="001A0AB3"/>
    <w:rsid w:val="001A0ED9"/>
    <w:rsid w:val="001A0F7F"/>
    <w:rsid w:val="001A1058"/>
    <w:rsid w:val="001A1270"/>
    <w:rsid w:val="001A1290"/>
    <w:rsid w:val="001A129B"/>
    <w:rsid w:val="001A15ED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06"/>
    <w:rsid w:val="001A2FF3"/>
    <w:rsid w:val="001A3450"/>
    <w:rsid w:val="001A3745"/>
    <w:rsid w:val="001A37C9"/>
    <w:rsid w:val="001A385C"/>
    <w:rsid w:val="001A3C38"/>
    <w:rsid w:val="001A3C3D"/>
    <w:rsid w:val="001A3D10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A7ECA"/>
    <w:rsid w:val="001A7FAF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0BB"/>
    <w:rsid w:val="001B22D3"/>
    <w:rsid w:val="001B2358"/>
    <w:rsid w:val="001B24AE"/>
    <w:rsid w:val="001B25AA"/>
    <w:rsid w:val="001B26FF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244"/>
    <w:rsid w:val="001B55FE"/>
    <w:rsid w:val="001B5739"/>
    <w:rsid w:val="001B5C08"/>
    <w:rsid w:val="001B5D57"/>
    <w:rsid w:val="001B5EBE"/>
    <w:rsid w:val="001B62F4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0B8"/>
    <w:rsid w:val="001B7249"/>
    <w:rsid w:val="001B7707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1BF4"/>
    <w:rsid w:val="001C1F0A"/>
    <w:rsid w:val="001C2062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CCE"/>
    <w:rsid w:val="001C4E3C"/>
    <w:rsid w:val="001C5155"/>
    <w:rsid w:val="001C5388"/>
    <w:rsid w:val="001C5458"/>
    <w:rsid w:val="001C58A7"/>
    <w:rsid w:val="001C59BD"/>
    <w:rsid w:val="001C5ACD"/>
    <w:rsid w:val="001C5E68"/>
    <w:rsid w:val="001C63C0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C51"/>
    <w:rsid w:val="001C7D62"/>
    <w:rsid w:val="001D02FF"/>
    <w:rsid w:val="001D0304"/>
    <w:rsid w:val="001D0CEB"/>
    <w:rsid w:val="001D0E57"/>
    <w:rsid w:val="001D0EFA"/>
    <w:rsid w:val="001D0FAE"/>
    <w:rsid w:val="001D106F"/>
    <w:rsid w:val="001D14C5"/>
    <w:rsid w:val="001D1520"/>
    <w:rsid w:val="001D1521"/>
    <w:rsid w:val="001D163C"/>
    <w:rsid w:val="001D166E"/>
    <w:rsid w:val="001D1889"/>
    <w:rsid w:val="001D19BA"/>
    <w:rsid w:val="001D1A2B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9C6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8F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79B"/>
    <w:rsid w:val="001D7E1E"/>
    <w:rsid w:val="001E0299"/>
    <w:rsid w:val="001E05A9"/>
    <w:rsid w:val="001E0683"/>
    <w:rsid w:val="001E0B6E"/>
    <w:rsid w:val="001E0C73"/>
    <w:rsid w:val="001E0CDC"/>
    <w:rsid w:val="001E0CE4"/>
    <w:rsid w:val="001E0D85"/>
    <w:rsid w:val="001E14FC"/>
    <w:rsid w:val="001E152F"/>
    <w:rsid w:val="001E16D1"/>
    <w:rsid w:val="001E195D"/>
    <w:rsid w:val="001E1F3A"/>
    <w:rsid w:val="001E1F68"/>
    <w:rsid w:val="001E2191"/>
    <w:rsid w:val="001E2286"/>
    <w:rsid w:val="001E231F"/>
    <w:rsid w:val="001E28D8"/>
    <w:rsid w:val="001E28ED"/>
    <w:rsid w:val="001E2A96"/>
    <w:rsid w:val="001E2AFE"/>
    <w:rsid w:val="001E2D10"/>
    <w:rsid w:val="001E2D39"/>
    <w:rsid w:val="001E2F01"/>
    <w:rsid w:val="001E2FEC"/>
    <w:rsid w:val="001E3329"/>
    <w:rsid w:val="001E3375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239"/>
    <w:rsid w:val="001E762E"/>
    <w:rsid w:val="001E76FE"/>
    <w:rsid w:val="001E7718"/>
    <w:rsid w:val="001E7747"/>
    <w:rsid w:val="001E774D"/>
    <w:rsid w:val="001E7754"/>
    <w:rsid w:val="001E78DA"/>
    <w:rsid w:val="001E793F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7B8"/>
    <w:rsid w:val="001F0ED9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1A"/>
    <w:rsid w:val="001F2079"/>
    <w:rsid w:val="001F21C6"/>
    <w:rsid w:val="001F2317"/>
    <w:rsid w:val="001F2343"/>
    <w:rsid w:val="001F248C"/>
    <w:rsid w:val="001F2BD4"/>
    <w:rsid w:val="001F30C8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DEA"/>
    <w:rsid w:val="001F5E6E"/>
    <w:rsid w:val="001F61C7"/>
    <w:rsid w:val="001F6556"/>
    <w:rsid w:val="001F6826"/>
    <w:rsid w:val="001F6BA9"/>
    <w:rsid w:val="001F6DAD"/>
    <w:rsid w:val="001F6EC2"/>
    <w:rsid w:val="001F6F25"/>
    <w:rsid w:val="001F73DF"/>
    <w:rsid w:val="001F741E"/>
    <w:rsid w:val="001F7563"/>
    <w:rsid w:val="001F769D"/>
    <w:rsid w:val="0020027C"/>
    <w:rsid w:val="002002B7"/>
    <w:rsid w:val="002002D1"/>
    <w:rsid w:val="002004F3"/>
    <w:rsid w:val="00200614"/>
    <w:rsid w:val="0020072C"/>
    <w:rsid w:val="0020076A"/>
    <w:rsid w:val="002008CC"/>
    <w:rsid w:val="00200958"/>
    <w:rsid w:val="00200CA3"/>
    <w:rsid w:val="00200EA3"/>
    <w:rsid w:val="00200EBE"/>
    <w:rsid w:val="00201088"/>
    <w:rsid w:val="002012C8"/>
    <w:rsid w:val="00201484"/>
    <w:rsid w:val="00201636"/>
    <w:rsid w:val="00201706"/>
    <w:rsid w:val="002018FD"/>
    <w:rsid w:val="00201901"/>
    <w:rsid w:val="00201D11"/>
    <w:rsid w:val="0020238A"/>
    <w:rsid w:val="00202531"/>
    <w:rsid w:val="00202734"/>
    <w:rsid w:val="00202811"/>
    <w:rsid w:val="00202BD5"/>
    <w:rsid w:val="00202CAB"/>
    <w:rsid w:val="00202D33"/>
    <w:rsid w:val="00202D63"/>
    <w:rsid w:val="00202D76"/>
    <w:rsid w:val="00202E4F"/>
    <w:rsid w:val="00203755"/>
    <w:rsid w:val="0020381C"/>
    <w:rsid w:val="002038D6"/>
    <w:rsid w:val="00203947"/>
    <w:rsid w:val="00203A3F"/>
    <w:rsid w:val="00203A7B"/>
    <w:rsid w:val="00203B9F"/>
    <w:rsid w:val="00203D11"/>
    <w:rsid w:val="00203E69"/>
    <w:rsid w:val="00204255"/>
    <w:rsid w:val="002043C6"/>
    <w:rsid w:val="00204594"/>
    <w:rsid w:val="002045D4"/>
    <w:rsid w:val="002047AA"/>
    <w:rsid w:val="00204C0F"/>
    <w:rsid w:val="00204F14"/>
    <w:rsid w:val="0020504D"/>
    <w:rsid w:val="002050D4"/>
    <w:rsid w:val="002054D4"/>
    <w:rsid w:val="00205560"/>
    <w:rsid w:val="0020559B"/>
    <w:rsid w:val="00205C1B"/>
    <w:rsid w:val="00206077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41B"/>
    <w:rsid w:val="002074AD"/>
    <w:rsid w:val="00207832"/>
    <w:rsid w:val="002078E6"/>
    <w:rsid w:val="00207B9F"/>
    <w:rsid w:val="00210090"/>
    <w:rsid w:val="002102BD"/>
    <w:rsid w:val="0021054D"/>
    <w:rsid w:val="002108CD"/>
    <w:rsid w:val="002109F3"/>
    <w:rsid w:val="00210C91"/>
    <w:rsid w:val="00210F9D"/>
    <w:rsid w:val="00211455"/>
    <w:rsid w:val="002115E9"/>
    <w:rsid w:val="002116C5"/>
    <w:rsid w:val="0021178F"/>
    <w:rsid w:val="002117CE"/>
    <w:rsid w:val="00211A7C"/>
    <w:rsid w:val="00211AFA"/>
    <w:rsid w:val="00211B4C"/>
    <w:rsid w:val="00211CB6"/>
    <w:rsid w:val="00211D96"/>
    <w:rsid w:val="00211F92"/>
    <w:rsid w:val="00211FDA"/>
    <w:rsid w:val="0021220E"/>
    <w:rsid w:val="00212640"/>
    <w:rsid w:val="0021271E"/>
    <w:rsid w:val="0021287D"/>
    <w:rsid w:val="00212C8A"/>
    <w:rsid w:val="00213097"/>
    <w:rsid w:val="002131C2"/>
    <w:rsid w:val="00213244"/>
    <w:rsid w:val="0021327E"/>
    <w:rsid w:val="002134EA"/>
    <w:rsid w:val="002135BD"/>
    <w:rsid w:val="002136F3"/>
    <w:rsid w:val="002138D2"/>
    <w:rsid w:val="00213A4F"/>
    <w:rsid w:val="00213B00"/>
    <w:rsid w:val="00213B84"/>
    <w:rsid w:val="00213C56"/>
    <w:rsid w:val="002141C4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5EB8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17F72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1FB4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9B9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1B7"/>
    <w:rsid w:val="0022523F"/>
    <w:rsid w:val="002253FE"/>
    <w:rsid w:val="002254FF"/>
    <w:rsid w:val="00225A92"/>
    <w:rsid w:val="00225D19"/>
    <w:rsid w:val="00225DCF"/>
    <w:rsid w:val="00226311"/>
    <w:rsid w:val="002265BA"/>
    <w:rsid w:val="00226958"/>
    <w:rsid w:val="00226B21"/>
    <w:rsid w:val="00227123"/>
    <w:rsid w:val="002271AA"/>
    <w:rsid w:val="00227291"/>
    <w:rsid w:val="0022736F"/>
    <w:rsid w:val="002273EE"/>
    <w:rsid w:val="00227545"/>
    <w:rsid w:val="00227555"/>
    <w:rsid w:val="002275E4"/>
    <w:rsid w:val="00227646"/>
    <w:rsid w:val="00227785"/>
    <w:rsid w:val="002277C2"/>
    <w:rsid w:val="00227988"/>
    <w:rsid w:val="002279DA"/>
    <w:rsid w:val="00227A4F"/>
    <w:rsid w:val="00227E42"/>
    <w:rsid w:val="00227F4C"/>
    <w:rsid w:val="00230438"/>
    <w:rsid w:val="00230754"/>
    <w:rsid w:val="0023080E"/>
    <w:rsid w:val="00230A4D"/>
    <w:rsid w:val="00230A85"/>
    <w:rsid w:val="00230B99"/>
    <w:rsid w:val="00230C7A"/>
    <w:rsid w:val="00230E56"/>
    <w:rsid w:val="00230F81"/>
    <w:rsid w:val="00230FC8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2983"/>
    <w:rsid w:val="00232AA9"/>
    <w:rsid w:val="00233012"/>
    <w:rsid w:val="002330D7"/>
    <w:rsid w:val="002334BB"/>
    <w:rsid w:val="00233529"/>
    <w:rsid w:val="002335B5"/>
    <w:rsid w:val="002338AE"/>
    <w:rsid w:val="00233AAA"/>
    <w:rsid w:val="00233B8A"/>
    <w:rsid w:val="00233CFB"/>
    <w:rsid w:val="0023402D"/>
    <w:rsid w:val="0023445B"/>
    <w:rsid w:val="0023457A"/>
    <w:rsid w:val="002346D9"/>
    <w:rsid w:val="0023497A"/>
    <w:rsid w:val="002349FF"/>
    <w:rsid w:val="00234BA8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3B"/>
    <w:rsid w:val="002363AE"/>
    <w:rsid w:val="00236438"/>
    <w:rsid w:val="00236654"/>
    <w:rsid w:val="0023665C"/>
    <w:rsid w:val="0023678E"/>
    <w:rsid w:val="00236B2A"/>
    <w:rsid w:val="00236BBF"/>
    <w:rsid w:val="00236E25"/>
    <w:rsid w:val="00236EFF"/>
    <w:rsid w:val="002373E7"/>
    <w:rsid w:val="0023760E"/>
    <w:rsid w:val="0023769E"/>
    <w:rsid w:val="0023787A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51B"/>
    <w:rsid w:val="0024263A"/>
    <w:rsid w:val="0024278E"/>
    <w:rsid w:val="00242A97"/>
    <w:rsid w:val="00242B18"/>
    <w:rsid w:val="00242BDC"/>
    <w:rsid w:val="00242DBC"/>
    <w:rsid w:val="00242E4C"/>
    <w:rsid w:val="002430B5"/>
    <w:rsid w:val="00243142"/>
    <w:rsid w:val="002431B3"/>
    <w:rsid w:val="002431C8"/>
    <w:rsid w:val="002432B5"/>
    <w:rsid w:val="002434C1"/>
    <w:rsid w:val="002434C2"/>
    <w:rsid w:val="00243648"/>
    <w:rsid w:val="002437FA"/>
    <w:rsid w:val="00243880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419"/>
    <w:rsid w:val="00245672"/>
    <w:rsid w:val="002456DC"/>
    <w:rsid w:val="00245712"/>
    <w:rsid w:val="00245745"/>
    <w:rsid w:val="002458FB"/>
    <w:rsid w:val="00245CB2"/>
    <w:rsid w:val="00245CB5"/>
    <w:rsid w:val="00245CC5"/>
    <w:rsid w:val="00245EFC"/>
    <w:rsid w:val="0024601F"/>
    <w:rsid w:val="00246331"/>
    <w:rsid w:val="002465B1"/>
    <w:rsid w:val="00246A80"/>
    <w:rsid w:val="00246C2D"/>
    <w:rsid w:val="00246E0D"/>
    <w:rsid w:val="00246E70"/>
    <w:rsid w:val="00246FFE"/>
    <w:rsid w:val="002472EF"/>
    <w:rsid w:val="002475BE"/>
    <w:rsid w:val="00247DAE"/>
    <w:rsid w:val="00247DEA"/>
    <w:rsid w:val="00247F01"/>
    <w:rsid w:val="00250096"/>
    <w:rsid w:val="00250423"/>
    <w:rsid w:val="0025048D"/>
    <w:rsid w:val="0025049E"/>
    <w:rsid w:val="002505DE"/>
    <w:rsid w:val="002505E1"/>
    <w:rsid w:val="002508F1"/>
    <w:rsid w:val="00250945"/>
    <w:rsid w:val="00250DFD"/>
    <w:rsid w:val="00250F8B"/>
    <w:rsid w:val="00250FCE"/>
    <w:rsid w:val="0025105F"/>
    <w:rsid w:val="0025127C"/>
    <w:rsid w:val="002512CA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0EE"/>
    <w:rsid w:val="0025229B"/>
    <w:rsid w:val="0025238C"/>
    <w:rsid w:val="0025242A"/>
    <w:rsid w:val="00252647"/>
    <w:rsid w:val="00252982"/>
    <w:rsid w:val="00252A5D"/>
    <w:rsid w:val="00252DAB"/>
    <w:rsid w:val="00252F16"/>
    <w:rsid w:val="00253076"/>
    <w:rsid w:val="002530EF"/>
    <w:rsid w:val="00253129"/>
    <w:rsid w:val="0025339E"/>
    <w:rsid w:val="002533B5"/>
    <w:rsid w:val="002533DC"/>
    <w:rsid w:val="002535F0"/>
    <w:rsid w:val="002538BA"/>
    <w:rsid w:val="002539B7"/>
    <w:rsid w:val="002539C6"/>
    <w:rsid w:val="00253DCD"/>
    <w:rsid w:val="00253ECD"/>
    <w:rsid w:val="00253FB6"/>
    <w:rsid w:val="00254394"/>
    <w:rsid w:val="00254396"/>
    <w:rsid w:val="0025462E"/>
    <w:rsid w:val="002547BF"/>
    <w:rsid w:val="002547DB"/>
    <w:rsid w:val="00254B04"/>
    <w:rsid w:val="00254E53"/>
    <w:rsid w:val="00254E57"/>
    <w:rsid w:val="00254F1B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6FC0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A40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4D2E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D52"/>
    <w:rsid w:val="00266E5C"/>
    <w:rsid w:val="00267024"/>
    <w:rsid w:val="0026727C"/>
    <w:rsid w:val="002672C5"/>
    <w:rsid w:val="00267396"/>
    <w:rsid w:val="0026743F"/>
    <w:rsid w:val="0026753E"/>
    <w:rsid w:val="00267975"/>
    <w:rsid w:val="0027000F"/>
    <w:rsid w:val="002707C7"/>
    <w:rsid w:val="0027104F"/>
    <w:rsid w:val="0027159B"/>
    <w:rsid w:val="00271B86"/>
    <w:rsid w:val="00271D6F"/>
    <w:rsid w:val="00271E2F"/>
    <w:rsid w:val="0027214E"/>
    <w:rsid w:val="00272B19"/>
    <w:rsid w:val="00272CDD"/>
    <w:rsid w:val="00272D23"/>
    <w:rsid w:val="00272E7A"/>
    <w:rsid w:val="00272E88"/>
    <w:rsid w:val="00272FC5"/>
    <w:rsid w:val="00273053"/>
    <w:rsid w:val="0027334A"/>
    <w:rsid w:val="0027355A"/>
    <w:rsid w:val="0027357E"/>
    <w:rsid w:val="0027358C"/>
    <w:rsid w:val="00273899"/>
    <w:rsid w:val="00273CA1"/>
    <w:rsid w:val="00273D2A"/>
    <w:rsid w:val="00273D8E"/>
    <w:rsid w:val="00273DCF"/>
    <w:rsid w:val="00273E52"/>
    <w:rsid w:val="00274311"/>
    <w:rsid w:val="002744EF"/>
    <w:rsid w:val="00274829"/>
    <w:rsid w:val="00274843"/>
    <w:rsid w:val="002749E9"/>
    <w:rsid w:val="00274A14"/>
    <w:rsid w:val="00274BF7"/>
    <w:rsid w:val="00274C18"/>
    <w:rsid w:val="00274DE8"/>
    <w:rsid w:val="00274E5F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6CBC"/>
    <w:rsid w:val="00277047"/>
    <w:rsid w:val="002771CC"/>
    <w:rsid w:val="00277283"/>
    <w:rsid w:val="002772F7"/>
    <w:rsid w:val="0027730D"/>
    <w:rsid w:val="0027745D"/>
    <w:rsid w:val="002778E4"/>
    <w:rsid w:val="00277984"/>
    <w:rsid w:val="00280018"/>
    <w:rsid w:val="0028005E"/>
    <w:rsid w:val="002802A0"/>
    <w:rsid w:val="00280768"/>
    <w:rsid w:val="00280B96"/>
    <w:rsid w:val="00280BBD"/>
    <w:rsid w:val="00280BF1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8C2"/>
    <w:rsid w:val="00282905"/>
    <w:rsid w:val="00282964"/>
    <w:rsid w:val="0028299E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6FB"/>
    <w:rsid w:val="002857A0"/>
    <w:rsid w:val="0028581D"/>
    <w:rsid w:val="0028593E"/>
    <w:rsid w:val="00285AD6"/>
    <w:rsid w:val="00285ADB"/>
    <w:rsid w:val="00285AF5"/>
    <w:rsid w:val="00285B33"/>
    <w:rsid w:val="00286303"/>
    <w:rsid w:val="002864AF"/>
    <w:rsid w:val="00286617"/>
    <w:rsid w:val="00286644"/>
    <w:rsid w:val="00286671"/>
    <w:rsid w:val="00286C19"/>
    <w:rsid w:val="00286DF1"/>
    <w:rsid w:val="00287FA7"/>
    <w:rsid w:val="002900E8"/>
    <w:rsid w:val="0029039B"/>
    <w:rsid w:val="0029046A"/>
    <w:rsid w:val="00290558"/>
    <w:rsid w:val="002906DC"/>
    <w:rsid w:val="00290792"/>
    <w:rsid w:val="00290805"/>
    <w:rsid w:val="00290862"/>
    <w:rsid w:val="00290A65"/>
    <w:rsid w:val="00290CBB"/>
    <w:rsid w:val="00290D0A"/>
    <w:rsid w:val="00290FFD"/>
    <w:rsid w:val="00291158"/>
    <w:rsid w:val="0029118D"/>
    <w:rsid w:val="002914B9"/>
    <w:rsid w:val="00291580"/>
    <w:rsid w:val="00291779"/>
    <w:rsid w:val="002917DD"/>
    <w:rsid w:val="002918CB"/>
    <w:rsid w:val="0029198F"/>
    <w:rsid w:val="00291C91"/>
    <w:rsid w:val="00291E5A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4B"/>
    <w:rsid w:val="00293475"/>
    <w:rsid w:val="002938FD"/>
    <w:rsid w:val="00293AC9"/>
    <w:rsid w:val="00293B0D"/>
    <w:rsid w:val="00293D40"/>
    <w:rsid w:val="00293DAA"/>
    <w:rsid w:val="002941BC"/>
    <w:rsid w:val="0029420F"/>
    <w:rsid w:val="00294264"/>
    <w:rsid w:val="00294959"/>
    <w:rsid w:val="00294A67"/>
    <w:rsid w:val="00294C3F"/>
    <w:rsid w:val="00294C8E"/>
    <w:rsid w:val="00294D87"/>
    <w:rsid w:val="00294F77"/>
    <w:rsid w:val="0029518E"/>
    <w:rsid w:val="0029524F"/>
    <w:rsid w:val="00295264"/>
    <w:rsid w:val="002954F6"/>
    <w:rsid w:val="00295868"/>
    <w:rsid w:val="00295933"/>
    <w:rsid w:val="00295995"/>
    <w:rsid w:val="00295B75"/>
    <w:rsid w:val="0029610B"/>
    <w:rsid w:val="002963E1"/>
    <w:rsid w:val="002966BE"/>
    <w:rsid w:val="002966C7"/>
    <w:rsid w:val="00296731"/>
    <w:rsid w:val="00296E2C"/>
    <w:rsid w:val="00296E49"/>
    <w:rsid w:val="00296F98"/>
    <w:rsid w:val="002975B1"/>
    <w:rsid w:val="00297A7E"/>
    <w:rsid w:val="00297B4A"/>
    <w:rsid w:val="002A0071"/>
    <w:rsid w:val="002A0123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7EF"/>
    <w:rsid w:val="002A4912"/>
    <w:rsid w:val="002A49E9"/>
    <w:rsid w:val="002A4A18"/>
    <w:rsid w:val="002A4ECB"/>
    <w:rsid w:val="002A525B"/>
    <w:rsid w:val="002A57A0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203"/>
    <w:rsid w:val="002B0660"/>
    <w:rsid w:val="002B06E2"/>
    <w:rsid w:val="002B089D"/>
    <w:rsid w:val="002B0B7B"/>
    <w:rsid w:val="002B0E2E"/>
    <w:rsid w:val="002B1303"/>
    <w:rsid w:val="002B149E"/>
    <w:rsid w:val="002B1590"/>
    <w:rsid w:val="002B1600"/>
    <w:rsid w:val="002B16B1"/>
    <w:rsid w:val="002B19FC"/>
    <w:rsid w:val="002B1A65"/>
    <w:rsid w:val="002B1DFE"/>
    <w:rsid w:val="002B1F44"/>
    <w:rsid w:val="002B1FDC"/>
    <w:rsid w:val="002B2091"/>
    <w:rsid w:val="002B210A"/>
    <w:rsid w:val="002B213A"/>
    <w:rsid w:val="002B2346"/>
    <w:rsid w:val="002B2515"/>
    <w:rsid w:val="002B2779"/>
    <w:rsid w:val="002B2C19"/>
    <w:rsid w:val="002B2F6A"/>
    <w:rsid w:val="002B3093"/>
    <w:rsid w:val="002B30DC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07B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50"/>
    <w:rsid w:val="002B61D8"/>
    <w:rsid w:val="002B66E3"/>
    <w:rsid w:val="002B670C"/>
    <w:rsid w:val="002B6843"/>
    <w:rsid w:val="002B6877"/>
    <w:rsid w:val="002B68A4"/>
    <w:rsid w:val="002B68E6"/>
    <w:rsid w:val="002B691D"/>
    <w:rsid w:val="002B698D"/>
    <w:rsid w:val="002B69E4"/>
    <w:rsid w:val="002B6CC2"/>
    <w:rsid w:val="002B7103"/>
    <w:rsid w:val="002B7540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1F8"/>
    <w:rsid w:val="002C129D"/>
    <w:rsid w:val="002C15AE"/>
    <w:rsid w:val="002C166A"/>
    <w:rsid w:val="002C16A6"/>
    <w:rsid w:val="002C16AC"/>
    <w:rsid w:val="002C1BF4"/>
    <w:rsid w:val="002C1C17"/>
    <w:rsid w:val="002C1E41"/>
    <w:rsid w:val="002C1E75"/>
    <w:rsid w:val="002C1EEF"/>
    <w:rsid w:val="002C1FB2"/>
    <w:rsid w:val="002C216F"/>
    <w:rsid w:val="002C2232"/>
    <w:rsid w:val="002C2464"/>
    <w:rsid w:val="002C2625"/>
    <w:rsid w:val="002C293A"/>
    <w:rsid w:val="002C3001"/>
    <w:rsid w:val="002C30A5"/>
    <w:rsid w:val="002C30AD"/>
    <w:rsid w:val="002C31C1"/>
    <w:rsid w:val="002C340B"/>
    <w:rsid w:val="002C35A5"/>
    <w:rsid w:val="002C369E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1E"/>
    <w:rsid w:val="002C784D"/>
    <w:rsid w:val="002C7B42"/>
    <w:rsid w:val="002D07CD"/>
    <w:rsid w:val="002D07E9"/>
    <w:rsid w:val="002D0952"/>
    <w:rsid w:val="002D0A31"/>
    <w:rsid w:val="002D0B17"/>
    <w:rsid w:val="002D0EBC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1F8B"/>
    <w:rsid w:val="002D206A"/>
    <w:rsid w:val="002D2506"/>
    <w:rsid w:val="002D2533"/>
    <w:rsid w:val="002D2759"/>
    <w:rsid w:val="002D2960"/>
    <w:rsid w:val="002D3400"/>
    <w:rsid w:val="002D3515"/>
    <w:rsid w:val="002D38BC"/>
    <w:rsid w:val="002D3CE0"/>
    <w:rsid w:val="002D3E1A"/>
    <w:rsid w:val="002D3EA0"/>
    <w:rsid w:val="002D4141"/>
    <w:rsid w:val="002D4329"/>
    <w:rsid w:val="002D444E"/>
    <w:rsid w:val="002D4C58"/>
    <w:rsid w:val="002D500C"/>
    <w:rsid w:val="002D5239"/>
    <w:rsid w:val="002D5240"/>
    <w:rsid w:val="002D5256"/>
    <w:rsid w:val="002D5765"/>
    <w:rsid w:val="002D5BC7"/>
    <w:rsid w:val="002D64F2"/>
    <w:rsid w:val="002D6871"/>
    <w:rsid w:val="002D68A2"/>
    <w:rsid w:val="002D68B4"/>
    <w:rsid w:val="002D6D42"/>
    <w:rsid w:val="002D6F06"/>
    <w:rsid w:val="002D7019"/>
    <w:rsid w:val="002D7052"/>
    <w:rsid w:val="002D7187"/>
    <w:rsid w:val="002D7384"/>
    <w:rsid w:val="002D7427"/>
    <w:rsid w:val="002D7C30"/>
    <w:rsid w:val="002D7D91"/>
    <w:rsid w:val="002D7F36"/>
    <w:rsid w:val="002D7F98"/>
    <w:rsid w:val="002D7FA1"/>
    <w:rsid w:val="002E00DF"/>
    <w:rsid w:val="002E013F"/>
    <w:rsid w:val="002E0241"/>
    <w:rsid w:val="002E0279"/>
    <w:rsid w:val="002E0626"/>
    <w:rsid w:val="002E06F1"/>
    <w:rsid w:val="002E0C4B"/>
    <w:rsid w:val="002E0CC6"/>
    <w:rsid w:val="002E0CE6"/>
    <w:rsid w:val="002E0D41"/>
    <w:rsid w:val="002E0D89"/>
    <w:rsid w:val="002E0E1F"/>
    <w:rsid w:val="002E113B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0A5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686"/>
    <w:rsid w:val="002E6B27"/>
    <w:rsid w:val="002E6D46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ADA"/>
    <w:rsid w:val="002F3B09"/>
    <w:rsid w:val="002F3B94"/>
    <w:rsid w:val="002F3D3B"/>
    <w:rsid w:val="002F3D9B"/>
    <w:rsid w:val="002F3EDE"/>
    <w:rsid w:val="002F3F6C"/>
    <w:rsid w:val="002F3FCF"/>
    <w:rsid w:val="002F3FDE"/>
    <w:rsid w:val="002F436C"/>
    <w:rsid w:val="002F456B"/>
    <w:rsid w:val="002F478D"/>
    <w:rsid w:val="002F4A74"/>
    <w:rsid w:val="002F4FE6"/>
    <w:rsid w:val="002F5019"/>
    <w:rsid w:val="002F5840"/>
    <w:rsid w:val="002F59C9"/>
    <w:rsid w:val="002F5A1F"/>
    <w:rsid w:val="002F5A9A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1D"/>
    <w:rsid w:val="002F7CDE"/>
    <w:rsid w:val="002F7F09"/>
    <w:rsid w:val="0030047A"/>
    <w:rsid w:val="003004F9"/>
    <w:rsid w:val="0030075E"/>
    <w:rsid w:val="003008E1"/>
    <w:rsid w:val="00300944"/>
    <w:rsid w:val="00300A3D"/>
    <w:rsid w:val="00300C11"/>
    <w:rsid w:val="00300CDE"/>
    <w:rsid w:val="00300DC6"/>
    <w:rsid w:val="0030118B"/>
    <w:rsid w:val="00301552"/>
    <w:rsid w:val="00301774"/>
    <w:rsid w:val="00301BC5"/>
    <w:rsid w:val="00301BF1"/>
    <w:rsid w:val="00301C87"/>
    <w:rsid w:val="00301CED"/>
    <w:rsid w:val="00301E59"/>
    <w:rsid w:val="00301EBC"/>
    <w:rsid w:val="0030213B"/>
    <w:rsid w:val="003021AC"/>
    <w:rsid w:val="00302339"/>
    <w:rsid w:val="00302477"/>
    <w:rsid w:val="00302603"/>
    <w:rsid w:val="00302634"/>
    <w:rsid w:val="00302658"/>
    <w:rsid w:val="00302C1E"/>
    <w:rsid w:val="00302D43"/>
    <w:rsid w:val="00302D91"/>
    <w:rsid w:val="00302E0C"/>
    <w:rsid w:val="003030CB"/>
    <w:rsid w:val="00303186"/>
    <w:rsid w:val="0030352B"/>
    <w:rsid w:val="0030391A"/>
    <w:rsid w:val="00303D56"/>
    <w:rsid w:val="00303E1E"/>
    <w:rsid w:val="00304187"/>
    <w:rsid w:val="003044BE"/>
    <w:rsid w:val="003046CC"/>
    <w:rsid w:val="0030490B"/>
    <w:rsid w:val="003049C9"/>
    <w:rsid w:val="00304BC6"/>
    <w:rsid w:val="00304D2A"/>
    <w:rsid w:val="00304F0F"/>
    <w:rsid w:val="0030502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A9E"/>
    <w:rsid w:val="00306D83"/>
    <w:rsid w:val="00306F45"/>
    <w:rsid w:val="00307124"/>
    <w:rsid w:val="00307345"/>
    <w:rsid w:val="003073FC"/>
    <w:rsid w:val="00307485"/>
    <w:rsid w:val="003076F6"/>
    <w:rsid w:val="003079F5"/>
    <w:rsid w:val="00310208"/>
    <w:rsid w:val="00310366"/>
    <w:rsid w:val="00310392"/>
    <w:rsid w:val="0031072B"/>
    <w:rsid w:val="003107E2"/>
    <w:rsid w:val="00310E57"/>
    <w:rsid w:val="003110C9"/>
    <w:rsid w:val="003112E3"/>
    <w:rsid w:val="00311591"/>
    <w:rsid w:val="00311727"/>
    <w:rsid w:val="00311A0B"/>
    <w:rsid w:val="00311BB1"/>
    <w:rsid w:val="00311EEE"/>
    <w:rsid w:val="00312001"/>
    <w:rsid w:val="00312373"/>
    <w:rsid w:val="003123A3"/>
    <w:rsid w:val="0031289A"/>
    <w:rsid w:val="00312CAA"/>
    <w:rsid w:val="00312CFE"/>
    <w:rsid w:val="00312D54"/>
    <w:rsid w:val="00312F84"/>
    <w:rsid w:val="003130FF"/>
    <w:rsid w:val="0031310C"/>
    <w:rsid w:val="0031319B"/>
    <w:rsid w:val="00313335"/>
    <w:rsid w:val="00313623"/>
    <w:rsid w:val="0031364B"/>
    <w:rsid w:val="003136C8"/>
    <w:rsid w:val="00313761"/>
    <w:rsid w:val="003139F5"/>
    <w:rsid w:val="00313A4E"/>
    <w:rsid w:val="00313E3D"/>
    <w:rsid w:val="00313E50"/>
    <w:rsid w:val="00313EA8"/>
    <w:rsid w:val="00313F24"/>
    <w:rsid w:val="00313F2B"/>
    <w:rsid w:val="0031417E"/>
    <w:rsid w:val="00314665"/>
    <w:rsid w:val="0031489E"/>
    <w:rsid w:val="003149DC"/>
    <w:rsid w:val="00314BE4"/>
    <w:rsid w:val="00314EB8"/>
    <w:rsid w:val="00314F22"/>
    <w:rsid w:val="00314F4B"/>
    <w:rsid w:val="00314F86"/>
    <w:rsid w:val="00314FCF"/>
    <w:rsid w:val="003151EE"/>
    <w:rsid w:val="00316171"/>
    <w:rsid w:val="003162DC"/>
    <w:rsid w:val="003164E2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F90"/>
    <w:rsid w:val="003200E4"/>
    <w:rsid w:val="00320221"/>
    <w:rsid w:val="0032046B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B3C"/>
    <w:rsid w:val="00321DB4"/>
    <w:rsid w:val="00321E8F"/>
    <w:rsid w:val="00322028"/>
    <w:rsid w:val="00322201"/>
    <w:rsid w:val="0032277C"/>
    <w:rsid w:val="003229C8"/>
    <w:rsid w:val="00322A70"/>
    <w:rsid w:val="00322B68"/>
    <w:rsid w:val="00322DEE"/>
    <w:rsid w:val="00322F44"/>
    <w:rsid w:val="0032357A"/>
    <w:rsid w:val="003235BB"/>
    <w:rsid w:val="003237BB"/>
    <w:rsid w:val="0032386B"/>
    <w:rsid w:val="0032396B"/>
    <w:rsid w:val="00323971"/>
    <w:rsid w:val="0032399E"/>
    <w:rsid w:val="00323A8A"/>
    <w:rsid w:val="00323E0D"/>
    <w:rsid w:val="00323EFC"/>
    <w:rsid w:val="00323F24"/>
    <w:rsid w:val="00324055"/>
    <w:rsid w:val="00324400"/>
    <w:rsid w:val="00324680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20D"/>
    <w:rsid w:val="003264CA"/>
    <w:rsid w:val="00326624"/>
    <w:rsid w:val="003267FD"/>
    <w:rsid w:val="00326B51"/>
    <w:rsid w:val="00326BD3"/>
    <w:rsid w:val="00326C24"/>
    <w:rsid w:val="00327373"/>
    <w:rsid w:val="003273E0"/>
    <w:rsid w:val="00327563"/>
    <w:rsid w:val="003276AC"/>
    <w:rsid w:val="00327880"/>
    <w:rsid w:val="00327CDF"/>
    <w:rsid w:val="00327DF5"/>
    <w:rsid w:val="00327E04"/>
    <w:rsid w:val="00327FD2"/>
    <w:rsid w:val="00330069"/>
    <w:rsid w:val="00330286"/>
    <w:rsid w:val="003303F3"/>
    <w:rsid w:val="003306A5"/>
    <w:rsid w:val="003307A2"/>
    <w:rsid w:val="00330C36"/>
    <w:rsid w:val="00330DAB"/>
    <w:rsid w:val="00330EB7"/>
    <w:rsid w:val="00330F21"/>
    <w:rsid w:val="00331012"/>
    <w:rsid w:val="0033128D"/>
    <w:rsid w:val="0033199A"/>
    <w:rsid w:val="003319F5"/>
    <w:rsid w:val="00331F98"/>
    <w:rsid w:val="00332070"/>
    <w:rsid w:val="0033211C"/>
    <w:rsid w:val="00332196"/>
    <w:rsid w:val="003326CA"/>
    <w:rsid w:val="00332755"/>
    <w:rsid w:val="0033286E"/>
    <w:rsid w:val="00332C41"/>
    <w:rsid w:val="00332F2A"/>
    <w:rsid w:val="003331AD"/>
    <w:rsid w:val="003331CB"/>
    <w:rsid w:val="003331F0"/>
    <w:rsid w:val="0033343F"/>
    <w:rsid w:val="0033392A"/>
    <w:rsid w:val="00333A3C"/>
    <w:rsid w:val="00333CB2"/>
    <w:rsid w:val="00333EA0"/>
    <w:rsid w:val="00333F48"/>
    <w:rsid w:val="00334352"/>
    <w:rsid w:val="00334390"/>
    <w:rsid w:val="0033458A"/>
    <w:rsid w:val="00334F63"/>
    <w:rsid w:val="003351CF"/>
    <w:rsid w:val="00335409"/>
    <w:rsid w:val="00335568"/>
    <w:rsid w:val="0033594C"/>
    <w:rsid w:val="00335B1E"/>
    <w:rsid w:val="00335C7E"/>
    <w:rsid w:val="00335FCD"/>
    <w:rsid w:val="0033606D"/>
    <w:rsid w:val="00336E86"/>
    <w:rsid w:val="00336F39"/>
    <w:rsid w:val="00337076"/>
    <w:rsid w:val="0033708B"/>
    <w:rsid w:val="003370DD"/>
    <w:rsid w:val="003370E1"/>
    <w:rsid w:val="003376BE"/>
    <w:rsid w:val="00337711"/>
    <w:rsid w:val="0033781D"/>
    <w:rsid w:val="00337954"/>
    <w:rsid w:val="003379C4"/>
    <w:rsid w:val="00337A83"/>
    <w:rsid w:val="00337DAE"/>
    <w:rsid w:val="00337E59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C8"/>
    <w:rsid w:val="003410F7"/>
    <w:rsid w:val="00341242"/>
    <w:rsid w:val="00341354"/>
    <w:rsid w:val="00341547"/>
    <w:rsid w:val="00341865"/>
    <w:rsid w:val="0034195B"/>
    <w:rsid w:val="00341A47"/>
    <w:rsid w:val="00341B7F"/>
    <w:rsid w:val="00341C07"/>
    <w:rsid w:val="00341E01"/>
    <w:rsid w:val="003420AD"/>
    <w:rsid w:val="00342180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65A"/>
    <w:rsid w:val="0034489F"/>
    <w:rsid w:val="003449F4"/>
    <w:rsid w:val="00344C41"/>
    <w:rsid w:val="00344CBF"/>
    <w:rsid w:val="00344E95"/>
    <w:rsid w:val="00344F65"/>
    <w:rsid w:val="00344FAC"/>
    <w:rsid w:val="00344FBC"/>
    <w:rsid w:val="00345090"/>
    <w:rsid w:val="0034532A"/>
    <w:rsid w:val="00345528"/>
    <w:rsid w:val="003457A7"/>
    <w:rsid w:val="00345B6A"/>
    <w:rsid w:val="00345CB6"/>
    <w:rsid w:val="00345E16"/>
    <w:rsid w:val="00345FD5"/>
    <w:rsid w:val="003462AF"/>
    <w:rsid w:val="00346307"/>
    <w:rsid w:val="003463C0"/>
    <w:rsid w:val="0034664E"/>
    <w:rsid w:val="0034674D"/>
    <w:rsid w:val="00346966"/>
    <w:rsid w:val="00346971"/>
    <w:rsid w:val="00346AF6"/>
    <w:rsid w:val="00346B13"/>
    <w:rsid w:val="00346C79"/>
    <w:rsid w:val="00346CB3"/>
    <w:rsid w:val="00346D4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8AF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5DE"/>
    <w:rsid w:val="00352A37"/>
    <w:rsid w:val="00352C2C"/>
    <w:rsid w:val="00352D30"/>
    <w:rsid w:val="003537F5"/>
    <w:rsid w:val="00353816"/>
    <w:rsid w:val="00353A8D"/>
    <w:rsid w:val="003546D9"/>
    <w:rsid w:val="0035484F"/>
    <w:rsid w:val="003549F5"/>
    <w:rsid w:val="00354A4A"/>
    <w:rsid w:val="00354E46"/>
    <w:rsid w:val="003551F7"/>
    <w:rsid w:val="00355258"/>
    <w:rsid w:val="003552F6"/>
    <w:rsid w:val="003554C1"/>
    <w:rsid w:val="0035556E"/>
    <w:rsid w:val="00355756"/>
    <w:rsid w:val="003557BB"/>
    <w:rsid w:val="0035583A"/>
    <w:rsid w:val="00355911"/>
    <w:rsid w:val="003559EF"/>
    <w:rsid w:val="00355A0C"/>
    <w:rsid w:val="00355A9A"/>
    <w:rsid w:val="00355DAE"/>
    <w:rsid w:val="00355DD8"/>
    <w:rsid w:val="00355EF2"/>
    <w:rsid w:val="00355FE3"/>
    <w:rsid w:val="003560EC"/>
    <w:rsid w:val="0035616A"/>
    <w:rsid w:val="003563D5"/>
    <w:rsid w:val="0035640D"/>
    <w:rsid w:val="003567BD"/>
    <w:rsid w:val="00356989"/>
    <w:rsid w:val="00356C2E"/>
    <w:rsid w:val="0035701E"/>
    <w:rsid w:val="0035720A"/>
    <w:rsid w:val="00357223"/>
    <w:rsid w:val="0035740D"/>
    <w:rsid w:val="00357688"/>
    <w:rsid w:val="003576B7"/>
    <w:rsid w:val="0035771B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0F6C"/>
    <w:rsid w:val="00361022"/>
    <w:rsid w:val="003618DE"/>
    <w:rsid w:val="00361900"/>
    <w:rsid w:val="00361B11"/>
    <w:rsid w:val="00362155"/>
    <w:rsid w:val="00362174"/>
    <w:rsid w:val="00362344"/>
    <w:rsid w:val="003623AA"/>
    <w:rsid w:val="0036244B"/>
    <w:rsid w:val="003626C2"/>
    <w:rsid w:val="00362A8F"/>
    <w:rsid w:val="00362C20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23"/>
    <w:rsid w:val="00364CA4"/>
    <w:rsid w:val="0036509A"/>
    <w:rsid w:val="003650FF"/>
    <w:rsid w:val="003651EE"/>
    <w:rsid w:val="003652E2"/>
    <w:rsid w:val="0036548A"/>
    <w:rsid w:val="003655AD"/>
    <w:rsid w:val="00365706"/>
    <w:rsid w:val="00365BBC"/>
    <w:rsid w:val="00365FE4"/>
    <w:rsid w:val="003664A1"/>
    <w:rsid w:val="00366504"/>
    <w:rsid w:val="00366506"/>
    <w:rsid w:val="00366EC9"/>
    <w:rsid w:val="00366FDD"/>
    <w:rsid w:val="00367220"/>
    <w:rsid w:val="003674CB"/>
    <w:rsid w:val="00367616"/>
    <w:rsid w:val="003677C3"/>
    <w:rsid w:val="003679C8"/>
    <w:rsid w:val="003679D7"/>
    <w:rsid w:val="00367DB0"/>
    <w:rsid w:val="00367F45"/>
    <w:rsid w:val="0037017A"/>
    <w:rsid w:val="00370411"/>
    <w:rsid w:val="0037052C"/>
    <w:rsid w:val="00370822"/>
    <w:rsid w:val="00370DA9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08"/>
    <w:rsid w:val="00372D1A"/>
    <w:rsid w:val="00372EEB"/>
    <w:rsid w:val="003730FA"/>
    <w:rsid w:val="00373148"/>
    <w:rsid w:val="00373214"/>
    <w:rsid w:val="003733A8"/>
    <w:rsid w:val="003733B1"/>
    <w:rsid w:val="0037352F"/>
    <w:rsid w:val="00373861"/>
    <w:rsid w:val="00373994"/>
    <w:rsid w:val="003739F0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605E"/>
    <w:rsid w:val="00376273"/>
    <w:rsid w:val="00376302"/>
    <w:rsid w:val="0037634F"/>
    <w:rsid w:val="00376406"/>
    <w:rsid w:val="00376CB5"/>
    <w:rsid w:val="00376F17"/>
    <w:rsid w:val="00377076"/>
    <w:rsid w:val="003770D0"/>
    <w:rsid w:val="00377107"/>
    <w:rsid w:val="00377A01"/>
    <w:rsid w:val="00377CA5"/>
    <w:rsid w:val="00377CB8"/>
    <w:rsid w:val="00377CE9"/>
    <w:rsid w:val="00377DC5"/>
    <w:rsid w:val="00380402"/>
    <w:rsid w:val="00380572"/>
    <w:rsid w:val="00380A33"/>
    <w:rsid w:val="00380CFE"/>
    <w:rsid w:val="00380D9C"/>
    <w:rsid w:val="00380EFB"/>
    <w:rsid w:val="003813DD"/>
    <w:rsid w:val="0038155C"/>
    <w:rsid w:val="003817E2"/>
    <w:rsid w:val="00381BBD"/>
    <w:rsid w:val="00381EA3"/>
    <w:rsid w:val="003821B0"/>
    <w:rsid w:val="00382D03"/>
    <w:rsid w:val="003830CE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ADE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06F"/>
    <w:rsid w:val="00387362"/>
    <w:rsid w:val="00387388"/>
    <w:rsid w:val="003873D9"/>
    <w:rsid w:val="00387614"/>
    <w:rsid w:val="003876EB"/>
    <w:rsid w:val="00387856"/>
    <w:rsid w:val="003878CD"/>
    <w:rsid w:val="00387A42"/>
    <w:rsid w:val="00387ACB"/>
    <w:rsid w:val="00387AFF"/>
    <w:rsid w:val="00387B39"/>
    <w:rsid w:val="00390046"/>
    <w:rsid w:val="003902BB"/>
    <w:rsid w:val="003903C6"/>
    <w:rsid w:val="003904D5"/>
    <w:rsid w:val="0039062D"/>
    <w:rsid w:val="00390667"/>
    <w:rsid w:val="00390809"/>
    <w:rsid w:val="00390E3B"/>
    <w:rsid w:val="003910AC"/>
    <w:rsid w:val="00391252"/>
    <w:rsid w:val="003912C8"/>
    <w:rsid w:val="003914B9"/>
    <w:rsid w:val="003915D3"/>
    <w:rsid w:val="00391648"/>
    <w:rsid w:val="00391CFC"/>
    <w:rsid w:val="00391D2B"/>
    <w:rsid w:val="00392038"/>
    <w:rsid w:val="003921CF"/>
    <w:rsid w:val="0039231D"/>
    <w:rsid w:val="0039286C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0F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0E9"/>
    <w:rsid w:val="0039652E"/>
    <w:rsid w:val="0039653C"/>
    <w:rsid w:val="003966F2"/>
    <w:rsid w:val="00396930"/>
    <w:rsid w:val="00396D7C"/>
    <w:rsid w:val="00396DDB"/>
    <w:rsid w:val="00396F13"/>
    <w:rsid w:val="003971EC"/>
    <w:rsid w:val="003974EB"/>
    <w:rsid w:val="00397B36"/>
    <w:rsid w:val="00397C5E"/>
    <w:rsid w:val="00397CA1"/>
    <w:rsid w:val="00397EA2"/>
    <w:rsid w:val="00397EE6"/>
    <w:rsid w:val="003A0067"/>
    <w:rsid w:val="003A0567"/>
    <w:rsid w:val="003A05DE"/>
    <w:rsid w:val="003A06BA"/>
    <w:rsid w:val="003A08E0"/>
    <w:rsid w:val="003A092C"/>
    <w:rsid w:val="003A0961"/>
    <w:rsid w:val="003A0BA7"/>
    <w:rsid w:val="003A0E80"/>
    <w:rsid w:val="003A0EF4"/>
    <w:rsid w:val="003A0F6D"/>
    <w:rsid w:val="003A10FB"/>
    <w:rsid w:val="003A1313"/>
    <w:rsid w:val="003A13B5"/>
    <w:rsid w:val="003A19DD"/>
    <w:rsid w:val="003A20B0"/>
    <w:rsid w:val="003A2414"/>
    <w:rsid w:val="003A24DA"/>
    <w:rsid w:val="003A270E"/>
    <w:rsid w:val="003A2785"/>
    <w:rsid w:val="003A2AE0"/>
    <w:rsid w:val="003A2CF8"/>
    <w:rsid w:val="003A2D77"/>
    <w:rsid w:val="003A3593"/>
    <w:rsid w:val="003A3831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DF"/>
    <w:rsid w:val="003A45F7"/>
    <w:rsid w:val="003A4639"/>
    <w:rsid w:val="003A466B"/>
    <w:rsid w:val="003A47C4"/>
    <w:rsid w:val="003A4859"/>
    <w:rsid w:val="003A4876"/>
    <w:rsid w:val="003A48C4"/>
    <w:rsid w:val="003A496D"/>
    <w:rsid w:val="003A4FBA"/>
    <w:rsid w:val="003A4FEB"/>
    <w:rsid w:val="003A501A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B63"/>
    <w:rsid w:val="003A5C94"/>
    <w:rsid w:val="003A5F14"/>
    <w:rsid w:val="003A5FA1"/>
    <w:rsid w:val="003A617B"/>
    <w:rsid w:val="003A642C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0A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845"/>
    <w:rsid w:val="003B1DEE"/>
    <w:rsid w:val="003B1F1B"/>
    <w:rsid w:val="003B1F78"/>
    <w:rsid w:val="003B2095"/>
    <w:rsid w:val="003B2210"/>
    <w:rsid w:val="003B22E2"/>
    <w:rsid w:val="003B23FF"/>
    <w:rsid w:val="003B24B5"/>
    <w:rsid w:val="003B2516"/>
    <w:rsid w:val="003B259F"/>
    <w:rsid w:val="003B2B8E"/>
    <w:rsid w:val="003B2E13"/>
    <w:rsid w:val="003B3028"/>
    <w:rsid w:val="003B304E"/>
    <w:rsid w:val="003B319B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47"/>
    <w:rsid w:val="003B5780"/>
    <w:rsid w:val="003B593C"/>
    <w:rsid w:val="003B59E6"/>
    <w:rsid w:val="003B5CC5"/>
    <w:rsid w:val="003B5DF6"/>
    <w:rsid w:val="003B605D"/>
    <w:rsid w:val="003B629D"/>
    <w:rsid w:val="003B62DF"/>
    <w:rsid w:val="003B63D4"/>
    <w:rsid w:val="003B64D1"/>
    <w:rsid w:val="003B65D8"/>
    <w:rsid w:val="003B6775"/>
    <w:rsid w:val="003B67E3"/>
    <w:rsid w:val="003B6CF8"/>
    <w:rsid w:val="003B6D54"/>
    <w:rsid w:val="003B72EE"/>
    <w:rsid w:val="003B7311"/>
    <w:rsid w:val="003B73BF"/>
    <w:rsid w:val="003B77CD"/>
    <w:rsid w:val="003B78FE"/>
    <w:rsid w:val="003B795D"/>
    <w:rsid w:val="003B7969"/>
    <w:rsid w:val="003B7B1F"/>
    <w:rsid w:val="003B7D06"/>
    <w:rsid w:val="003C02B8"/>
    <w:rsid w:val="003C0634"/>
    <w:rsid w:val="003C0740"/>
    <w:rsid w:val="003C075A"/>
    <w:rsid w:val="003C077B"/>
    <w:rsid w:val="003C07A3"/>
    <w:rsid w:val="003C0859"/>
    <w:rsid w:val="003C08AE"/>
    <w:rsid w:val="003C0903"/>
    <w:rsid w:val="003C0C14"/>
    <w:rsid w:val="003C0C31"/>
    <w:rsid w:val="003C0D05"/>
    <w:rsid w:val="003C11A5"/>
    <w:rsid w:val="003C1717"/>
    <w:rsid w:val="003C1743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11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8FD"/>
    <w:rsid w:val="003C4964"/>
    <w:rsid w:val="003C499F"/>
    <w:rsid w:val="003C4B24"/>
    <w:rsid w:val="003C4F35"/>
    <w:rsid w:val="003C51A1"/>
    <w:rsid w:val="003C5547"/>
    <w:rsid w:val="003C58ED"/>
    <w:rsid w:val="003C595A"/>
    <w:rsid w:val="003C5D54"/>
    <w:rsid w:val="003C5D5A"/>
    <w:rsid w:val="003C607F"/>
    <w:rsid w:val="003C60E3"/>
    <w:rsid w:val="003C60FE"/>
    <w:rsid w:val="003C6156"/>
    <w:rsid w:val="003C62DB"/>
    <w:rsid w:val="003C6360"/>
    <w:rsid w:val="003C64E3"/>
    <w:rsid w:val="003C667E"/>
    <w:rsid w:val="003C6699"/>
    <w:rsid w:val="003C676A"/>
    <w:rsid w:val="003C695F"/>
    <w:rsid w:val="003C6A8F"/>
    <w:rsid w:val="003C6BCD"/>
    <w:rsid w:val="003C6BE1"/>
    <w:rsid w:val="003C6C41"/>
    <w:rsid w:val="003C7005"/>
    <w:rsid w:val="003C70C8"/>
    <w:rsid w:val="003C71F5"/>
    <w:rsid w:val="003C73D5"/>
    <w:rsid w:val="003C7563"/>
    <w:rsid w:val="003C77E2"/>
    <w:rsid w:val="003C7A5A"/>
    <w:rsid w:val="003C7B79"/>
    <w:rsid w:val="003C7CB7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6D1"/>
    <w:rsid w:val="003D19FC"/>
    <w:rsid w:val="003D1A10"/>
    <w:rsid w:val="003D1A50"/>
    <w:rsid w:val="003D1AF0"/>
    <w:rsid w:val="003D1C00"/>
    <w:rsid w:val="003D1CF9"/>
    <w:rsid w:val="003D202B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A1C"/>
    <w:rsid w:val="003D3D3A"/>
    <w:rsid w:val="003D3EE1"/>
    <w:rsid w:val="003D3F3E"/>
    <w:rsid w:val="003D437C"/>
    <w:rsid w:val="003D44A4"/>
    <w:rsid w:val="003D4774"/>
    <w:rsid w:val="003D4A6C"/>
    <w:rsid w:val="003D4A97"/>
    <w:rsid w:val="003D4F24"/>
    <w:rsid w:val="003D514F"/>
    <w:rsid w:val="003D5256"/>
    <w:rsid w:val="003D52EA"/>
    <w:rsid w:val="003D54DB"/>
    <w:rsid w:val="003D5FEC"/>
    <w:rsid w:val="003D6059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A86"/>
    <w:rsid w:val="003D7DAB"/>
    <w:rsid w:val="003D7EDD"/>
    <w:rsid w:val="003D7F24"/>
    <w:rsid w:val="003E0010"/>
    <w:rsid w:val="003E03D0"/>
    <w:rsid w:val="003E046B"/>
    <w:rsid w:val="003E08C1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89D"/>
    <w:rsid w:val="003E3A23"/>
    <w:rsid w:val="003E3A5A"/>
    <w:rsid w:val="003E3A70"/>
    <w:rsid w:val="003E3C9F"/>
    <w:rsid w:val="003E3DB5"/>
    <w:rsid w:val="003E3FC2"/>
    <w:rsid w:val="003E40C7"/>
    <w:rsid w:val="003E4216"/>
    <w:rsid w:val="003E44B5"/>
    <w:rsid w:val="003E4635"/>
    <w:rsid w:val="003E46E0"/>
    <w:rsid w:val="003E4834"/>
    <w:rsid w:val="003E4903"/>
    <w:rsid w:val="003E4B56"/>
    <w:rsid w:val="003E4C5E"/>
    <w:rsid w:val="003E535C"/>
    <w:rsid w:val="003E544E"/>
    <w:rsid w:val="003E5707"/>
    <w:rsid w:val="003E5A71"/>
    <w:rsid w:val="003E5B31"/>
    <w:rsid w:val="003E5C8B"/>
    <w:rsid w:val="003E5D90"/>
    <w:rsid w:val="003E5DC2"/>
    <w:rsid w:val="003E6273"/>
    <w:rsid w:val="003E6300"/>
    <w:rsid w:val="003E6515"/>
    <w:rsid w:val="003E6718"/>
    <w:rsid w:val="003E728C"/>
    <w:rsid w:val="003E732D"/>
    <w:rsid w:val="003E746C"/>
    <w:rsid w:val="003E757D"/>
    <w:rsid w:val="003E7740"/>
    <w:rsid w:val="003E7910"/>
    <w:rsid w:val="003E7FE0"/>
    <w:rsid w:val="003F0199"/>
    <w:rsid w:val="003F039F"/>
    <w:rsid w:val="003F03B5"/>
    <w:rsid w:val="003F03ED"/>
    <w:rsid w:val="003F0527"/>
    <w:rsid w:val="003F0566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261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546"/>
    <w:rsid w:val="003F6E27"/>
    <w:rsid w:val="003F71A0"/>
    <w:rsid w:val="003F71DB"/>
    <w:rsid w:val="003F71F7"/>
    <w:rsid w:val="003F725D"/>
    <w:rsid w:val="003F7403"/>
    <w:rsid w:val="003F7462"/>
    <w:rsid w:val="003F7769"/>
    <w:rsid w:val="003F7861"/>
    <w:rsid w:val="003F78E0"/>
    <w:rsid w:val="003F7B68"/>
    <w:rsid w:val="003F7D7B"/>
    <w:rsid w:val="003F7E93"/>
    <w:rsid w:val="004004BB"/>
    <w:rsid w:val="0040090F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626"/>
    <w:rsid w:val="0040297E"/>
    <w:rsid w:val="00402A2A"/>
    <w:rsid w:val="00402ACB"/>
    <w:rsid w:val="00402B14"/>
    <w:rsid w:val="00402CAC"/>
    <w:rsid w:val="00402EA4"/>
    <w:rsid w:val="00402F83"/>
    <w:rsid w:val="004030FC"/>
    <w:rsid w:val="004037C2"/>
    <w:rsid w:val="00403CBA"/>
    <w:rsid w:val="00403E72"/>
    <w:rsid w:val="00403FD8"/>
    <w:rsid w:val="004046BC"/>
    <w:rsid w:val="00404911"/>
    <w:rsid w:val="00404BF6"/>
    <w:rsid w:val="00404C63"/>
    <w:rsid w:val="00404CA4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140"/>
    <w:rsid w:val="0040637B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0FAA"/>
    <w:rsid w:val="00411114"/>
    <w:rsid w:val="004113AB"/>
    <w:rsid w:val="00411563"/>
    <w:rsid w:val="0041175A"/>
    <w:rsid w:val="004118A1"/>
    <w:rsid w:val="00411DB0"/>
    <w:rsid w:val="00411DCF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731"/>
    <w:rsid w:val="00413B39"/>
    <w:rsid w:val="00413EB8"/>
    <w:rsid w:val="00414685"/>
    <w:rsid w:val="004146E0"/>
    <w:rsid w:val="00414843"/>
    <w:rsid w:val="004148B4"/>
    <w:rsid w:val="0041490B"/>
    <w:rsid w:val="00414AE9"/>
    <w:rsid w:val="0041500F"/>
    <w:rsid w:val="0041504A"/>
    <w:rsid w:val="0041541C"/>
    <w:rsid w:val="00415538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9DF"/>
    <w:rsid w:val="00416B55"/>
    <w:rsid w:val="00416B90"/>
    <w:rsid w:val="00416BA7"/>
    <w:rsid w:val="0041703A"/>
    <w:rsid w:val="0041745D"/>
    <w:rsid w:val="00417546"/>
    <w:rsid w:val="00417595"/>
    <w:rsid w:val="00417703"/>
    <w:rsid w:val="00417754"/>
    <w:rsid w:val="004178BF"/>
    <w:rsid w:val="00420030"/>
    <w:rsid w:val="004200B8"/>
    <w:rsid w:val="004201BC"/>
    <w:rsid w:val="0042057F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13C"/>
    <w:rsid w:val="00422790"/>
    <w:rsid w:val="00422A09"/>
    <w:rsid w:val="00422AB7"/>
    <w:rsid w:val="00422BB7"/>
    <w:rsid w:val="00422F60"/>
    <w:rsid w:val="004230CE"/>
    <w:rsid w:val="004236EB"/>
    <w:rsid w:val="00423959"/>
    <w:rsid w:val="004239D3"/>
    <w:rsid w:val="00423A12"/>
    <w:rsid w:val="00423C1C"/>
    <w:rsid w:val="00423C23"/>
    <w:rsid w:val="00423F47"/>
    <w:rsid w:val="00423FB1"/>
    <w:rsid w:val="00424239"/>
    <w:rsid w:val="00424372"/>
    <w:rsid w:val="00424522"/>
    <w:rsid w:val="0042474E"/>
    <w:rsid w:val="00424862"/>
    <w:rsid w:val="0042486B"/>
    <w:rsid w:val="0042491D"/>
    <w:rsid w:val="00424952"/>
    <w:rsid w:val="00424EB6"/>
    <w:rsid w:val="00424EE0"/>
    <w:rsid w:val="00425048"/>
    <w:rsid w:val="004250AB"/>
    <w:rsid w:val="004250C9"/>
    <w:rsid w:val="004251D8"/>
    <w:rsid w:val="004251E0"/>
    <w:rsid w:val="00425306"/>
    <w:rsid w:val="00425ECA"/>
    <w:rsid w:val="00425FA5"/>
    <w:rsid w:val="004266F7"/>
    <w:rsid w:val="00426B67"/>
    <w:rsid w:val="00426F1F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1BE"/>
    <w:rsid w:val="00430319"/>
    <w:rsid w:val="0043034F"/>
    <w:rsid w:val="0043045A"/>
    <w:rsid w:val="004305AF"/>
    <w:rsid w:val="0043060B"/>
    <w:rsid w:val="004306F3"/>
    <w:rsid w:val="004307A4"/>
    <w:rsid w:val="004308E8"/>
    <w:rsid w:val="00430A8F"/>
    <w:rsid w:val="00430C74"/>
    <w:rsid w:val="00430E07"/>
    <w:rsid w:val="00430E99"/>
    <w:rsid w:val="00431277"/>
    <w:rsid w:val="0043137F"/>
    <w:rsid w:val="00431560"/>
    <w:rsid w:val="004315F6"/>
    <w:rsid w:val="0043166A"/>
    <w:rsid w:val="00431A09"/>
    <w:rsid w:val="00431BA6"/>
    <w:rsid w:val="00431C24"/>
    <w:rsid w:val="0043246C"/>
    <w:rsid w:val="00432486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59D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720"/>
    <w:rsid w:val="00434806"/>
    <w:rsid w:val="00434BFE"/>
    <w:rsid w:val="00434C4F"/>
    <w:rsid w:val="00434D50"/>
    <w:rsid w:val="00434ECB"/>
    <w:rsid w:val="004350B0"/>
    <w:rsid w:val="004353E7"/>
    <w:rsid w:val="004354FE"/>
    <w:rsid w:val="00435550"/>
    <w:rsid w:val="0043579A"/>
    <w:rsid w:val="00435E79"/>
    <w:rsid w:val="004367E8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58"/>
    <w:rsid w:val="004400B8"/>
    <w:rsid w:val="00440222"/>
    <w:rsid w:val="00440528"/>
    <w:rsid w:val="0044099C"/>
    <w:rsid w:val="00440A3F"/>
    <w:rsid w:val="00440C5A"/>
    <w:rsid w:val="00441029"/>
    <w:rsid w:val="004410A6"/>
    <w:rsid w:val="004412C1"/>
    <w:rsid w:val="0044176A"/>
    <w:rsid w:val="00441905"/>
    <w:rsid w:val="00441AB7"/>
    <w:rsid w:val="00441C17"/>
    <w:rsid w:val="00441DF2"/>
    <w:rsid w:val="00441E28"/>
    <w:rsid w:val="00441E51"/>
    <w:rsid w:val="00441E8F"/>
    <w:rsid w:val="00441F59"/>
    <w:rsid w:val="004421F2"/>
    <w:rsid w:val="00442221"/>
    <w:rsid w:val="0044225B"/>
    <w:rsid w:val="004425D4"/>
    <w:rsid w:val="004425E6"/>
    <w:rsid w:val="004425EB"/>
    <w:rsid w:val="00442775"/>
    <w:rsid w:val="004428F5"/>
    <w:rsid w:val="00442BAC"/>
    <w:rsid w:val="00442DDE"/>
    <w:rsid w:val="00442FF3"/>
    <w:rsid w:val="00443355"/>
    <w:rsid w:val="00443692"/>
    <w:rsid w:val="004438EE"/>
    <w:rsid w:val="00443C5C"/>
    <w:rsid w:val="00443D7C"/>
    <w:rsid w:val="00443D8B"/>
    <w:rsid w:val="00443E73"/>
    <w:rsid w:val="0044422C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022"/>
    <w:rsid w:val="0044629A"/>
    <w:rsid w:val="004464D5"/>
    <w:rsid w:val="0044655E"/>
    <w:rsid w:val="004467D9"/>
    <w:rsid w:val="00446905"/>
    <w:rsid w:val="00446CCE"/>
    <w:rsid w:val="00446D5A"/>
    <w:rsid w:val="00446FC5"/>
    <w:rsid w:val="00447044"/>
    <w:rsid w:val="004470D6"/>
    <w:rsid w:val="004470F2"/>
    <w:rsid w:val="004471A0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451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A"/>
    <w:rsid w:val="0045245D"/>
    <w:rsid w:val="004524B9"/>
    <w:rsid w:val="004527D1"/>
    <w:rsid w:val="00452DD0"/>
    <w:rsid w:val="00452E3A"/>
    <w:rsid w:val="00453067"/>
    <w:rsid w:val="0045318F"/>
    <w:rsid w:val="004533C0"/>
    <w:rsid w:val="0045359D"/>
    <w:rsid w:val="004536B8"/>
    <w:rsid w:val="00453B4B"/>
    <w:rsid w:val="00453CE9"/>
    <w:rsid w:val="00453DAA"/>
    <w:rsid w:val="00453EAF"/>
    <w:rsid w:val="0045400B"/>
    <w:rsid w:val="00454085"/>
    <w:rsid w:val="0045422F"/>
    <w:rsid w:val="004545D3"/>
    <w:rsid w:val="00454608"/>
    <w:rsid w:val="00454BD8"/>
    <w:rsid w:val="00454BF7"/>
    <w:rsid w:val="00454F7E"/>
    <w:rsid w:val="00454FE9"/>
    <w:rsid w:val="00454FF3"/>
    <w:rsid w:val="00455055"/>
    <w:rsid w:val="004550BD"/>
    <w:rsid w:val="004550CA"/>
    <w:rsid w:val="004552A9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8F6"/>
    <w:rsid w:val="00456A3C"/>
    <w:rsid w:val="00456C6B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5F0"/>
    <w:rsid w:val="004618AB"/>
    <w:rsid w:val="00461B01"/>
    <w:rsid w:val="00461BEF"/>
    <w:rsid w:val="00461C79"/>
    <w:rsid w:val="00461CD2"/>
    <w:rsid w:val="00461DC7"/>
    <w:rsid w:val="00462363"/>
    <w:rsid w:val="004625C2"/>
    <w:rsid w:val="0046277B"/>
    <w:rsid w:val="00462796"/>
    <w:rsid w:val="0046298D"/>
    <w:rsid w:val="00462A0A"/>
    <w:rsid w:val="00462C59"/>
    <w:rsid w:val="00462D2A"/>
    <w:rsid w:val="00462DE7"/>
    <w:rsid w:val="00463089"/>
    <w:rsid w:val="0046322C"/>
    <w:rsid w:val="00463416"/>
    <w:rsid w:val="004634E4"/>
    <w:rsid w:val="004635B1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5C"/>
    <w:rsid w:val="00464966"/>
    <w:rsid w:val="00464995"/>
    <w:rsid w:val="00464ACE"/>
    <w:rsid w:val="00464CB2"/>
    <w:rsid w:val="00464E3F"/>
    <w:rsid w:val="00464ED8"/>
    <w:rsid w:val="00465135"/>
    <w:rsid w:val="004651FF"/>
    <w:rsid w:val="004654DC"/>
    <w:rsid w:val="004655B7"/>
    <w:rsid w:val="00465636"/>
    <w:rsid w:val="00465AFD"/>
    <w:rsid w:val="00465BD1"/>
    <w:rsid w:val="00465CC4"/>
    <w:rsid w:val="00466578"/>
    <w:rsid w:val="004665EE"/>
    <w:rsid w:val="004668A6"/>
    <w:rsid w:val="00466EAD"/>
    <w:rsid w:val="00466EF8"/>
    <w:rsid w:val="00467279"/>
    <w:rsid w:val="00467695"/>
    <w:rsid w:val="0046795C"/>
    <w:rsid w:val="004679C0"/>
    <w:rsid w:val="00467D5D"/>
    <w:rsid w:val="00470444"/>
    <w:rsid w:val="0047076E"/>
    <w:rsid w:val="00470AB4"/>
    <w:rsid w:val="00470AC8"/>
    <w:rsid w:val="00470B0D"/>
    <w:rsid w:val="00470CD7"/>
    <w:rsid w:val="00470DB8"/>
    <w:rsid w:val="00470E45"/>
    <w:rsid w:val="00470F6F"/>
    <w:rsid w:val="00471303"/>
    <w:rsid w:val="004713B2"/>
    <w:rsid w:val="00471462"/>
    <w:rsid w:val="004714D3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18D"/>
    <w:rsid w:val="00473AE4"/>
    <w:rsid w:val="00473B39"/>
    <w:rsid w:val="00473D8B"/>
    <w:rsid w:val="00474044"/>
    <w:rsid w:val="0047414F"/>
    <w:rsid w:val="00474526"/>
    <w:rsid w:val="004745E7"/>
    <w:rsid w:val="00474852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5DB4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42B"/>
    <w:rsid w:val="0047753D"/>
    <w:rsid w:val="00477541"/>
    <w:rsid w:val="00477925"/>
    <w:rsid w:val="00477CA3"/>
    <w:rsid w:val="0048004B"/>
    <w:rsid w:val="00480144"/>
    <w:rsid w:val="004803BC"/>
    <w:rsid w:val="00480506"/>
    <w:rsid w:val="00480571"/>
    <w:rsid w:val="00480846"/>
    <w:rsid w:val="00480A08"/>
    <w:rsid w:val="00480FE9"/>
    <w:rsid w:val="0048115C"/>
    <w:rsid w:val="0048128B"/>
    <w:rsid w:val="004813B9"/>
    <w:rsid w:val="00481448"/>
    <w:rsid w:val="0048170E"/>
    <w:rsid w:val="00481DD5"/>
    <w:rsid w:val="00481DEA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2E6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AE3"/>
    <w:rsid w:val="00485CE7"/>
    <w:rsid w:val="0048624E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D7F"/>
    <w:rsid w:val="00490E4D"/>
    <w:rsid w:val="00490F03"/>
    <w:rsid w:val="00490FDC"/>
    <w:rsid w:val="004910CA"/>
    <w:rsid w:val="00491212"/>
    <w:rsid w:val="0049124A"/>
    <w:rsid w:val="0049136F"/>
    <w:rsid w:val="004913EE"/>
    <w:rsid w:val="004914AF"/>
    <w:rsid w:val="004914CB"/>
    <w:rsid w:val="004914D7"/>
    <w:rsid w:val="00491AD4"/>
    <w:rsid w:val="00491C0C"/>
    <w:rsid w:val="00491D9E"/>
    <w:rsid w:val="00491E11"/>
    <w:rsid w:val="00491F36"/>
    <w:rsid w:val="004927C3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C98"/>
    <w:rsid w:val="00493EA8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4E1D"/>
    <w:rsid w:val="004951CC"/>
    <w:rsid w:val="004955DB"/>
    <w:rsid w:val="0049566A"/>
    <w:rsid w:val="004959E0"/>
    <w:rsid w:val="00495B0C"/>
    <w:rsid w:val="00495D5F"/>
    <w:rsid w:val="00495E97"/>
    <w:rsid w:val="00495FA6"/>
    <w:rsid w:val="00495FAF"/>
    <w:rsid w:val="004960AC"/>
    <w:rsid w:val="00496381"/>
    <w:rsid w:val="00496541"/>
    <w:rsid w:val="00496AD2"/>
    <w:rsid w:val="00496DDF"/>
    <w:rsid w:val="00497384"/>
    <w:rsid w:val="004973AE"/>
    <w:rsid w:val="00497512"/>
    <w:rsid w:val="0049765A"/>
    <w:rsid w:val="00497C7C"/>
    <w:rsid w:val="00497C99"/>
    <w:rsid w:val="00497D82"/>
    <w:rsid w:val="00497DB5"/>
    <w:rsid w:val="004A03B5"/>
    <w:rsid w:val="004A08A0"/>
    <w:rsid w:val="004A08A6"/>
    <w:rsid w:val="004A08B4"/>
    <w:rsid w:val="004A0E36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19"/>
    <w:rsid w:val="004A319A"/>
    <w:rsid w:val="004A33CB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18"/>
    <w:rsid w:val="004A4CFA"/>
    <w:rsid w:val="004A506A"/>
    <w:rsid w:val="004A516D"/>
    <w:rsid w:val="004A5676"/>
    <w:rsid w:val="004A56D3"/>
    <w:rsid w:val="004A5891"/>
    <w:rsid w:val="004A594F"/>
    <w:rsid w:val="004A5BE2"/>
    <w:rsid w:val="004A5D50"/>
    <w:rsid w:val="004A5D5A"/>
    <w:rsid w:val="004A606B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89"/>
    <w:rsid w:val="004A79A3"/>
    <w:rsid w:val="004A79E0"/>
    <w:rsid w:val="004A7AED"/>
    <w:rsid w:val="004A7B84"/>
    <w:rsid w:val="004A7D91"/>
    <w:rsid w:val="004A7DBF"/>
    <w:rsid w:val="004A7E74"/>
    <w:rsid w:val="004B0183"/>
    <w:rsid w:val="004B09C1"/>
    <w:rsid w:val="004B0CCD"/>
    <w:rsid w:val="004B0E2B"/>
    <w:rsid w:val="004B0E9C"/>
    <w:rsid w:val="004B0EC2"/>
    <w:rsid w:val="004B0EE2"/>
    <w:rsid w:val="004B15A3"/>
    <w:rsid w:val="004B15F6"/>
    <w:rsid w:val="004B16A3"/>
    <w:rsid w:val="004B1836"/>
    <w:rsid w:val="004B18D7"/>
    <w:rsid w:val="004B1AF5"/>
    <w:rsid w:val="004B1C3F"/>
    <w:rsid w:val="004B1DAC"/>
    <w:rsid w:val="004B1DFB"/>
    <w:rsid w:val="004B1DFE"/>
    <w:rsid w:val="004B1FF5"/>
    <w:rsid w:val="004B224B"/>
    <w:rsid w:val="004B22AC"/>
    <w:rsid w:val="004B247F"/>
    <w:rsid w:val="004B265F"/>
    <w:rsid w:val="004B26F7"/>
    <w:rsid w:val="004B2DB5"/>
    <w:rsid w:val="004B2E09"/>
    <w:rsid w:val="004B2E0D"/>
    <w:rsid w:val="004B2EC0"/>
    <w:rsid w:val="004B330E"/>
    <w:rsid w:val="004B362E"/>
    <w:rsid w:val="004B3784"/>
    <w:rsid w:val="004B3994"/>
    <w:rsid w:val="004B3A41"/>
    <w:rsid w:val="004B3BDC"/>
    <w:rsid w:val="004B4198"/>
    <w:rsid w:val="004B42C7"/>
    <w:rsid w:val="004B4356"/>
    <w:rsid w:val="004B476E"/>
    <w:rsid w:val="004B52F3"/>
    <w:rsid w:val="004B53AE"/>
    <w:rsid w:val="004B54DA"/>
    <w:rsid w:val="004B5622"/>
    <w:rsid w:val="004B575C"/>
    <w:rsid w:val="004B582E"/>
    <w:rsid w:val="004B59C3"/>
    <w:rsid w:val="004B5A9D"/>
    <w:rsid w:val="004B5B8D"/>
    <w:rsid w:val="004B5BD3"/>
    <w:rsid w:val="004B61D1"/>
    <w:rsid w:val="004B6460"/>
    <w:rsid w:val="004B6B15"/>
    <w:rsid w:val="004B6BB8"/>
    <w:rsid w:val="004B6C23"/>
    <w:rsid w:val="004B6DD6"/>
    <w:rsid w:val="004B6E61"/>
    <w:rsid w:val="004B7532"/>
    <w:rsid w:val="004B75A0"/>
    <w:rsid w:val="004B7A5B"/>
    <w:rsid w:val="004C005F"/>
    <w:rsid w:val="004C00CC"/>
    <w:rsid w:val="004C03B2"/>
    <w:rsid w:val="004C03F9"/>
    <w:rsid w:val="004C042E"/>
    <w:rsid w:val="004C04AF"/>
    <w:rsid w:val="004C07DE"/>
    <w:rsid w:val="004C0B59"/>
    <w:rsid w:val="004C0B70"/>
    <w:rsid w:val="004C0C46"/>
    <w:rsid w:val="004C0C4E"/>
    <w:rsid w:val="004C0C6B"/>
    <w:rsid w:val="004C0EFE"/>
    <w:rsid w:val="004C0F13"/>
    <w:rsid w:val="004C112D"/>
    <w:rsid w:val="004C1555"/>
    <w:rsid w:val="004C156F"/>
    <w:rsid w:val="004C16D0"/>
    <w:rsid w:val="004C1723"/>
    <w:rsid w:val="004C1903"/>
    <w:rsid w:val="004C1EEC"/>
    <w:rsid w:val="004C207D"/>
    <w:rsid w:val="004C22DE"/>
    <w:rsid w:val="004C2368"/>
    <w:rsid w:val="004C23BC"/>
    <w:rsid w:val="004C2BB0"/>
    <w:rsid w:val="004C2C4A"/>
    <w:rsid w:val="004C2DB6"/>
    <w:rsid w:val="004C2E0D"/>
    <w:rsid w:val="004C309B"/>
    <w:rsid w:val="004C31F0"/>
    <w:rsid w:val="004C323A"/>
    <w:rsid w:val="004C331E"/>
    <w:rsid w:val="004C344E"/>
    <w:rsid w:val="004C36FA"/>
    <w:rsid w:val="004C391B"/>
    <w:rsid w:val="004C3AA8"/>
    <w:rsid w:val="004C3E18"/>
    <w:rsid w:val="004C3E69"/>
    <w:rsid w:val="004C3F86"/>
    <w:rsid w:val="004C3FE5"/>
    <w:rsid w:val="004C43D2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9E8"/>
    <w:rsid w:val="004C5AE7"/>
    <w:rsid w:val="004C5B3A"/>
    <w:rsid w:val="004C5C0E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8DA"/>
    <w:rsid w:val="004C791D"/>
    <w:rsid w:val="004C7959"/>
    <w:rsid w:val="004C7DBE"/>
    <w:rsid w:val="004D01C2"/>
    <w:rsid w:val="004D0359"/>
    <w:rsid w:val="004D06AC"/>
    <w:rsid w:val="004D06D2"/>
    <w:rsid w:val="004D0AD3"/>
    <w:rsid w:val="004D0BB7"/>
    <w:rsid w:val="004D0C4C"/>
    <w:rsid w:val="004D0C65"/>
    <w:rsid w:val="004D0D49"/>
    <w:rsid w:val="004D13BA"/>
    <w:rsid w:val="004D186E"/>
    <w:rsid w:val="004D1886"/>
    <w:rsid w:val="004D1B22"/>
    <w:rsid w:val="004D1B6B"/>
    <w:rsid w:val="004D1C80"/>
    <w:rsid w:val="004D1CC7"/>
    <w:rsid w:val="004D1EC1"/>
    <w:rsid w:val="004D23EE"/>
    <w:rsid w:val="004D2642"/>
    <w:rsid w:val="004D269C"/>
    <w:rsid w:val="004D2887"/>
    <w:rsid w:val="004D28E5"/>
    <w:rsid w:val="004D2A78"/>
    <w:rsid w:val="004D2B6C"/>
    <w:rsid w:val="004D2C27"/>
    <w:rsid w:val="004D2CEB"/>
    <w:rsid w:val="004D318A"/>
    <w:rsid w:val="004D34F1"/>
    <w:rsid w:val="004D3D14"/>
    <w:rsid w:val="004D3D24"/>
    <w:rsid w:val="004D3F52"/>
    <w:rsid w:val="004D439A"/>
    <w:rsid w:val="004D4683"/>
    <w:rsid w:val="004D46FA"/>
    <w:rsid w:val="004D47BD"/>
    <w:rsid w:val="004D48A8"/>
    <w:rsid w:val="004D4ABF"/>
    <w:rsid w:val="004D4B9D"/>
    <w:rsid w:val="004D4C59"/>
    <w:rsid w:val="004D4D93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5F8F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6F0C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047"/>
    <w:rsid w:val="004E353D"/>
    <w:rsid w:val="004E3595"/>
    <w:rsid w:val="004E35AE"/>
    <w:rsid w:val="004E363D"/>
    <w:rsid w:val="004E36C1"/>
    <w:rsid w:val="004E36E4"/>
    <w:rsid w:val="004E390B"/>
    <w:rsid w:val="004E3D47"/>
    <w:rsid w:val="004E4020"/>
    <w:rsid w:val="004E443A"/>
    <w:rsid w:val="004E44D9"/>
    <w:rsid w:val="004E459D"/>
    <w:rsid w:val="004E46B1"/>
    <w:rsid w:val="004E488D"/>
    <w:rsid w:val="004E4A5A"/>
    <w:rsid w:val="004E4CC7"/>
    <w:rsid w:val="004E4CE1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48D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6F30"/>
    <w:rsid w:val="004E70DA"/>
    <w:rsid w:val="004E719C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9AB"/>
    <w:rsid w:val="004F1D41"/>
    <w:rsid w:val="004F1E0A"/>
    <w:rsid w:val="004F1FE8"/>
    <w:rsid w:val="004F2068"/>
    <w:rsid w:val="004F23E0"/>
    <w:rsid w:val="004F27A8"/>
    <w:rsid w:val="004F2D1A"/>
    <w:rsid w:val="004F2D59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772"/>
    <w:rsid w:val="004F49C5"/>
    <w:rsid w:val="004F4E97"/>
    <w:rsid w:val="004F516C"/>
    <w:rsid w:val="004F5658"/>
    <w:rsid w:val="004F5B6B"/>
    <w:rsid w:val="004F688F"/>
    <w:rsid w:val="004F696D"/>
    <w:rsid w:val="004F6DE6"/>
    <w:rsid w:val="004F6E0A"/>
    <w:rsid w:val="004F6E23"/>
    <w:rsid w:val="004F6E5F"/>
    <w:rsid w:val="004F728C"/>
    <w:rsid w:val="004F730D"/>
    <w:rsid w:val="004F76ED"/>
    <w:rsid w:val="004F7736"/>
    <w:rsid w:val="004F77F8"/>
    <w:rsid w:val="004F7808"/>
    <w:rsid w:val="004F78E6"/>
    <w:rsid w:val="004F78E9"/>
    <w:rsid w:val="004F797D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B97"/>
    <w:rsid w:val="00501CE8"/>
    <w:rsid w:val="00501FD5"/>
    <w:rsid w:val="0050206E"/>
    <w:rsid w:val="005020DD"/>
    <w:rsid w:val="0050224F"/>
    <w:rsid w:val="0050253A"/>
    <w:rsid w:val="005026DE"/>
    <w:rsid w:val="005027B5"/>
    <w:rsid w:val="005029CA"/>
    <w:rsid w:val="00502B76"/>
    <w:rsid w:val="00502E7F"/>
    <w:rsid w:val="00502F23"/>
    <w:rsid w:val="005036A1"/>
    <w:rsid w:val="00503877"/>
    <w:rsid w:val="005038EE"/>
    <w:rsid w:val="00503BBD"/>
    <w:rsid w:val="00503C83"/>
    <w:rsid w:val="00503CF3"/>
    <w:rsid w:val="0050408F"/>
    <w:rsid w:val="005043EC"/>
    <w:rsid w:val="00504A8B"/>
    <w:rsid w:val="00504B5B"/>
    <w:rsid w:val="00504BB7"/>
    <w:rsid w:val="00504C02"/>
    <w:rsid w:val="00504C74"/>
    <w:rsid w:val="00504D94"/>
    <w:rsid w:val="00504F42"/>
    <w:rsid w:val="00504F5C"/>
    <w:rsid w:val="005050E7"/>
    <w:rsid w:val="005051C5"/>
    <w:rsid w:val="005053A5"/>
    <w:rsid w:val="005054ED"/>
    <w:rsid w:val="0050606A"/>
    <w:rsid w:val="0050628E"/>
    <w:rsid w:val="005069BD"/>
    <w:rsid w:val="00506AE2"/>
    <w:rsid w:val="00506C94"/>
    <w:rsid w:val="00506CFF"/>
    <w:rsid w:val="00506D51"/>
    <w:rsid w:val="00506D85"/>
    <w:rsid w:val="00506D86"/>
    <w:rsid w:val="00506F19"/>
    <w:rsid w:val="0050714E"/>
    <w:rsid w:val="00507245"/>
    <w:rsid w:val="005072D8"/>
    <w:rsid w:val="00507688"/>
    <w:rsid w:val="0050787D"/>
    <w:rsid w:val="005078E4"/>
    <w:rsid w:val="00507A65"/>
    <w:rsid w:val="00507D52"/>
    <w:rsid w:val="00507EE4"/>
    <w:rsid w:val="00510054"/>
    <w:rsid w:val="00510079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B9F"/>
    <w:rsid w:val="00513E8C"/>
    <w:rsid w:val="00513EC9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24"/>
    <w:rsid w:val="005157F3"/>
    <w:rsid w:val="005158DB"/>
    <w:rsid w:val="00515B33"/>
    <w:rsid w:val="00515B7C"/>
    <w:rsid w:val="00515C0E"/>
    <w:rsid w:val="00516132"/>
    <w:rsid w:val="00516274"/>
    <w:rsid w:val="00516286"/>
    <w:rsid w:val="00516338"/>
    <w:rsid w:val="005163C9"/>
    <w:rsid w:val="00516762"/>
    <w:rsid w:val="00516B73"/>
    <w:rsid w:val="00516B91"/>
    <w:rsid w:val="00517100"/>
    <w:rsid w:val="005171D1"/>
    <w:rsid w:val="005173AB"/>
    <w:rsid w:val="005174EE"/>
    <w:rsid w:val="00517C40"/>
    <w:rsid w:val="00517E5F"/>
    <w:rsid w:val="00520042"/>
    <w:rsid w:val="005200AE"/>
    <w:rsid w:val="00520239"/>
    <w:rsid w:val="005203BC"/>
    <w:rsid w:val="005203FC"/>
    <w:rsid w:val="005205AE"/>
    <w:rsid w:val="0052062F"/>
    <w:rsid w:val="00520B14"/>
    <w:rsid w:val="00520BC5"/>
    <w:rsid w:val="00520C78"/>
    <w:rsid w:val="005211A6"/>
    <w:rsid w:val="0052134F"/>
    <w:rsid w:val="005214F1"/>
    <w:rsid w:val="0052182B"/>
    <w:rsid w:val="00521933"/>
    <w:rsid w:val="00521B79"/>
    <w:rsid w:val="00521C8A"/>
    <w:rsid w:val="00521DF5"/>
    <w:rsid w:val="00521E1E"/>
    <w:rsid w:val="005220FD"/>
    <w:rsid w:val="00522807"/>
    <w:rsid w:val="00522C5D"/>
    <w:rsid w:val="00522CD7"/>
    <w:rsid w:val="005232F4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1EB"/>
    <w:rsid w:val="0052549D"/>
    <w:rsid w:val="0052561A"/>
    <w:rsid w:val="0052579D"/>
    <w:rsid w:val="005259A6"/>
    <w:rsid w:val="005259CA"/>
    <w:rsid w:val="00525B7C"/>
    <w:rsid w:val="00525C7D"/>
    <w:rsid w:val="00526035"/>
    <w:rsid w:val="00526089"/>
    <w:rsid w:val="0052610A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0D8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85"/>
    <w:rsid w:val="005313F9"/>
    <w:rsid w:val="005314E9"/>
    <w:rsid w:val="00531638"/>
    <w:rsid w:val="0053176B"/>
    <w:rsid w:val="005317C4"/>
    <w:rsid w:val="00531F70"/>
    <w:rsid w:val="0053208B"/>
    <w:rsid w:val="0053212B"/>
    <w:rsid w:val="0053219E"/>
    <w:rsid w:val="0053253E"/>
    <w:rsid w:val="0053253F"/>
    <w:rsid w:val="0053256B"/>
    <w:rsid w:val="00532626"/>
    <w:rsid w:val="00532A20"/>
    <w:rsid w:val="00532B45"/>
    <w:rsid w:val="00532C31"/>
    <w:rsid w:val="00532DF4"/>
    <w:rsid w:val="00532E74"/>
    <w:rsid w:val="005330C1"/>
    <w:rsid w:val="005330C8"/>
    <w:rsid w:val="0053328B"/>
    <w:rsid w:val="005337E0"/>
    <w:rsid w:val="00533AE4"/>
    <w:rsid w:val="00533D9A"/>
    <w:rsid w:val="00533DA7"/>
    <w:rsid w:val="00534108"/>
    <w:rsid w:val="00534496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91C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68"/>
    <w:rsid w:val="00540895"/>
    <w:rsid w:val="00540A0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74F"/>
    <w:rsid w:val="00541981"/>
    <w:rsid w:val="00541ACF"/>
    <w:rsid w:val="00541B16"/>
    <w:rsid w:val="00542050"/>
    <w:rsid w:val="005421F2"/>
    <w:rsid w:val="0054222C"/>
    <w:rsid w:val="00542419"/>
    <w:rsid w:val="0054253A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71F"/>
    <w:rsid w:val="0054384C"/>
    <w:rsid w:val="0054389D"/>
    <w:rsid w:val="00543E2D"/>
    <w:rsid w:val="0054400D"/>
    <w:rsid w:val="005443E5"/>
    <w:rsid w:val="00544504"/>
    <w:rsid w:val="005448D2"/>
    <w:rsid w:val="0054517F"/>
    <w:rsid w:val="0054538C"/>
    <w:rsid w:val="0054587D"/>
    <w:rsid w:val="00545AC7"/>
    <w:rsid w:val="00545C7D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ACA"/>
    <w:rsid w:val="00547D93"/>
    <w:rsid w:val="00547EA1"/>
    <w:rsid w:val="00547FB6"/>
    <w:rsid w:val="0055014A"/>
    <w:rsid w:val="00550264"/>
    <w:rsid w:val="00550673"/>
    <w:rsid w:val="0055070F"/>
    <w:rsid w:val="00550772"/>
    <w:rsid w:val="00550BA9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4C8C"/>
    <w:rsid w:val="005550F3"/>
    <w:rsid w:val="00555229"/>
    <w:rsid w:val="0055579C"/>
    <w:rsid w:val="00555B4B"/>
    <w:rsid w:val="00555D73"/>
    <w:rsid w:val="005560C1"/>
    <w:rsid w:val="005563BA"/>
    <w:rsid w:val="005564B6"/>
    <w:rsid w:val="0055689A"/>
    <w:rsid w:val="0055691A"/>
    <w:rsid w:val="00556C91"/>
    <w:rsid w:val="00556DF7"/>
    <w:rsid w:val="00556F4C"/>
    <w:rsid w:val="005575A1"/>
    <w:rsid w:val="005575E4"/>
    <w:rsid w:val="00557C93"/>
    <w:rsid w:val="00557E06"/>
    <w:rsid w:val="00560059"/>
    <w:rsid w:val="005604D4"/>
    <w:rsid w:val="00560631"/>
    <w:rsid w:val="0056078D"/>
    <w:rsid w:val="005607B1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72"/>
    <w:rsid w:val="005626CF"/>
    <w:rsid w:val="00562715"/>
    <w:rsid w:val="00562729"/>
    <w:rsid w:val="00562AD3"/>
    <w:rsid w:val="00562AE9"/>
    <w:rsid w:val="00562E0A"/>
    <w:rsid w:val="00562FC2"/>
    <w:rsid w:val="0056322E"/>
    <w:rsid w:val="005634CF"/>
    <w:rsid w:val="005635F7"/>
    <w:rsid w:val="005638F2"/>
    <w:rsid w:val="00563935"/>
    <w:rsid w:val="00563AE3"/>
    <w:rsid w:val="00563F95"/>
    <w:rsid w:val="00563FE4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2D2"/>
    <w:rsid w:val="005658A0"/>
    <w:rsid w:val="0056590C"/>
    <w:rsid w:val="00565B03"/>
    <w:rsid w:val="00565D63"/>
    <w:rsid w:val="00565E0A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67E47"/>
    <w:rsid w:val="005700C4"/>
    <w:rsid w:val="0057012A"/>
    <w:rsid w:val="005702F5"/>
    <w:rsid w:val="00570600"/>
    <w:rsid w:val="0057083E"/>
    <w:rsid w:val="005709D8"/>
    <w:rsid w:val="00570C93"/>
    <w:rsid w:val="00570D4E"/>
    <w:rsid w:val="00570F2A"/>
    <w:rsid w:val="0057137E"/>
    <w:rsid w:val="0057161B"/>
    <w:rsid w:val="0057171D"/>
    <w:rsid w:val="00571B31"/>
    <w:rsid w:val="00571B86"/>
    <w:rsid w:val="00571C36"/>
    <w:rsid w:val="00571D22"/>
    <w:rsid w:val="005720A2"/>
    <w:rsid w:val="00572117"/>
    <w:rsid w:val="0057213F"/>
    <w:rsid w:val="005723A3"/>
    <w:rsid w:val="005723F5"/>
    <w:rsid w:val="0057279F"/>
    <w:rsid w:val="00572873"/>
    <w:rsid w:val="00572BA2"/>
    <w:rsid w:val="00572CE4"/>
    <w:rsid w:val="00572EAB"/>
    <w:rsid w:val="00573127"/>
    <w:rsid w:val="00573B5D"/>
    <w:rsid w:val="00573C9C"/>
    <w:rsid w:val="00573F1D"/>
    <w:rsid w:val="00574213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A62"/>
    <w:rsid w:val="00575BE4"/>
    <w:rsid w:val="00575F94"/>
    <w:rsid w:val="005762D0"/>
    <w:rsid w:val="0057663C"/>
    <w:rsid w:val="0057669C"/>
    <w:rsid w:val="005767E5"/>
    <w:rsid w:val="00576822"/>
    <w:rsid w:val="00576C1F"/>
    <w:rsid w:val="00576DFE"/>
    <w:rsid w:val="00577136"/>
    <w:rsid w:val="0057730C"/>
    <w:rsid w:val="00577376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143"/>
    <w:rsid w:val="005809E5"/>
    <w:rsid w:val="00580A66"/>
    <w:rsid w:val="00580C41"/>
    <w:rsid w:val="00580D99"/>
    <w:rsid w:val="005813E6"/>
    <w:rsid w:val="00581800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09E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8D"/>
    <w:rsid w:val="005846E9"/>
    <w:rsid w:val="00584D8B"/>
    <w:rsid w:val="00584E2E"/>
    <w:rsid w:val="0058532E"/>
    <w:rsid w:val="005858D5"/>
    <w:rsid w:val="00585EC4"/>
    <w:rsid w:val="00585F11"/>
    <w:rsid w:val="00586464"/>
    <w:rsid w:val="0058677E"/>
    <w:rsid w:val="005867B8"/>
    <w:rsid w:val="005867C0"/>
    <w:rsid w:val="005867EC"/>
    <w:rsid w:val="005869E6"/>
    <w:rsid w:val="00586B51"/>
    <w:rsid w:val="00586B57"/>
    <w:rsid w:val="00587067"/>
    <w:rsid w:val="005870E3"/>
    <w:rsid w:val="0058759C"/>
    <w:rsid w:val="0058776C"/>
    <w:rsid w:val="0058778E"/>
    <w:rsid w:val="005877B7"/>
    <w:rsid w:val="005878A1"/>
    <w:rsid w:val="00587A16"/>
    <w:rsid w:val="00587D8C"/>
    <w:rsid w:val="00587E48"/>
    <w:rsid w:val="00587FBB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E19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5EA9"/>
    <w:rsid w:val="00595EEE"/>
    <w:rsid w:val="00596256"/>
    <w:rsid w:val="00596431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2F0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02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4F6"/>
    <w:rsid w:val="005A1797"/>
    <w:rsid w:val="005A198D"/>
    <w:rsid w:val="005A1E33"/>
    <w:rsid w:val="005A208F"/>
    <w:rsid w:val="005A20C5"/>
    <w:rsid w:val="005A20EB"/>
    <w:rsid w:val="005A2373"/>
    <w:rsid w:val="005A25CB"/>
    <w:rsid w:val="005A2709"/>
    <w:rsid w:val="005A2792"/>
    <w:rsid w:val="005A28D8"/>
    <w:rsid w:val="005A28DF"/>
    <w:rsid w:val="005A2C97"/>
    <w:rsid w:val="005A2E7C"/>
    <w:rsid w:val="005A3080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0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5B1"/>
    <w:rsid w:val="005A7949"/>
    <w:rsid w:val="005B00C3"/>
    <w:rsid w:val="005B0227"/>
    <w:rsid w:val="005B0462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1F53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852"/>
    <w:rsid w:val="005B3A94"/>
    <w:rsid w:val="005B3BFC"/>
    <w:rsid w:val="005B3C40"/>
    <w:rsid w:val="005B3D17"/>
    <w:rsid w:val="005B413F"/>
    <w:rsid w:val="005B4219"/>
    <w:rsid w:val="005B4286"/>
    <w:rsid w:val="005B4502"/>
    <w:rsid w:val="005B45C5"/>
    <w:rsid w:val="005B46A4"/>
    <w:rsid w:val="005B46D1"/>
    <w:rsid w:val="005B4D4A"/>
    <w:rsid w:val="005B4EBD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7C5"/>
    <w:rsid w:val="005B69C7"/>
    <w:rsid w:val="005B6CEF"/>
    <w:rsid w:val="005B6E02"/>
    <w:rsid w:val="005B6F5D"/>
    <w:rsid w:val="005B703B"/>
    <w:rsid w:val="005B714B"/>
    <w:rsid w:val="005B71F2"/>
    <w:rsid w:val="005B7283"/>
    <w:rsid w:val="005B7587"/>
    <w:rsid w:val="005B77F7"/>
    <w:rsid w:val="005B7A69"/>
    <w:rsid w:val="005B7BC0"/>
    <w:rsid w:val="005C00A6"/>
    <w:rsid w:val="005C023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B5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1E93"/>
    <w:rsid w:val="005C2288"/>
    <w:rsid w:val="005C22BC"/>
    <w:rsid w:val="005C2427"/>
    <w:rsid w:val="005C2437"/>
    <w:rsid w:val="005C24D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3A5"/>
    <w:rsid w:val="005C347C"/>
    <w:rsid w:val="005C3830"/>
    <w:rsid w:val="005C3B79"/>
    <w:rsid w:val="005C3B9D"/>
    <w:rsid w:val="005C3BCF"/>
    <w:rsid w:val="005C40B1"/>
    <w:rsid w:val="005C4256"/>
    <w:rsid w:val="005C435D"/>
    <w:rsid w:val="005C4428"/>
    <w:rsid w:val="005C44A8"/>
    <w:rsid w:val="005C49A6"/>
    <w:rsid w:val="005C4A6D"/>
    <w:rsid w:val="005C4E8B"/>
    <w:rsid w:val="005C4EA9"/>
    <w:rsid w:val="005C4FA3"/>
    <w:rsid w:val="005C513D"/>
    <w:rsid w:val="005C5500"/>
    <w:rsid w:val="005C5A2B"/>
    <w:rsid w:val="005C5A30"/>
    <w:rsid w:val="005C6007"/>
    <w:rsid w:val="005C6026"/>
    <w:rsid w:val="005C6112"/>
    <w:rsid w:val="005C6311"/>
    <w:rsid w:val="005C6347"/>
    <w:rsid w:val="005C64C5"/>
    <w:rsid w:val="005C65C0"/>
    <w:rsid w:val="005C65DE"/>
    <w:rsid w:val="005C661D"/>
    <w:rsid w:val="005C66AD"/>
    <w:rsid w:val="005C69EF"/>
    <w:rsid w:val="005C6CA0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00C"/>
    <w:rsid w:val="005D0119"/>
    <w:rsid w:val="005D0357"/>
    <w:rsid w:val="005D03F7"/>
    <w:rsid w:val="005D05A5"/>
    <w:rsid w:val="005D05E1"/>
    <w:rsid w:val="005D0677"/>
    <w:rsid w:val="005D0713"/>
    <w:rsid w:val="005D0767"/>
    <w:rsid w:val="005D0773"/>
    <w:rsid w:val="005D0A3A"/>
    <w:rsid w:val="005D10E1"/>
    <w:rsid w:val="005D1260"/>
    <w:rsid w:val="005D1409"/>
    <w:rsid w:val="005D142A"/>
    <w:rsid w:val="005D1848"/>
    <w:rsid w:val="005D199D"/>
    <w:rsid w:val="005D1A5D"/>
    <w:rsid w:val="005D1D67"/>
    <w:rsid w:val="005D1F13"/>
    <w:rsid w:val="005D207F"/>
    <w:rsid w:val="005D20ED"/>
    <w:rsid w:val="005D233A"/>
    <w:rsid w:val="005D2424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86D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1"/>
    <w:rsid w:val="005D729A"/>
    <w:rsid w:val="005D729E"/>
    <w:rsid w:val="005D78AE"/>
    <w:rsid w:val="005D7DA8"/>
    <w:rsid w:val="005D7FA9"/>
    <w:rsid w:val="005D7FEB"/>
    <w:rsid w:val="005E0157"/>
    <w:rsid w:val="005E0158"/>
    <w:rsid w:val="005E01C7"/>
    <w:rsid w:val="005E0498"/>
    <w:rsid w:val="005E050B"/>
    <w:rsid w:val="005E070D"/>
    <w:rsid w:val="005E0805"/>
    <w:rsid w:val="005E0B75"/>
    <w:rsid w:val="005E0C3C"/>
    <w:rsid w:val="005E0DAC"/>
    <w:rsid w:val="005E0DB9"/>
    <w:rsid w:val="005E0F31"/>
    <w:rsid w:val="005E10BC"/>
    <w:rsid w:val="005E12AF"/>
    <w:rsid w:val="005E152D"/>
    <w:rsid w:val="005E18F3"/>
    <w:rsid w:val="005E19DC"/>
    <w:rsid w:val="005E1B90"/>
    <w:rsid w:val="005E1EF2"/>
    <w:rsid w:val="005E1F1D"/>
    <w:rsid w:val="005E1FEF"/>
    <w:rsid w:val="005E20DD"/>
    <w:rsid w:val="005E20EE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133"/>
    <w:rsid w:val="005E38D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A60"/>
    <w:rsid w:val="005E4ED3"/>
    <w:rsid w:val="005E4FA3"/>
    <w:rsid w:val="005E501F"/>
    <w:rsid w:val="005E51A4"/>
    <w:rsid w:val="005E51CE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372"/>
    <w:rsid w:val="005E640E"/>
    <w:rsid w:val="005E64EF"/>
    <w:rsid w:val="005E662E"/>
    <w:rsid w:val="005E66F7"/>
    <w:rsid w:val="005E6F1D"/>
    <w:rsid w:val="005E7266"/>
    <w:rsid w:val="005E726C"/>
    <w:rsid w:val="005E7433"/>
    <w:rsid w:val="005E7ACD"/>
    <w:rsid w:val="005E7B21"/>
    <w:rsid w:val="005E7C6D"/>
    <w:rsid w:val="005E7CFC"/>
    <w:rsid w:val="005E7DA3"/>
    <w:rsid w:val="005E7DC4"/>
    <w:rsid w:val="005E7FC1"/>
    <w:rsid w:val="005E7FC8"/>
    <w:rsid w:val="005F0434"/>
    <w:rsid w:val="005F04CF"/>
    <w:rsid w:val="005F068E"/>
    <w:rsid w:val="005F06E1"/>
    <w:rsid w:val="005F0749"/>
    <w:rsid w:val="005F0851"/>
    <w:rsid w:val="005F0AAD"/>
    <w:rsid w:val="005F0B5B"/>
    <w:rsid w:val="005F0BA7"/>
    <w:rsid w:val="005F0DFD"/>
    <w:rsid w:val="005F0E7C"/>
    <w:rsid w:val="005F0FA0"/>
    <w:rsid w:val="005F1343"/>
    <w:rsid w:val="005F178A"/>
    <w:rsid w:val="005F17FF"/>
    <w:rsid w:val="005F195E"/>
    <w:rsid w:val="005F1A89"/>
    <w:rsid w:val="005F1DC6"/>
    <w:rsid w:val="005F1EAB"/>
    <w:rsid w:val="005F1F5D"/>
    <w:rsid w:val="005F22A7"/>
    <w:rsid w:val="005F24FB"/>
    <w:rsid w:val="005F251F"/>
    <w:rsid w:val="005F26C5"/>
    <w:rsid w:val="005F28CB"/>
    <w:rsid w:val="005F2992"/>
    <w:rsid w:val="005F2D1D"/>
    <w:rsid w:val="005F306D"/>
    <w:rsid w:val="005F349C"/>
    <w:rsid w:val="005F3603"/>
    <w:rsid w:val="005F368B"/>
    <w:rsid w:val="005F3787"/>
    <w:rsid w:val="005F388C"/>
    <w:rsid w:val="005F3E86"/>
    <w:rsid w:val="005F3F69"/>
    <w:rsid w:val="005F40E5"/>
    <w:rsid w:val="005F4171"/>
    <w:rsid w:val="005F41B6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982"/>
    <w:rsid w:val="005F5A0D"/>
    <w:rsid w:val="005F5B5C"/>
    <w:rsid w:val="005F5C66"/>
    <w:rsid w:val="005F5C69"/>
    <w:rsid w:val="005F5CCB"/>
    <w:rsid w:val="005F5DC1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A99"/>
    <w:rsid w:val="005F6B20"/>
    <w:rsid w:val="005F6E07"/>
    <w:rsid w:val="005F6E7A"/>
    <w:rsid w:val="005F7162"/>
    <w:rsid w:val="005F74C3"/>
    <w:rsid w:val="005F7563"/>
    <w:rsid w:val="005F783F"/>
    <w:rsid w:val="005F7862"/>
    <w:rsid w:val="005F7894"/>
    <w:rsid w:val="005F7967"/>
    <w:rsid w:val="005F7997"/>
    <w:rsid w:val="005F7DC2"/>
    <w:rsid w:val="0060002A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CD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4F3"/>
    <w:rsid w:val="0060352C"/>
    <w:rsid w:val="006036DC"/>
    <w:rsid w:val="006037A4"/>
    <w:rsid w:val="006038D0"/>
    <w:rsid w:val="00603A61"/>
    <w:rsid w:val="00603AAF"/>
    <w:rsid w:val="00603F6A"/>
    <w:rsid w:val="006040AC"/>
    <w:rsid w:val="00604100"/>
    <w:rsid w:val="00604109"/>
    <w:rsid w:val="0060410E"/>
    <w:rsid w:val="00604320"/>
    <w:rsid w:val="00604368"/>
    <w:rsid w:val="006046EB"/>
    <w:rsid w:val="00604A7F"/>
    <w:rsid w:val="00604C01"/>
    <w:rsid w:val="00604D90"/>
    <w:rsid w:val="00604EF8"/>
    <w:rsid w:val="00605047"/>
    <w:rsid w:val="0060556C"/>
    <w:rsid w:val="00605618"/>
    <w:rsid w:val="00605A61"/>
    <w:rsid w:val="00605AA7"/>
    <w:rsid w:val="00605AD4"/>
    <w:rsid w:val="00605BEE"/>
    <w:rsid w:val="00605C13"/>
    <w:rsid w:val="00606008"/>
    <w:rsid w:val="0060672A"/>
    <w:rsid w:val="0060675E"/>
    <w:rsid w:val="0060676F"/>
    <w:rsid w:val="0060699E"/>
    <w:rsid w:val="00606CCE"/>
    <w:rsid w:val="00606D72"/>
    <w:rsid w:val="006070C3"/>
    <w:rsid w:val="00607218"/>
    <w:rsid w:val="006072A0"/>
    <w:rsid w:val="006075D8"/>
    <w:rsid w:val="00607DD9"/>
    <w:rsid w:val="0061010E"/>
    <w:rsid w:val="0061013C"/>
    <w:rsid w:val="0061018C"/>
    <w:rsid w:val="006101A9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6A5"/>
    <w:rsid w:val="0061172F"/>
    <w:rsid w:val="0061182D"/>
    <w:rsid w:val="006119AA"/>
    <w:rsid w:val="00611DFD"/>
    <w:rsid w:val="00612230"/>
    <w:rsid w:val="006124E3"/>
    <w:rsid w:val="0061256B"/>
    <w:rsid w:val="00612814"/>
    <w:rsid w:val="006128A5"/>
    <w:rsid w:val="00612CBF"/>
    <w:rsid w:val="00612D7C"/>
    <w:rsid w:val="00613016"/>
    <w:rsid w:val="00613136"/>
    <w:rsid w:val="00613364"/>
    <w:rsid w:val="0061375C"/>
    <w:rsid w:val="0061397C"/>
    <w:rsid w:val="00613A13"/>
    <w:rsid w:val="00613A17"/>
    <w:rsid w:val="00613B9B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0A"/>
    <w:rsid w:val="00615118"/>
    <w:rsid w:val="006151B7"/>
    <w:rsid w:val="0061520F"/>
    <w:rsid w:val="00615541"/>
    <w:rsid w:val="006155B1"/>
    <w:rsid w:val="0061564E"/>
    <w:rsid w:val="006156CC"/>
    <w:rsid w:val="0061570F"/>
    <w:rsid w:val="00615899"/>
    <w:rsid w:val="00615A7C"/>
    <w:rsid w:val="00615A93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17FEF"/>
    <w:rsid w:val="00620092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E9"/>
    <w:rsid w:val="006211FB"/>
    <w:rsid w:val="00621220"/>
    <w:rsid w:val="00621562"/>
    <w:rsid w:val="00621567"/>
    <w:rsid w:val="0062169A"/>
    <w:rsid w:val="006217AD"/>
    <w:rsid w:val="00621A70"/>
    <w:rsid w:val="00621E01"/>
    <w:rsid w:val="00621F39"/>
    <w:rsid w:val="00622065"/>
    <w:rsid w:val="006221F1"/>
    <w:rsid w:val="006223C1"/>
    <w:rsid w:val="006223CA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A2B"/>
    <w:rsid w:val="00623FF5"/>
    <w:rsid w:val="00624107"/>
    <w:rsid w:val="006241F5"/>
    <w:rsid w:val="00624383"/>
    <w:rsid w:val="006244A4"/>
    <w:rsid w:val="006245EC"/>
    <w:rsid w:val="006246E2"/>
    <w:rsid w:val="006248F3"/>
    <w:rsid w:val="006249BE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8F8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C65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2482"/>
    <w:rsid w:val="006325C2"/>
    <w:rsid w:val="0063269D"/>
    <w:rsid w:val="00632C81"/>
    <w:rsid w:val="00632C9F"/>
    <w:rsid w:val="00632ED9"/>
    <w:rsid w:val="006333FB"/>
    <w:rsid w:val="00633EBE"/>
    <w:rsid w:val="006343B8"/>
    <w:rsid w:val="0063450A"/>
    <w:rsid w:val="0063476B"/>
    <w:rsid w:val="006347A2"/>
    <w:rsid w:val="00634CD4"/>
    <w:rsid w:val="00634EB1"/>
    <w:rsid w:val="00634F15"/>
    <w:rsid w:val="00634FBD"/>
    <w:rsid w:val="00635247"/>
    <w:rsid w:val="006353D9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7A3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37EC6"/>
    <w:rsid w:val="00640182"/>
    <w:rsid w:val="00640204"/>
    <w:rsid w:val="00640267"/>
    <w:rsid w:val="006402FD"/>
    <w:rsid w:val="006406F4"/>
    <w:rsid w:val="0064070C"/>
    <w:rsid w:val="0064092E"/>
    <w:rsid w:val="00640932"/>
    <w:rsid w:val="00641074"/>
    <w:rsid w:val="0064114D"/>
    <w:rsid w:val="0064180A"/>
    <w:rsid w:val="0064190C"/>
    <w:rsid w:val="00641AAF"/>
    <w:rsid w:val="00641F0C"/>
    <w:rsid w:val="00641F3D"/>
    <w:rsid w:val="006426F2"/>
    <w:rsid w:val="00642798"/>
    <w:rsid w:val="00642B49"/>
    <w:rsid w:val="00642BFC"/>
    <w:rsid w:val="00642D1E"/>
    <w:rsid w:val="00642F96"/>
    <w:rsid w:val="0064308D"/>
    <w:rsid w:val="006430C4"/>
    <w:rsid w:val="00643256"/>
    <w:rsid w:val="006432C1"/>
    <w:rsid w:val="006433BB"/>
    <w:rsid w:val="00643427"/>
    <w:rsid w:val="0064350E"/>
    <w:rsid w:val="0064359A"/>
    <w:rsid w:val="006435EC"/>
    <w:rsid w:val="00643BDB"/>
    <w:rsid w:val="00643F65"/>
    <w:rsid w:val="00643FF9"/>
    <w:rsid w:val="006442C7"/>
    <w:rsid w:val="00644A5A"/>
    <w:rsid w:val="00644B99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D9C"/>
    <w:rsid w:val="00645E02"/>
    <w:rsid w:val="00645EC1"/>
    <w:rsid w:val="00646153"/>
    <w:rsid w:val="006461EB"/>
    <w:rsid w:val="00646262"/>
    <w:rsid w:val="006464CE"/>
    <w:rsid w:val="006465F7"/>
    <w:rsid w:val="00646A20"/>
    <w:rsid w:val="00646ADF"/>
    <w:rsid w:val="00646BC6"/>
    <w:rsid w:val="00646EBF"/>
    <w:rsid w:val="00647177"/>
    <w:rsid w:val="00647262"/>
    <w:rsid w:val="0064741F"/>
    <w:rsid w:val="00647591"/>
    <w:rsid w:val="006478A5"/>
    <w:rsid w:val="006478EC"/>
    <w:rsid w:val="00647E64"/>
    <w:rsid w:val="0065003B"/>
    <w:rsid w:val="0065048E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0E1"/>
    <w:rsid w:val="0065329F"/>
    <w:rsid w:val="006532FF"/>
    <w:rsid w:val="00653371"/>
    <w:rsid w:val="00653412"/>
    <w:rsid w:val="006536B8"/>
    <w:rsid w:val="00653832"/>
    <w:rsid w:val="00653988"/>
    <w:rsid w:val="006539F9"/>
    <w:rsid w:val="00653B57"/>
    <w:rsid w:val="00653BFF"/>
    <w:rsid w:val="00653E62"/>
    <w:rsid w:val="0065403E"/>
    <w:rsid w:val="006540E7"/>
    <w:rsid w:val="006543C7"/>
    <w:rsid w:val="006544C4"/>
    <w:rsid w:val="0065479B"/>
    <w:rsid w:val="006547AF"/>
    <w:rsid w:val="0065482B"/>
    <w:rsid w:val="00654871"/>
    <w:rsid w:val="00654A8B"/>
    <w:rsid w:val="00654B44"/>
    <w:rsid w:val="00654C84"/>
    <w:rsid w:val="00654D2E"/>
    <w:rsid w:val="006553CD"/>
    <w:rsid w:val="006556A9"/>
    <w:rsid w:val="00655719"/>
    <w:rsid w:val="00655A8C"/>
    <w:rsid w:val="00655C6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75D"/>
    <w:rsid w:val="00657801"/>
    <w:rsid w:val="006578AA"/>
    <w:rsid w:val="00657E3C"/>
    <w:rsid w:val="00657F44"/>
    <w:rsid w:val="00657F55"/>
    <w:rsid w:val="006600BE"/>
    <w:rsid w:val="00660164"/>
    <w:rsid w:val="0066033C"/>
    <w:rsid w:val="0066049D"/>
    <w:rsid w:val="006605B4"/>
    <w:rsid w:val="006608CB"/>
    <w:rsid w:val="00660A9A"/>
    <w:rsid w:val="0066108E"/>
    <w:rsid w:val="0066140F"/>
    <w:rsid w:val="00661649"/>
    <w:rsid w:val="00661C39"/>
    <w:rsid w:val="00661E10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27"/>
    <w:rsid w:val="00664374"/>
    <w:rsid w:val="00664481"/>
    <w:rsid w:val="006646A8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BE2"/>
    <w:rsid w:val="00665C1B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D10"/>
    <w:rsid w:val="00666F9B"/>
    <w:rsid w:val="00666FC0"/>
    <w:rsid w:val="0066719D"/>
    <w:rsid w:val="006671DF"/>
    <w:rsid w:val="0066747C"/>
    <w:rsid w:val="00667662"/>
    <w:rsid w:val="006679D4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884"/>
    <w:rsid w:val="00671921"/>
    <w:rsid w:val="00671941"/>
    <w:rsid w:val="00671B69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558"/>
    <w:rsid w:val="00673700"/>
    <w:rsid w:val="0067372C"/>
    <w:rsid w:val="0067375F"/>
    <w:rsid w:val="006737C8"/>
    <w:rsid w:val="00673CB8"/>
    <w:rsid w:val="00673FF6"/>
    <w:rsid w:val="00674527"/>
    <w:rsid w:val="006747FF"/>
    <w:rsid w:val="00674935"/>
    <w:rsid w:val="006749F2"/>
    <w:rsid w:val="00674AD1"/>
    <w:rsid w:val="00674C0F"/>
    <w:rsid w:val="00674CB8"/>
    <w:rsid w:val="0067561E"/>
    <w:rsid w:val="00675719"/>
    <w:rsid w:val="006759E2"/>
    <w:rsid w:val="00675C1A"/>
    <w:rsid w:val="00675CDF"/>
    <w:rsid w:val="00675CFA"/>
    <w:rsid w:val="00675D44"/>
    <w:rsid w:val="00675FA3"/>
    <w:rsid w:val="00676513"/>
    <w:rsid w:val="0067656C"/>
    <w:rsid w:val="0067670F"/>
    <w:rsid w:val="006767B5"/>
    <w:rsid w:val="006769C9"/>
    <w:rsid w:val="006769CF"/>
    <w:rsid w:val="00676A83"/>
    <w:rsid w:val="00676B40"/>
    <w:rsid w:val="00676C39"/>
    <w:rsid w:val="00676C5C"/>
    <w:rsid w:val="00676D07"/>
    <w:rsid w:val="006770AA"/>
    <w:rsid w:val="006770B2"/>
    <w:rsid w:val="00677669"/>
    <w:rsid w:val="00677BD7"/>
    <w:rsid w:val="00677C0C"/>
    <w:rsid w:val="00677C9B"/>
    <w:rsid w:val="00677D77"/>
    <w:rsid w:val="00677E2C"/>
    <w:rsid w:val="00680D45"/>
    <w:rsid w:val="00680F83"/>
    <w:rsid w:val="00681225"/>
    <w:rsid w:val="00681866"/>
    <w:rsid w:val="0068187D"/>
    <w:rsid w:val="00681B38"/>
    <w:rsid w:val="00681BE5"/>
    <w:rsid w:val="00681C0A"/>
    <w:rsid w:val="00681C0F"/>
    <w:rsid w:val="00681D4F"/>
    <w:rsid w:val="00681D93"/>
    <w:rsid w:val="00681DA1"/>
    <w:rsid w:val="00681DE3"/>
    <w:rsid w:val="00681FA5"/>
    <w:rsid w:val="00682483"/>
    <w:rsid w:val="0068259D"/>
    <w:rsid w:val="006825C4"/>
    <w:rsid w:val="0068268C"/>
    <w:rsid w:val="006826D5"/>
    <w:rsid w:val="00682A0B"/>
    <w:rsid w:val="00682B0C"/>
    <w:rsid w:val="00682DF8"/>
    <w:rsid w:val="006831C5"/>
    <w:rsid w:val="0068321F"/>
    <w:rsid w:val="00683374"/>
    <w:rsid w:val="006833B3"/>
    <w:rsid w:val="006834B4"/>
    <w:rsid w:val="00683521"/>
    <w:rsid w:val="0068372C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32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15C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D2"/>
    <w:rsid w:val="006908F0"/>
    <w:rsid w:val="00690B04"/>
    <w:rsid w:val="00690B8C"/>
    <w:rsid w:val="00690E96"/>
    <w:rsid w:val="00690FB3"/>
    <w:rsid w:val="0069107A"/>
    <w:rsid w:val="006911E0"/>
    <w:rsid w:val="0069129F"/>
    <w:rsid w:val="0069183E"/>
    <w:rsid w:val="00691BB6"/>
    <w:rsid w:val="00691D11"/>
    <w:rsid w:val="00691EB1"/>
    <w:rsid w:val="00692066"/>
    <w:rsid w:val="0069212D"/>
    <w:rsid w:val="00692606"/>
    <w:rsid w:val="00692A47"/>
    <w:rsid w:val="00692B06"/>
    <w:rsid w:val="00693006"/>
    <w:rsid w:val="006930F8"/>
    <w:rsid w:val="00693184"/>
    <w:rsid w:val="0069333E"/>
    <w:rsid w:val="006933BC"/>
    <w:rsid w:val="0069356A"/>
    <w:rsid w:val="0069389C"/>
    <w:rsid w:val="00693DE9"/>
    <w:rsid w:val="00694022"/>
    <w:rsid w:val="0069417F"/>
    <w:rsid w:val="006941D8"/>
    <w:rsid w:val="0069445E"/>
    <w:rsid w:val="006944AF"/>
    <w:rsid w:val="00694930"/>
    <w:rsid w:val="00694995"/>
    <w:rsid w:val="00695024"/>
    <w:rsid w:val="006952AC"/>
    <w:rsid w:val="006955D2"/>
    <w:rsid w:val="0069569B"/>
    <w:rsid w:val="006956C0"/>
    <w:rsid w:val="006957E5"/>
    <w:rsid w:val="006959E3"/>
    <w:rsid w:val="00695B63"/>
    <w:rsid w:val="00695DD9"/>
    <w:rsid w:val="006961ED"/>
    <w:rsid w:val="00696681"/>
    <w:rsid w:val="00696AFD"/>
    <w:rsid w:val="00696FAC"/>
    <w:rsid w:val="006970C1"/>
    <w:rsid w:val="00697109"/>
    <w:rsid w:val="0069780E"/>
    <w:rsid w:val="00697B76"/>
    <w:rsid w:val="00697C70"/>
    <w:rsid w:val="00697D84"/>
    <w:rsid w:val="00697F1E"/>
    <w:rsid w:val="006A004B"/>
    <w:rsid w:val="006A0094"/>
    <w:rsid w:val="006A0112"/>
    <w:rsid w:val="006A013D"/>
    <w:rsid w:val="006A0159"/>
    <w:rsid w:val="006A039C"/>
    <w:rsid w:val="006A09A7"/>
    <w:rsid w:val="006A0AF5"/>
    <w:rsid w:val="006A0B39"/>
    <w:rsid w:val="006A0CD2"/>
    <w:rsid w:val="006A0EA2"/>
    <w:rsid w:val="006A0F6E"/>
    <w:rsid w:val="006A0F76"/>
    <w:rsid w:val="006A109D"/>
    <w:rsid w:val="006A10B8"/>
    <w:rsid w:val="006A1197"/>
    <w:rsid w:val="006A130C"/>
    <w:rsid w:val="006A132D"/>
    <w:rsid w:val="006A1411"/>
    <w:rsid w:val="006A15DF"/>
    <w:rsid w:val="006A16A8"/>
    <w:rsid w:val="006A17B4"/>
    <w:rsid w:val="006A1902"/>
    <w:rsid w:val="006A19FF"/>
    <w:rsid w:val="006A1AB5"/>
    <w:rsid w:val="006A1B37"/>
    <w:rsid w:val="006A2253"/>
    <w:rsid w:val="006A2292"/>
    <w:rsid w:val="006A22D4"/>
    <w:rsid w:val="006A2695"/>
    <w:rsid w:val="006A26C4"/>
    <w:rsid w:val="006A26DB"/>
    <w:rsid w:val="006A2BA1"/>
    <w:rsid w:val="006A2BF9"/>
    <w:rsid w:val="006A33FF"/>
    <w:rsid w:val="006A3B4C"/>
    <w:rsid w:val="006A3CDE"/>
    <w:rsid w:val="006A3D09"/>
    <w:rsid w:val="006A3E0E"/>
    <w:rsid w:val="006A3E1E"/>
    <w:rsid w:val="006A3F42"/>
    <w:rsid w:val="006A3FD6"/>
    <w:rsid w:val="006A4140"/>
    <w:rsid w:val="006A4313"/>
    <w:rsid w:val="006A4461"/>
    <w:rsid w:val="006A483F"/>
    <w:rsid w:val="006A4879"/>
    <w:rsid w:val="006A4A4C"/>
    <w:rsid w:val="006A4BA6"/>
    <w:rsid w:val="006A4F83"/>
    <w:rsid w:val="006A5048"/>
    <w:rsid w:val="006A509F"/>
    <w:rsid w:val="006A51A3"/>
    <w:rsid w:val="006A5331"/>
    <w:rsid w:val="006A5659"/>
    <w:rsid w:val="006A56F9"/>
    <w:rsid w:val="006A59D6"/>
    <w:rsid w:val="006A5B49"/>
    <w:rsid w:val="006A5FF1"/>
    <w:rsid w:val="006A6136"/>
    <w:rsid w:val="006A6484"/>
    <w:rsid w:val="006A64CE"/>
    <w:rsid w:val="006A64EE"/>
    <w:rsid w:val="006A6742"/>
    <w:rsid w:val="006A6867"/>
    <w:rsid w:val="006A691B"/>
    <w:rsid w:val="006A6DE7"/>
    <w:rsid w:val="006A708F"/>
    <w:rsid w:val="006A712B"/>
    <w:rsid w:val="006A739D"/>
    <w:rsid w:val="006A74BD"/>
    <w:rsid w:val="006A77A6"/>
    <w:rsid w:val="006A78D3"/>
    <w:rsid w:val="006B0222"/>
    <w:rsid w:val="006B02E0"/>
    <w:rsid w:val="006B0572"/>
    <w:rsid w:val="006B09F4"/>
    <w:rsid w:val="006B09FE"/>
    <w:rsid w:val="006B0ACD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685"/>
    <w:rsid w:val="006B289C"/>
    <w:rsid w:val="006B28C0"/>
    <w:rsid w:val="006B29B7"/>
    <w:rsid w:val="006B2C47"/>
    <w:rsid w:val="006B2E93"/>
    <w:rsid w:val="006B2F57"/>
    <w:rsid w:val="006B312B"/>
    <w:rsid w:val="006B34EF"/>
    <w:rsid w:val="006B3524"/>
    <w:rsid w:val="006B35E5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B6"/>
    <w:rsid w:val="006B47F2"/>
    <w:rsid w:val="006B4B71"/>
    <w:rsid w:val="006B4CBC"/>
    <w:rsid w:val="006B4CC9"/>
    <w:rsid w:val="006B4EA0"/>
    <w:rsid w:val="006B502D"/>
    <w:rsid w:val="006B529B"/>
    <w:rsid w:val="006B5368"/>
    <w:rsid w:val="006B543D"/>
    <w:rsid w:val="006B54A2"/>
    <w:rsid w:val="006B5AE7"/>
    <w:rsid w:val="006B5FAE"/>
    <w:rsid w:val="006B5FD0"/>
    <w:rsid w:val="006B6133"/>
    <w:rsid w:val="006B6280"/>
    <w:rsid w:val="006B639B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6E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765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40"/>
    <w:rsid w:val="006C2098"/>
    <w:rsid w:val="006C2131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6C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1BB"/>
    <w:rsid w:val="006C520D"/>
    <w:rsid w:val="006C52FF"/>
    <w:rsid w:val="006C536B"/>
    <w:rsid w:val="006C55ED"/>
    <w:rsid w:val="006C596A"/>
    <w:rsid w:val="006C59DF"/>
    <w:rsid w:val="006C5BBC"/>
    <w:rsid w:val="006C5CCC"/>
    <w:rsid w:val="006C5CF4"/>
    <w:rsid w:val="006C5F3F"/>
    <w:rsid w:val="006C6048"/>
    <w:rsid w:val="006C6096"/>
    <w:rsid w:val="006C60C2"/>
    <w:rsid w:val="006C6253"/>
    <w:rsid w:val="006C63BD"/>
    <w:rsid w:val="006C6454"/>
    <w:rsid w:val="006C65D4"/>
    <w:rsid w:val="006C663D"/>
    <w:rsid w:val="006C67D6"/>
    <w:rsid w:val="006C6CF9"/>
    <w:rsid w:val="006C6F08"/>
    <w:rsid w:val="006C6F3D"/>
    <w:rsid w:val="006C720D"/>
    <w:rsid w:val="006C7423"/>
    <w:rsid w:val="006C75CD"/>
    <w:rsid w:val="006C7638"/>
    <w:rsid w:val="006C7BB9"/>
    <w:rsid w:val="006C7C5F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DBA"/>
    <w:rsid w:val="006D0F2B"/>
    <w:rsid w:val="006D11B2"/>
    <w:rsid w:val="006D1410"/>
    <w:rsid w:val="006D1454"/>
    <w:rsid w:val="006D1636"/>
    <w:rsid w:val="006D1741"/>
    <w:rsid w:val="006D1980"/>
    <w:rsid w:val="006D1AF0"/>
    <w:rsid w:val="006D1E9D"/>
    <w:rsid w:val="006D1F89"/>
    <w:rsid w:val="006D1FF5"/>
    <w:rsid w:val="006D209D"/>
    <w:rsid w:val="006D2307"/>
    <w:rsid w:val="006D2375"/>
    <w:rsid w:val="006D25F3"/>
    <w:rsid w:val="006D273B"/>
    <w:rsid w:val="006D28E9"/>
    <w:rsid w:val="006D292F"/>
    <w:rsid w:val="006D29DB"/>
    <w:rsid w:val="006D2A32"/>
    <w:rsid w:val="006D2C57"/>
    <w:rsid w:val="006D2F7D"/>
    <w:rsid w:val="006D2F8E"/>
    <w:rsid w:val="006D2FF6"/>
    <w:rsid w:val="006D3231"/>
    <w:rsid w:val="006D3533"/>
    <w:rsid w:val="006D39CA"/>
    <w:rsid w:val="006D3BD4"/>
    <w:rsid w:val="006D3DE5"/>
    <w:rsid w:val="006D3E66"/>
    <w:rsid w:val="006D3FAD"/>
    <w:rsid w:val="006D4075"/>
    <w:rsid w:val="006D4085"/>
    <w:rsid w:val="006D40D4"/>
    <w:rsid w:val="006D4257"/>
    <w:rsid w:val="006D44B3"/>
    <w:rsid w:val="006D463D"/>
    <w:rsid w:val="006D46BD"/>
    <w:rsid w:val="006D4D59"/>
    <w:rsid w:val="006D4DCC"/>
    <w:rsid w:val="006D4E1D"/>
    <w:rsid w:val="006D4E26"/>
    <w:rsid w:val="006D500A"/>
    <w:rsid w:val="006D549E"/>
    <w:rsid w:val="006D5533"/>
    <w:rsid w:val="006D59BC"/>
    <w:rsid w:val="006D5B0F"/>
    <w:rsid w:val="006D5BB8"/>
    <w:rsid w:val="006D5BD7"/>
    <w:rsid w:val="006D5E4E"/>
    <w:rsid w:val="006D6141"/>
    <w:rsid w:val="006D64D1"/>
    <w:rsid w:val="006D6709"/>
    <w:rsid w:val="006D6866"/>
    <w:rsid w:val="006D6FC7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75C"/>
    <w:rsid w:val="006E1B4E"/>
    <w:rsid w:val="006E1F8B"/>
    <w:rsid w:val="006E22C3"/>
    <w:rsid w:val="006E2508"/>
    <w:rsid w:val="006E25AE"/>
    <w:rsid w:val="006E2D16"/>
    <w:rsid w:val="006E2E64"/>
    <w:rsid w:val="006E2EE6"/>
    <w:rsid w:val="006E32D4"/>
    <w:rsid w:val="006E3939"/>
    <w:rsid w:val="006E3B4E"/>
    <w:rsid w:val="006E3FDC"/>
    <w:rsid w:val="006E4286"/>
    <w:rsid w:val="006E4343"/>
    <w:rsid w:val="006E4381"/>
    <w:rsid w:val="006E4831"/>
    <w:rsid w:val="006E4A5D"/>
    <w:rsid w:val="006E4AE9"/>
    <w:rsid w:val="006E4C50"/>
    <w:rsid w:val="006E5133"/>
    <w:rsid w:val="006E5212"/>
    <w:rsid w:val="006E52D1"/>
    <w:rsid w:val="006E545E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17"/>
    <w:rsid w:val="006E68F8"/>
    <w:rsid w:val="006E68FF"/>
    <w:rsid w:val="006E6B15"/>
    <w:rsid w:val="006E7265"/>
    <w:rsid w:val="006E7292"/>
    <w:rsid w:val="006E74F9"/>
    <w:rsid w:val="006E75F3"/>
    <w:rsid w:val="006E791B"/>
    <w:rsid w:val="006E79BE"/>
    <w:rsid w:val="006E7C4F"/>
    <w:rsid w:val="006E7E75"/>
    <w:rsid w:val="006E7E84"/>
    <w:rsid w:val="006E7F3F"/>
    <w:rsid w:val="006F082C"/>
    <w:rsid w:val="006F08E7"/>
    <w:rsid w:val="006F0B51"/>
    <w:rsid w:val="006F0E1D"/>
    <w:rsid w:val="006F0E4B"/>
    <w:rsid w:val="006F0E9B"/>
    <w:rsid w:val="006F1022"/>
    <w:rsid w:val="006F10F0"/>
    <w:rsid w:val="006F1200"/>
    <w:rsid w:val="006F145F"/>
    <w:rsid w:val="006F177E"/>
    <w:rsid w:val="006F1B64"/>
    <w:rsid w:val="006F1CA8"/>
    <w:rsid w:val="006F22BA"/>
    <w:rsid w:val="006F2384"/>
    <w:rsid w:val="006F2AF3"/>
    <w:rsid w:val="006F2D53"/>
    <w:rsid w:val="006F2E37"/>
    <w:rsid w:val="006F2EBD"/>
    <w:rsid w:val="006F3029"/>
    <w:rsid w:val="006F30BF"/>
    <w:rsid w:val="006F331E"/>
    <w:rsid w:val="006F341F"/>
    <w:rsid w:val="006F35FE"/>
    <w:rsid w:val="006F3723"/>
    <w:rsid w:val="006F3804"/>
    <w:rsid w:val="006F3A1F"/>
    <w:rsid w:val="006F3B38"/>
    <w:rsid w:val="006F3CCC"/>
    <w:rsid w:val="006F3EBB"/>
    <w:rsid w:val="006F3F2C"/>
    <w:rsid w:val="006F4310"/>
    <w:rsid w:val="006F435F"/>
    <w:rsid w:val="006F4604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5D1A"/>
    <w:rsid w:val="006F5E83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6F7B32"/>
    <w:rsid w:val="007000FD"/>
    <w:rsid w:val="00700342"/>
    <w:rsid w:val="007004BD"/>
    <w:rsid w:val="00700609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93F"/>
    <w:rsid w:val="00701B79"/>
    <w:rsid w:val="00701EFC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6"/>
    <w:rsid w:val="0070389E"/>
    <w:rsid w:val="00703E9A"/>
    <w:rsid w:val="00704396"/>
    <w:rsid w:val="007046A2"/>
    <w:rsid w:val="00704C79"/>
    <w:rsid w:val="00704CFA"/>
    <w:rsid w:val="00704D52"/>
    <w:rsid w:val="007051F3"/>
    <w:rsid w:val="0070527A"/>
    <w:rsid w:val="007053FC"/>
    <w:rsid w:val="00705503"/>
    <w:rsid w:val="007059F0"/>
    <w:rsid w:val="00705ABF"/>
    <w:rsid w:val="00705BD2"/>
    <w:rsid w:val="00705C97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07FD7"/>
    <w:rsid w:val="0071038C"/>
    <w:rsid w:val="00710391"/>
    <w:rsid w:val="0071048E"/>
    <w:rsid w:val="007108B1"/>
    <w:rsid w:val="00710900"/>
    <w:rsid w:val="00710A5B"/>
    <w:rsid w:val="00710A6E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E68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6D3"/>
    <w:rsid w:val="007147AC"/>
    <w:rsid w:val="007148ED"/>
    <w:rsid w:val="00714AC0"/>
    <w:rsid w:val="00714CC4"/>
    <w:rsid w:val="00715247"/>
    <w:rsid w:val="0071542F"/>
    <w:rsid w:val="00715475"/>
    <w:rsid w:val="0071548F"/>
    <w:rsid w:val="007155D1"/>
    <w:rsid w:val="00715A19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6A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217"/>
    <w:rsid w:val="00724427"/>
    <w:rsid w:val="007245CC"/>
    <w:rsid w:val="007245EC"/>
    <w:rsid w:val="007246CF"/>
    <w:rsid w:val="00724888"/>
    <w:rsid w:val="007248B0"/>
    <w:rsid w:val="00724B5A"/>
    <w:rsid w:val="00724E39"/>
    <w:rsid w:val="00724E86"/>
    <w:rsid w:val="0072500E"/>
    <w:rsid w:val="00725324"/>
    <w:rsid w:val="007254D6"/>
    <w:rsid w:val="007256D3"/>
    <w:rsid w:val="00725720"/>
    <w:rsid w:val="00725762"/>
    <w:rsid w:val="00725887"/>
    <w:rsid w:val="0072596A"/>
    <w:rsid w:val="00725C8E"/>
    <w:rsid w:val="00725D51"/>
    <w:rsid w:val="00725E39"/>
    <w:rsid w:val="00725EBA"/>
    <w:rsid w:val="00725EF8"/>
    <w:rsid w:val="00725F97"/>
    <w:rsid w:val="00726232"/>
    <w:rsid w:val="007264F3"/>
    <w:rsid w:val="0072666B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126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6D0"/>
    <w:rsid w:val="00731796"/>
    <w:rsid w:val="00731AE9"/>
    <w:rsid w:val="00731C0A"/>
    <w:rsid w:val="00731E13"/>
    <w:rsid w:val="00731ECD"/>
    <w:rsid w:val="00732145"/>
    <w:rsid w:val="0073219E"/>
    <w:rsid w:val="00732268"/>
    <w:rsid w:val="00732277"/>
    <w:rsid w:val="007326CD"/>
    <w:rsid w:val="007327AE"/>
    <w:rsid w:val="0073290E"/>
    <w:rsid w:val="00732D96"/>
    <w:rsid w:val="00732ED1"/>
    <w:rsid w:val="00732F2D"/>
    <w:rsid w:val="0073335D"/>
    <w:rsid w:val="00733465"/>
    <w:rsid w:val="0073350B"/>
    <w:rsid w:val="0073386D"/>
    <w:rsid w:val="0073397B"/>
    <w:rsid w:val="00733A80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0A"/>
    <w:rsid w:val="00736274"/>
    <w:rsid w:val="0073634B"/>
    <w:rsid w:val="0073647F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0C12"/>
    <w:rsid w:val="0074117B"/>
    <w:rsid w:val="0074118A"/>
    <w:rsid w:val="0074131A"/>
    <w:rsid w:val="00741464"/>
    <w:rsid w:val="00741486"/>
    <w:rsid w:val="007414C4"/>
    <w:rsid w:val="0074152E"/>
    <w:rsid w:val="0074181A"/>
    <w:rsid w:val="00741845"/>
    <w:rsid w:val="0074186C"/>
    <w:rsid w:val="00741F5D"/>
    <w:rsid w:val="007420C4"/>
    <w:rsid w:val="00742603"/>
    <w:rsid w:val="00742645"/>
    <w:rsid w:val="007428D9"/>
    <w:rsid w:val="00742BA3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2A4"/>
    <w:rsid w:val="00743383"/>
    <w:rsid w:val="00743404"/>
    <w:rsid w:val="007437D6"/>
    <w:rsid w:val="0074382F"/>
    <w:rsid w:val="007438AC"/>
    <w:rsid w:val="00743AD4"/>
    <w:rsid w:val="00743B8B"/>
    <w:rsid w:val="00743FE9"/>
    <w:rsid w:val="00744242"/>
    <w:rsid w:val="00744461"/>
    <w:rsid w:val="0074450F"/>
    <w:rsid w:val="0074466E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61C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73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13"/>
    <w:rsid w:val="007508BE"/>
    <w:rsid w:val="00750EC8"/>
    <w:rsid w:val="00750F88"/>
    <w:rsid w:val="00750F8C"/>
    <w:rsid w:val="00750F8D"/>
    <w:rsid w:val="0075134F"/>
    <w:rsid w:val="007513D4"/>
    <w:rsid w:val="0075157E"/>
    <w:rsid w:val="00751AAC"/>
    <w:rsid w:val="00751C52"/>
    <w:rsid w:val="00751EE8"/>
    <w:rsid w:val="00751FE9"/>
    <w:rsid w:val="00752029"/>
    <w:rsid w:val="0075213C"/>
    <w:rsid w:val="007521FC"/>
    <w:rsid w:val="007525AC"/>
    <w:rsid w:val="007525B8"/>
    <w:rsid w:val="00752600"/>
    <w:rsid w:val="00752892"/>
    <w:rsid w:val="00753190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861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E60"/>
    <w:rsid w:val="00756FCA"/>
    <w:rsid w:val="00757032"/>
    <w:rsid w:val="00757231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0F2B"/>
    <w:rsid w:val="007612EE"/>
    <w:rsid w:val="0076159E"/>
    <w:rsid w:val="00762088"/>
    <w:rsid w:val="007622A2"/>
    <w:rsid w:val="00762438"/>
    <w:rsid w:val="007628C1"/>
    <w:rsid w:val="00762FFD"/>
    <w:rsid w:val="007631D3"/>
    <w:rsid w:val="00763221"/>
    <w:rsid w:val="00763278"/>
    <w:rsid w:val="007635FE"/>
    <w:rsid w:val="00763747"/>
    <w:rsid w:val="0076390E"/>
    <w:rsid w:val="00763A49"/>
    <w:rsid w:val="00763B12"/>
    <w:rsid w:val="00763DFC"/>
    <w:rsid w:val="00764180"/>
    <w:rsid w:val="00764238"/>
    <w:rsid w:val="00764310"/>
    <w:rsid w:val="007643A1"/>
    <w:rsid w:val="00764517"/>
    <w:rsid w:val="007646AA"/>
    <w:rsid w:val="007648C5"/>
    <w:rsid w:val="007648D4"/>
    <w:rsid w:val="00764B42"/>
    <w:rsid w:val="00764B44"/>
    <w:rsid w:val="00764CB3"/>
    <w:rsid w:val="00764FF6"/>
    <w:rsid w:val="00765444"/>
    <w:rsid w:val="007655AF"/>
    <w:rsid w:val="0076585C"/>
    <w:rsid w:val="0076588B"/>
    <w:rsid w:val="0076608E"/>
    <w:rsid w:val="00766370"/>
    <w:rsid w:val="00766448"/>
    <w:rsid w:val="007666A1"/>
    <w:rsid w:val="007666C8"/>
    <w:rsid w:val="007667DB"/>
    <w:rsid w:val="0076686E"/>
    <w:rsid w:val="007668BB"/>
    <w:rsid w:val="00766A13"/>
    <w:rsid w:val="00766D5F"/>
    <w:rsid w:val="00766DB8"/>
    <w:rsid w:val="00766F3D"/>
    <w:rsid w:val="00766FA1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34F"/>
    <w:rsid w:val="00770455"/>
    <w:rsid w:val="007704E8"/>
    <w:rsid w:val="00770C52"/>
    <w:rsid w:val="00770D31"/>
    <w:rsid w:val="00770D51"/>
    <w:rsid w:val="00770DDB"/>
    <w:rsid w:val="00771018"/>
    <w:rsid w:val="0077119C"/>
    <w:rsid w:val="0077169E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14"/>
    <w:rsid w:val="00772CB5"/>
    <w:rsid w:val="00772DCE"/>
    <w:rsid w:val="00772FE0"/>
    <w:rsid w:val="007730CB"/>
    <w:rsid w:val="00773151"/>
    <w:rsid w:val="007731F7"/>
    <w:rsid w:val="0077331A"/>
    <w:rsid w:val="007734BA"/>
    <w:rsid w:val="00773559"/>
    <w:rsid w:val="007737C1"/>
    <w:rsid w:val="007738D8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DE1"/>
    <w:rsid w:val="00775F89"/>
    <w:rsid w:val="0077647D"/>
    <w:rsid w:val="007768EB"/>
    <w:rsid w:val="00776AC6"/>
    <w:rsid w:val="00776B3B"/>
    <w:rsid w:val="00776CC3"/>
    <w:rsid w:val="00776DE1"/>
    <w:rsid w:val="00776F31"/>
    <w:rsid w:val="00776F4B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5EB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D46"/>
    <w:rsid w:val="00782F26"/>
    <w:rsid w:val="00782F39"/>
    <w:rsid w:val="00783080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CCD"/>
    <w:rsid w:val="00784F8F"/>
    <w:rsid w:val="00784FBC"/>
    <w:rsid w:val="00785295"/>
    <w:rsid w:val="00785417"/>
    <w:rsid w:val="007854C1"/>
    <w:rsid w:val="007855C0"/>
    <w:rsid w:val="00785619"/>
    <w:rsid w:val="00785632"/>
    <w:rsid w:val="0078577E"/>
    <w:rsid w:val="00785F12"/>
    <w:rsid w:val="007860CB"/>
    <w:rsid w:val="0078614E"/>
    <w:rsid w:val="0078617D"/>
    <w:rsid w:val="0078619B"/>
    <w:rsid w:val="00786268"/>
    <w:rsid w:val="00786283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2ED6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E7B"/>
    <w:rsid w:val="00796FB4"/>
    <w:rsid w:val="007975BA"/>
    <w:rsid w:val="007976BF"/>
    <w:rsid w:val="0079789D"/>
    <w:rsid w:val="007978D2"/>
    <w:rsid w:val="0079793D"/>
    <w:rsid w:val="00797AC2"/>
    <w:rsid w:val="007A00B2"/>
    <w:rsid w:val="007A00C1"/>
    <w:rsid w:val="007A0120"/>
    <w:rsid w:val="007A015F"/>
    <w:rsid w:val="007A03BA"/>
    <w:rsid w:val="007A041D"/>
    <w:rsid w:val="007A042F"/>
    <w:rsid w:val="007A045F"/>
    <w:rsid w:val="007A0490"/>
    <w:rsid w:val="007A0C8B"/>
    <w:rsid w:val="007A0F01"/>
    <w:rsid w:val="007A10F4"/>
    <w:rsid w:val="007A111C"/>
    <w:rsid w:val="007A118A"/>
    <w:rsid w:val="007A165E"/>
    <w:rsid w:val="007A19A5"/>
    <w:rsid w:val="007A1C68"/>
    <w:rsid w:val="007A1CAF"/>
    <w:rsid w:val="007A1DA3"/>
    <w:rsid w:val="007A2120"/>
    <w:rsid w:val="007A23D9"/>
    <w:rsid w:val="007A24D6"/>
    <w:rsid w:val="007A2964"/>
    <w:rsid w:val="007A2B8A"/>
    <w:rsid w:val="007A2BED"/>
    <w:rsid w:val="007A2E8C"/>
    <w:rsid w:val="007A3028"/>
    <w:rsid w:val="007A32B0"/>
    <w:rsid w:val="007A32DB"/>
    <w:rsid w:val="007A396F"/>
    <w:rsid w:val="007A3BA2"/>
    <w:rsid w:val="007A3DD1"/>
    <w:rsid w:val="007A4112"/>
    <w:rsid w:val="007A48BE"/>
    <w:rsid w:val="007A494A"/>
    <w:rsid w:val="007A49A1"/>
    <w:rsid w:val="007A4B08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5E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DC9"/>
    <w:rsid w:val="007A7F21"/>
    <w:rsid w:val="007A7F6F"/>
    <w:rsid w:val="007B064F"/>
    <w:rsid w:val="007B0790"/>
    <w:rsid w:val="007B084E"/>
    <w:rsid w:val="007B0C20"/>
    <w:rsid w:val="007B0C2F"/>
    <w:rsid w:val="007B0CD9"/>
    <w:rsid w:val="007B0EE3"/>
    <w:rsid w:val="007B0FF7"/>
    <w:rsid w:val="007B10BF"/>
    <w:rsid w:val="007B13DD"/>
    <w:rsid w:val="007B13FE"/>
    <w:rsid w:val="007B16AA"/>
    <w:rsid w:val="007B176E"/>
    <w:rsid w:val="007B1777"/>
    <w:rsid w:val="007B197D"/>
    <w:rsid w:val="007B1AA9"/>
    <w:rsid w:val="007B1B71"/>
    <w:rsid w:val="007B1BCF"/>
    <w:rsid w:val="007B1C96"/>
    <w:rsid w:val="007B20CC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15B"/>
    <w:rsid w:val="007B3507"/>
    <w:rsid w:val="007B3556"/>
    <w:rsid w:val="007B3643"/>
    <w:rsid w:val="007B36B4"/>
    <w:rsid w:val="007B37DD"/>
    <w:rsid w:val="007B3C05"/>
    <w:rsid w:val="007B3C26"/>
    <w:rsid w:val="007B3E38"/>
    <w:rsid w:val="007B3FC7"/>
    <w:rsid w:val="007B3FE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ECB"/>
    <w:rsid w:val="007B4FC4"/>
    <w:rsid w:val="007B56CA"/>
    <w:rsid w:val="007B5701"/>
    <w:rsid w:val="007B5775"/>
    <w:rsid w:val="007B63BE"/>
    <w:rsid w:val="007B6413"/>
    <w:rsid w:val="007B6658"/>
    <w:rsid w:val="007B66E9"/>
    <w:rsid w:val="007B67BE"/>
    <w:rsid w:val="007B6961"/>
    <w:rsid w:val="007B6C44"/>
    <w:rsid w:val="007B70C3"/>
    <w:rsid w:val="007B7192"/>
    <w:rsid w:val="007B72AB"/>
    <w:rsid w:val="007B7431"/>
    <w:rsid w:val="007B763E"/>
    <w:rsid w:val="007B79B5"/>
    <w:rsid w:val="007B7D6C"/>
    <w:rsid w:val="007B7D9D"/>
    <w:rsid w:val="007B7F35"/>
    <w:rsid w:val="007C031C"/>
    <w:rsid w:val="007C0444"/>
    <w:rsid w:val="007C04FD"/>
    <w:rsid w:val="007C0830"/>
    <w:rsid w:val="007C08D9"/>
    <w:rsid w:val="007C0957"/>
    <w:rsid w:val="007C0B89"/>
    <w:rsid w:val="007C0C79"/>
    <w:rsid w:val="007C0E13"/>
    <w:rsid w:val="007C1228"/>
    <w:rsid w:val="007C1438"/>
    <w:rsid w:val="007C1A21"/>
    <w:rsid w:val="007C1AB5"/>
    <w:rsid w:val="007C1CB2"/>
    <w:rsid w:val="007C2344"/>
    <w:rsid w:val="007C27DC"/>
    <w:rsid w:val="007C2E33"/>
    <w:rsid w:val="007C3435"/>
    <w:rsid w:val="007C3559"/>
    <w:rsid w:val="007C3B91"/>
    <w:rsid w:val="007C3E23"/>
    <w:rsid w:val="007C3E7B"/>
    <w:rsid w:val="007C3E99"/>
    <w:rsid w:val="007C3FDD"/>
    <w:rsid w:val="007C412E"/>
    <w:rsid w:val="007C4470"/>
    <w:rsid w:val="007C4650"/>
    <w:rsid w:val="007C47DC"/>
    <w:rsid w:val="007C484B"/>
    <w:rsid w:val="007C48A3"/>
    <w:rsid w:val="007C4B81"/>
    <w:rsid w:val="007C4BD0"/>
    <w:rsid w:val="007C4BF3"/>
    <w:rsid w:val="007C5034"/>
    <w:rsid w:val="007C5B58"/>
    <w:rsid w:val="007C5DF4"/>
    <w:rsid w:val="007C6487"/>
    <w:rsid w:val="007C64B5"/>
    <w:rsid w:val="007C675E"/>
    <w:rsid w:val="007C682A"/>
    <w:rsid w:val="007C69F6"/>
    <w:rsid w:val="007C6A34"/>
    <w:rsid w:val="007C6C60"/>
    <w:rsid w:val="007C6EE1"/>
    <w:rsid w:val="007C70EF"/>
    <w:rsid w:val="007C7225"/>
    <w:rsid w:val="007C7280"/>
    <w:rsid w:val="007C7466"/>
    <w:rsid w:val="007C7688"/>
    <w:rsid w:val="007C790A"/>
    <w:rsid w:val="007C790E"/>
    <w:rsid w:val="007C7991"/>
    <w:rsid w:val="007C7A4B"/>
    <w:rsid w:val="007C7A8E"/>
    <w:rsid w:val="007C7B10"/>
    <w:rsid w:val="007C7B2B"/>
    <w:rsid w:val="007C7B92"/>
    <w:rsid w:val="007D01F5"/>
    <w:rsid w:val="007D0297"/>
    <w:rsid w:val="007D066C"/>
    <w:rsid w:val="007D07F0"/>
    <w:rsid w:val="007D0BBB"/>
    <w:rsid w:val="007D0BC4"/>
    <w:rsid w:val="007D0FB2"/>
    <w:rsid w:val="007D0FFA"/>
    <w:rsid w:val="007D108F"/>
    <w:rsid w:val="007D11CC"/>
    <w:rsid w:val="007D11D0"/>
    <w:rsid w:val="007D12D5"/>
    <w:rsid w:val="007D153C"/>
    <w:rsid w:val="007D19D8"/>
    <w:rsid w:val="007D19FC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40A"/>
    <w:rsid w:val="007D6501"/>
    <w:rsid w:val="007D6620"/>
    <w:rsid w:val="007D68D8"/>
    <w:rsid w:val="007D6AC6"/>
    <w:rsid w:val="007D6E0B"/>
    <w:rsid w:val="007D6E3A"/>
    <w:rsid w:val="007D6F67"/>
    <w:rsid w:val="007D6F9B"/>
    <w:rsid w:val="007D7362"/>
    <w:rsid w:val="007D7385"/>
    <w:rsid w:val="007D7545"/>
    <w:rsid w:val="007D781E"/>
    <w:rsid w:val="007D78E9"/>
    <w:rsid w:val="007E02FE"/>
    <w:rsid w:val="007E088D"/>
    <w:rsid w:val="007E08E8"/>
    <w:rsid w:val="007E0CB4"/>
    <w:rsid w:val="007E0D6D"/>
    <w:rsid w:val="007E0EA6"/>
    <w:rsid w:val="007E0EE8"/>
    <w:rsid w:val="007E0F48"/>
    <w:rsid w:val="007E1331"/>
    <w:rsid w:val="007E1388"/>
    <w:rsid w:val="007E13AE"/>
    <w:rsid w:val="007E1746"/>
    <w:rsid w:val="007E17B4"/>
    <w:rsid w:val="007E1931"/>
    <w:rsid w:val="007E1C3F"/>
    <w:rsid w:val="007E1E4A"/>
    <w:rsid w:val="007E1F1F"/>
    <w:rsid w:val="007E2502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494"/>
    <w:rsid w:val="007E4B07"/>
    <w:rsid w:val="007E4BF2"/>
    <w:rsid w:val="007E5077"/>
    <w:rsid w:val="007E557A"/>
    <w:rsid w:val="007E55A3"/>
    <w:rsid w:val="007E55ED"/>
    <w:rsid w:val="007E59C0"/>
    <w:rsid w:val="007E5AB5"/>
    <w:rsid w:val="007E5BC6"/>
    <w:rsid w:val="007E6199"/>
    <w:rsid w:val="007E63AD"/>
    <w:rsid w:val="007E652B"/>
    <w:rsid w:val="007E6E02"/>
    <w:rsid w:val="007E6F26"/>
    <w:rsid w:val="007E7272"/>
    <w:rsid w:val="007E7559"/>
    <w:rsid w:val="007E767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97"/>
    <w:rsid w:val="007F0ED8"/>
    <w:rsid w:val="007F10D2"/>
    <w:rsid w:val="007F121B"/>
    <w:rsid w:val="007F1778"/>
    <w:rsid w:val="007F1906"/>
    <w:rsid w:val="007F1914"/>
    <w:rsid w:val="007F1968"/>
    <w:rsid w:val="007F1EDB"/>
    <w:rsid w:val="007F1FC6"/>
    <w:rsid w:val="007F1FD9"/>
    <w:rsid w:val="007F2319"/>
    <w:rsid w:val="007F238F"/>
    <w:rsid w:val="007F24D5"/>
    <w:rsid w:val="007F26E3"/>
    <w:rsid w:val="007F26FD"/>
    <w:rsid w:val="007F28E9"/>
    <w:rsid w:val="007F2B4E"/>
    <w:rsid w:val="007F2BD7"/>
    <w:rsid w:val="007F2F3F"/>
    <w:rsid w:val="007F312C"/>
    <w:rsid w:val="007F3E08"/>
    <w:rsid w:val="007F4402"/>
    <w:rsid w:val="007F45EA"/>
    <w:rsid w:val="007F4624"/>
    <w:rsid w:val="007F4ACF"/>
    <w:rsid w:val="007F4B4C"/>
    <w:rsid w:val="007F4C54"/>
    <w:rsid w:val="007F5006"/>
    <w:rsid w:val="007F5205"/>
    <w:rsid w:val="007F560E"/>
    <w:rsid w:val="007F5891"/>
    <w:rsid w:val="007F58DF"/>
    <w:rsid w:val="007F5A0F"/>
    <w:rsid w:val="007F5A18"/>
    <w:rsid w:val="007F5C24"/>
    <w:rsid w:val="007F5E4E"/>
    <w:rsid w:val="007F625E"/>
    <w:rsid w:val="007F64CC"/>
    <w:rsid w:val="007F6D90"/>
    <w:rsid w:val="007F6DA7"/>
    <w:rsid w:val="007F6E89"/>
    <w:rsid w:val="007F6FD3"/>
    <w:rsid w:val="007F7068"/>
    <w:rsid w:val="007F7107"/>
    <w:rsid w:val="007F74AC"/>
    <w:rsid w:val="007F74D0"/>
    <w:rsid w:val="007F7743"/>
    <w:rsid w:val="007F7844"/>
    <w:rsid w:val="007F7B2F"/>
    <w:rsid w:val="007F7B4F"/>
    <w:rsid w:val="007F7C8C"/>
    <w:rsid w:val="007F7D5C"/>
    <w:rsid w:val="007F7F4E"/>
    <w:rsid w:val="007F7FAA"/>
    <w:rsid w:val="008000A4"/>
    <w:rsid w:val="00800666"/>
    <w:rsid w:val="008009C2"/>
    <w:rsid w:val="008009CF"/>
    <w:rsid w:val="00800A46"/>
    <w:rsid w:val="00800BF4"/>
    <w:rsid w:val="00801037"/>
    <w:rsid w:val="0080104C"/>
    <w:rsid w:val="0080119B"/>
    <w:rsid w:val="008013FF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C71"/>
    <w:rsid w:val="00803E74"/>
    <w:rsid w:val="00804137"/>
    <w:rsid w:val="00804152"/>
    <w:rsid w:val="008043BC"/>
    <w:rsid w:val="008043D4"/>
    <w:rsid w:val="00804884"/>
    <w:rsid w:val="008048C0"/>
    <w:rsid w:val="00804935"/>
    <w:rsid w:val="00804FC6"/>
    <w:rsid w:val="00805153"/>
    <w:rsid w:val="00805299"/>
    <w:rsid w:val="0080541F"/>
    <w:rsid w:val="008054BA"/>
    <w:rsid w:val="008054E7"/>
    <w:rsid w:val="008059D8"/>
    <w:rsid w:val="00805A74"/>
    <w:rsid w:val="00805EDD"/>
    <w:rsid w:val="00806027"/>
    <w:rsid w:val="00806114"/>
    <w:rsid w:val="00806129"/>
    <w:rsid w:val="00806493"/>
    <w:rsid w:val="0080663D"/>
    <w:rsid w:val="0080673A"/>
    <w:rsid w:val="00806B54"/>
    <w:rsid w:val="00806CA5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0E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1C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D4"/>
    <w:rsid w:val="00815AE1"/>
    <w:rsid w:val="00815BE1"/>
    <w:rsid w:val="00815C86"/>
    <w:rsid w:val="00815CEA"/>
    <w:rsid w:val="00815E04"/>
    <w:rsid w:val="008164D7"/>
    <w:rsid w:val="00816588"/>
    <w:rsid w:val="00816692"/>
    <w:rsid w:val="00816782"/>
    <w:rsid w:val="00816857"/>
    <w:rsid w:val="00816D42"/>
    <w:rsid w:val="00816D77"/>
    <w:rsid w:val="00816DFD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67D"/>
    <w:rsid w:val="00822BC2"/>
    <w:rsid w:val="00822E0D"/>
    <w:rsid w:val="00823021"/>
    <w:rsid w:val="00823309"/>
    <w:rsid w:val="00823473"/>
    <w:rsid w:val="0082349F"/>
    <w:rsid w:val="0082357C"/>
    <w:rsid w:val="00823692"/>
    <w:rsid w:val="00823822"/>
    <w:rsid w:val="00823928"/>
    <w:rsid w:val="00823DB1"/>
    <w:rsid w:val="00823EF9"/>
    <w:rsid w:val="00824220"/>
    <w:rsid w:val="008244B7"/>
    <w:rsid w:val="00824693"/>
    <w:rsid w:val="00824763"/>
    <w:rsid w:val="0082494C"/>
    <w:rsid w:val="00824DC9"/>
    <w:rsid w:val="0082522B"/>
    <w:rsid w:val="008256A2"/>
    <w:rsid w:val="008258F7"/>
    <w:rsid w:val="00825BF3"/>
    <w:rsid w:val="0082607A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9E3"/>
    <w:rsid w:val="00827A0C"/>
    <w:rsid w:val="00827AA0"/>
    <w:rsid w:val="00827BDD"/>
    <w:rsid w:val="00827D68"/>
    <w:rsid w:val="00827E60"/>
    <w:rsid w:val="00830177"/>
    <w:rsid w:val="00830441"/>
    <w:rsid w:val="00830517"/>
    <w:rsid w:val="00830577"/>
    <w:rsid w:val="0083057F"/>
    <w:rsid w:val="0083067E"/>
    <w:rsid w:val="008306FA"/>
    <w:rsid w:val="008307BA"/>
    <w:rsid w:val="00830F04"/>
    <w:rsid w:val="00830FD0"/>
    <w:rsid w:val="008313DC"/>
    <w:rsid w:val="008313F3"/>
    <w:rsid w:val="00831419"/>
    <w:rsid w:val="0083172A"/>
    <w:rsid w:val="00831801"/>
    <w:rsid w:val="00831B80"/>
    <w:rsid w:val="00832013"/>
    <w:rsid w:val="00832085"/>
    <w:rsid w:val="008322F7"/>
    <w:rsid w:val="008324D3"/>
    <w:rsid w:val="00832883"/>
    <w:rsid w:val="00832B40"/>
    <w:rsid w:val="00832DCF"/>
    <w:rsid w:val="00832EE3"/>
    <w:rsid w:val="00832F29"/>
    <w:rsid w:val="00833068"/>
    <w:rsid w:val="008330E3"/>
    <w:rsid w:val="008332F1"/>
    <w:rsid w:val="0083331D"/>
    <w:rsid w:val="008333B0"/>
    <w:rsid w:val="00833B27"/>
    <w:rsid w:val="00833E3F"/>
    <w:rsid w:val="00833F8C"/>
    <w:rsid w:val="00833FC8"/>
    <w:rsid w:val="00834276"/>
    <w:rsid w:val="00834285"/>
    <w:rsid w:val="008347AA"/>
    <w:rsid w:val="0083491F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1D6"/>
    <w:rsid w:val="0083625E"/>
    <w:rsid w:val="00836416"/>
    <w:rsid w:val="00836731"/>
    <w:rsid w:val="0083678C"/>
    <w:rsid w:val="00836AC0"/>
    <w:rsid w:val="00836ADA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A5F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637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6B1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AA8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5B"/>
    <w:rsid w:val="00846165"/>
    <w:rsid w:val="0084638C"/>
    <w:rsid w:val="008463D4"/>
    <w:rsid w:val="008464F4"/>
    <w:rsid w:val="00846506"/>
    <w:rsid w:val="0084685A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910"/>
    <w:rsid w:val="00847AB0"/>
    <w:rsid w:val="00847B02"/>
    <w:rsid w:val="00847EFD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C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5F6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219"/>
    <w:rsid w:val="0085633A"/>
    <w:rsid w:val="00856390"/>
    <w:rsid w:val="00856436"/>
    <w:rsid w:val="0085643B"/>
    <w:rsid w:val="0085663D"/>
    <w:rsid w:val="0085695D"/>
    <w:rsid w:val="00856994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5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77"/>
    <w:rsid w:val="00862581"/>
    <w:rsid w:val="0086298F"/>
    <w:rsid w:val="00862A8A"/>
    <w:rsid w:val="00862EE4"/>
    <w:rsid w:val="008630E0"/>
    <w:rsid w:val="008635DB"/>
    <w:rsid w:val="008636C0"/>
    <w:rsid w:val="00863BD0"/>
    <w:rsid w:val="008641B4"/>
    <w:rsid w:val="0086428F"/>
    <w:rsid w:val="0086465D"/>
    <w:rsid w:val="00864750"/>
    <w:rsid w:val="00864889"/>
    <w:rsid w:val="00864BA7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3A4"/>
    <w:rsid w:val="00866991"/>
    <w:rsid w:val="00866F94"/>
    <w:rsid w:val="00866FCD"/>
    <w:rsid w:val="0086701D"/>
    <w:rsid w:val="008671A1"/>
    <w:rsid w:val="0086753A"/>
    <w:rsid w:val="00867612"/>
    <w:rsid w:val="00867954"/>
    <w:rsid w:val="008679B5"/>
    <w:rsid w:val="00867C3C"/>
    <w:rsid w:val="00867E32"/>
    <w:rsid w:val="00870063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5F"/>
    <w:rsid w:val="008714D3"/>
    <w:rsid w:val="00871711"/>
    <w:rsid w:val="008719F2"/>
    <w:rsid w:val="00871FA1"/>
    <w:rsid w:val="0087201B"/>
    <w:rsid w:val="0087217A"/>
    <w:rsid w:val="00872676"/>
    <w:rsid w:val="00872779"/>
    <w:rsid w:val="008727F5"/>
    <w:rsid w:val="00872CA3"/>
    <w:rsid w:val="00872E0D"/>
    <w:rsid w:val="00873205"/>
    <w:rsid w:val="00873609"/>
    <w:rsid w:val="00873732"/>
    <w:rsid w:val="00873A17"/>
    <w:rsid w:val="00873AE4"/>
    <w:rsid w:val="00873E1A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922"/>
    <w:rsid w:val="00874B54"/>
    <w:rsid w:val="00874CB4"/>
    <w:rsid w:val="00874E1C"/>
    <w:rsid w:val="00875020"/>
    <w:rsid w:val="008751BA"/>
    <w:rsid w:val="0087589F"/>
    <w:rsid w:val="00875EF4"/>
    <w:rsid w:val="00875FCB"/>
    <w:rsid w:val="00875FF7"/>
    <w:rsid w:val="0087604B"/>
    <w:rsid w:val="008760A4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3FF"/>
    <w:rsid w:val="0087758E"/>
    <w:rsid w:val="008775E8"/>
    <w:rsid w:val="00877A2B"/>
    <w:rsid w:val="00877BCA"/>
    <w:rsid w:val="00877C0F"/>
    <w:rsid w:val="00877F05"/>
    <w:rsid w:val="00877FAD"/>
    <w:rsid w:val="00880678"/>
    <w:rsid w:val="0088069F"/>
    <w:rsid w:val="00880ABF"/>
    <w:rsid w:val="00880B7B"/>
    <w:rsid w:val="00880BAC"/>
    <w:rsid w:val="00880CBA"/>
    <w:rsid w:val="00880F33"/>
    <w:rsid w:val="00881441"/>
    <w:rsid w:val="00881663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4C2"/>
    <w:rsid w:val="0088250B"/>
    <w:rsid w:val="00882975"/>
    <w:rsid w:val="00882BDE"/>
    <w:rsid w:val="00882BF0"/>
    <w:rsid w:val="00882BFE"/>
    <w:rsid w:val="00882C93"/>
    <w:rsid w:val="00882D2B"/>
    <w:rsid w:val="00882DB2"/>
    <w:rsid w:val="008832E2"/>
    <w:rsid w:val="00883660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4B"/>
    <w:rsid w:val="008852FA"/>
    <w:rsid w:val="00885328"/>
    <w:rsid w:val="00885626"/>
    <w:rsid w:val="00885799"/>
    <w:rsid w:val="00885DFC"/>
    <w:rsid w:val="00885E63"/>
    <w:rsid w:val="00886587"/>
    <w:rsid w:val="008866A8"/>
    <w:rsid w:val="0088671A"/>
    <w:rsid w:val="00886AC2"/>
    <w:rsid w:val="00886CBA"/>
    <w:rsid w:val="00886DD8"/>
    <w:rsid w:val="00887048"/>
    <w:rsid w:val="008870E9"/>
    <w:rsid w:val="0088715A"/>
    <w:rsid w:val="00887271"/>
    <w:rsid w:val="00887476"/>
    <w:rsid w:val="008876A2"/>
    <w:rsid w:val="0088772E"/>
    <w:rsid w:val="00887C7C"/>
    <w:rsid w:val="00890058"/>
    <w:rsid w:val="008900B3"/>
    <w:rsid w:val="00890217"/>
    <w:rsid w:val="008902C8"/>
    <w:rsid w:val="00890335"/>
    <w:rsid w:val="008907B0"/>
    <w:rsid w:val="00890857"/>
    <w:rsid w:val="00890905"/>
    <w:rsid w:val="00890EFB"/>
    <w:rsid w:val="0089115B"/>
    <w:rsid w:val="008912F2"/>
    <w:rsid w:val="00891496"/>
    <w:rsid w:val="008915AE"/>
    <w:rsid w:val="0089171A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441"/>
    <w:rsid w:val="0089260B"/>
    <w:rsid w:val="008926A4"/>
    <w:rsid w:val="008927AD"/>
    <w:rsid w:val="00892B06"/>
    <w:rsid w:val="00892CFE"/>
    <w:rsid w:val="008930F4"/>
    <w:rsid w:val="00893139"/>
    <w:rsid w:val="008932A0"/>
    <w:rsid w:val="0089330B"/>
    <w:rsid w:val="008934D6"/>
    <w:rsid w:val="00893568"/>
    <w:rsid w:val="00893C76"/>
    <w:rsid w:val="00893D2F"/>
    <w:rsid w:val="00893D9D"/>
    <w:rsid w:val="00893E9A"/>
    <w:rsid w:val="00894019"/>
    <w:rsid w:val="00894097"/>
    <w:rsid w:val="008945A7"/>
    <w:rsid w:val="008945E6"/>
    <w:rsid w:val="008947C0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617"/>
    <w:rsid w:val="00897795"/>
    <w:rsid w:val="00897798"/>
    <w:rsid w:val="00897B88"/>
    <w:rsid w:val="00897C33"/>
    <w:rsid w:val="00897EF0"/>
    <w:rsid w:val="008A020D"/>
    <w:rsid w:val="008A0281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59"/>
    <w:rsid w:val="008A19E1"/>
    <w:rsid w:val="008A1EF8"/>
    <w:rsid w:val="008A1F1C"/>
    <w:rsid w:val="008A1F27"/>
    <w:rsid w:val="008A211E"/>
    <w:rsid w:val="008A2385"/>
    <w:rsid w:val="008A2AD0"/>
    <w:rsid w:val="008A2ADA"/>
    <w:rsid w:val="008A2BC7"/>
    <w:rsid w:val="008A2EC1"/>
    <w:rsid w:val="008A336D"/>
    <w:rsid w:val="008A34E3"/>
    <w:rsid w:val="008A36A3"/>
    <w:rsid w:val="008A391D"/>
    <w:rsid w:val="008A3B3E"/>
    <w:rsid w:val="008A3B9A"/>
    <w:rsid w:val="008A3C13"/>
    <w:rsid w:val="008A3E98"/>
    <w:rsid w:val="008A3F34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B73"/>
    <w:rsid w:val="008A5C47"/>
    <w:rsid w:val="008A5C7C"/>
    <w:rsid w:val="008A663B"/>
    <w:rsid w:val="008A681C"/>
    <w:rsid w:val="008A6A6E"/>
    <w:rsid w:val="008A6B85"/>
    <w:rsid w:val="008A6DE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2C9F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662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5B0"/>
    <w:rsid w:val="008C06EA"/>
    <w:rsid w:val="008C0846"/>
    <w:rsid w:val="008C08D7"/>
    <w:rsid w:val="008C0938"/>
    <w:rsid w:val="008C0D59"/>
    <w:rsid w:val="008C0FF0"/>
    <w:rsid w:val="008C1031"/>
    <w:rsid w:val="008C11B3"/>
    <w:rsid w:val="008C11BA"/>
    <w:rsid w:val="008C138D"/>
    <w:rsid w:val="008C1946"/>
    <w:rsid w:val="008C2245"/>
    <w:rsid w:val="008C22AD"/>
    <w:rsid w:val="008C2490"/>
    <w:rsid w:val="008C2B2F"/>
    <w:rsid w:val="008C2B87"/>
    <w:rsid w:val="008C2E86"/>
    <w:rsid w:val="008C2EEF"/>
    <w:rsid w:val="008C33CB"/>
    <w:rsid w:val="008C3472"/>
    <w:rsid w:val="008C349B"/>
    <w:rsid w:val="008C3510"/>
    <w:rsid w:val="008C3515"/>
    <w:rsid w:val="008C3640"/>
    <w:rsid w:val="008C3676"/>
    <w:rsid w:val="008C3679"/>
    <w:rsid w:val="008C3688"/>
    <w:rsid w:val="008C36FA"/>
    <w:rsid w:val="008C3845"/>
    <w:rsid w:val="008C388F"/>
    <w:rsid w:val="008C3B34"/>
    <w:rsid w:val="008C3D48"/>
    <w:rsid w:val="008C409F"/>
    <w:rsid w:val="008C40F8"/>
    <w:rsid w:val="008C4580"/>
    <w:rsid w:val="008C473B"/>
    <w:rsid w:val="008C4811"/>
    <w:rsid w:val="008C49F0"/>
    <w:rsid w:val="008C4A09"/>
    <w:rsid w:val="008C4ACB"/>
    <w:rsid w:val="008C4BEF"/>
    <w:rsid w:val="008C4C8C"/>
    <w:rsid w:val="008C4E1E"/>
    <w:rsid w:val="008C5098"/>
    <w:rsid w:val="008C52E7"/>
    <w:rsid w:val="008C54CB"/>
    <w:rsid w:val="008C54FC"/>
    <w:rsid w:val="008C5610"/>
    <w:rsid w:val="008C60EB"/>
    <w:rsid w:val="008C656A"/>
    <w:rsid w:val="008C662B"/>
    <w:rsid w:val="008C690D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57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77"/>
    <w:rsid w:val="008D09C5"/>
    <w:rsid w:val="008D0A68"/>
    <w:rsid w:val="008D108B"/>
    <w:rsid w:val="008D10DE"/>
    <w:rsid w:val="008D11F2"/>
    <w:rsid w:val="008D146A"/>
    <w:rsid w:val="008D1781"/>
    <w:rsid w:val="008D1798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648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DE2"/>
    <w:rsid w:val="008D4DEC"/>
    <w:rsid w:val="008D4E65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A0E"/>
    <w:rsid w:val="008D5FF8"/>
    <w:rsid w:val="008D6018"/>
    <w:rsid w:val="008D609A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80D"/>
    <w:rsid w:val="008E0AAE"/>
    <w:rsid w:val="008E0B98"/>
    <w:rsid w:val="008E0D4B"/>
    <w:rsid w:val="008E0F51"/>
    <w:rsid w:val="008E1308"/>
    <w:rsid w:val="008E1740"/>
    <w:rsid w:val="008E1B3F"/>
    <w:rsid w:val="008E1B8D"/>
    <w:rsid w:val="008E1BFB"/>
    <w:rsid w:val="008E1CAC"/>
    <w:rsid w:val="008E1E2D"/>
    <w:rsid w:val="008E1E70"/>
    <w:rsid w:val="008E1EE8"/>
    <w:rsid w:val="008E2085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0D6"/>
    <w:rsid w:val="008E34AF"/>
    <w:rsid w:val="008E3553"/>
    <w:rsid w:val="008E355A"/>
    <w:rsid w:val="008E36B7"/>
    <w:rsid w:val="008E3713"/>
    <w:rsid w:val="008E38CB"/>
    <w:rsid w:val="008E3967"/>
    <w:rsid w:val="008E3AF7"/>
    <w:rsid w:val="008E3C1A"/>
    <w:rsid w:val="008E3FF6"/>
    <w:rsid w:val="008E4124"/>
    <w:rsid w:val="008E4210"/>
    <w:rsid w:val="008E42AB"/>
    <w:rsid w:val="008E43F9"/>
    <w:rsid w:val="008E443A"/>
    <w:rsid w:val="008E45FD"/>
    <w:rsid w:val="008E4613"/>
    <w:rsid w:val="008E502C"/>
    <w:rsid w:val="008E5215"/>
    <w:rsid w:val="008E5372"/>
    <w:rsid w:val="008E5745"/>
    <w:rsid w:val="008E58C0"/>
    <w:rsid w:val="008E5A9F"/>
    <w:rsid w:val="008E5AA3"/>
    <w:rsid w:val="008E6097"/>
    <w:rsid w:val="008E629F"/>
    <w:rsid w:val="008E63AB"/>
    <w:rsid w:val="008E64DF"/>
    <w:rsid w:val="008E67BF"/>
    <w:rsid w:val="008E68A5"/>
    <w:rsid w:val="008E6909"/>
    <w:rsid w:val="008E691E"/>
    <w:rsid w:val="008E69B4"/>
    <w:rsid w:val="008E6B0E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A6B"/>
    <w:rsid w:val="008E7B78"/>
    <w:rsid w:val="008E7B9F"/>
    <w:rsid w:val="008E7C59"/>
    <w:rsid w:val="008E7E16"/>
    <w:rsid w:val="008E7FB0"/>
    <w:rsid w:val="008F0294"/>
    <w:rsid w:val="008F03BD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6D6"/>
    <w:rsid w:val="008F2B62"/>
    <w:rsid w:val="008F2C12"/>
    <w:rsid w:val="008F2CC0"/>
    <w:rsid w:val="008F2D95"/>
    <w:rsid w:val="008F3347"/>
    <w:rsid w:val="008F37A2"/>
    <w:rsid w:val="008F391E"/>
    <w:rsid w:val="008F39B8"/>
    <w:rsid w:val="008F3B07"/>
    <w:rsid w:val="008F3B0B"/>
    <w:rsid w:val="008F3C28"/>
    <w:rsid w:val="008F3DE5"/>
    <w:rsid w:val="008F3DEC"/>
    <w:rsid w:val="008F3F48"/>
    <w:rsid w:val="008F3FEE"/>
    <w:rsid w:val="008F42B8"/>
    <w:rsid w:val="008F4561"/>
    <w:rsid w:val="008F47D5"/>
    <w:rsid w:val="008F47F9"/>
    <w:rsid w:val="008F4C0D"/>
    <w:rsid w:val="008F4DF2"/>
    <w:rsid w:val="008F4F2B"/>
    <w:rsid w:val="008F4FB2"/>
    <w:rsid w:val="008F5072"/>
    <w:rsid w:val="008F51B0"/>
    <w:rsid w:val="008F5249"/>
    <w:rsid w:val="008F546D"/>
    <w:rsid w:val="008F546F"/>
    <w:rsid w:val="008F5824"/>
    <w:rsid w:val="008F58FE"/>
    <w:rsid w:val="008F5E12"/>
    <w:rsid w:val="008F62A3"/>
    <w:rsid w:val="008F63D9"/>
    <w:rsid w:val="008F654F"/>
    <w:rsid w:val="008F656C"/>
    <w:rsid w:val="008F6576"/>
    <w:rsid w:val="008F657D"/>
    <w:rsid w:val="008F6613"/>
    <w:rsid w:val="008F67C4"/>
    <w:rsid w:val="008F68DF"/>
    <w:rsid w:val="008F68E6"/>
    <w:rsid w:val="008F6E9C"/>
    <w:rsid w:val="008F6F20"/>
    <w:rsid w:val="008F7089"/>
    <w:rsid w:val="008F718C"/>
    <w:rsid w:val="008F7208"/>
    <w:rsid w:val="008F779C"/>
    <w:rsid w:val="008F7C0F"/>
    <w:rsid w:val="008F7F57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6E5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842"/>
    <w:rsid w:val="00904C94"/>
    <w:rsid w:val="00904DF7"/>
    <w:rsid w:val="00904F2D"/>
    <w:rsid w:val="00905206"/>
    <w:rsid w:val="009052BE"/>
    <w:rsid w:val="00905415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288"/>
    <w:rsid w:val="00911699"/>
    <w:rsid w:val="009116A3"/>
    <w:rsid w:val="009116E2"/>
    <w:rsid w:val="00911D37"/>
    <w:rsid w:val="00911D99"/>
    <w:rsid w:val="00911DB1"/>
    <w:rsid w:val="00911E55"/>
    <w:rsid w:val="00911EC9"/>
    <w:rsid w:val="0091242D"/>
    <w:rsid w:val="0091273B"/>
    <w:rsid w:val="00912796"/>
    <w:rsid w:val="0091284E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064"/>
    <w:rsid w:val="009132A6"/>
    <w:rsid w:val="0091337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AD6"/>
    <w:rsid w:val="00914B57"/>
    <w:rsid w:val="00914C69"/>
    <w:rsid w:val="00914DA9"/>
    <w:rsid w:val="00914EFA"/>
    <w:rsid w:val="0091511D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4B6"/>
    <w:rsid w:val="00916B48"/>
    <w:rsid w:val="00916D6A"/>
    <w:rsid w:val="00916E6F"/>
    <w:rsid w:val="00916F22"/>
    <w:rsid w:val="00916F88"/>
    <w:rsid w:val="009172BB"/>
    <w:rsid w:val="009174A4"/>
    <w:rsid w:val="009174A9"/>
    <w:rsid w:val="0091760A"/>
    <w:rsid w:val="00917706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8A2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090"/>
    <w:rsid w:val="00923167"/>
    <w:rsid w:val="00923386"/>
    <w:rsid w:val="0092339F"/>
    <w:rsid w:val="00923529"/>
    <w:rsid w:val="00923802"/>
    <w:rsid w:val="00923DA6"/>
    <w:rsid w:val="00923DF3"/>
    <w:rsid w:val="009240C4"/>
    <w:rsid w:val="009240ED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E2"/>
    <w:rsid w:val="00925AFE"/>
    <w:rsid w:val="00925DA5"/>
    <w:rsid w:val="0092623A"/>
    <w:rsid w:val="0092650D"/>
    <w:rsid w:val="0092655C"/>
    <w:rsid w:val="00926677"/>
    <w:rsid w:val="00926914"/>
    <w:rsid w:val="00926ADA"/>
    <w:rsid w:val="00926B6F"/>
    <w:rsid w:val="00926D92"/>
    <w:rsid w:val="0092720E"/>
    <w:rsid w:val="0092722B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391"/>
    <w:rsid w:val="0093166D"/>
    <w:rsid w:val="009316AF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050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D6B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1BD"/>
    <w:rsid w:val="009352DC"/>
    <w:rsid w:val="00935441"/>
    <w:rsid w:val="0093565D"/>
    <w:rsid w:val="00935CAF"/>
    <w:rsid w:val="00935D1B"/>
    <w:rsid w:val="00935E54"/>
    <w:rsid w:val="00935EEC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6EA0"/>
    <w:rsid w:val="0093702E"/>
    <w:rsid w:val="009370F1"/>
    <w:rsid w:val="0093758E"/>
    <w:rsid w:val="009376B9"/>
    <w:rsid w:val="009377B3"/>
    <w:rsid w:val="00937C61"/>
    <w:rsid w:val="00937D31"/>
    <w:rsid w:val="00937DBF"/>
    <w:rsid w:val="00937F80"/>
    <w:rsid w:val="00940589"/>
    <w:rsid w:val="00940627"/>
    <w:rsid w:val="0094098E"/>
    <w:rsid w:val="00940C42"/>
    <w:rsid w:val="00941437"/>
    <w:rsid w:val="009415A2"/>
    <w:rsid w:val="00941926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71"/>
    <w:rsid w:val="009426AF"/>
    <w:rsid w:val="009428BE"/>
    <w:rsid w:val="00942AE3"/>
    <w:rsid w:val="00942B6E"/>
    <w:rsid w:val="00942B70"/>
    <w:rsid w:val="00942D21"/>
    <w:rsid w:val="00942D81"/>
    <w:rsid w:val="0094331A"/>
    <w:rsid w:val="0094336C"/>
    <w:rsid w:val="0094338A"/>
    <w:rsid w:val="00943875"/>
    <w:rsid w:val="00943905"/>
    <w:rsid w:val="00943BA0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8DC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0F9"/>
    <w:rsid w:val="0094512A"/>
    <w:rsid w:val="00945439"/>
    <w:rsid w:val="0094565F"/>
    <w:rsid w:val="0094588A"/>
    <w:rsid w:val="00945955"/>
    <w:rsid w:val="00945D1D"/>
    <w:rsid w:val="00946483"/>
    <w:rsid w:val="00946A27"/>
    <w:rsid w:val="00946E25"/>
    <w:rsid w:val="00946ED5"/>
    <w:rsid w:val="00946F4A"/>
    <w:rsid w:val="00947000"/>
    <w:rsid w:val="00947118"/>
    <w:rsid w:val="009472C5"/>
    <w:rsid w:val="009474B2"/>
    <w:rsid w:val="009478B0"/>
    <w:rsid w:val="009478B3"/>
    <w:rsid w:val="0094798C"/>
    <w:rsid w:val="009479CA"/>
    <w:rsid w:val="00947A3E"/>
    <w:rsid w:val="00947ACE"/>
    <w:rsid w:val="00947AF7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EF4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87A"/>
    <w:rsid w:val="00952B2F"/>
    <w:rsid w:val="00952C20"/>
    <w:rsid w:val="00952CB8"/>
    <w:rsid w:val="0095322E"/>
    <w:rsid w:val="009534DE"/>
    <w:rsid w:val="0095399F"/>
    <w:rsid w:val="00953AD8"/>
    <w:rsid w:val="00953AE7"/>
    <w:rsid w:val="00953B49"/>
    <w:rsid w:val="00953E61"/>
    <w:rsid w:val="00953E73"/>
    <w:rsid w:val="0095404A"/>
    <w:rsid w:val="009540AE"/>
    <w:rsid w:val="009542B3"/>
    <w:rsid w:val="009542EE"/>
    <w:rsid w:val="00954384"/>
    <w:rsid w:val="0095445E"/>
    <w:rsid w:val="0095454D"/>
    <w:rsid w:val="0095475F"/>
    <w:rsid w:val="009547CF"/>
    <w:rsid w:val="0095488F"/>
    <w:rsid w:val="00954970"/>
    <w:rsid w:val="00954A30"/>
    <w:rsid w:val="00954B49"/>
    <w:rsid w:val="00954BB2"/>
    <w:rsid w:val="009551F7"/>
    <w:rsid w:val="009553B2"/>
    <w:rsid w:val="009553D8"/>
    <w:rsid w:val="00955CB9"/>
    <w:rsid w:val="00955D63"/>
    <w:rsid w:val="00955E1C"/>
    <w:rsid w:val="00955F07"/>
    <w:rsid w:val="00955FA4"/>
    <w:rsid w:val="0095603C"/>
    <w:rsid w:val="009561EC"/>
    <w:rsid w:val="00956628"/>
    <w:rsid w:val="0095675D"/>
    <w:rsid w:val="009567EE"/>
    <w:rsid w:val="00956B0B"/>
    <w:rsid w:val="00957228"/>
    <w:rsid w:val="00957403"/>
    <w:rsid w:val="0095741B"/>
    <w:rsid w:val="00957586"/>
    <w:rsid w:val="00957775"/>
    <w:rsid w:val="009577E5"/>
    <w:rsid w:val="009577F0"/>
    <w:rsid w:val="009578A5"/>
    <w:rsid w:val="00957A07"/>
    <w:rsid w:val="00957AF4"/>
    <w:rsid w:val="00957DFF"/>
    <w:rsid w:val="00960095"/>
    <w:rsid w:val="00960108"/>
    <w:rsid w:val="009607FF"/>
    <w:rsid w:val="00960965"/>
    <w:rsid w:val="00960ADB"/>
    <w:rsid w:val="00960C55"/>
    <w:rsid w:val="00960F40"/>
    <w:rsid w:val="00961222"/>
    <w:rsid w:val="0096158B"/>
    <w:rsid w:val="00961781"/>
    <w:rsid w:val="00961BA5"/>
    <w:rsid w:val="00961C44"/>
    <w:rsid w:val="00962027"/>
    <w:rsid w:val="0096258B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546"/>
    <w:rsid w:val="00964838"/>
    <w:rsid w:val="0096491B"/>
    <w:rsid w:val="00964A3A"/>
    <w:rsid w:val="00964C8E"/>
    <w:rsid w:val="00964DBD"/>
    <w:rsid w:val="00964F7B"/>
    <w:rsid w:val="00964FEF"/>
    <w:rsid w:val="009655A8"/>
    <w:rsid w:val="009656B4"/>
    <w:rsid w:val="0096584F"/>
    <w:rsid w:val="00965A4E"/>
    <w:rsid w:val="00965D24"/>
    <w:rsid w:val="00965E31"/>
    <w:rsid w:val="00965F66"/>
    <w:rsid w:val="009660D3"/>
    <w:rsid w:val="00966485"/>
    <w:rsid w:val="009664C6"/>
    <w:rsid w:val="00966ABA"/>
    <w:rsid w:val="00966E92"/>
    <w:rsid w:val="00966F72"/>
    <w:rsid w:val="0096701E"/>
    <w:rsid w:val="00967099"/>
    <w:rsid w:val="00967301"/>
    <w:rsid w:val="00967476"/>
    <w:rsid w:val="00967839"/>
    <w:rsid w:val="00967996"/>
    <w:rsid w:val="009679BE"/>
    <w:rsid w:val="0097020D"/>
    <w:rsid w:val="009703D1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49A"/>
    <w:rsid w:val="00972620"/>
    <w:rsid w:val="0097267F"/>
    <w:rsid w:val="00972B0C"/>
    <w:rsid w:val="00972B5A"/>
    <w:rsid w:val="00972B6F"/>
    <w:rsid w:val="00972B7B"/>
    <w:rsid w:val="00972BBF"/>
    <w:rsid w:val="00972C6F"/>
    <w:rsid w:val="00973430"/>
    <w:rsid w:val="009734E4"/>
    <w:rsid w:val="0097386E"/>
    <w:rsid w:val="00973926"/>
    <w:rsid w:val="00973A52"/>
    <w:rsid w:val="00973A74"/>
    <w:rsid w:val="00973E14"/>
    <w:rsid w:val="00973E5A"/>
    <w:rsid w:val="009742E6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1E1"/>
    <w:rsid w:val="009763DA"/>
    <w:rsid w:val="00976400"/>
    <w:rsid w:val="00976600"/>
    <w:rsid w:val="00976938"/>
    <w:rsid w:val="00976BD4"/>
    <w:rsid w:val="009773C3"/>
    <w:rsid w:val="009775F0"/>
    <w:rsid w:val="0097784A"/>
    <w:rsid w:val="009778E7"/>
    <w:rsid w:val="00977DD0"/>
    <w:rsid w:val="00977EF6"/>
    <w:rsid w:val="00980645"/>
    <w:rsid w:val="009808F3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0E"/>
    <w:rsid w:val="00981F60"/>
    <w:rsid w:val="0098217F"/>
    <w:rsid w:val="00982385"/>
    <w:rsid w:val="009827B9"/>
    <w:rsid w:val="009829E5"/>
    <w:rsid w:val="00982BF6"/>
    <w:rsid w:val="00982C20"/>
    <w:rsid w:val="00982F15"/>
    <w:rsid w:val="009830B2"/>
    <w:rsid w:val="009833C7"/>
    <w:rsid w:val="00983576"/>
    <w:rsid w:val="00983675"/>
    <w:rsid w:val="009836A2"/>
    <w:rsid w:val="00983840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284"/>
    <w:rsid w:val="0098547B"/>
    <w:rsid w:val="00985564"/>
    <w:rsid w:val="0098558F"/>
    <w:rsid w:val="0098566E"/>
    <w:rsid w:val="00985708"/>
    <w:rsid w:val="0098570E"/>
    <w:rsid w:val="009859ED"/>
    <w:rsid w:val="00985B3C"/>
    <w:rsid w:val="00985CF6"/>
    <w:rsid w:val="00985E44"/>
    <w:rsid w:val="00985EEF"/>
    <w:rsid w:val="00985F40"/>
    <w:rsid w:val="00985F89"/>
    <w:rsid w:val="00986152"/>
    <w:rsid w:val="00986410"/>
    <w:rsid w:val="009865CB"/>
    <w:rsid w:val="009869D7"/>
    <w:rsid w:val="00986CDE"/>
    <w:rsid w:val="0098706D"/>
    <w:rsid w:val="00987270"/>
    <w:rsid w:val="0098749A"/>
    <w:rsid w:val="009874C7"/>
    <w:rsid w:val="0098767D"/>
    <w:rsid w:val="0098773F"/>
    <w:rsid w:val="00987969"/>
    <w:rsid w:val="009879A2"/>
    <w:rsid w:val="00987EDC"/>
    <w:rsid w:val="00990199"/>
    <w:rsid w:val="00990310"/>
    <w:rsid w:val="0099049C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4AA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D31"/>
    <w:rsid w:val="00995E57"/>
    <w:rsid w:val="0099619E"/>
    <w:rsid w:val="009961CB"/>
    <w:rsid w:val="0099670E"/>
    <w:rsid w:val="00996ADA"/>
    <w:rsid w:val="00996BAF"/>
    <w:rsid w:val="00996C85"/>
    <w:rsid w:val="00996EDF"/>
    <w:rsid w:val="0099727D"/>
    <w:rsid w:val="0099757A"/>
    <w:rsid w:val="00997624"/>
    <w:rsid w:val="009978BD"/>
    <w:rsid w:val="0099797D"/>
    <w:rsid w:val="00997997"/>
    <w:rsid w:val="00997DAF"/>
    <w:rsid w:val="009A0068"/>
    <w:rsid w:val="009A00A7"/>
    <w:rsid w:val="009A04DE"/>
    <w:rsid w:val="009A0569"/>
    <w:rsid w:val="009A05EC"/>
    <w:rsid w:val="009A0659"/>
    <w:rsid w:val="009A089E"/>
    <w:rsid w:val="009A0944"/>
    <w:rsid w:val="009A0E1E"/>
    <w:rsid w:val="009A11F7"/>
    <w:rsid w:val="009A1616"/>
    <w:rsid w:val="009A173D"/>
    <w:rsid w:val="009A19FB"/>
    <w:rsid w:val="009A1AEA"/>
    <w:rsid w:val="009A1BDE"/>
    <w:rsid w:val="009A1D7B"/>
    <w:rsid w:val="009A1E50"/>
    <w:rsid w:val="009A21DA"/>
    <w:rsid w:val="009A2259"/>
    <w:rsid w:val="009A2266"/>
    <w:rsid w:val="009A2310"/>
    <w:rsid w:val="009A23D4"/>
    <w:rsid w:val="009A267F"/>
    <w:rsid w:val="009A2819"/>
    <w:rsid w:val="009A2B15"/>
    <w:rsid w:val="009A2BF1"/>
    <w:rsid w:val="009A2C48"/>
    <w:rsid w:val="009A2E3F"/>
    <w:rsid w:val="009A3143"/>
    <w:rsid w:val="009A3387"/>
    <w:rsid w:val="009A338A"/>
    <w:rsid w:val="009A33E7"/>
    <w:rsid w:val="009A35F2"/>
    <w:rsid w:val="009A36D1"/>
    <w:rsid w:val="009A372C"/>
    <w:rsid w:val="009A3A96"/>
    <w:rsid w:val="009A3B04"/>
    <w:rsid w:val="009A3B18"/>
    <w:rsid w:val="009A3B8B"/>
    <w:rsid w:val="009A3D46"/>
    <w:rsid w:val="009A428A"/>
    <w:rsid w:val="009A4612"/>
    <w:rsid w:val="009A4617"/>
    <w:rsid w:val="009A4A8F"/>
    <w:rsid w:val="009A4B0B"/>
    <w:rsid w:val="009A4BFA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5D0"/>
    <w:rsid w:val="009A66C8"/>
    <w:rsid w:val="009A6B75"/>
    <w:rsid w:val="009A6F7C"/>
    <w:rsid w:val="009A71E9"/>
    <w:rsid w:val="009A7517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9BE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641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3"/>
    <w:rsid w:val="009B50AA"/>
    <w:rsid w:val="009B5196"/>
    <w:rsid w:val="009B52A9"/>
    <w:rsid w:val="009B547B"/>
    <w:rsid w:val="009B5520"/>
    <w:rsid w:val="009B55E4"/>
    <w:rsid w:val="009B5827"/>
    <w:rsid w:val="009B5961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6F2E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D06"/>
    <w:rsid w:val="009C0E8F"/>
    <w:rsid w:val="009C103A"/>
    <w:rsid w:val="009C10AF"/>
    <w:rsid w:val="009C1531"/>
    <w:rsid w:val="009C1558"/>
    <w:rsid w:val="009C16BE"/>
    <w:rsid w:val="009C17D3"/>
    <w:rsid w:val="009C18F3"/>
    <w:rsid w:val="009C19E2"/>
    <w:rsid w:val="009C1C22"/>
    <w:rsid w:val="009C2066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9F5"/>
    <w:rsid w:val="009C3C5D"/>
    <w:rsid w:val="009C3DB7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868"/>
    <w:rsid w:val="009C5AA6"/>
    <w:rsid w:val="009C5B69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12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0FDB"/>
    <w:rsid w:val="009D121A"/>
    <w:rsid w:val="009D16A3"/>
    <w:rsid w:val="009D177A"/>
    <w:rsid w:val="009D1BA4"/>
    <w:rsid w:val="009D1E86"/>
    <w:rsid w:val="009D1E98"/>
    <w:rsid w:val="009D21AB"/>
    <w:rsid w:val="009D2335"/>
    <w:rsid w:val="009D236F"/>
    <w:rsid w:val="009D24A9"/>
    <w:rsid w:val="009D2A46"/>
    <w:rsid w:val="009D2D7F"/>
    <w:rsid w:val="009D2E0E"/>
    <w:rsid w:val="009D2EBD"/>
    <w:rsid w:val="009D2FA2"/>
    <w:rsid w:val="009D3072"/>
    <w:rsid w:val="009D30A3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4D3D"/>
    <w:rsid w:val="009D4F3C"/>
    <w:rsid w:val="009D50A5"/>
    <w:rsid w:val="009D52B2"/>
    <w:rsid w:val="009D53A2"/>
    <w:rsid w:val="009D55BE"/>
    <w:rsid w:val="009D5711"/>
    <w:rsid w:val="009D571F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741"/>
    <w:rsid w:val="009D6B8A"/>
    <w:rsid w:val="009D6C1F"/>
    <w:rsid w:val="009D6FBE"/>
    <w:rsid w:val="009D7190"/>
    <w:rsid w:val="009D7289"/>
    <w:rsid w:val="009D72D0"/>
    <w:rsid w:val="009D7357"/>
    <w:rsid w:val="009D73C5"/>
    <w:rsid w:val="009D7822"/>
    <w:rsid w:val="009D7AFC"/>
    <w:rsid w:val="009D7C0B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98C"/>
    <w:rsid w:val="009E2B6F"/>
    <w:rsid w:val="009E2CC1"/>
    <w:rsid w:val="009E2D29"/>
    <w:rsid w:val="009E2EC6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E04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876"/>
    <w:rsid w:val="009E593B"/>
    <w:rsid w:val="009E5BC7"/>
    <w:rsid w:val="009E5E4F"/>
    <w:rsid w:val="009E6517"/>
    <w:rsid w:val="009E689A"/>
    <w:rsid w:val="009E70F5"/>
    <w:rsid w:val="009E72AC"/>
    <w:rsid w:val="009E7309"/>
    <w:rsid w:val="009E7844"/>
    <w:rsid w:val="009E7A6A"/>
    <w:rsid w:val="009E7F54"/>
    <w:rsid w:val="009F0516"/>
    <w:rsid w:val="009F06E7"/>
    <w:rsid w:val="009F07ED"/>
    <w:rsid w:val="009F0863"/>
    <w:rsid w:val="009F09AA"/>
    <w:rsid w:val="009F0C6E"/>
    <w:rsid w:val="009F16D6"/>
    <w:rsid w:val="009F16EE"/>
    <w:rsid w:val="009F1971"/>
    <w:rsid w:val="009F1A2E"/>
    <w:rsid w:val="009F1D38"/>
    <w:rsid w:val="009F2321"/>
    <w:rsid w:val="009F23BD"/>
    <w:rsid w:val="009F2572"/>
    <w:rsid w:val="009F2598"/>
    <w:rsid w:val="009F29A5"/>
    <w:rsid w:val="009F3188"/>
    <w:rsid w:val="009F32C4"/>
    <w:rsid w:val="009F35AE"/>
    <w:rsid w:val="009F3638"/>
    <w:rsid w:val="009F3844"/>
    <w:rsid w:val="009F3A09"/>
    <w:rsid w:val="009F40B9"/>
    <w:rsid w:val="009F419F"/>
    <w:rsid w:val="009F41C0"/>
    <w:rsid w:val="009F4397"/>
    <w:rsid w:val="009F46A7"/>
    <w:rsid w:val="009F46AA"/>
    <w:rsid w:val="009F4CDA"/>
    <w:rsid w:val="009F4FCA"/>
    <w:rsid w:val="009F5051"/>
    <w:rsid w:val="009F5067"/>
    <w:rsid w:val="009F51E8"/>
    <w:rsid w:val="009F546E"/>
    <w:rsid w:val="009F5779"/>
    <w:rsid w:val="009F5795"/>
    <w:rsid w:val="009F5A20"/>
    <w:rsid w:val="009F5BF1"/>
    <w:rsid w:val="009F5DA2"/>
    <w:rsid w:val="009F6061"/>
    <w:rsid w:val="009F60E3"/>
    <w:rsid w:val="009F635A"/>
    <w:rsid w:val="009F6483"/>
    <w:rsid w:val="009F6763"/>
    <w:rsid w:val="009F67E7"/>
    <w:rsid w:val="009F6864"/>
    <w:rsid w:val="009F686A"/>
    <w:rsid w:val="009F68AD"/>
    <w:rsid w:val="009F69F6"/>
    <w:rsid w:val="009F6A28"/>
    <w:rsid w:val="009F6AD9"/>
    <w:rsid w:val="009F6CC1"/>
    <w:rsid w:val="009F6CC4"/>
    <w:rsid w:val="009F6E14"/>
    <w:rsid w:val="009F6F03"/>
    <w:rsid w:val="009F6F3F"/>
    <w:rsid w:val="009F73A5"/>
    <w:rsid w:val="009F7547"/>
    <w:rsid w:val="009F7659"/>
    <w:rsid w:val="009F76E7"/>
    <w:rsid w:val="009F786D"/>
    <w:rsid w:val="009F7C1D"/>
    <w:rsid w:val="009F7CB9"/>
    <w:rsid w:val="009F7E78"/>
    <w:rsid w:val="009F7FB6"/>
    <w:rsid w:val="00A0010C"/>
    <w:rsid w:val="00A0010D"/>
    <w:rsid w:val="00A00302"/>
    <w:rsid w:val="00A0089A"/>
    <w:rsid w:val="00A008DB"/>
    <w:rsid w:val="00A00902"/>
    <w:rsid w:val="00A00923"/>
    <w:rsid w:val="00A00A02"/>
    <w:rsid w:val="00A00DCF"/>
    <w:rsid w:val="00A00E6D"/>
    <w:rsid w:val="00A00EE5"/>
    <w:rsid w:val="00A01166"/>
    <w:rsid w:val="00A016F1"/>
    <w:rsid w:val="00A019CF"/>
    <w:rsid w:val="00A01CC8"/>
    <w:rsid w:val="00A01D4C"/>
    <w:rsid w:val="00A02580"/>
    <w:rsid w:val="00A0276E"/>
    <w:rsid w:val="00A02794"/>
    <w:rsid w:val="00A028DC"/>
    <w:rsid w:val="00A0290B"/>
    <w:rsid w:val="00A02D1A"/>
    <w:rsid w:val="00A0309E"/>
    <w:rsid w:val="00A03176"/>
    <w:rsid w:val="00A031E2"/>
    <w:rsid w:val="00A031E9"/>
    <w:rsid w:val="00A032BF"/>
    <w:rsid w:val="00A03525"/>
    <w:rsid w:val="00A03598"/>
    <w:rsid w:val="00A0375C"/>
    <w:rsid w:val="00A039D3"/>
    <w:rsid w:val="00A03AFF"/>
    <w:rsid w:val="00A03BDE"/>
    <w:rsid w:val="00A03CDA"/>
    <w:rsid w:val="00A03CF5"/>
    <w:rsid w:val="00A03DA7"/>
    <w:rsid w:val="00A03DAA"/>
    <w:rsid w:val="00A043DB"/>
    <w:rsid w:val="00A04683"/>
    <w:rsid w:val="00A0476C"/>
    <w:rsid w:val="00A049D1"/>
    <w:rsid w:val="00A04AAB"/>
    <w:rsid w:val="00A04BAD"/>
    <w:rsid w:val="00A04BEC"/>
    <w:rsid w:val="00A04C9E"/>
    <w:rsid w:val="00A0501E"/>
    <w:rsid w:val="00A0540B"/>
    <w:rsid w:val="00A057D8"/>
    <w:rsid w:val="00A0582B"/>
    <w:rsid w:val="00A059B7"/>
    <w:rsid w:val="00A059ED"/>
    <w:rsid w:val="00A05C76"/>
    <w:rsid w:val="00A0609F"/>
    <w:rsid w:val="00A060D6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A5E"/>
    <w:rsid w:val="00A07E77"/>
    <w:rsid w:val="00A07F4D"/>
    <w:rsid w:val="00A10021"/>
    <w:rsid w:val="00A10413"/>
    <w:rsid w:val="00A10511"/>
    <w:rsid w:val="00A10562"/>
    <w:rsid w:val="00A105D8"/>
    <w:rsid w:val="00A10C23"/>
    <w:rsid w:val="00A110D4"/>
    <w:rsid w:val="00A11365"/>
    <w:rsid w:val="00A1138C"/>
    <w:rsid w:val="00A11DFE"/>
    <w:rsid w:val="00A120A3"/>
    <w:rsid w:val="00A121E3"/>
    <w:rsid w:val="00A12319"/>
    <w:rsid w:val="00A123A3"/>
    <w:rsid w:val="00A12599"/>
    <w:rsid w:val="00A12726"/>
    <w:rsid w:val="00A12788"/>
    <w:rsid w:val="00A128BE"/>
    <w:rsid w:val="00A128BF"/>
    <w:rsid w:val="00A12A46"/>
    <w:rsid w:val="00A12B1F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9A0"/>
    <w:rsid w:val="00A13B8B"/>
    <w:rsid w:val="00A1415E"/>
    <w:rsid w:val="00A14339"/>
    <w:rsid w:val="00A143B6"/>
    <w:rsid w:val="00A149AE"/>
    <w:rsid w:val="00A14DEA"/>
    <w:rsid w:val="00A14E48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CCB"/>
    <w:rsid w:val="00A16DDE"/>
    <w:rsid w:val="00A16E87"/>
    <w:rsid w:val="00A16F53"/>
    <w:rsid w:val="00A1705A"/>
    <w:rsid w:val="00A17304"/>
    <w:rsid w:val="00A1752C"/>
    <w:rsid w:val="00A17737"/>
    <w:rsid w:val="00A177A0"/>
    <w:rsid w:val="00A177DB"/>
    <w:rsid w:val="00A179A9"/>
    <w:rsid w:val="00A17FB3"/>
    <w:rsid w:val="00A2042B"/>
    <w:rsid w:val="00A20431"/>
    <w:rsid w:val="00A2047E"/>
    <w:rsid w:val="00A2051E"/>
    <w:rsid w:val="00A205FD"/>
    <w:rsid w:val="00A20652"/>
    <w:rsid w:val="00A2066F"/>
    <w:rsid w:val="00A20844"/>
    <w:rsid w:val="00A208B8"/>
    <w:rsid w:val="00A208C9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138"/>
    <w:rsid w:val="00A223B8"/>
    <w:rsid w:val="00A223DC"/>
    <w:rsid w:val="00A22430"/>
    <w:rsid w:val="00A2244E"/>
    <w:rsid w:val="00A22550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168"/>
    <w:rsid w:val="00A243D3"/>
    <w:rsid w:val="00A248FB"/>
    <w:rsid w:val="00A249C2"/>
    <w:rsid w:val="00A24AC0"/>
    <w:rsid w:val="00A24C40"/>
    <w:rsid w:val="00A24C52"/>
    <w:rsid w:val="00A24D55"/>
    <w:rsid w:val="00A24E1B"/>
    <w:rsid w:val="00A24EA0"/>
    <w:rsid w:val="00A24ED9"/>
    <w:rsid w:val="00A25039"/>
    <w:rsid w:val="00A2507D"/>
    <w:rsid w:val="00A254F7"/>
    <w:rsid w:val="00A25670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6DE0"/>
    <w:rsid w:val="00A272BF"/>
    <w:rsid w:val="00A27342"/>
    <w:rsid w:val="00A27797"/>
    <w:rsid w:val="00A277B2"/>
    <w:rsid w:val="00A27B89"/>
    <w:rsid w:val="00A27C2C"/>
    <w:rsid w:val="00A27D83"/>
    <w:rsid w:val="00A27EAA"/>
    <w:rsid w:val="00A3003D"/>
    <w:rsid w:val="00A3008D"/>
    <w:rsid w:val="00A30205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4DA"/>
    <w:rsid w:val="00A317AC"/>
    <w:rsid w:val="00A317C5"/>
    <w:rsid w:val="00A31842"/>
    <w:rsid w:val="00A31A58"/>
    <w:rsid w:val="00A31AD6"/>
    <w:rsid w:val="00A31E64"/>
    <w:rsid w:val="00A31E71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5AE"/>
    <w:rsid w:val="00A3367E"/>
    <w:rsid w:val="00A337EE"/>
    <w:rsid w:val="00A338E7"/>
    <w:rsid w:val="00A339EF"/>
    <w:rsid w:val="00A33C1A"/>
    <w:rsid w:val="00A342CD"/>
    <w:rsid w:val="00A34333"/>
    <w:rsid w:val="00A343F1"/>
    <w:rsid w:val="00A34CD1"/>
    <w:rsid w:val="00A34D80"/>
    <w:rsid w:val="00A3514A"/>
    <w:rsid w:val="00A3542D"/>
    <w:rsid w:val="00A355A3"/>
    <w:rsid w:val="00A359C4"/>
    <w:rsid w:val="00A35C47"/>
    <w:rsid w:val="00A35E33"/>
    <w:rsid w:val="00A3619F"/>
    <w:rsid w:val="00A363B6"/>
    <w:rsid w:val="00A3646A"/>
    <w:rsid w:val="00A364EA"/>
    <w:rsid w:val="00A36648"/>
    <w:rsid w:val="00A367AF"/>
    <w:rsid w:val="00A367EF"/>
    <w:rsid w:val="00A36AE9"/>
    <w:rsid w:val="00A36B48"/>
    <w:rsid w:val="00A36CC5"/>
    <w:rsid w:val="00A36D8E"/>
    <w:rsid w:val="00A36FB6"/>
    <w:rsid w:val="00A372CC"/>
    <w:rsid w:val="00A37476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3DB"/>
    <w:rsid w:val="00A416C2"/>
    <w:rsid w:val="00A418FF"/>
    <w:rsid w:val="00A41ACC"/>
    <w:rsid w:val="00A41CBE"/>
    <w:rsid w:val="00A4215F"/>
    <w:rsid w:val="00A42455"/>
    <w:rsid w:val="00A42690"/>
    <w:rsid w:val="00A4284C"/>
    <w:rsid w:val="00A429D1"/>
    <w:rsid w:val="00A432DD"/>
    <w:rsid w:val="00A4337D"/>
    <w:rsid w:val="00A43AD3"/>
    <w:rsid w:val="00A43ADA"/>
    <w:rsid w:val="00A43B13"/>
    <w:rsid w:val="00A43B96"/>
    <w:rsid w:val="00A440B2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B5D"/>
    <w:rsid w:val="00A45C52"/>
    <w:rsid w:val="00A45CAA"/>
    <w:rsid w:val="00A45D2D"/>
    <w:rsid w:val="00A45DB7"/>
    <w:rsid w:val="00A46001"/>
    <w:rsid w:val="00A463B2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4C1"/>
    <w:rsid w:val="00A50766"/>
    <w:rsid w:val="00A50784"/>
    <w:rsid w:val="00A50785"/>
    <w:rsid w:val="00A50810"/>
    <w:rsid w:val="00A5097D"/>
    <w:rsid w:val="00A50B5B"/>
    <w:rsid w:val="00A50D8E"/>
    <w:rsid w:val="00A51508"/>
    <w:rsid w:val="00A5158D"/>
    <w:rsid w:val="00A5182E"/>
    <w:rsid w:val="00A519EB"/>
    <w:rsid w:val="00A51ABC"/>
    <w:rsid w:val="00A51B65"/>
    <w:rsid w:val="00A51DB0"/>
    <w:rsid w:val="00A52139"/>
    <w:rsid w:val="00A52815"/>
    <w:rsid w:val="00A528C8"/>
    <w:rsid w:val="00A52970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4D1F"/>
    <w:rsid w:val="00A55061"/>
    <w:rsid w:val="00A5519A"/>
    <w:rsid w:val="00A553E9"/>
    <w:rsid w:val="00A556AC"/>
    <w:rsid w:val="00A557D8"/>
    <w:rsid w:val="00A55C0D"/>
    <w:rsid w:val="00A5619E"/>
    <w:rsid w:val="00A56325"/>
    <w:rsid w:val="00A56490"/>
    <w:rsid w:val="00A5672B"/>
    <w:rsid w:val="00A56A43"/>
    <w:rsid w:val="00A56BAB"/>
    <w:rsid w:val="00A56CA8"/>
    <w:rsid w:val="00A56F2E"/>
    <w:rsid w:val="00A56FC2"/>
    <w:rsid w:val="00A56FE0"/>
    <w:rsid w:val="00A56FFC"/>
    <w:rsid w:val="00A57007"/>
    <w:rsid w:val="00A570AF"/>
    <w:rsid w:val="00A571C1"/>
    <w:rsid w:val="00A573BD"/>
    <w:rsid w:val="00A57405"/>
    <w:rsid w:val="00A57583"/>
    <w:rsid w:val="00A575B9"/>
    <w:rsid w:val="00A57622"/>
    <w:rsid w:val="00A57837"/>
    <w:rsid w:val="00A5783F"/>
    <w:rsid w:val="00A60069"/>
    <w:rsid w:val="00A6006E"/>
    <w:rsid w:val="00A600E9"/>
    <w:rsid w:val="00A60170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829"/>
    <w:rsid w:val="00A61D41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35"/>
    <w:rsid w:val="00A638B9"/>
    <w:rsid w:val="00A639D3"/>
    <w:rsid w:val="00A63C40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69E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6ECA"/>
    <w:rsid w:val="00A673CC"/>
    <w:rsid w:val="00A675A9"/>
    <w:rsid w:val="00A6776A"/>
    <w:rsid w:val="00A678B8"/>
    <w:rsid w:val="00A67A0F"/>
    <w:rsid w:val="00A67A23"/>
    <w:rsid w:val="00A67B64"/>
    <w:rsid w:val="00A67C3D"/>
    <w:rsid w:val="00A67C7B"/>
    <w:rsid w:val="00A67D57"/>
    <w:rsid w:val="00A67E08"/>
    <w:rsid w:val="00A67E3F"/>
    <w:rsid w:val="00A67F03"/>
    <w:rsid w:val="00A7013A"/>
    <w:rsid w:val="00A70295"/>
    <w:rsid w:val="00A7046C"/>
    <w:rsid w:val="00A705C8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1E4C"/>
    <w:rsid w:val="00A72297"/>
    <w:rsid w:val="00A726E7"/>
    <w:rsid w:val="00A7282B"/>
    <w:rsid w:val="00A728A4"/>
    <w:rsid w:val="00A72D19"/>
    <w:rsid w:val="00A72E37"/>
    <w:rsid w:val="00A73328"/>
    <w:rsid w:val="00A736E7"/>
    <w:rsid w:val="00A73A1D"/>
    <w:rsid w:val="00A73BFF"/>
    <w:rsid w:val="00A73C6E"/>
    <w:rsid w:val="00A73DB7"/>
    <w:rsid w:val="00A73F56"/>
    <w:rsid w:val="00A74085"/>
    <w:rsid w:val="00A74247"/>
    <w:rsid w:val="00A742A2"/>
    <w:rsid w:val="00A74461"/>
    <w:rsid w:val="00A74C42"/>
    <w:rsid w:val="00A74F12"/>
    <w:rsid w:val="00A74F6C"/>
    <w:rsid w:val="00A7522F"/>
    <w:rsid w:val="00A75253"/>
    <w:rsid w:val="00A752D1"/>
    <w:rsid w:val="00A756BA"/>
    <w:rsid w:val="00A75709"/>
    <w:rsid w:val="00A759A2"/>
    <w:rsid w:val="00A759EC"/>
    <w:rsid w:val="00A759EF"/>
    <w:rsid w:val="00A75B25"/>
    <w:rsid w:val="00A75EA1"/>
    <w:rsid w:val="00A7655A"/>
    <w:rsid w:val="00A765E1"/>
    <w:rsid w:val="00A7664A"/>
    <w:rsid w:val="00A7673D"/>
    <w:rsid w:val="00A7684E"/>
    <w:rsid w:val="00A7697C"/>
    <w:rsid w:val="00A76B63"/>
    <w:rsid w:val="00A76BCC"/>
    <w:rsid w:val="00A76BD5"/>
    <w:rsid w:val="00A76C63"/>
    <w:rsid w:val="00A76D04"/>
    <w:rsid w:val="00A7733D"/>
    <w:rsid w:val="00A773CA"/>
    <w:rsid w:val="00A775F6"/>
    <w:rsid w:val="00A77662"/>
    <w:rsid w:val="00A77826"/>
    <w:rsid w:val="00A77A3B"/>
    <w:rsid w:val="00A77E54"/>
    <w:rsid w:val="00A77F73"/>
    <w:rsid w:val="00A8022C"/>
    <w:rsid w:val="00A8069B"/>
    <w:rsid w:val="00A80ABD"/>
    <w:rsid w:val="00A80FB5"/>
    <w:rsid w:val="00A810FC"/>
    <w:rsid w:val="00A81142"/>
    <w:rsid w:val="00A81233"/>
    <w:rsid w:val="00A8138B"/>
    <w:rsid w:val="00A81438"/>
    <w:rsid w:val="00A818BB"/>
    <w:rsid w:val="00A81955"/>
    <w:rsid w:val="00A81962"/>
    <w:rsid w:val="00A81995"/>
    <w:rsid w:val="00A81A3F"/>
    <w:rsid w:val="00A81C68"/>
    <w:rsid w:val="00A81D43"/>
    <w:rsid w:val="00A81EE4"/>
    <w:rsid w:val="00A82122"/>
    <w:rsid w:val="00A821D6"/>
    <w:rsid w:val="00A82357"/>
    <w:rsid w:val="00A82542"/>
    <w:rsid w:val="00A828F1"/>
    <w:rsid w:val="00A82B8C"/>
    <w:rsid w:val="00A82E64"/>
    <w:rsid w:val="00A82FB1"/>
    <w:rsid w:val="00A8301D"/>
    <w:rsid w:val="00A834AA"/>
    <w:rsid w:val="00A834FE"/>
    <w:rsid w:val="00A836C8"/>
    <w:rsid w:val="00A8377B"/>
    <w:rsid w:val="00A838C1"/>
    <w:rsid w:val="00A83E9B"/>
    <w:rsid w:val="00A83F42"/>
    <w:rsid w:val="00A83F72"/>
    <w:rsid w:val="00A841AE"/>
    <w:rsid w:val="00A845A8"/>
    <w:rsid w:val="00A84A42"/>
    <w:rsid w:val="00A84BFA"/>
    <w:rsid w:val="00A84DFA"/>
    <w:rsid w:val="00A84E27"/>
    <w:rsid w:val="00A84EA8"/>
    <w:rsid w:val="00A8535E"/>
    <w:rsid w:val="00A85751"/>
    <w:rsid w:val="00A8588E"/>
    <w:rsid w:val="00A85A58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6C"/>
    <w:rsid w:val="00A871AB"/>
    <w:rsid w:val="00A872CD"/>
    <w:rsid w:val="00A8736A"/>
    <w:rsid w:val="00A8769C"/>
    <w:rsid w:val="00A876A6"/>
    <w:rsid w:val="00A876A9"/>
    <w:rsid w:val="00A87720"/>
    <w:rsid w:val="00A879C7"/>
    <w:rsid w:val="00A87A31"/>
    <w:rsid w:val="00A87AB5"/>
    <w:rsid w:val="00A87C54"/>
    <w:rsid w:val="00A90310"/>
    <w:rsid w:val="00A904BB"/>
    <w:rsid w:val="00A90552"/>
    <w:rsid w:val="00A9064B"/>
    <w:rsid w:val="00A9070E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145"/>
    <w:rsid w:val="00A921E8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A50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4EF3"/>
    <w:rsid w:val="00A9523E"/>
    <w:rsid w:val="00A952A8"/>
    <w:rsid w:val="00A954BA"/>
    <w:rsid w:val="00A95611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6EF8"/>
    <w:rsid w:val="00A97010"/>
    <w:rsid w:val="00A97042"/>
    <w:rsid w:val="00A97273"/>
    <w:rsid w:val="00A9785A"/>
    <w:rsid w:val="00A97960"/>
    <w:rsid w:val="00A979FE"/>
    <w:rsid w:val="00A97BF2"/>
    <w:rsid w:val="00A97C0E"/>
    <w:rsid w:val="00A97CAC"/>
    <w:rsid w:val="00AA0117"/>
    <w:rsid w:val="00AA0660"/>
    <w:rsid w:val="00AA07FD"/>
    <w:rsid w:val="00AA0CAD"/>
    <w:rsid w:val="00AA0F76"/>
    <w:rsid w:val="00AA1332"/>
    <w:rsid w:val="00AA15B2"/>
    <w:rsid w:val="00AA188A"/>
    <w:rsid w:val="00AA1A60"/>
    <w:rsid w:val="00AA1F7E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BC8"/>
    <w:rsid w:val="00AA3DB8"/>
    <w:rsid w:val="00AA407D"/>
    <w:rsid w:val="00AA425B"/>
    <w:rsid w:val="00AA43BF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70E"/>
    <w:rsid w:val="00AA5845"/>
    <w:rsid w:val="00AA58EE"/>
    <w:rsid w:val="00AA5AEB"/>
    <w:rsid w:val="00AA5BE0"/>
    <w:rsid w:val="00AA5D2A"/>
    <w:rsid w:val="00AA5F37"/>
    <w:rsid w:val="00AA62DD"/>
    <w:rsid w:val="00AA632E"/>
    <w:rsid w:val="00AA6341"/>
    <w:rsid w:val="00AA661D"/>
    <w:rsid w:val="00AA6C8A"/>
    <w:rsid w:val="00AA760C"/>
    <w:rsid w:val="00AA788E"/>
    <w:rsid w:val="00AA79F1"/>
    <w:rsid w:val="00AA7B05"/>
    <w:rsid w:val="00AA7DB7"/>
    <w:rsid w:val="00AA7DD5"/>
    <w:rsid w:val="00AA7E6E"/>
    <w:rsid w:val="00AB017D"/>
    <w:rsid w:val="00AB01BD"/>
    <w:rsid w:val="00AB0319"/>
    <w:rsid w:val="00AB035A"/>
    <w:rsid w:val="00AB0686"/>
    <w:rsid w:val="00AB06C4"/>
    <w:rsid w:val="00AB0986"/>
    <w:rsid w:val="00AB0AF7"/>
    <w:rsid w:val="00AB0C20"/>
    <w:rsid w:val="00AB0C4F"/>
    <w:rsid w:val="00AB0D2F"/>
    <w:rsid w:val="00AB0D64"/>
    <w:rsid w:val="00AB0F6C"/>
    <w:rsid w:val="00AB0F76"/>
    <w:rsid w:val="00AB11E3"/>
    <w:rsid w:val="00AB1278"/>
    <w:rsid w:val="00AB151F"/>
    <w:rsid w:val="00AB157C"/>
    <w:rsid w:val="00AB1673"/>
    <w:rsid w:val="00AB1B3F"/>
    <w:rsid w:val="00AB1F15"/>
    <w:rsid w:val="00AB25A4"/>
    <w:rsid w:val="00AB276E"/>
    <w:rsid w:val="00AB27EF"/>
    <w:rsid w:val="00AB28FF"/>
    <w:rsid w:val="00AB2AC7"/>
    <w:rsid w:val="00AB2CF4"/>
    <w:rsid w:val="00AB32B7"/>
    <w:rsid w:val="00AB3450"/>
    <w:rsid w:val="00AB3464"/>
    <w:rsid w:val="00AB348A"/>
    <w:rsid w:val="00AB37AA"/>
    <w:rsid w:val="00AB37FC"/>
    <w:rsid w:val="00AB39B8"/>
    <w:rsid w:val="00AB3FD8"/>
    <w:rsid w:val="00AB4279"/>
    <w:rsid w:val="00AB4456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49A"/>
    <w:rsid w:val="00AB5554"/>
    <w:rsid w:val="00AB557A"/>
    <w:rsid w:val="00AB5E88"/>
    <w:rsid w:val="00AB5EA2"/>
    <w:rsid w:val="00AB5F2E"/>
    <w:rsid w:val="00AB5FBE"/>
    <w:rsid w:val="00AB61C0"/>
    <w:rsid w:val="00AB64AE"/>
    <w:rsid w:val="00AB6740"/>
    <w:rsid w:val="00AB6775"/>
    <w:rsid w:val="00AB6AFE"/>
    <w:rsid w:val="00AB6C80"/>
    <w:rsid w:val="00AB6E92"/>
    <w:rsid w:val="00AB70A2"/>
    <w:rsid w:val="00AB721B"/>
    <w:rsid w:val="00AB73AF"/>
    <w:rsid w:val="00AB75D0"/>
    <w:rsid w:val="00AB76E0"/>
    <w:rsid w:val="00AB76FA"/>
    <w:rsid w:val="00AB795B"/>
    <w:rsid w:val="00AB7AC3"/>
    <w:rsid w:val="00AB7B13"/>
    <w:rsid w:val="00AB7C6A"/>
    <w:rsid w:val="00AB7E89"/>
    <w:rsid w:val="00AC00F5"/>
    <w:rsid w:val="00AC03E7"/>
    <w:rsid w:val="00AC0600"/>
    <w:rsid w:val="00AC06C9"/>
    <w:rsid w:val="00AC0738"/>
    <w:rsid w:val="00AC08C1"/>
    <w:rsid w:val="00AC09E6"/>
    <w:rsid w:val="00AC0AFB"/>
    <w:rsid w:val="00AC14F3"/>
    <w:rsid w:val="00AC15DA"/>
    <w:rsid w:val="00AC182E"/>
    <w:rsid w:val="00AC18C3"/>
    <w:rsid w:val="00AC190F"/>
    <w:rsid w:val="00AC1A93"/>
    <w:rsid w:val="00AC1DEF"/>
    <w:rsid w:val="00AC21EF"/>
    <w:rsid w:val="00AC2252"/>
    <w:rsid w:val="00AC238E"/>
    <w:rsid w:val="00AC2625"/>
    <w:rsid w:val="00AC2BFC"/>
    <w:rsid w:val="00AC2CEE"/>
    <w:rsid w:val="00AC2ED0"/>
    <w:rsid w:val="00AC3074"/>
    <w:rsid w:val="00AC309A"/>
    <w:rsid w:val="00AC318B"/>
    <w:rsid w:val="00AC31C9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9E6"/>
    <w:rsid w:val="00AC4C30"/>
    <w:rsid w:val="00AC50A5"/>
    <w:rsid w:val="00AC50B7"/>
    <w:rsid w:val="00AC5227"/>
    <w:rsid w:val="00AC5581"/>
    <w:rsid w:val="00AC5673"/>
    <w:rsid w:val="00AC5790"/>
    <w:rsid w:val="00AC5AEE"/>
    <w:rsid w:val="00AC5B5F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B3F"/>
    <w:rsid w:val="00AC7E84"/>
    <w:rsid w:val="00AD0007"/>
    <w:rsid w:val="00AD01F8"/>
    <w:rsid w:val="00AD0250"/>
    <w:rsid w:val="00AD0499"/>
    <w:rsid w:val="00AD0591"/>
    <w:rsid w:val="00AD0C61"/>
    <w:rsid w:val="00AD0EAE"/>
    <w:rsid w:val="00AD100B"/>
    <w:rsid w:val="00AD138A"/>
    <w:rsid w:val="00AD13D4"/>
    <w:rsid w:val="00AD149B"/>
    <w:rsid w:val="00AD14E5"/>
    <w:rsid w:val="00AD155C"/>
    <w:rsid w:val="00AD1585"/>
    <w:rsid w:val="00AD1A1A"/>
    <w:rsid w:val="00AD1B19"/>
    <w:rsid w:val="00AD1C70"/>
    <w:rsid w:val="00AD1C99"/>
    <w:rsid w:val="00AD1D39"/>
    <w:rsid w:val="00AD2540"/>
    <w:rsid w:val="00AD2764"/>
    <w:rsid w:val="00AD2837"/>
    <w:rsid w:val="00AD2CF6"/>
    <w:rsid w:val="00AD2D32"/>
    <w:rsid w:val="00AD2DA1"/>
    <w:rsid w:val="00AD2E22"/>
    <w:rsid w:val="00AD3023"/>
    <w:rsid w:val="00AD31F9"/>
    <w:rsid w:val="00AD3260"/>
    <w:rsid w:val="00AD34A8"/>
    <w:rsid w:val="00AD3632"/>
    <w:rsid w:val="00AD3749"/>
    <w:rsid w:val="00AD3832"/>
    <w:rsid w:val="00AD3C24"/>
    <w:rsid w:val="00AD3C6F"/>
    <w:rsid w:val="00AD3EDB"/>
    <w:rsid w:val="00AD3FE3"/>
    <w:rsid w:val="00AD4109"/>
    <w:rsid w:val="00AD43AC"/>
    <w:rsid w:val="00AD4642"/>
    <w:rsid w:val="00AD4BDA"/>
    <w:rsid w:val="00AD4D69"/>
    <w:rsid w:val="00AD4F8F"/>
    <w:rsid w:val="00AD5039"/>
    <w:rsid w:val="00AD508A"/>
    <w:rsid w:val="00AD51ED"/>
    <w:rsid w:val="00AD54F8"/>
    <w:rsid w:val="00AD573E"/>
    <w:rsid w:val="00AD5806"/>
    <w:rsid w:val="00AD5BFF"/>
    <w:rsid w:val="00AD5C55"/>
    <w:rsid w:val="00AD5DE4"/>
    <w:rsid w:val="00AD5E33"/>
    <w:rsid w:val="00AD5F2C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825"/>
    <w:rsid w:val="00AD6C3B"/>
    <w:rsid w:val="00AD6CC3"/>
    <w:rsid w:val="00AD6EE4"/>
    <w:rsid w:val="00AD7329"/>
    <w:rsid w:val="00AD7847"/>
    <w:rsid w:val="00AD7930"/>
    <w:rsid w:val="00AD7990"/>
    <w:rsid w:val="00AD79D9"/>
    <w:rsid w:val="00AD7A62"/>
    <w:rsid w:val="00AD7B3C"/>
    <w:rsid w:val="00AD7D71"/>
    <w:rsid w:val="00AD7DFF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2C1"/>
    <w:rsid w:val="00AE1390"/>
    <w:rsid w:val="00AE14F9"/>
    <w:rsid w:val="00AE1517"/>
    <w:rsid w:val="00AE152D"/>
    <w:rsid w:val="00AE19BC"/>
    <w:rsid w:val="00AE1A08"/>
    <w:rsid w:val="00AE1C90"/>
    <w:rsid w:val="00AE1E8E"/>
    <w:rsid w:val="00AE231D"/>
    <w:rsid w:val="00AE297C"/>
    <w:rsid w:val="00AE2AEA"/>
    <w:rsid w:val="00AE2D34"/>
    <w:rsid w:val="00AE2F02"/>
    <w:rsid w:val="00AE2F5B"/>
    <w:rsid w:val="00AE2FD8"/>
    <w:rsid w:val="00AE3044"/>
    <w:rsid w:val="00AE329A"/>
    <w:rsid w:val="00AE3642"/>
    <w:rsid w:val="00AE36CC"/>
    <w:rsid w:val="00AE3999"/>
    <w:rsid w:val="00AE3B5F"/>
    <w:rsid w:val="00AE3D81"/>
    <w:rsid w:val="00AE3E27"/>
    <w:rsid w:val="00AE3E3A"/>
    <w:rsid w:val="00AE3F4A"/>
    <w:rsid w:val="00AE4333"/>
    <w:rsid w:val="00AE44FC"/>
    <w:rsid w:val="00AE4521"/>
    <w:rsid w:val="00AE4540"/>
    <w:rsid w:val="00AE49E0"/>
    <w:rsid w:val="00AE4AD6"/>
    <w:rsid w:val="00AE4FFB"/>
    <w:rsid w:val="00AE50E9"/>
    <w:rsid w:val="00AE51E7"/>
    <w:rsid w:val="00AE5C1B"/>
    <w:rsid w:val="00AE5EEB"/>
    <w:rsid w:val="00AE62BF"/>
    <w:rsid w:val="00AE6590"/>
    <w:rsid w:val="00AE6DEB"/>
    <w:rsid w:val="00AE7477"/>
    <w:rsid w:val="00AE74C2"/>
    <w:rsid w:val="00AE760C"/>
    <w:rsid w:val="00AE7A80"/>
    <w:rsid w:val="00AE7CA1"/>
    <w:rsid w:val="00AE7E8D"/>
    <w:rsid w:val="00AF0260"/>
    <w:rsid w:val="00AF0359"/>
    <w:rsid w:val="00AF0687"/>
    <w:rsid w:val="00AF0BE1"/>
    <w:rsid w:val="00AF0C63"/>
    <w:rsid w:val="00AF0DBE"/>
    <w:rsid w:val="00AF0DE4"/>
    <w:rsid w:val="00AF0DE9"/>
    <w:rsid w:val="00AF1173"/>
    <w:rsid w:val="00AF117B"/>
    <w:rsid w:val="00AF13C9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17"/>
    <w:rsid w:val="00AF23AE"/>
    <w:rsid w:val="00AF256D"/>
    <w:rsid w:val="00AF2590"/>
    <w:rsid w:val="00AF2621"/>
    <w:rsid w:val="00AF2796"/>
    <w:rsid w:val="00AF27D6"/>
    <w:rsid w:val="00AF291B"/>
    <w:rsid w:val="00AF29F2"/>
    <w:rsid w:val="00AF2A28"/>
    <w:rsid w:val="00AF3207"/>
    <w:rsid w:val="00AF367B"/>
    <w:rsid w:val="00AF3876"/>
    <w:rsid w:val="00AF3E34"/>
    <w:rsid w:val="00AF41FA"/>
    <w:rsid w:val="00AF446C"/>
    <w:rsid w:val="00AF4924"/>
    <w:rsid w:val="00AF4AB8"/>
    <w:rsid w:val="00AF4AD7"/>
    <w:rsid w:val="00AF5464"/>
    <w:rsid w:val="00AF54E7"/>
    <w:rsid w:val="00AF5715"/>
    <w:rsid w:val="00AF57F5"/>
    <w:rsid w:val="00AF5CF5"/>
    <w:rsid w:val="00AF5D29"/>
    <w:rsid w:val="00AF5D60"/>
    <w:rsid w:val="00AF5D73"/>
    <w:rsid w:val="00AF5EE0"/>
    <w:rsid w:val="00AF60C0"/>
    <w:rsid w:val="00AF619D"/>
    <w:rsid w:val="00AF64CF"/>
    <w:rsid w:val="00AF6801"/>
    <w:rsid w:val="00AF682C"/>
    <w:rsid w:val="00AF68EC"/>
    <w:rsid w:val="00AF6956"/>
    <w:rsid w:val="00AF6AE6"/>
    <w:rsid w:val="00AF6F87"/>
    <w:rsid w:val="00AF7396"/>
    <w:rsid w:val="00AF7735"/>
    <w:rsid w:val="00AF77DC"/>
    <w:rsid w:val="00AF77EF"/>
    <w:rsid w:val="00AF790F"/>
    <w:rsid w:val="00AF7A7B"/>
    <w:rsid w:val="00AF7D14"/>
    <w:rsid w:val="00B0007A"/>
    <w:rsid w:val="00B000B7"/>
    <w:rsid w:val="00B001A0"/>
    <w:rsid w:val="00B0020D"/>
    <w:rsid w:val="00B00473"/>
    <w:rsid w:val="00B0059F"/>
    <w:rsid w:val="00B00667"/>
    <w:rsid w:val="00B008BE"/>
    <w:rsid w:val="00B0090F"/>
    <w:rsid w:val="00B00979"/>
    <w:rsid w:val="00B00D3F"/>
    <w:rsid w:val="00B00D8F"/>
    <w:rsid w:val="00B00FC1"/>
    <w:rsid w:val="00B0101B"/>
    <w:rsid w:val="00B011FE"/>
    <w:rsid w:val="00B013DC"/>
    <w:rsid w:val="00B0171B"/>
    <w:rsid w:val="00B01751"/>
    <w:rsid w:val="00B0195A"/>
    <w:rsid w:val="00B019C3"/>
    <w:rsid w:val="00B01FD4"/>
    <w:rsid w:val="00B021D2"/>
    <w:rsid w:val="00B02C4D"/>
    <w:rsid w:val="00B02DF1"/>
    <w:rsid w:val="00B032CD"/>
    <w:rsid w:val="00B033F7"/>
    <w:rsid w:val="00B036C2"/>
    <w:rsid w:val="00B037B9"/>
    <w:rsid w:val="00B03883"/>
    <w:rsid w:val="00B03A08"/>
    <w:rsid w:val="00B03E60"/>
    <w:rsid w:val="00B03EF6"/>
    <w:rsid w:val="00B0413B"/>
    <w:rsid w:val="00B04A67"/>
    <w:rsid w:val="00B04B21"/>
    <w:rsid w:val="00B04C13"/>
    <w:rsid w:val="00B050D0"/>
    <w:rsid w:val="00B0511F"/>
    <w:rsid w:val="00B052D0"/>
    <w:rsid w:val="00B055B7"/>
    <w:rsid w:val="00B05AB8"/>
    <w:rsid w:val="00B05C28"/>
    <w:rsid w:val="00B05DB0"/>
    <w:rsid w:val="00B05E92"/>
    <w:rsid w:val="00B05F86"/>
    <w:rsid w:val="00B061D8"/>
    <w:rsid w:val="00B0622C"/>
    <w:rsid w:val="00B06236"/>
    <w:rsid w:val="00B06278"/>
    <w:rsid w:val="00B064B6"/>
    <w:rsid w:val="00B06506"/>
    <w:rsid w:val="00B06602"/>
    <w:rsid w:val="00B068DE"/>
    <w:rsid w:val="00B06B7A"/>
    <w:rsid w:val="00B06DD1"/>
    <w:rsid w:val="00B070C9"/>
    <w:rsid w:val="00B0720D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12"/>
    <w:rsid w:val="00B10AAC"/>
    <w:rsid w:val="00B10F4D"/>
    <w:rsid w:val="00B110D6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254"/>
    <w:rsid w:val="00B13381"/>
    <w:rsid w:val="00B13615"/>
    <w:rsid w:val="00B1391E"/>
    <w:rsid w:val="00B139FB"/>
    <w:rsid w:val="00B13AF4"/>
    <w:rsid w:val="00B13D58"/>
    <w:rsid w:val="00B13E83"/>
    <w:rsid w:val="00B13EE0"/>
    <w:rsid w:val="00B14354"/>
    <w:rsid w:val="00B144F8"/>
    <w:rsid w:val="00B14FF7"/>
    <w:rsid w:val="00B15299"/>
    <w:rsid w:val="00B15593"/>
    <w:rsid w:val="00B15739"/>
    <w:rsid w:val="00B15991"/>
    <w:rsid w:val="00B1599C"/>
    <w:rsid w:val="00B15CC3"/>
    <w:rsid w:val="00B15D16"/>
    <w:rsid w:val="00B15DF1"/>
    <w:rsid w:val="00B15E35"/>
    <w:rsid w:val="00B16159"/>
    <w:rsid w:val="00B161EB"/>
    <w:rsid w:val="00B1626C"/>
    <w:rsid w:val="00B1628D"/>
    <w:rsid w:val="00B1660E"/>
    <w:rsid w:val="00B1674A"/>
    <w:rsid w:val="00B167F3"/>
    <w:rsid w:val="00B16898"/>
    <w:rsid w:val="00B16C82"/>
    <w:rsid w:val="00B16EB2"/>
    <w:rsid w:val="00B16EDF"/>
    <w:rsid w:val="00B16EFC"/>
    <w:rsid w:val="00B172E7"/>
    <w:rsid w:val="00B174FE"/>
    <w:rsid w:val="00B17522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50E"/>
    <w:rsid w:val="00B218B4"/>
    <w:rsid w:val="00B218C2"/>
    <w:rsid w:val="00B21B3A"/>
    <w:rsid w:val="00B21C36"/>
    <w:rsid w:val="00B21ECC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369"/>
    <w:rsid w:val="00B2537A"/>
    <w:rsid w:val="00B255D0"/>
    <w:rsid w:val="00B2584A"/>
    <w:rsid w:val="00B259BF"/>
    <w:rsid w:val="00B259C2"/>
    <w:rsid w:val="00B25AA1"/>
    <w:rsid w:val="00B25FDC"/>
    <w:rsid w:val="00B2629D"/>
    <w:rsid w:val="00B26A9A"/>
    <w:rsid w:val="00B26CC4"/>
    <w:rsid w:val="00B26F27"/>
    <w:rsid w:val="00B26F7F"/>
    <w:rsid w:val="00B27069"/>
    <w:rsid w:val="00B2715C"/>
    <w:rsid w:val="00B272D7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3F2"/>
    <w:rsid w:val="00B30539"/>
    <w:rsid w:val="00B30679"/>
    <w:rsid w:val="00B309DF"/>
    <w:rsid w:val="00B30BC7"/>
    <w:rsid w:val="00B30CC1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1EE5"/>
    <w:rsid w:val="00B31F6C"/>
    <w:rsid w:val="00B3225E"/>
    <w:rsid w:val="00B323DF"/>
    <w:rsid w:val="00B3244F"/>
    <w:rsid w:val="00B32733"/>
    <w:rsid w:val="00B32796"/>
    <w:rsid w:val="00B32891"/>
    <w:rsid w:val="00B32F63"/>
    <w:rsid w:val="00B33102"/>
    <w:rsid w:val="00B335AA"/>
    <w:rsid w:val="00B33802"/>
    <w:rsid w:val="00B3380B"/>
    <w:rsid w:val="00B33936"/>
    <w:rsid w:val="00B33AFC"/>
    <w:rsid w:val="00B340E7"/>
    <w:rsid w:val="00B3413D"/>
    <w:rsid w:val="00B3418D"/>
    <w:rsid w:val="00B343A7"/>
    <w:rsid w:val="00B34947"/>
    <w:rsid w:val="00B34E39"/>
    <w:rsid w:val="00B350D8"/>
    <w:rsid w:val="00B35247"/>
    <w:rsid w:val="00B3529A"/>
    <w:rsid w:val="00B352C2"/>
    <w:rsid w:val="00B35373"/>
    <w:rsid w:val="00B35389"/>
    <w:rsid w:val="00B356FB"/>
    <w:rsid w:val="00B358FC"/>
    <w:rsid w:val="00B35908"/>
    <w:rsid w:val="00B35927"/>
    <w:rsid w:val="00B359A7"/>
    <w:rsid w:val="00B35BA0"/>
    <w:rsid w:val="00B35D5C"/>
    <w:rsid w:val="00B36013"/>
    <w:rsid w:val="00B3613F"/>
    <w:rsid w:val="00B3627C"/>
    <w:rsid w:val="00B364D0"/>
    <w:rsid w:val="00B36605"/>
    <w:rsid w:val="00B367CC"/>
    <w:rsid w:val="00B36A89"/>
    <w:rsid w:val="00B36AD2"/>
    <w:rsid w:val="00B36DC8"/>
    <w:rsid w:val="00B37197"/>
    <w:rsid w:val="00B3746C"/>
    <w:rsid w:val="00B3776C"/>
    <w:rsid w:val="00B377AF"/>
    <w:rsid w:val="00B37CC6"/>
    <w:rsid w:val="00B400E8"/>
    <w:rsid w:val="00B40348"/>
    <w:rsid w:val="00B404E7"/>
    <w:rsid w:val="00B40638"/>
    <w:rsid w:val="00B406BC"/>
    <w:rsid w:val="00B40787"/>
    <w:rsid w:val="00B40AED"/>
    <w:rsid w:val="00B40B1D"/>
    <w:rsid w:val="00B41330"/>
    <w:rsid w:val="00B413C0"/>
    <w:rsid w:val="00B41587"/>
    <w:rsid w:val="00B41A0F"/>
    <w:rsid w:val="00B41CB7"/>
    <w:rsid w:val="00B41CF8"/>
    <w:rsid w:val="00B420D4"/>
    <w:rsid w:val="00B42109"/>
    <w:rsid w:val="00B4263D"/>
    <w:rsid w:val="00B426DE"/>
    <w:rsid w:val="00B428B9"/>
    <w:rsid w:val="00B429C5"/>
    <w:rsid w:val="00B42C37"/>
    <w:rsid w:val="00B43457"/>
    <w:rsid w:val="00B4358B"/>
    <w:rsid w:val="00B436AA"/>
    <w:rsid w:val="00B43CDD"/>
    <w:rsid w:val="00B43E90"/>
    <w:rsid w:val="00B43EE5"/>
    <w:rsid w:val="00B44296"/>
    <w:rsid w:val="00B446EB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91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1DD7"/>
    <w:rsid w:val="00B5274C"/>
    <w:rsid w:val="00B528FA"/>
    <w:rsid w:val="00B52BA2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558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93A"/>
    <w:rsid w:val="00B54A5C"/>
    <w:rsid w:val="00B54B79"/>
    <w:rsid w:val="00B54B92"/>
    <w:rsid w:val="00B54EB4"/>
    <w:rsid w:val="00B54F04"/>
    <w:rsid w:val="00B54F59"/>
    <w:rsid w:val="00B55036"/>
    <w:rsid w:val="00B5511A"/>
    <w:rsid w:val="00B553DB"/>
    <w:rsid w:val="00B55596"/>
    <w:rsid w:val="00B55865"/>
    <w:rsid w:val="00B5596E"/>
    <w:rsid w:val="00B55A53"/>
    <w:rsid w:val="00B55A67"/>
    <w:rsid w:val="00B55BF5"/>
    <w:rsid w:val="00B55DCF"/>
    <w:rsid w:val="00B55E82"/>
    <w:rsid w:val="00B560A0"/>
    <w:rsid w:val="00B562E2"/>
    <w:rsid w:val="00B564E1"/>
    <w:rsid w:val="00B56EF0"/>
    <w:rsid w:val="00B56F54"/>
    <w:rsid w:val="00B57040"/>
    <w:rsid w:val="00B57085"/>
    <w:rsid w:val="00B57360"/>
    <w:rsid w:val="00B57517"/>
    <w:rsid w:val="00B577EA"/>
    <w:rsid w:val="00B57895"/>
    <w:rsid w:val="00B579FE"/>
    <w:rsid w:val="00B57CC1"/>
    <w:rsid w:val="00B57FC2"/>
    <w:rsid w:val="00B600E4"/>
    <w:rsid w:val="00B60380"/>
    <w:rsid w:val="00B60561"/>
    <w:rsid w:val="00B60741"/>
    <w:rsid w:val="00B608A7"/>
    <w:rsid w:val="00B60A09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0E"/>
    <w:rsid w:val="00B61F4A"/>
    <w:rsid w:val="00B61FEB"/>
    <w:rsid w:val="00B61FF1"/>
    <w:rsid w:val="00B62102"/>
    <w:rsid w:val="00B62317"/>
    <w:rsid w:val="00B6240E"/>
    <w:rsid w:val="00B62B00"/>
    <w:rsid w:val="00B62DDE"/>
    <w:rsid w:val="00B63234"/>
    <w:rsid w:val="00B632FF"/>
    <w:rsid w:val="00B634C5"/>
    <w:rsid w:val="00B63590"/>
    <w:rsid w:val="00B635DF"/>
    <w:rsid w:val="00B63650"/>
    <w:rsid w:val="00B63ABC"/>
    <w:rsid w:val="00B63D74"/>
    <w:rsid w:val="00B643E2"/>
    <w:rsid w:val="00B6489C"/>
    <w:rsid w:val="00B64918"/>
    <w:rsid w:val="00B6494B"/>
    <w:rsid w:val="00B649A2"/>
    <w:rsid w:val="00B64CAE"/>
    <w:rsid w:val="00B64CFF"/>
    <w:rsid w:val="00B64E11"/>
    <w:rsid w:val="00B6524B"/>
    <w:rsid w:val="00B6533A"/>
    <w:rsid w:val="00B65426"/>
    <w:rsid w:val="00B65682"/>
    <w:rsid w:val="00B65915"/>
    <w:rsid w:val="00B65BE0"/>
    <w:rsid w:val="00B65E04"/>
    <w:rsid w:val="00B661E1"/>
    <w:rsid w:val="00B66302"/>
    <w:rsid w:val="00B664B2"/>
    <w:rsid w:val="00B664E6"/>
    <w:rsid w:val="00B66A25"/>
    <w:rsid w:val="00B67322"/>
    <w:rsid w:val="00B674EC"/>
    <w:rsid w:val="00B676B6"/>
    <w:rsid w:val="00B67710"/>
    <w:rsid w:val="00B67B9D"/>
    <w:rsid w:val="00B67F3D"/>
    <w:rsid w:val="00B67FA7"/>
    <w:rsid w:val="00B705CF"/>
    <w:rsid w:val="00B70A3C"/>
    <w:rsid w:val="00B70A5E"/>
    <w:rsid w:val="00B70BD4"/>
    <w:rsid w:val="00B70D1F"/>
    <w:rsid w:val="00B710A7"/>
    <w:rsid w:val="00B710AA"/>
    <w:rsid w:val="00B71526"/>
    <w:rsid w:val="00B71663"/>
    <w:rsid w:val="00B71AAD"/>
    <w:rsid w:val="00B71ECC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D18"/>
    <w:rsid w:val="00B74FB7"/>
    <w:rsid w:val="00B75122"/>
    <w:rsid w:val="00B75324"/>
    <w:rsid w:val="00B7537D"/>
    <w:rsid w:val="00B7556A"/>
    <w:rsid w:val="00B7556B"/>
    <w:rsid w:val="00B755F5"/>
    <w:rsid w:val="00B757CF"/>
    <w:rsid w:val="00B75C02"/>
    <w:rsid w:val="00B76380"/>
    <w:rsid w:val="00B76702"/>
    <w:rsid w:val="00B767DF"/>
    <w:rsid w:val="00B76A16"/>
    <w:rsid w:val="00B76D67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46A"/>
    <w:rsid w:val="00B80594"/>
    <w:rsid w:val="00B805EB"/>
    <w:rsid w:val="00B807D3"/>
    <w:rsid w:val="00B8082A"/>
    <w:rsid w:val="00B8085E"/>
    <w:rsid w:val="00B808B8"/>
    <w:rsid w:val="00B80A7C"/>
    <w:rsid w:val="00B80F7E"/>
    <w:rsid w:val="00B8121E"/>
    <w:rsid w:val="00B81261"/>
    <w:rsid w:val="00B81756"/>
    <w:rsid w:val="00B81786"/>
    <w:rsid w:val="00B817F6"/>
    <w:rsid w:val="00B81E13"/>
    <w:rsid w:val="00B81EA6"/>
    <w:rsid w:val="00B81F72"/>
    <w:rsid w:val="00B81FCA"/>
    <w:rsid w:val="00B8208D"/>
    <w:rsid w:val="00B82262"/>
    <w:rsid w:val="00B82887"/>
    <w:rsid w:val="00B82E0D"/>
    <w:rsid w:val="00B82F2C"/>
    <w:rsid w:val="00B82FEB"/>
    <w:rsid w:val="00B830DB"/>
    <w:rsid w:val="00B8311D"/>
    <w:rsid w:val="00B833B4"/>
    <w:rsid w:val="00B8341E"/>
    <w:rsid w:val="00B836AD"/>
    <w:rsid w:val="00B83A3D"/>
    <w:rsid w:val="00B83A7B"/>
    <w:rsid w:val="00B83D02"/>
    <w:rsid w:val="00B842E5"/>
    <w:rsid w:val="00B84952"/>
    <w:rsid w:val="00B84F2F"/>
    <w:rsid w:val="00B85298"/>
    <w:rsid w:val="00B853E1"/>
    <w:rsid w:val="00B854B7"/>
    <w:rsid w:val="00B8558C"/>
    <w:rsid w:val="00B85792"/>
    <w:rsid w:val="00B85820"/>
    <w:rsid w:val="00B85C2C"/>
    <w:rsid w:val="00B85D1B"/>
    <w:rsid w:val="00B8604D"/>
    <w:rsid w:val="00B860A9"/>
    <w:rsid w:val="00B861A7"/>
    <w:rsid w:val="00B8621B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B0"/>
    <w:rsid w:val="00B873C4"/>
    <w:rsid w:val="00B874AB"/>
    <w:rsid w:val="00B87593"/>
    <w:rsid w:val="00B875E4"/>
    <w:rsid w:val="00B87A90"/>
    <w:rsid w:val="00B87B9E"/>
    <w:rsid w:val="00B87D18"/>
    <w:rsid w:val="00B87E2B"/>
    <w:rsid w:val="00B87E71"/>
    <w:rsid w:val="00B9043A"/>
    <w:rsid w:val="00B904A8"/>
    <w:rsid w:val="00B9072D"/>
    <w:rsid w:val="00B9073E"/>
    <w:rsid w:val="00B90804"/>
    <w:rsid w:val="00B909E8"/>
    <w:rsid w:val="00B90A63"/>
    <w:rsid w:val="00B90D00"/>
    <w:rsid w:val="00B912D6"/>
    <w:rsid w:val="00B913A8"/>
    <w:rsid w:val="00B91721"/>
    <w:rsid w:val="00B91730"/>
    <w:rsid w:val="00B91AEF"/>
    <w:rsid w:val="00B91C13"/>
    <w:rsid w:val="00B91EF0"/>
    <w:rsid w:val="00B91FF0"/>
    <w:rsid w:val="00B920A2"/>
    <w:rsid w:val="00B92195"/>
    <w:rsid w:val="00B92496"/>
    <w:rsid w:val="00B924F5"/>
    <w:rsid w:val="00B92512"/>
    <w:rsid w:val="00B927BF"/>
    <w:rsid w:val="00B92B00"/>
    <w:rsid w:val="00B92B9E"/>
    <w:rsid w:val="00B92C3D"/>
    <w:rsid w:val="00B92CD0"/>
    <w:rsid w:val="00B92D6B"/>
    <w:rsid w:val="00B92F08"/>
    <w:rsid w:val="00B92F42"/>
    <w:rsid w:val="00B92FBE"/>
    <w:rsid w:val="00B9309E"/>
    <w:rsid w:val="00B931CC"/>
    <w:rsid w:val="00B931E9"/>
    <w:rsid w:val="00B9368D"/>
    <w:rsid w:val="00B937DD"/>
    <w:rsid w:val="00B937F4"/>
    <w:rsid w:val="00B9383D"/>
    <w:rsid w:val="00B93BCE"/>
    <w:rsid w:val="00B93F43"/>
    <w:rsid w:val="00B940CA"/>
    <w:rsid w:val="00B940D7"/>
    <w:rsid w:val="00B94111"/>
    <w:rsid w:val="00B941AF"/>
    <w:rsid w:val="00B94360"/>
    <w:rsid w:val="00B94445"/>
    <w:rsid w:val="00B9454C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321"/>
    <w:rsid w:val="00B95406"/>
    <w:rsid w:val="00B9543F"/>
    <w:rsid w:val="00B954B1"/>
    <w:rsid w:val="00B95500"/>
    <w:rsid w:val="00B95517"/>
    <w:rsid w:val="00B95A15"/>
    <w:rsid w:val="00B95C21"/>
    <w:rsid w:val="00B95F47"/>
    <w:rsid w:val="00B95F69"/>
    <w:rsid w:val="00B9602E"/>
    <w:rsid w:val="00B9613D"/>
    <w:rsid w:val="00B96417"/>
    <w:rsid w:val="00B96662"/>
    <w:rsid w:val="00B9685B"/>
    <w:rsid w:val="00B96A58"/>
    <w:rsid w:val="00B96AE7"/>
    <w:rsid w:val="00B97010"/>
    <w:rsid w:val="00B97065"/>
    <w:rsid w:val="00B97104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06C"/>
    <w:rsid w:val="00BA42AB"/>
    <w:rsid w:val="00BA4309"/>
    <w:rsid w:val="00BA45DD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A8E"/>
    <w:rsid w:val="00BA5B5D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2C7"/>
    <w:rsid w:val="00BA7320"/>
    <w:rsid w:val="00BA7475"/>
    <w:rsid w:val="00BA7575"/>
    <w:rsid w:val="00BA75B0"/>
    <w:rsid w:val="00BA7645"/>
    <w:rsid w:val="00BA7764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1F3B"/>
    <w:rsid w:val="00BB2058"/>
    <w:rsid w:val="00BB20EF"/>
    <w:rsid w:val="00BB24D9"/>
    <w:rsid w:val="00BB26C8"/>
    <w:rsid w:val="00BB2912"/>
    <w:rsid w:val="00BB2ADD"/>
    <w:rsid w:val="00BB2BBC"/>
    <w:rsid w:val="00BB2C3B"/>
    <w:rsid w:val="00BB31E3"/>
    <w:rsid w:val="00BB32E1"/>
    <w:rsid w:val="00BB342D"/>
    <w:rsid w:val="00BB3A63"/>
    <w:rsid w:val="00BB3BAF"/>
    <w:rsid w:val="00BB3CA0"/>
    <w:rsid w:val="00BB40FB"/>
    <w:rsid w:val="00BB45BB"/>
    <w:rsid w:val="00BB461E"/>
    <w:rsid w:val="00BB4813"/>
    <w:rsid w:val="00BB4892"/>
    <w:rsid w:val="00BB48A4"/>
    <w:rsid w:val="00BB4CF1"/>
    <w:rsid w:val="00BB4D57"/>
    <w:rsid w:val="00BB505E"/>
    <w:rsid w:val="00BB53EA"/>
    <w:rsid w:val="00BB54E9"/>
    <w:rsid w:val="00BB5895"/>
    <w:rsid w:val="00BB5A18"/>
    <w:rsid w:val="00BB5A4D"/>
    <w:rsid w:val="00BB5BAA"/>
    <w:rsid w:val="00BB5D6B"/>
    <w:rsid w:val="00BB5EA5"/>
    <w:rsid w:val="00BB5EC8"/>
    <w:rsid w:val="00BB5F57"/>
    <w:rsid w:val="00BB6015"/>
    <w:rsid w:val="00BB61EB"/>
    <w:rsid w:val="00BB6205"/>
    <w:rsid w:val="00BB6B7D"/>
    <w:rsid w:val="00BB6C03"/>
    <w:rsid w:val="00BB6CAE"/>
    <w:rsid w:val="00BB7119"/>
    <w:rsid w:val="00BB724C"/>
    <w:rsid w:val="00BB7345"/>
    <w:rsid w:val="00BB734A"/>
    <w:rsid w:val="00BB739C"/>
    <w:rsid w:val="00BB739D"/>
    <w:rsid w:val="00BB7644"/>
    <w:rsid w:val="00BB7A54"/>
    <w:rsid w:val="00BB7AF1"/>
    <w:rsid w:val="00BC0038"/>
    <w:rsid w:val="00BC0581"/>
    <w:rsid w:val="00BC0776"/>
    <w:rsid w:val="00BC08AA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E8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35B"/>
    <w:rsid w:val="00BC66CC"/>
    <w:rsid w:val="00BC68E2"/>
    <w:rsid w:val="00BC6931"/>
    <w:rsid w:val="00BC6AEB"/>
    <w:rsid w:val="00BC6B04"/>
    <w:rsid w:val="00BC6EF5"/>
    <w:rsid w:val="00BC6F45"/>
    <w:rsid w:val="00BC72C4"/>
    <w:rsid w:val="00BC7531"/>
    <w:rsid w:val="00BD00EA"/>
    <w:rsid w:val="00BD0525"/>
    <w:rsid w:val="00BD06C6"/>
    <w:rsid w:val="00BD0B21"/>
    <w:rsid w:val="00BD0BED"/>
    <w:rsid w:val="00BD0CF7"/>
    <w:rsid w:val="00BD0DB3"/>
    <w:rsid w:val="00BD1027"/>
    <w:rsid w:val="00BD1058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6D"/>
    <w:rsid w:val="00BD2DCD"/>
    <w:rsid w:val="00BD2EE1"/>
    <w:rsid w:val="00BD3166"/>
    <w:rsid w:val="00BD3376"/>
    <w:rsid w:val="00BD338A"/>
    <w:rsid w:val="00BD3390"/>
    <w:rsid w:val="00BD36B2"/>
    <w:rsid w:val="00BD3AAE"/>
    <w:rsid w:val="00BD3B5B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CC"/>
    <w:rsid w:val="00BD4CD9"/>
    <w:rsid w:val="00BD4E6D"/>
    <w:rsid w:val="00BD4EA5"/>
    <w:rsid w:val="00BD4F37"/>
    <w:rsid w:val="00BD4FA7"/>
    <w:rsid w:val="00BD51DE"/>
    <w:rsid w:val="00BD5597"/>
    <w:rsid w:val="00BD5669"/>
    <w:rsid w:val="00BD57C1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BC8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48"/>
    <w:rsid w:val="00BE00B9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7C2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715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01"/>
    <w:rsid w:val="00BE6C47"/>
    <w:rsid w:val="00BE6DE0"/>
    <w:rsid w:val="00BE6E9C"/>
    <w:rsid w:val="00BE6F5E"/>
    <w:rsid w:val="00BE7422"/>
    <w:rsid w:val="00BE779C"/>
    <w:rsid w:val="00BE7B04"/>
    <w:rsid w:val="00BE7B6D"/>
    <w:rsid w:val="00BE7C5A"/>
    <w:rsid w:val="00BE7D6D"/>
    <w:rsid w:val="00BF01C8"/>
    <w:rsid w:val="00BF0360"/>
    <w:rsid w:val="00BF05A3"/>
    <w:rsid w:val="00BF0871"/>
    <w:rsid w:val="00BF089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2E69"/>
    <w:rsid w:val="00BF3508"/>
    <w:rsid w:val="00BF3545"/>
    <w:rsid w:val="00BF37FD"/>
    <w:rsid w:val="00BF3980"/>
    <w:rsid w:val="00BF4267"/>
    <w:rsid w:val="00BF44FE"/>
    <w:rsid w:val="00BF45DE"/>
    <w:rsid w:val="00BF4845"/>
    <w:rsid w:val="00BF4A99"/>
    <w:rsid w:val="00BF4B89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4D2"/>
    <w:rsid w:val="00BF68CF"/>
    <w:rsid w:val="00BF6B3E"/>
    <w:rsid w:val="00BF6D56"/>
    <w:rsid w:val="00BF7155"/>
    <w:rsid w:val="00BF75B3"/>
    <w:rsid w:val="00BF7A9D"/>
    <w:rsid w:val="00BF7D78"/>
    <w:rsid w:val="00BF7DE1"/>
    <w:rsid w:val="00BF7F70"/>
    <w:rsid w:val="00BF7FFB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14C"/>
    <w:rsid w:val="00C04230"/>
    <w:rsid w:val="00C04269"/>
    <w:rsid w:val="00C04289"/>
    <w:rsid w:val="00C04983"/>
    <w:rsid w:val="00C04993"/>
    <w:rsid w:val="00C04AA9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6F83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9AF"/>
    <w:rsid w:val="00C10B7D"/>
    <w:rsid w:val="00C10EB2"/>
    <w:rsid w:val="00C10F8F"/>
    <w:rsid w:val="00C1106C"/>
    <w:rsid w:val="00C111FB"/>
    <w:rsid w:val="00C11313"/>
    <w:rsid w:val="00C115C8"/>
    <w:rsid w:val="00C115F5"/>
    <w:rsid w:val="00C117F0"/>
    <w:rsid w:val="00C1184C"/>
    <w:rsid w:val="00C11F53"/>
    <w:rsid w:val="00C11FBB"/>
    <w:rsid w:val="00C1212A"/>
    <w:rsid w:val="00C1219E"/>
    <w:rsid w:val="00C122CC"/>
    <w:rsid w:val="00C12694"/>
    <w:rsid w:val="00C126E3"/>
    <w:rsid w:val="00C12720"/>
    <w:rsid w:val="00C127D9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606"/>
    <w:rsid w:val="00C13C45"/>
    <w:rsid w:val="00C13FFA"/>
    <w:rsid w:val="00C1453F"/>
    <w:rsid w:val="00C14572"/>
    <w:rsid w:val="00C1461C"/>
    <w:rsid w:val="00C146D9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081"/>
    <w:rsid w:val="00C16100"/>
    <w:rsid w:val="00C161A6"/>
    <w:rsid w:val="00C161B7"/>
    <w:rsid w:val="00C166DE"/>
    <w:rsid w:val="00C167E8"/>
    <w:rsid w:val="00C16B1C"/>
    <w:rsid w:val="00C16C98"/>
    <w:rsid w:val="00C16EF0"/>
    <w:rsid w:val="00C171E5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175"/>
    <w:rsid w:val="00C222CA"/>
    <w:rsid w:val="00C2265C"/>
    <w:rsid w:val="00C2266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DD8"/>
    <w:rsid w:val="00C23E07"/>
    <w:rsid w:val="00C23EAB"/>
    <w:rsid w:val="00C23F37"/>
    <w:rsid w:val="00C2400D"/>
    <w:rsid w:val="00C24349"/>
    <w:rsid w:val="00C245DD"/>
    <w:rsid w:val="00C246E8"/>
    <w:rsid w:val="00C24A9F"/>
    <w:rsid w:val="00C24B7C"/>
    <w:rsid w:val="00C24B99"/>
    <w:rsid w:val="00C24ED8"/>
    <w:rsid w:val="00C24EF9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5CE"/>
    <w:rsid w:val="00C26905"/>
    <w:rsid w:val="00C26992"/>
    <w:rsid w:val="00C26BF4"/>
    <w:rsid w:val="00C26D28"/>
    <w:rsid w:val="00C26DD0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1326"/>
    <w:rsid w:val="00C316FE"/>
    <w:rsid w:val="00C3196C"/>
    <w:rsid w:val="00C31BAD"/>
    <w:rsid w:val="00C31F07"/>
    <w:rsid w:val="00C31F83"/>
    <w:rsid w:val="00C320C4"/>
    <w:rsid w:val="00C3217C"/>
    <w:rsid w:val="00C322E4"/>
    <w:rsid w:val="00C3248E"/>
    <w:rsid w:val="00C325B5"/>
    <w:rsid w:val="00C32739"/>
    <w:rsid w:val="00C32773"/>
    <w:rsid w:val="00C32C3C"/>
    <w:rsid w:val="00C33074"/>
    <w:rsid w:val="00C33169"/>
    <w:rsid w:val="00C332E6"/>
    <w:rsid w:val="00C3345C"/>
    <w:rsid w:val="00C33470"/>
    <w:rsid w:val="00C33799"/>
    <w:rsid w:val="00C33893"/>
    <w:rsid w:val="00C338D4"/>
    <w:rsid w:val="00C33B42"/>
    <w:rsid w:val="00C33DB2"/>
    <w:rsid w:val="00C33E47"/>
    <w:rsid w:val="00C3402B"/>
    <w:rsid w:val="00C34496"/>
    <w:rsid w:val="00C34583"/>
    <w:rsid w:val="00C345F5"/>
    <w:rsid w:val="00C34878"/>
    <w:rsid w:val="00C34DD2"/>
    <w:rsid w:val="00C35089"/>
    <w:rsid w:val="00C35130"/>
    <w:rsid w:val="00C35166"/>
    <w:rsid w:val="00C356E7"/>
    <w:rsid w:val="00C3573F"/>
    <w:rsid w:val="00C3613F"/>
    <w:rsid w:val="00C361E0"/>
    <w:rsid w:val="00C363F5"/>
    <w:rsid w:val="00C364C9"/>
    <w:rsid w:val="00C36791"/>
    <w:rsid w:val="00C36AEC"/>
    <w:rsid w:val="00C36CB1"/>
    <w:rsid w:val="00C37090"/>
    <w:rsid w:val="00C372E6"/>
    <w:rsid w:val="00C37376"/>
    <w:rsid w:val="00C3749E"/>
    <w:rsid w:val="00C377BA"/>
    <w:rsid w:val="00C3787C"/>
    <w:rsid w:val="00C37892"/>
    <w:rsid w:val="00C3794B"/>
    <w:rsid w:val="00C37BEA"/>
    <w:rsid w:val="00C37C93"/>
    <w:rsid w:val="00C37CAA"/>
    <w:rsid w:val="00C37F01"/>
    <w:rsid w:val="00C37F8D"/>
    <w:rsid w:val="00C37FD2"/>
    <w:rsid w:val="00C40016"/>
    <w:rsid w:val="00C40133"/>
    <w:rsid w:val="00C40146"/>
    <w:rsid w:val="00C40165"/>
    <w:rsid w:val="00C40191"/>
    <w:rsid w:val="00C4026B"/>
    <w:rsid w:val="00C402FC"/>
    <w:rsid w:val="00C4037F"/>
    <w:rsid w:val="00C40477"/>
    <w:rsid w:val="00C40679"/>
    <w:rsid w:val="00C407B2"/>
    <w:rsid w:val="00C40853"/>
    <w:rsid w:val="00C408AF"/>
    <w:rsid w:val="00C40916"/>
    <w:rsid w:val="00C40B16"/>
    <w:rsid w:val="00C40D68"/>
    <w:rsid w:val="00C41093"/>
    <w:rsid w:val="00C41397"/>
    <w:rsid w:val="00C4144D"/>
    <w:rsid w:val="00C416F4"/>
    <w:rsid w:val="00C41A02"/>
    <w:rsid w:val="00C41C1A"/>
    <w:rsid w:val="00C41C27"/>
    <w:rsid w:val="00C41F82"/>
    <w:rsid w:val="00C42264"/>
    <w:rsid w:val="00C424A6"/>
    <w:rsid w:val="00C4261B"/>
    <w:rsid w:val="00C43262"/>
    <w:rsid w:val="00C432E7"/>
    <w:rsid w:val="00C434F4"/>
    <w:rsid w:val="00C43560"/>
    <w:rsid w:val="00C43DF2"/>
    <w:rsid w:val="00C44003"/>
    <w:rsid w:val="00C440FD"/>
    <w:rsid w:val="00C44542"/>
    <w:rsid w:val="00C44622"/>
    <w:rsid w:val="00C446DD"/>
    <w:rsid w:val="00C448E6"/>
    <w:rsid w:val="00C44961"/>
    <w:rsid w:val="00C449A0"/>
    <w:rsid w:val="00C44AB3"/>
    <w:rsid w:val="00C44B45"/>
    <w:rsid w:val="00C44D1D"/>
    <w:rsid w:val="00C44E67"/>
    <w:rsid w:val="00C44EAF"/>
    <w:rsid w:val="00C44EE2"/>
    <w:rsid w:val="00C4506B"/>
    <w:rsid w:val="00C454B2"/>
    <w:rsid w:val="00C456BD"/>
    <w:rsid w:val="00C45CF4"/>
    <w:rsid w:val="00C45D2C"/>
    <w:rsid w:val="00C45D3A"/>
    <w:rsid w:val="00C46194"/>
    <w:rsid w:val="00C461D9"/>
    <w:rsid w:val="00C4642A"/>
    <w:rsid w:val="00C46453"/>
    <w:rsid w:val="00C4646B"/>
    <w:rsid w:val="00C467D4"/>
    <w:rsid w:val="00C468DB"/>
    <w:rsid w:val="00C46919"/>
    <w:rsid w:val="00C46E15"/>
    <w:rsid w:val="00C46FAC"/>
    <w:rsid w:val="00C47072"/>
    <w:rsid w:val="00C47192"/>
    <w:rsid w:val="00C4757F"/>
    <w:rsid w:val="00C478C6"/>
    <w:rsid w:val="00C47C3A"/>
    <w:rsid w:val="00C47CCB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135"/>
    <w:rsid w:val="00C512AC"/>
    <w:rsid w:val="00C515FD"/>
    <w:rsid w:val="00C519BE"/>
    <w:rsid w:val="00C51B91"/>
    <w:rsid w:val="00C51D1E"/>
    <w:rsid w:val="00C51F5A"/>
    <w:rsid w:val="00C5212D"/>
    <w:rsid w:val="00C521E9"/>
    <w:rsid w:val="00C52398"/>
    <w:rsid w:val="00C52683"/>
    <w:rsid w:val="00C52814"/>
    <w:rsid w:val="00C52EA9"/>
    <w:rsid w:val="00C52EF8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566"/>
    <w:rsid w:val="00C547B6"/>
    <w:rsid w:val="00C54EAF"/>
    <w:rsid w:val="00C54F01"/>
    <w:rsid w:val="00C54F96"/>
    <w:rsid w:val="00C55029"/>
    <w:rsid w:val="00C55079"/>
    <w:rsid w:val="00C552C7"/>
    <w:rsid w:val="00C55519"/>
    <w:rsid w:val="00C55B7D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17"/>
    <w:rsid w:val="00C576CF"/>
    <w:rsid w:val="00C5788D"/>
    <w:rsid w:val="00C57949"/>
    <w:rsid w:val="00C57AD0"/>
    <w:rsid w:val="00C57F14"/>
    <w:rsid w:val="00C6018F"/>
    <w:rsid w:val="00C603F7"/>
    <w:rsid w:val="00C60A8B"/>
    <w:rsid w:val="00C60C13"/>
    <w:rsid w:val="00C60CBC"/>
    <w:rsid w:val="00C60ECC"/>
    <w:rsid w:val="00C61975"/>
    <w:rsid w:val="00C619B7"/>
    <w:rsid w:val="00C61A69"/>
    <w:rsid w:val="00C61C22"/>
    <w:rsid w:val="00C61D1D"/>
    <w:rsid w:val="00C62028"/>
    <w:rsid w:val="00C625A4"/>
    <w:rsid w:val="00C62778"/>
    <w:rsid w:val="00C62875"/>
    <w:rsid w:val="00C62A7A"/>
    <w:rsid w:val="00C62AF0"/>
    <w:rsid w:val="00C62B80"/>
    <w:rsid w:val="00C62D54"/>
    <w:rsid w:val="00C6321C"/>
    <w:rsid w:val="00C639E0"/>
    <w:rsid w:val="00C63B5F"/>
    <w:rsid w:val="00C63DDC"/>
    <w:rsid w:val="00C63DF7"/>
    <w:rsid w:val="00C63F5F"/>
    <w:rsid w:val="00C6410A"/>
    <w:rsid w:val="00C642ED"/>
    <w:rsid w:val="00C64712"/>
    <w:rsid w:val="00C6497E"/>
    <w:rsid w:val="00C64A1E"/>
    <w:rsid w:val="00C64A2A"/>
    <w:rsid w:val="00C64B45"/>
    <w:rsid w:val="00C64D92"/>
    <w:rsid w:val="00C64F45"/>
    <w:rsid w:val="00C64FA5"/>
    <w:rsid w:val="00C651C4"/>
    <w:rsid w:val="00C654AC"/>
    <w:rsid w:val="00C656D8"/>
    <w:rsid w:val="00C657EF"/>
    <w:rsid w:val="00C65A25"/>
    <w:rsid w:val="00C65D01"/>
    <w:rsid w:val="00C65D4D"/>
    <w:rsid w:val="00C6618C"/>
    <w:rsid w:val="00C663C4"/>
    <w:rsid w:val="00C66746"/>
    <w:rsid w:val="00C669BF"/>
    <w:rsid w:val="00C66A64"/>
    <w:rsid w:val="00C66BC9"/>
    <w:rsid w:val="00C66C38"/>
    <w:rsid w:val="00C66DED"/>
    <w:rsid w:val="00C671AB"/>
    <w:rsid w:val="00C672C6"/>
    <w:rsid w:val="00C67598"/>
    <w:rsid w:val="00C67D57"/>
    <w:rsid w:val="00C67FE9"/>
    <w:rsid w:val="00C70639"/>
    <w:rsid w:val="00C708C8"/>
    <w:rsid w:val="00C708F5"/>
    <w:rsid w:val="00C709E6"/>
    <w:rsid w:val="00C70E5B"/>
    <w:rsid w:val="00C70F6F"/>
    <w:rsid w:val="00C712CE"/>
    <w:rsid w:val="00C718F0"/>
    <w:rsid w:val="00C71929"/>
    <w:rsid w:val="00C723CC"/>
    <w:rsid w:val="00C723E0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AB5"/>
    <w:rsid w:val="00C73D16"/>
    <w:rsid w:val="00C73D83"/>
    <w:rsid w:val="00C73DEC"/>
    <w:rsid w:val="00C7420C"/>
    <w:rsid w:val="00C74370"/>
    <w:rsid w:val="00C743B6"/>
    <w:rsid w:val="00C744B4"/>
    <w:rsid w:val="00C745B6"/>
    <w:rsid w:val="00C74844"/>
    <w:rsid w:val="00C74A14"/>
    <w:rsid w:val="00C74D41"/>
    <w:rsid w:val="00C74F40"/>
    <w:rsid w:val="00C7539E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7F7"/>
    <w:rsid w:val="00C77931"/>
    <w:rsid w:val="00C77A08"/>
    <w:rsid w:val="00C77A33"/>
    <w:rsid w:val="00C77B39"/>
    <w:rsid w:val="00C77BBC"/>
    <w:rsid w:val="00C77BD9"/>
    <w:rsid w:val="00C77C1C"/>
    <w:rsid w:val="00C77CB3"/>
    <w:rsid w:val="00C77D6C"/>
    <w:rsid w:val="00C80256"/>
    <w:rsid w:val="00C802D6"/>
    <w:rsid w:val="00C8030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2A"/>
    <w:rsid w:val="00C81345"/>
    <w:rsid w:val="00C813E6"/>
    <w:rsid w:val="00C81751"/>
    <w:rsid w:val="00C817A8"/>
    <w:rsid w:val="00C81813"/>
    <w:rsid w:val="00C819DA"/>
    <w:rsid w:val="00C81BE2"/>
    <w:rsid w:val="00C81E38"/>
    <w:rsid w:val="00C820C5"/>
    <w:rsid w:val="00C82EE6"/>
    <w:rsid w:val="00C82EF8"/>
    <w:rsid w:val="00C830E4"/>
    <w:rsid w:val="00C832FA"/>
    <w:rsid w:val="00C837C0"/>
    <w:rsid w:val="00C83A77"/>
    <w:rsid w:val="00C83E05"/>
    <w:rsid w:val="00C83E76"/>
    <w:rsid w:val="00C84363"/>
    <w:rsid w:val="00C843A6"/>
    <w:rsid w:val="00C8440A"/>
    <w:rsid w:val="00C84757"/>
    <w:rsid w:val="00C84803"/>
    <w:rsid w:val="00C848C5"/>
    <w:rsid w:val="00C850A0"/>
    <w:rsid w:val="00C850F0"/>
    <w:rsid w:val="00C85673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ADE"/>
    <w:rsid w:val="00C87B84"/>
    <w:rsid w:val="00C87DC0"/>
    <w:rsid w:val="00C87E65"/>
    <w:rsid w:val="00C87F7E"/>
    <w:rsid w:val="00C90171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1F6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1C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456"/>
    <w:rsid w:val="00C9455F"/>
    <w:rsid w:val="00C9490F"/>
    <w:rsid w:val="00C94B79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6E"/>
    <w:rsid w:val="00C961EF"/>
    <w:rsid w:val="00C962A6"/>
    <w:rsid w:val="00C963A8"/>
    <w:rsid w:val="00C9663D"/>
    <w:rsid w:val="00C96686"/>
    <w:rsid w:val="00C967E1"/>
    <w:rsid w:val="00C96830"/>
    <w:rsid w:val="00C968CA"/>
    <w:rsid w:val="00C96A1D"/>
    <w:rsid w:val="00C96ABA"/>
    <w:rsid w:val="00C96CC6"/>
    <w:rsid w:val="00C96F92"/>
    <w:rsid w:val="00C9738F"/>
    <w:rsid w:val="00C973ED"/>
    <w:rsid w:val="00C97564"/>
    <w:rsid w:val="00C9767A"/>
    <w:rsid w:val="00C97885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D0F"/>
    <w:rsid w:val="00CA1E10"/>
    <w:rsid w:val="00CA1E6E"/>
    <w:rsid w:val="00CA202D"/>
    <w:rsid w:val="00CA21AA"/>
    <w:rsid w:val="00CA2469"/>
    <w:rsid w:val="00CA25C4"/>
    <w:rsid w:val="00CA2756"/>
    <w:rsid w:val="00CA2B74"/>
    <w:rsid w:val="00CA2D15"/>
    <w:rsid w:val="00CA2D62"/>
    <w:rsid w:val="00CA2D93"/>
    <w:rsid w:val="00CA2F06"/>
    <w:rsid w:val="00CA2FE3"/>
    <w:rsid w:val="00CA32B2"/>
    <w:rsid w:val="00CA3469"/>
    <w:rsid w:val="00CA384A"/>
    <w:rsid w:val="00CA3950"/>
    <w:rsid w:val="00CA397B"/>
    <w:rsid w:val="00CA3AF0"/>
    <w:rsid w:val="00CA3C10"/>
    <w:rsid w:val="00CA400A"/>
    <w:rsid w:val="00CA4144"/>
    <w:rsid w:val="00CA4587"/>
    <w:rsid w:val="00CA4756"/>
    <w:rsid w:val="00CA4768"/>
    <w:rsid w:val="00CA47CB"/>
    <w:rsid w:val="00CA4974"/>
    <w:rsid w:val="00CA4D02"/>
    <w:rsid w:val="00CA4E09"/>
    <w:rsid w:val="00CA4EAA"/>
    <w:rsid w:val="00CA50C3"/>
    <w:rsid w:val="00CA54FB"/>
    <w:rsid w:val="00CA5554"/>
    <w:rsid w:val="00CA55AE"/>
    <w:rsid w:val="00CA59F3"/>
    <w:rsid w:val="00CA5A79"/>
    <w:rsid w:val="00CA5AFC"/>
    <w:rsid w:val="00CA5CEC"/>
    <w:rsid w:val="00CA5E04"/>
    <w:rsid w:val="00CA609B"/>
    <w:rsid w:val="00CA60FF"/>
    <w:rsid w:val="00CA61BA"/>
    <w:rsid w:val="00CA6467"/>
    <w:rsid w:val="00CA6CA2"/>
    <w:rsid w:val="00CA6D16"/>
    <w:rsid w:val="00CA7319"/>
    <w:rsid w:val="00CA7787"/>
    <w:rsid w:val="00CA7908"/>
    <w:rsid w:val="00CA79E2"/>
    <w:rsid w:val="00CA7A18"/>
    <w:rsid w:val="00CA7ADF"/>
    <w:rsid w:val="00CA7F55"/>
    <w:rsid w:val="00CB003B"/>
    <w:rsid w:val="00CB009D"/>
    <w:rsid w:val="00CB0140"/>
    <w:rsid w:val="00CB0619"/>
    <w:rsid w:val="00CB08F1"/>
    <w:rsid w:val="00CB0B6D"/>
    <w:rsid w:val="00CB0C41"/>
    <w:rsid w:val="00CB0F48"/>
    <w:rsid w:val="00CB15C7"/>
    <w:rsid w:val="00CB1675"/>
    <w:rsid w:val="00CB17C6"/>
    <w:rsid w:val="00CB1828"/>
    <w:rsid w:val="00CB18DF"/>
    <w:rsid w:val="00CB1A31"/>
    <w:rsid w:val="00CB1B4C"/>
    <w:rsid w:val="00CB1BF0"/>
    <w:rsid w:val="00CB2253"/>
    <w:rsid w:val="00CB2358"/>
    <w:rsid w:val="00CB24DF"/>
    <w:rsid w:val="00CB2795"/>
    <w:rsid w:val="00CB2B73"/>
    <w:rsid w:val="00CB2BDE"/>
    <w:rsid w:val="00CB3179"/>
    <w:rsid w:val="00CB32AF"/>
    <w:rsid w:val="00CB33E6"/>
    <w:rsid w:val="00CB33FB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3A"/>
    <w:rsid w:val="00CB4C72"/>
    <w:rsid w:val="00CB4CFA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AE0"/>
    <w:rsid w:val="00CC0D46"/>
    <w:rsid w:val="00CC0EA6"/>
    <w:rsid w:val="00CC1360"/>
    <w:rsid w:val="00CC1797"/>
    <w:rsid w:val="00CC1A07"/>
    <w:rsid w:val="00CC1AFC"/>
    <w:rsid w:val="00CC1C71"/>
    <w:rsid w:val="00CC1C9F"/>
    <w:rsid w:val="00CC1E88"/>
    <w:rsid w:val="00CC1E89"/>
    <w:rsid w:val="00CC1F1C"/>
    <w:rsid w:val="00CC2061"/>
    <w:rsid w:val="00CC208F"/>
    <w:rsid w:val="00CC2230"/>
    <w:rsid w:val="00CC27A1"/>
    <w:rsid w:val="00CC28E3"/>
    <w:rsid w:val="00CC3314"/>
    <w:rsid w:val="00CC346D"/>
    <w:rsid w:val="00CC3608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AD7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6FF4"/>
    <w:rsid w:val="00CC72EE"/>
    <w:rsid w:val="00CC75FB"/>
    <w:rsid w:val="00CC765C"/>
    <w:rsid w:val="00CC7975"/>
    <w:rsid w:val="00CC7B9E"/>
    <w:rsid w:val="00CC7C6C"/>
    <w:rsid w:val="00CC7ECE"/>
    <w:rsid w:val="00CC7F42"/>
    <w:rsid w:val="00CD039E"/>
    <w:rsid w:val="00CD0467"/>
    <w:rsid w:val="00CD04DE"/>
    <w:rsid w:val="00CD0702"/>
    <w:rsid w:val="00CD0B30"/>
    <w:rsid w:val="00CD0C64"/>
    <w:rsid w:val="00CD0F82"/>
    <w:rsid w:val="00CD105D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356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4974"/>
    <w:rsid w:val="00CD52E9"/>
    <w:rsid w:val="00CD54CA"/>
    <w:rsid w:val="00CD5520"/>
    <w:rsid w:val="00CD5F81"/>
    <w:rsid w:val="00CD5FD8"/>
    <w:rsid w:val="00CD6098"/>
    <w:rsid w:val="00CD635A"/>
    <w:rsid w:val="00CD6368"/>
    <w:rsid w:val="00CD64AC"/>
    <w:rsid w:val="00CD654D"/>
    <w:rsid w:val="00CD6591"/>
    <w:rsid w:val="00CD673C"/>
    <w:rsid w:val="00CD67BD"/>
    <w:rsid w:val="00CD7458"/>
    <w:rsid w:val="00CD7998"/>
    <w:rsid w:val="00CD7DD6"/>
    <w:rsid w:val="00CD7E70"/>
    <w:rsid w:val="00CE0624"/>
    <w:rsid w:val="00CE0806"/>
    <w:rsid w:val="00CE0C31"/>
    <w:rsid w:val="00CE0C51"/>
    <w:rsid w:val="00CE0C82"/>
    <w:rsid w:val="00CE0FC7"/>
    <w:rsid w:val="00CE10D3"/>
    <w:rsid w:val="00CE120F"/>
    <w:rsid w:val="00CE178B"/>
    <w:rsid w:val="00CE1943"/>
    <w:rsid w:val="00CE1C5B"/>
    <w:rsid w:val="00CE1E22"/>
    <w:rsid w:val="00CE2347"/>
    <w:rsid w:val="00CE2612"/>
    <w:rsid w:val="00CE262B"/>
    <w:rsid w:val="00CE26F4"/>
    <w:rsid w:val="00CE2751"/>
    <w:rsid w:val="00CE2911"/>
    <w:rsid w:val="00CE2A29"/>
    <w:rsid w:val="00CE2B57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71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6C"/>
    <w:rsid w:val="00CE7FE0"/>
    <w:rsid w:val="00CF00B2"/>
    <w:rsid w:val="00CF01F2"/>
    <w:rsid w:val="00CF060B"/>
    <w:rsid w:val="00CF0715"/>
    <w:rsid w:val="00CF0AE8"/>
    <w:rsid w:val="00CF0B6C"/>
    <w:rsid w:val="00CF0CDB"/>
    <w:rsid w:val="00CF0FBA"/>
    <w:rsid w:val="00CF1116"/>
    <w:rsid w:val="00CF1764"/>
    <w:rsid w:val="00CF1888"/>
    <w:rsid w:val="00CF18C3"/>
    <w:rsid w:val="00CF1B57"/>
    <w:rsid w:val="00CF21A3"/>
    <w:rsid w:val="00CF2272"/>
    <w:rsid w:val="00CF232F"/>
    <w:rsid w:val="00CF23F3"/>
    <w:rsid w:val="00CF2607"/>
    <w:rsid w:val="00CF299F"/>
    <w:rsid w:val="00CF29DC"/>
    <w:rsid w:val="00CF2A0E"/>
    <w:rsid w:val="00CF2AC0"/>
    <w:rsid w:val="00CF2C3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0"/>
    <w:rsid w:val="00CF63BC"/>
    <w:rsid w:val="00CF6948"/>
    <w:rsid w:val="00CF6B55"/>
    <w:rsid w:val="00CF6E35"/>
    <w:rsid w:val="00CF7025"/>
    <w:rsid w:val="00CF7038"/>
    <w:rsid w:val="00CF7077"/>
    <w:rsid w:val="00CF71DA"/>
    <w:rsid w:val="00CF7778"/>
    <w:rsid w:val="00CF7920"/>
    <w:rsid w:val="00CF7DDB"/>
    <w:rsid w:val="00D000E7"/>
    <w:rsid w:val="00D00115"/>
    <w:rsid w:val="00D0023C"/>
    <w:rsid w:val="00D002AA"/>
    <w:rsid w:val="00D002C6"/>
    <w:rsid w:val="00D002D0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B8F"/>
    <w:rsid w:val="00D01C1E"/>
    <w:rsid w:val="00D02081"/>
    <w:rsid w:val="00D020F6"/>
    <w:rsid w:val="00D02B45"/>
    <w:rsid w:val="00D02D14"/>
    <w:rsid w:val="00D02F03"/>
    <w:rsid w:val="00D02FEF"/>
    <w:rsid w:val="00D03050"/>
    <w:rsid w:val="00D03101"/>
    <w:rsid w:val="00D03118"/>
    <w:rsid w:val="00D03358"/>
    <w:rsid w:val="00D0363E"/>
    <w:rsid w:val="00D037A3"/>
    <w:rsid w:val="00D0393C"/>
    <w:rsid w:val="00D039E1"/>
    <w:rsid w:val="00D03B65"/>
    <w:rsid w:val="00D03FC4"/>
    <w:rsid w:val="00D0403B"/>
    <w:rsid w:val="00D040E3"/>
    <w:rsid w:val="00D047DB"/>
    <w:rsid w:val="00D048E5"/>
    <w:rsid w:val="00D04EFD"/>
    <w:rsid w:val="00D05001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6EDC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46"/>
    <w:rsid w:val="00D10B88"/>
    <w:rsid w:val="00D10BF2"/>
    <w:rsid w:val="00D10D49"/>
    <w:rsid w:val="00D112AC"/>
    <w:rsid w:val="00D112B8"/>
    <w:rsid w:val="00D11349"/>
    <w:rsid w:val="00D114C2"/>
    <w:rsid w:val="00D11532"/>
    <w:rsid w:val="00D115BD"/>
    <w:rsid w:val="00D11891"/>
    <w:rsid w:val="00D11941"/>
    <w:rsid w:val="00D11DB1"/>
    <w:rsid w:val="00D11DDC"/>
    <w:rsid w:val="00D1215A"/>
    <w:rsid w:val="00D1239C"/>
    <w:rsid w:val="00D123A5"/>
    <w:rsid w:val="00D123B5"/>
    <w:rsid w:val="00D1272B"/>
    <w:rsid w:val="00D12A4A"/>
    <w:rsid w:val="00D12D43"/>
    <w:rsid w:val="00D130EC"/>
    <w:rsid w:val="00D1320A"/>
    <w:rsid w:val="00D13555"/>
    <w:rsid w:val="00D135DA"/>
    <w:rsid w:val="00D13671"/>
    <w:rsid w:val="00D1379A"/>
    <w:rsid w:val="00D138D2"/>
    <w:rsid w:val="00D139CE"/>
    <w:rsid w:val="00D13A2A"/>
    <w:rsid w:val="00D13B26"/>
    <w:rsid w:val="00D13CD4"/>
    <w:rsid w:val="00D13F05"/>
    <w:rsid w:val="00D1400F"/>
    <w:rsid w:val="00D14025"/>
    <w:rsid w:val="00D14488"/>
    <w:rsid w:val="00D1482C"/>
    <w:rsid w:val="00D149E6"/>
    <w:rsid w:val="00D14A21"/>
    <w:rsid w:val="00D14CE4"/>
    <w:rsid w:val="00D14F11"/>
    <w:rsid w:val="00D151FD"/>
    <w:rsid w:val="00D1532A"/>
    <w:rsid w:val="00D155AF"/>
    <w:rsid w:val="00D157D5"/>
    <w:rsid w:val="00D15BA8"/>
    <w:rsid w:val="00D15D11"/>
    <w:rsid w:val="00D16534"/>
    <w:rsid w:val="00D165FE"/>
    <w:rsid w:val="00D16D7C"/>
    <w:rsid w:val="00D16DCF"/>
    <w:rsid w:val="00D17140"/>
    <w:rsid w:val="00D17292"/>
    <w:rsid w:val="00D17348"/>
    <w:rsid w:val="00D174E2"/>
    <w:rsid w:val="00D17520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23"/>
    <w:rsid w:val="00D20EB2"/>
    <w:rsid w:val="00D210F2"/>
    <w:rsid w:val="00D21200"/>
    <w:rsid w:val="00D21475"/>
    <w:rsid w:val="00D21707"/>
    <w:rsid w:val="00D22263"/>
    <w:rsid w:val="00D223DF"/>
    <w:rsid w:val="00D22423"/>
    <w:rsid w:val="00D2250D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6F"/>
    <w:rsid w:val="00D23BE6"/>
    <w:rsid w:val="00D23E75"/>
    <w:rsid w:val="00D2454A"/>
    <w:rsid w:val="00D248BD"/>
    <w:rsid w:val="00D24973"/>
    <w:rsid w:val="00D24CA7"/>
    <w:rsid w:val="00D24FA0"/>
    <w:rsid w:val="00D2504C"/>
    <w:rsid w:val="00D250D9"/>
    <w:rsid w:val="00D25285"/>
    <w:rsid w:val="00D2528F"/>
    <w:rsid w:val="00D25378"/>
    <w:rsid w:val="00D254C2"/>
    <w:rsid w:val="00D254E9"/>
    <w:rsid w:val="00D25572"/>
    <w:rsid w:val="00D259C5"/>
    <w:rsid w:val="00D25AF6"/>
    <w:rsid w:val="00D26245"/>
    <w:rsid w:val="00D262A5"/>
    <w:rsid w:val="00D26712"/>
    <w:rsid w:val="00D26A19"/>
    <w:rsid w:val="00D26A1E"/>
    <w:rsid w:val="00D26A9A"/>
    <w:rsid w:val="00D26B76"/>
    <w:rsid w:val="00D26E08"/>
    <w:rsid w:val="00D26EDB"/>
    <w:rsid w:val="00D26F26"/>
    <w:rsid w:val="00D27059"/>
    <w:rsid w:val="00D2727E"/>
    <w:rsid w:val="00D272AC"/>
    <w:rsid w:val="00D272E6"/>
    <w:rsid w:val="00D27360"/>
    <w:rsid w:val="00D27799"/>
    <w:rsid w:val="00D278D1"/>
    <w:rsid w:val="00D27B70"/>
    <w:rsid w:val="00D27D0E"/>
    <w:rsid w:val="00D27F12"/>
    <w:rsid w:val="00D30050"/>
    <w:rsid w:val="00D30116"/>
    <w:rsid w:val="00D30348"/>
    <w:rsid w:val="00D3060D"/>
    <w:rsid w:val="00D30663"/>
    <w:rsid w:val="00D306DC"/>
    <w:rsid w:val="00D307A7"/>
    <w:rsid w:val="00D308E1"/>
    <w:rsid w:val="00D30A20"/>
    <w:rsid w:val="00D30A36"/>
    <w:rsid w:val="00D30D43"/>
    <w:rsid w:val="00D30F32"/>
    <w:rsid w:val="00D31286"/>
    <w:rsid w:val="00D31306"/>
    <w:rsid w:val="00D3145B"/>
    <w:rsid w:val="00D31515"/>
    <w:rsid w:val="00D31552"/>
    <w:rsid w:val="00D315BE"/>
    <w:rsid w:val="00D315BF"/>
    <w:rsid w:val="00D316A7"/>
    <w:rsid w:val="00D316E2"/>
    <w:rsid w:val="00D316F0"/>
    <w:rsid w:val="00D3178D"/>
    <w:rsid w:val="00D31AD1"/>
    <w:rsid w:val="00D31BD2"/>
    <w:rsid w:val="00D31BF7"/>
    <w:rsid w:val="00D31F1D"/>
    <w:rsid w:val="00D3209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C4F"/>
    <w:rsid w:val="00D36DA7"/>
    <w:rsid w:val="00D36DC2"/>
    <w:rsid w:val="00D36FC2"/>
    <w:rsid w:val="00D372A8"/>
    <w:rsid w:val="00D37419"/>
    <w:rsid w:val="00D37643"/>
    <w:rsid w:val="00D37647"/>
    <w:rsid w:val="00D376C3"/>
    <w:rsid w:val="00D379F7"/>
    <w:rsid w:val="00D37B8E"/>
    <w:rsid w:val="00D40014"/>
    <w:rsid w:val="00D4016F"/>
    <w:rsid w:val="00D40369"/>
    <w:rsid w:val="00D406E5"/>
    <w:rsid w:val="00D408A0"/>
    <w:rsid w:val="00D408FF"/>
    <w:rsid w:val="00D40CE1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289"/>
    <w:rsid w:val="00D43550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0DF"/>
    <w:rsid w:val="00D462C2"/>
    <w:rsid w:val="00D46367"/>
    <w:rsid w:val="00D464C9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053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7DD"/>
    <w:rsid w:val="00D50BA6"/>
    <w:rsid w:val="00D50C86"/>
    <w:rsid w:val="00D50CAE"/>
    <w:rsid w:val="00D50EDE"/>
    <w:rsid w:val="00D50F50"/>
    <w:rsid w:val="00D51005"/>
    <w:rsid w:val="00D51079"/>
    <w:rsid w:val="00D510EE"/>
    <w:rsid w:val="00D510F6"/>
    <w:rsid w:val="00D514F2"/>
    <w:rsid w:val="00D51595"/>
    <w:rsid w:val="00D51710"/>
    <w:rsid w:val="00D51855"/>
    <w:rsid w:val="00D51E4F"/>
    <w:rsid w:val="00D520EE"/>
    <w:rsid w:val="00D5240A"/>
    <w:rsid w:val="00D527AC"/>
    <w:rsid w:val="00D5298E"/>
    <w:rsid w:val="00D52A33"/>
    <w:rsid w:val="00D52C0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34C"/>
    <w:rsid w:val="00D5555D"/>
    <w:rsid w:val="00D556CC"/>
    <w:rsid w:val="00D55910"/>
    <w:rsid w:val="00D55D29"/>
    <w:rsid w:val="00D55E8B"/>
    <w:rsid w:val="00D55FD5"/>
    <w:rsid w:val="00D55FF3"/>
    <w:rsid w:val="00D56088"/>
    <w:rsid w:val="00D5629C"/>
    <w:rsid w:val="00D564CD"/>
    <w:rsid w:val="00D56CC2"/>
    <w:rsid w:val="00D56F7B"/>
    <w:rsid w:val="00D57232"/>
    <w:rsid w:val="00D572A1"/>
    <w:rsid w:val="00D572DC"/>
    <w:rsid w:val="00D57424"/>
    <w:rsid w:val="00D574E4"/>
    <w:rsid w:val="00D5755A"/>
    <w:rsid w:val="00D575FD"/>
    <w:rsid w:val="00D57783"/>
    <w:rsid w:val="00D57A0F"/>
    <w:rsid w:val="00D57B18"/>
    <w:rsid w:val="00D57B98"/>
    <w:rsid w:val="00D57E00"/>
    <w:rsid w:val="00D600B5"/>
    <w:rsid w:val="00D60257"/>
    <w:rsid w:val="00D60400"/>
    <w:rsid w:val="00D6078F"/>
    <w:rsid w:val="00D6091F"/>
    <w:rsid w:val="00D6108D"/>
    <w:rsid w:val="00D6121F"/>
    <w:rsid w:val="00D612F9"/>
    <w:rsid w:val="00D61380"/>
    <w:rsid w:val="00D616A8"/>
    <w:rsid w:val="00D61703"/>
    <w:rsid w:val="00D6198E"/>
    <w:rsid w:val="00D61DA5"/>
    <w:rsid w:val="00D61FEF"/>
    <w:rsid w:val="00D62006"/>
    <w:rsid w:val="00D623F5"/>
    <w:rsid w:val="00D625B5"/>
    <w:rsid w:val="00D62AEA"/>
    <w:rsid w:val="00D62C67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7A"/>
    <w:rsid w:val="00D645A2"/>
    <w:rsid w:val="00D645C2"/>
    <w:rsid w:val="00D648B3"/>
    <w:rsid w:val="00D648F9"/>
    <w:rsid w:val="00D64C9B"/>
    <w:rsid w:val="00D650A6"/>
    <w:rsid w:val="00D651FB"/>
    <w:rsid w:val="00D65774"/>
    <w:rsid w:val="00D65A42"/>
    <w:rsid w:val="00D65A94"/>
    <w:rsid w:val="00D66430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67EDE"/>
    <w:rsid w:val="00D701C4"/>
    <w:rsid w:val="00D70494"/>
    <w:rsid w:val="00D705AF"/>
    <w:rsid w:val="00D706CA"/>
    <w:rsid w:val="00D70741"/>
    <w:rsid w:val="00D7088B"/>
    <w:rsid w:val="00D70A23"/>
    <w:rsid w:val="00D71008"/>
    <w:rsid w:val="00D7134D"/>
    <w:rsid w:val="00D71467"/>
    <w:rsid w:val="00D7155F"/>
    <w:rsid w:val="00D71613"/>
    <w:rsid w:val="00D717D7"/>
    <w:rsid w:val="00D71ABA"/>
    <w:rsid w:val="00D71FC2"/>
    <w:rsid w:val="00D71FE0"/>
    <w:rsid w:val="00D72016"/>
    <w:rsid w:val="00D72045"/>
    <w:rsid w:val="00D7235C"/>
    <w:rsid w:val="00D724C3"/>
    <w:rsid w:val="00D72886"/>
    <w:rsid w:val="00D728E6"/>
    <w:rsid w:val="00D72D52"/>
    <w:rsid w:val="00D73163"/>
    <w:rsid w:val="00D7348A"/>
    <w:rsid w:val="00D73505"/>
    <w:rsid w:val="00D735A6"/>
    <w:rsid w:val="00D736B1"/>
    <w:rsid w:val="00D73AD5"/>
    <w:rsid w:val="00D73C50"/>
    <w:rsid w:val="00D73C91"/>
    <w:rsid w:val="00D73E8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5F1"/>
    <w:rsid w:val="00D75658"/>
    <w:rsid w:val="00D75757"/>
    <w:rsid w:val="00D761C9"/>
    <w:rsid w:val="00D7642F"/>
    <w:rsid w:val="00D76537"/>
    <w:rsid w:val="00D769C5"/>
    <w:rsid w:val="00D76A42"/>
    <w:rsid w:val="00D76FE0"/>
    <w:rsid w:val="00D7726E"/>
    <w:rsid w:val="00D7755E"/>
    <w:rsid w:val="00D77667"/>
    <w:rsid w:val="00D77AB2"/>
    <w:rsid w:val="00D77B19"/>
    <w:rsid w:val="00D77D20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D1C"/>
    <w:rsid w:val="00D80E71"/>
    <w:rsid w:val="00D80F8F"/>
    <w:rsid w:val="00D80F98"/>
    <w:rsid w:val="00D80FE0"/>
    <w:rsid w:val="00D8151A"/>
    <w:rsid w:val="00D81597"/>
    <w:rsid w:val="00D8166D"/>
    <w:rsid w:val="00D817C1"/>
    <w:rsid w:val="00D818BA"/>
    <w:rsid w:val="00D81AEF"/>
    <w:rsid w:val="00D81B55"/>
    <w:rsid w:val="00D820F2"/>
    <w:rsid w:val="00D82546"/>
    <w:rsid w:val="00D82CF0"/>
    <w:rsid w:val="00D82FD9"/>
    <w:rsid w:val="00D82FDE"/>
    <w:rsid w:val="00D83728"/>
    <w:rsid w:val="00D837BF"/>
    <w:rsid w:val="00D8384D"/>
    <w:rsid w:val="00D8394C"/>
    <w:rsid w:val="00D83A87"/>
    <w:rsid w:val="00D83A97"/>
    <w:rsid w:val="00D83F6D"/>
    <w:rsid w:val="00D84038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8A0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7FF"/>
    <w:rsid w:val="00D90AD3"/>
    <w:rsid w:val="00D90D61"/>
    <w:rsid w:val="00D90E48"/>
    <w:rsid w:val="00D90FA3"/>
    <w:rsid w:val="00D912A1"/>
    <w:rsid w:val="00D91324"/>
    <w:rsid w:val="00D9182F"/>
    <w:rsid w:val="00D91991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2FF1"/>
    <w:rsid w:val="00D9300C"/>
    <w:rsid w:val="00D9302B"/>
    <w:rsid w:val="00D93251"/>
    <w:rsid w:val="00D932EC"/>
    <w:rsid w:val="00D93343"/>
    <w:rsid w:val="00D933C2"/>
    <w:rsid w:val="00D933FA"/>
    <w:rsid w:val="00D937F7"/>
    <w:rsid w:val="00D93A83"/>
    <w:rsid w:val="00D94134"/>
    <w:rsid w:val="00D9437B"/>
    <w:rsid w:val="00D9437E"/>
    <w:rsid w:val="00D945C5"/>
    <w:rsid w:val="00D946AF"/>
    <w:rsid w:val="00D948CB"/>
    <w:rsid w:val="00D94B46"/>
    <w:rsid w:val="00D94C1C"/>
    <w:rsid w:val="00D94D98"/>
    <w:rsid w:val="00D9503A"/>
    <w:rsid w:val="00D950C0"/>
    <w:rsid w:val="00D9515A"/>
    <w:rsid w:val="00D9551F"/>
    <w:rsid w:val="00D955B3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4B3"/>
    <w:rsid w:val="00D9763D"/>
    <w:rsid w:val="00D97B4F"/>
    <w:rsid w:val="00D97E82"/>
    <w:rsid w:val="00D97F11"/>
    <w:rsid w:val="00D97F22"/>
    <w:rsid w:val="00D97FA3"/>
    <w:rsid w:val="00D97FE1"/>
    <w:rsid w:val="00DA028E"/>
    <w:rsid w:val="00DA0923"/>
    <w:rsid w:val="00DA0AE1"/>
    <w:rsid w:val="00DA0BD9"/>
    <w:rsid w:val="00DA0C03"/>
    <w:rsid w:val="00DA0DC5"/>
    <w:rsid w:val="00DA0E5B"/>
    <w:rsid w:val="00DA120F"/>
    <w:rsid w:val="00DA1439"/>
    <w:rsid w:val="00DA14E5"/>
    <w:rsid w:val="00DA15EF"/>
    <w:rsid w:val="00DA16BD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1CF"/>
    <w:rsid w:val="00DA4430"/>
    <w:rsid w:val="00DA4651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5EA3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66F"/>
    <w:rsid w:val="00DA79D8"/>
    <w:rsid w:val="00DA79D9"/>
    <w:rsid w:val="00DA7A5D"/>
    <w:rsid w:val="00DA7B75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23"/>
    <w:rsid w:val="00DB0933"/>
    <w:rsid w:val="00DB09CB"/>
    <w:rsid w:val="00DB0A24"/>
    <w:rsid w:val="00DB0D30"/>
    <w:rsid w:val="00DB0FE8"/>
    <w:rsid w:val="00DB1023"/>
    <w:rsid w:val="00DB1280"/>
    <w:rsid w:val="00DB1581"/>
    <w:rsid w:val="00DB15E7"/>
    <w:rsid w:val="00DB171D"/>
    <w:rsid w:val="00DB1776"/>
    <w:rsid w:val="00DB17A4"/>
    <w:rsid w:val="00DB180F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5FFE"/>
    <w:rsid w:val="00DB62D8"/>
    <w:rsid w:val="00DB6319"/>
    <w:rsid w:val="00DB6335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D17"/>
    <w:rsid w:val="00DB7ED0"/>
    <w:rsid w:val="00DC0367"/>
    <w:rsid w:val="00DC03DD"/>
    <w:rsid w:val="00DC05A7"/>
    <w:rsid w:val="00DC0706"/>
    <w:rsid w:val="00DC08F4"/>
    <w:rsid w:val="00DC0A65"/>
    <w:rsid w:val="00DC0C87"/>
    <w:rsid w:val="00DC0DD7"/>
    <w:rsid w:val="00DC0F4C"/>
    <w:rsid w:val="00DC122C"/>
    <w:rsid w:val="00DC126D"/>
    <w:rsid w:val="00DC1274"/>
    <w:rsid w:val="00DC12D8"/>
    <w:rsid w:val="00DC12E6"/>
    <w:rsid w:val="00DC1407"/>
    <w:rsid w:val="00DC163C"/>
    <w:rsid w:val="00DC16FF"/>
    <w:rsid w:val="00DC18CE"/>
    <w:rsid w:val="00DC1A23"/>
    <w:rsid w:val="00DC1C7F"/>
    <w:rsid w:val="00DC1D48"/>
    <w:rsid w:val="00DC1DD1"/>
    <w:rsid w:val="00DC2298"/>
    <w:rsid w:val="00DC22ED"/>
    <w:rsid w:val="00DC2664"/>
    <w:rsid w:val="00DC27B7"/>
    <w:rsid w:val="00DC29BA"/>
    <w:rsid w:val="00DC2A4D"/>
    <w:rsid w:val="00DC31C4"/>
    <w:rsid w:val="00DC3690"/>
    <w:rsid w:val="00DC38A0"/>
    <w:rsid w:val="00DC3972"/>
    <w:rsid w:val="00DC3999"/>
    <w:rsid w:val="00DC3E23"/>
    <w:rsid w:val="00DC3F11"/>
    <w:rsid w:val="00DC3F2C"/>
    <w:rsid w:val="00DC4077"/>
    <w:rsid w:val="00DC4089"/>
    <w:rsid w:val="00DC46A5"/>
    <w:rsid w:val="00DC47EF"/>
    <w:rsid w:val="00DC49DB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6FF7"/>
    <w:rsid w:val="00DC701A"/>
    <w:rsid w:val="00DC737B"/>
    <w:rsid w:val="00DC74ED"/>
    <w:rsid w:val="00DC7616"/>
    <w:rsid w:val="00DC7696"/>
    <w:rsid w:val="00DC7741"/>
    <w:rsid w:val="00DC77C8"/>
    <w:rsid w:val="00DC7900"/>
    <w:rsid w:val="00DC7C3D"/>
    <w:rsid w:val="00DC7CBA"/>
    <w:rsid w:val="00DC7CE2"/>
    <w:rsid w:val="00DC7E7B"/>
    <w:rsid w:val="00DD009C"/>
    <w:rsid w:val="00DD023D"/>
    <w:rsid w:val="00DD023F"/>
    <w:rsid w:val="00DD02D6"/>
    <w:rsid w:val="00DD031D"/>
    <w:rsid w:val="00DD0551"/>
    <w:rsid w:val="00DD0572"/>
    <w:rsid w:val="00DD05F0"/>
    <w:rsid w:val="00DD0A0D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733"/>
    <w:rsid w:val="00DD1952"/>
    <w:rsid w:val="00DD1A7E"/>
    <w:rsid w:val="00DD1C1E"/>
    <w:rsid w:val="00DD1D12"/>
    <w:rsid w:val="00DD1FD5"/>
    <w:rsid w:val="00DD22A1"/>
    <w:rsid w:val="00DD2581"/>
    <w:rsid w:val="00DD25A3"/>
    <w:rsid w:val="00DD25DB"/>
    <w:rsid w:val="00DD26AF"/>
    <w:rsid w:val="00DD2801"/>
    <w:rsid w:val="00DD28FF"/>
    <w:rsid w:val="00DD2979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3F5D"/>
    <w:rsid w:val="00DD449A"/>
    <w:rsid w:val="00DD4878"/>
    <w:rsid w:val="00DD4F72"/>
    <w:rsid w:val="00DD4FA5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042"/>
    <w:rsid w:val="00DE01C4"/>
    <w:rsid w:val="00DE02DA"/>
    <w:rsid w:val="00DE03D8"/>
    <w:rsid w:val="00DE0412"/>
    <w:rsid w:val="00DE05B3"/>
    <w:rsid w:val="00DE062B"/>
    <w:rsid w:val="00DE0B55"/>
    <w:rsid w:val="00DE0BCC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85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3ECD"/>
    <w:rsid w:val="00DE3F43"/>
    <w:rsid w:val="00DE4163"/>
    <w:rsid w:val="00DE4167"/>
    <w:rsid w:val="00DE4252"/>
    <w:rsid w:val="00DE42A7"/>
    <w:rsid w:val="00DE4B1C"/>
    <w:rsid w:val="00DE4F06"/>
    <w:rsid w:val="00DE4F4B"/>
    <w:rsid w:val="00DE4FD4"/>
    <w:rsid w:val="00DE528A"/>
    <w:rsid w:val="00DE554C"/>
    <w:rsid w:val="00DE55EB"/>
    <w:rsid w:val="00DE5738"/>
    <w:rsid w:val="00DE5A84"/>
    <w:rsid w:val="00DE5B08"/>
    <w:rsid w:val="00DE5CE9"/>
    <w:rsid w:val="00DE5DA8"/>
    <w:rsid w:val="00DE5E28"/>
    <w:rsid w:val="00DE61EC"/>
    <w:rsid w:val="00DE6D8B"/>
    <w:rsid w:val="00DE704C"/>
    <w:rsid w:val="00DE7387"/>
    <w:rsid w:val="00DE74BA"/>
    <w:rsid w:val="00DE7BB8"/>
    <w:rsid w:val="00DE7C36"/>
    <w:rsid w:val="00DE7D79"/>
    <w:rsid w:val="00DF0006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4920"/>
    <w:rsid w:val="00DF4F6C"/>
    <w:rsid w:val="00DF511D"/>
    <w:rsid w:val="00DF52FD"/>
    <w:rsid w:val="00DF538A"/>
    <w:rsid w:val="00DF53C7"/>
    <w:rsid w:val="00DF579F"/>
    <w:rsid w:val="00DF5AF1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BC3"/>
    <w:rsid w:val="00DF7CB1"/>
    <w:rsid w:val="00DF7D24"/>
    <w:rsid w:val="00DF7D90"/>
    <w:rsid w:val="00DF7E6A"/>
    <w:rsid w:val="00DF7F39"/>
    <w:rsid w:val="00E000BC"/>
    <w:rsid w:val="00E00149"/>
    <w:rsid w:val="00E004EC"/>
    <w:rsid w:val="00E005BD"/>
    <w:rsid w:val="00E005EB"/>
    <w:rsid w:val="00E0060B"/>
    <w:rsid w:val="00E00BEC"/>
    <w:rsid w:val="00E00D45"/>
    <w:rsid w:val="00E00FD8"/>
    <w:rsid w:val="00E01012"/>
    <w:rsid w:val="00E01329"/>
    <w:rsid w:val="00E013D1"/>
    <w:rsid w:val="00E017EB"/>
    <w:rsid w:val="00E01936"/>
    <w:rsid w:val="00E01A39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6E8"/>
    <w:rsid w:val="00E04827"/>
    <w:rsid w:val="00E04949"/>
    <w:rsid w:val="00E04DD2"/>
    <w:rsid w:val="00E05305"/>
    <w:rsid w:val="00E05592"/>
    <w:rsid w:val="00E056D8"/>
    <w:rsid w:val="00E057C4"/>
    <w:rsid w:val="00E05B68"/>
    <w:rsid w:val="00E05BA9"/>
    <w:rsid w:val="00E05D16"/>
    <w:rsid w:val="00E05DFD"/>
    <w:rsid w:val="00E063B2"/>
    <w:rsid w:val="00E06498"/>
    <w:rsid w:val="00E06508"/>
    <w:rsid w:val="00E06792"/>
    <w:rsid w:val="00E06844"/>
    <w:rsid w:val="00E06BD2"/>
    <w:rsid w:val="00E06DDC"/>
    <w:rsid w:val="00E06F5C"/>
    <w:rsid w:val="00E072AE"/>
    <w:rsid w:val="00E072CA"/>
    <w:rsid w:val="00E07610"/>
    <w:rsid w:val="00E07637"/>
    <w:rsid w:val="00E07A34"/>
    <w:rsid w:val="00E07C2F"/>
    <w:rsid w:val="00E07EB1"/>
    <w:rsid w:val="00E07F39"/>
    <w:rsid w:val="00E100A9"/>
    <w:rsid w:val="00E101F2"/>
    <w:rsid w:val="00E10370"/>
    <w:rsid w:val="00E1075B"/>
    <w:rsid w:val="00E1079E"/>
    <w:rsid w:val="00E107A3"/>
    <w:rsid w:val="00E1183D"/>
    <w:rsid w:val="00E11A4F"/>
    <w:rsid w:val="00E11BE0"/>
    <w:rsid w:val="00E11C23"/>
    <w:rsid w:val="00E11C5D"/>
    <w:rsid w:val="00E11D25"/>
    <w:rsid w:val="00E11DA0"/>
    <w:rsid w:val="00E120BD"/>
    <w:rsid w:val="00E122A8"/>
    <w:rsid w:val="00E1257D"/>
    <w:rsid w:val="00E1285C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876"/>
    <w:rsid w:val="00E158BD"/>
    <w:rsid w:val="00E15D47"/>
    <w:rsid w:val="00E15F0B"/>
    <w:rsid w:val="00E160F3"/>
    <w:rsid w:val="00E16560"/>
    <w:rsid w:val="00E16966"/>
    <w:rsid w:val="00E16972"/>
    <w:rsid w:val="00E1697B"/>
    <w:rsid w:val="00E16A88"/>
    <w:rsid w:val="00E17048"/>
    <w:rsid w:val="00E17390"/>
    <w:rsid w:val="00E17413"/>
    <w:rsid w:val="00E1754A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88"/>
    <w:rsid w:val="00E202A4"/>
    <w:rsid w:val="00E20778"/>
    <w:rsid w:val="00E20A74"/>
    <w:rsid w:val="00E20F28"/>
    <w:rsid w:val="00E21292"/>
    <w:rsid w:val="00E21421"/>
    <w:rsid w:val="00E2148F"/>
    <w:rsid w:val="00E2152F"/>
    <w:rsid w:val="00E215B9"/>
    <w:rsid w:val="00E217E2"/>
    <w:rsid w:val="00E21805"/>
    <w:rsid w:val="00E21C4B"/>
    <w:rsid w:val="00E221C5"/>
    <w:rsid w:val="00E2290B"/>
    <w:rsid w:val="00E229C9"/>
    <w:rsid w:val="00E22BDE"/>
    <w:rsid w:val="00E22D4E"/>
    <w:rsid w:val="00E22EC0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5E4"/>
    <w:rsid w:val="00E247F7"/>
    <w:rsid w:val="00E24A1A"/>
    <w:rsid w:val="00E24A55"/>
    <w:rsid w:val="00E24A5D"/>
    <w:rsid w:val="00E24A86"/>
    <w:rsid w:val="00E24C99"/>
    <w:rsid w:val="00E25034"/>
    <w:rsid w:val="00E250CE"/>
    <w:rsid w:val="00E2544F"/>
    <w:rsid w:val="00E25571"/>
    <w:rsid w:val="00E255C2"/>
    <w:rsid w:val="00E25806"/>
    <w:rsid w:val="00E25D64"/>
    <w:rsid w:val="00E25FD9"/>
    <w:rsid w:val="00E26214"/>
    <w:rsid w:val="00E262AE"/>
    <w:rsid w:val="00E267E7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297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2A7"/>
    <w:rsid w:val="00E3193E"/>
    <w:rsid w:val="00E31940"/>
    <w:rsid w:val="00E31976"/>
    <w:rsid w:val="00E31FA6"/>
    <w:rsid w:val="00E3216B"/>
    <w:rsid w:val="00E32251"/>
    <w:rsid w:val="00E32461"/>
    <w:rsid w:val="00E32607"/>
    <w:rsid w:val="00E3266F"/>
    <w:rsid w:val="00E326D3"/>
    <w:rsid w:val="00E32820"/>
    <w:rsid w:val="00E328F4"/>
    <w:rsid w:val="00E32EC2"/>
    <w:rsid w:val="00E32F53"/>
    <w:rsid w:val="00E32FD4"/>
    <w:rsid w:val="00E33442"/>
    <w:rsid w:val="00E33460"/>
    <w:rsid w:val="00E33770"/>
    <w:rsid w:val="00E3390C"/>
    <w:rsid w:val="00E339D1"/>
    <w:rsid w:val="00E33C5B"/>
    <w:rsid w:val="00E3418A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D1A"/>
    <w:rsid w:val="00E36EF2"/>
    <w:rsid w:val="00E37156"/>
    <w:rsid w:val="00E375F1"/>
    <w:rsid w:val="00E377E6"/>
    <w:rsid w:val="00E37DD6"/>
    <w:rsid w:val="00E37E08"/>
    <w:rsid w:val="00E37EA8"/>
    <w:rsid w:val="00E37EA9"/>
    <w:rsid w:val="00E37F35"/>
    <w:rsid w:val="00E40249"/>
    <w:rsid w:val="00E40391"/>
    <w:rsid w:val="00E40541"/>
    <w:rsid w:val="00E405CC"/>
    <w:rsid w:val="00E40601"/>
    <w:rsid w:val="00E40A81"/>
    <w:rsid w:val="00E40BA2"/>
    <w:rsid w:val="00E40CFC"/>
    <w:rsid w:val="00E40F71"/>
    <w:rsid w:val="00E40FA1"/>
    <w:rsid w:val="00E410B7"/>
    <w:rsid w:val="00E41202"/>
    <w:rsid w:val="00E413F6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2D41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64B"/>
    <w:rsid w:val="00E44D15"/>
    <w:rsid w:val="00E4565E"/>
    <w:rsid w:val="00E45675"/>
    <w:rsid w:val="00E45714"/>
    <w:rsid w:val="00E45796"/>
    <w:rsid w:val="00E45C36"/>
    <w:rsid w:val="00E46032"/>
    <w:rsid w:val="00E4615E"/>
    <w:rsid w:val="00E46500"/>
    <w:rsid w:val="00E4665E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9AC"/>
    <w:rsid w:val="00E50CA8"/>
    <w:rsid w:val="00E50DE7"/>
    <w:rsid w:val="00E51169"/>
    <w:rsid w:val="00E51A0F"/>
    <w:rsid w:val="00E51AB3"/>
    <w:rsid w:val="00E51D42"/>
    <w:rsid w:val="00E51D8E"/>
    <w:rsid w:val="00E51E2A"/>
    <w:rsid w:val="00E521D3"/>
    <w:rsid w:val="00E5246B"/>
    <w:rsid w:val="00E524CA"/>
    <w:rsid w:val="00E52EDD"/>
    <w:rsid w:val="00E53115"/>
    <w:rsid w:val="00E53139"/>
    <w:rsid w:val="00E53217"/>
    <w:rsid w:val="00E533B4"/>
    <w:rsid w:val="00E53403"/>
    <w:rsid w:val="00E5354D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5FB"/>
    <w:rsid w:val="00E566FE"/>
    <w:rsid w:val="00E56928"/>
    <w:rsid w:val="00E56ABC"/>
    <w:rsid w:val="00E56AFC"/>
    <w:rsid w:val="00E573CD"/>
    <w:rsid w:val="00E5760B"/>
    <w:rsid w:val="00E57A13"/>
    <w:rsid w:val="00E57AD8"/>
    <w:rsid w:val="00E57E32"/>
    <w:rsid w:val="00E57FEA"/>
    <w:rsid w:val="00E60066"/>
    <w:rsid w:val="00E6006D"/>
    <w:rsid w:val="00E6009A"/>
    <w:rsid w:val="00E601B2"/>
    <w:rsid w:val="00E601E4"/>
    <w:rsid w:val="00E60752"/>
    <w:rsid w:val="00E60859"/>
    <w:rsid w:val="00E60864"/>
    <w:rsid w:val="00E60966"/>
    <w:rsid w:val="00E60A4C"/>
    <w:rsid w:val="00E60CCB"/>
    <w:rsid w:val="00E60D30"/>
    <w:rsid w:val="00E61011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290"/>
    <w:rsid w:val="00E6252C"/>
    <w:rsid w:val="00E625C1"/>
    <w:rsid w:val="00E6268A"/>
    <w:rsid w:val="00E626A1"/>
    <w:rsid w:val="00E626C0"/>
    <w:rsid w:val="00E6270D"/>
    <w:rsid w:val="00E62993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B5A"/>
    <w:rsid w:val="00E64C30"/>
    <w:rsid w:val="00E64E25"/>
    <w:rsid w:val="00E64FFF"/>
    <w:rsid w:val="00E651CF"/>
    <w:rsid w:val="00E65355"/>
    <w:rsid w:val="00E65909"/>
    <w:rsid w:val="00E659C7"/>
    <w:rsid w:val="00E65AA2"/>
    <w:rsid w:val="00E65ADA"/>
    <w:rsid w:val="00E65BFC"/>
    <w:rsid w:val="00E65E56"/>
    <w:rsid w:val="00E65F27"/>
    <w:rsid w:val="00E66067"/>
    <w:rsid w:val="00E6615E"/>
    <w:rsid w:val="00E6625D"/>
    <w:rsid w:val="00E6638E"/>
    <w:rsid w:val="00E66665"/>
    <w:rsid w:val="00E66A78"/>
    <w:rsid w:val="00E67124"/>
    <w:rsid w:val="00E67212"/>
    <w:rsid w:val="00E67347"/>
    <w:rsid w:val="00E67578"/>
    <w:rsid w:val="00E678A1"/>
    <w:rsid w:val="00E702CF"/>
    <w:rsid w:val="00E702EC"/>
    <w:rsid w:val="00E70661"/>
    <w:rsid w:val="00E7092A"/>
    <w:rsid w:val="00E70F9A"/>
    <w:rsid w:val="00E71401"/>
    <w:rsid w:val="00E7169B"/>
    <w:rsid w:val="00E716B7"/>
    <w:rsid w:val="00E717F3"/>
    <w:rsid w:val="00E71A26"/>
    <w:rsid w:val="00E71A7A"/>
    <w:rsid w:val="00E71E2D"/>
    <w:rsid w:val="00E71E6C"/>
    <w:rsid w:val="00E71F37"/>
    <w:rsid w:val="00E72145"/>
    <w:rsid w:val="00E72299"/>
    <w:rsid w:val="00E72360"/>
    <w:rsid w:val="00E72555"/>
    <w:rsid w:val="00E72611"/>
    <w:rsid w:val="00E72694"/>
    <w:rsid w:val="00E7271F"/>
    <w:rsid w:val="00E727F2"/>
    <w:rsid w:val="00E7281B"/>
    <w:rsid w:val="00E728B0"/>
    <w:rsid w:val="00E729EF"/>
    <w:rsid w:val="00E72A00"/>
    <w:rsid w:val="00E72FE2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7AE"/>
    <w:rsid w:val="00E74800"/>
    <w:rsid w:val="00E74875"/>
    <w:rsid w:val="00E7495E"/>
    <w:rsid w:val="00E74BCA"/>
    <w:rsid w:val="00E74BF4"/>
    <w:rsid w:val="00E74CDF"/>
    <w:rsid w:val="00E7535C"/>
    <w:rsid w:val="00E75535"/>
    <w:rsid w:val="00E7569F"/>
    <w:rsid w:val="00E7588D"/>
    <w:rsid w:val="00E75A90"/>
    <w:rsid w:val="00E75B46"/>
    <w:rsid w:val="00E75E4C"/>
    <w:rsid w:val="00E75F24"/>
    <w:rsid w:val="00E75F49"/>
    <w:rsid w:val="00E76096"/>
    <w:rsid w:val="00E765A9"/>
    <w:rsid w:val="00E7667E"/>
    <w:rsid w:val="00E76B87"/>
    <w:rsid w:val="00E76D2B"/>
    <w:rsid w:val="00E76F7E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180"/>
    <w:rsid w:val="00E80367"/>
    <w:rsid w:val="00E80378"/>
    <w:rsid w:val="00E80549"/>
    <w:rsid w:val="00E808C6"/>
    <w:rsid w:val="00E8099F"/>
    <w:rsid w:val="00E80C3B"/>
    <w:rsid w:val="00E80F11"/>
    <w:rsid w:val="00E80FDD"/>
    <w:rsid w:val="00E812A7"/>
    <w:rsid w:val="00E8130B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A66"/>
    <w:rsid w:val="00E82B02"/>
    <w:rsid w:val="00E82D12"/>
    <w:rsid w:val="00E82DE6"/>
    <w:rsid w:val="00E82FD9"/>
    <w:rsid w:val="00E8300C"/>
    <w:rsid w:val="00E834BE"/>
    <w:rsid w:val="00E836BB"/>
    <w:rsid w:val="00E83785"/>
    <w:rsid w:val="00E837EA"/>
    <w:rsid w:val="00E839F1"/>
    <w:rsid w:val="00E83AA2"/>
    <w:rsid w:val="00E83B62"/>
    <w:rsid w:val="00E83BDC"/>
    <w:rsid w:val="00E83DF0"/>
    <w:rsid w:val="00E83FE9"/>
    <w:rsid w:val="00E840C8"/>
    <w:rsid w:val="00E84131"/>
    <w:rsid w:val="00E84387"/>
    <w:rsid w:val="00E844AD"/>
    <w:rsid w:val="00E8462D"/>
    <w:rsid w:val="00E84731"/>
    <w:rsid w:val="00E84B87"/>
    <w:rsid w:val="00E84DE7"/>
    <w:rsid w:val="00E84F09"/>
    <w:rsid w:val="00E84F78"/>
    <w:rsid w:val="00E85098"/>
    <w:rsid w:val="00E85529"/>
    <w:rsid w:val="00E85640"/>
    <w:rsid w:val="00E85959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A46"/>
    <w:rsid w:val="00E87D22"/>
    <w:rsid w:val="00E87E3A"/>
    <w:rsid w:val="00E90166"/>
    <w:rsid w:val="00E90911"/>
    <w:rsid w:val="00E90A65"/>
    <w:rsid w:val="00E90CF4"/>
    <w:rsid w:val="00E90DEA"/>
    <w:rsid w:val="00E90E94"/>
    <w:rsid w:val="00E91361"/>
    <w:rsid w:val="00E91AAD"/>
    <w:rsid w:val="00E91B81"/>
    <w:rsid w:val="00E91F11"/>
    <w:rsid w:val="00E92091"/>
    <w:rsid w:val="00E925D6"/>
    <w:rsid w:val="00E927E2"/>
    <w:rsid w:val="00E928F7"/>
    <w:rsid w:val="00E92A59"/>
    <w:rsid w:val="00E92C7F"/>
    <w:rsid w:val="00E931DC"/>
    <w:rsid w:val="00E93678"/>
    <w:rsid w:val="00E93715"/>
    <w:rsid w:val="00E93B7F"/>
    <w:rsid w:val="00E93D60"/>
    <w:rsid w:val="00E94015"/>
    <w:rsid w:val="00E942F2"/>
    <w:rsid w:val="00E94301"/>
    <w:rsid w:val="00E9444B"/>
    <w:rsid w:val="00E944E7"/>
    <w:rsid w:val="00E9481B"/>
    <w:rsid w:val="00E94D42"/>
    <w:rsid w:val="00E94EC4"/>
    <w:rsid w:val="00E95279"/>
    <w:rsid w:val="00E95381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EE5"/>
    <w:rsid w:val="00E95FA5"/>
    <w:rsid w:val="00E96074"/>
    <w:rsid w:val="00E960B6"/>
    <w:rsid w:val="00E96129"/>
    <w:rsid w:val="00E9647D"/>
    <w:rsid w:val="00E964C4"/>
    <w:rsid w:val="00E964EB"/>
    <w:rsid w:val="00E966A9"/>
    <w:rsid w:val="00E966AC"/>
    <w:rsid w:val="00E966F9"/>
    <w:rsid w:val="00E96923"/>
    <w:rsid w:val="00E96AE1"/>
    <w:rsid w:val="00E96C01"/>
    <w:rsid w:val="00E96C28"/>
    <w:rsid w:val="00E96E96"/>
    <w:rsid w:val="00E96F04"/>
    <w:rsid w:val="00E96F3B"/>
    <w:rsid w:val="00E9717B"/>
    <w:rsid w:val="00E97275"/>
    <w:rsid w:val="00E97998"/>
    <w:rsid w:val="00E979BC"/>
    <w:rsid w:val="00E97AD3"/>
    <w:rsid w:val="00E97D8B"/>
    <w:rsid w:val="00EA01B7"/>
    <w:rsid w:val="00EA01C6"/>
    <w:rsid w:val="00EA01D9"/>
    <w:rsid w:val="00EA0782"/>
    <w:rsid w:val="00EA0947"/>
    <w:rsid w:val="00EA0AED"/>
    <w:rsid w:val="00EA0B2A"/>
    <w:rsid w:val="00EA0C4C"/>
    <w:rsid w:val="00EA0F48"/>
    <w:rsid w:val="00EA0F6F"/>
    <w:rsid w:val="00EA1046"/>
    <w:rsid w:val="00EA127B"/>
    <w:rsid w:val="00EA129E"/>
    <w:rsid w:val="00EA15A1"/>
    <w:rsid w:val="00EA161F"/>
    <w:rsid w:val="00EA1857"/>
    <w:rsid w:val="00EA214E"/>
    <w:rsid w:val="00EA2211"/>
    <w:rsid w:val="00EA229B"/>
    <w:rsid w:val="00EA23ED"/>
    <w:rsid w:val="00EA258B"/>
    <w:rsid w:val="00EA26F6"/>
    <w:rsid w:val="00EA2BAD"/>
    <w:rsid w:val="00EA2F6D"/>
    <w:rsid w:val="00EA319F"/>
    <w:rsid w:val="00EA32BD"/>
    <w:rsid w:val="00EA3990"/>
    <w:rsid w:val="00EA3EE4"/>
    <w:rsid w:val="00EA3EF9"/>
    <w:rsid w:val="00EA40C4"/>
    <w:rsid w:val="00EA42F2"/>
    <w:rsid w:val="00EA43E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6AD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CAD"/>
    <w:rsid w:val="00EA6D28"/>
    <w:rsid w:val="00EA6E4B"/>
    <w:rsid w:val="00EA734C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CE9"/>
    <w:rsid w:val="00EB0FA0"/>
    <w:rsid w:val="00EB11EC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3F1E"/>
    <w:rsid w:val="00EB4002"/>
    <w:rsid w:val="00EB41E7"/>
    <w:rsid w:val="00EB435E"/>
    <w:rsid w:val="00EB44E9"/>
    <w:rsid w:val="00EB4573"/>
    <w:rsid w:val="00EB4805"/>
    <w:rsid w:val="00EB4A43"/>
    <w:rsid w:val="00EB4AE5"/>
    <w:rsid w:val="00EB4B4F"/>
    <w:rsid w:val="00EB4C75"/>
    <w:rsid w:val="00EB4F5C"/>
    <w:rsid w:val="00EB50A8"/>
    <w:rsid w:val="00EB5160"/>
    <w:rsid w:val="00EB5181"/>
    <w:rsid w:val="00EB518D"/>
    <w:rsid w:val="00EB5561"/>
    <w:rsid w:val="00EB563B"/>
    <w:rsid w:val="00EB60A7"/>
    <w:rsid w:val="00EB65AD"/>
    <w:rsid w:val="00EB65B8"/>
    <w:rsid w:val="00EB682A"/>
    <w:rsid w:val="00EB71D7"/>
    <w:rsid w:val="00EB72D3"/>
    <w:rsid w:val="00EB73B1"/>
    <w:rsid w:val="00EB75FC"/>
    <w:rsid w:val="00EB761D"/>
    <w:rsid w:val="00EB7791"/>
    <w:rsid w:val="00EB77C4"/>
    <w:rsid w:val="00EB78A2"/>
    <w:rsid w:val="00EB7FF9"/>
    <w:rsid w:val="00EC0498"/>
    <w:rsid w:val="00EC04D7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2289"/>
    <w:rsid w:val="00EC241E"/>
    <w:rsid w:val="00EC2993"/>
    <w:rsid w:val="00EC300E"/>
    <w:rsid w:val="00EC3151"/>
    <w:rsid w:val="00EC3233"/>
    <w:rsid w:val="00EC3235"/>
    <w:rsid w:val="00EC3604"/>
    <w:rsid w:val="00EC363E"/>
    <w:rsid w:val="00EC36C2"/>
    <w:rsid w:val="00EC372D"/>
    <w:rsid w:val="00EC3DD6"/>
    <w:rsid w:val="00EC3E5E"/>
    <w:rsid w:val="00EC412E"/>
    <w:rsid w:val="00EC41BB"/>
    <w:rsid w:val="00EC46AC"/>
    <w:rsid w:val="00EC4943"/>
    <w:rsid w:val="00EC4D38"/>
    <w:rsid w:val="00EC4F58"/>
    <w:rsid w:val="00EC5288"/>
    <w:rsid w:val="00EC52E4"/>
    <w:rsid w:val="00EC56A9"/>
    <w:rsid w:val="00EC5878"/>
    <w:rsid w:val="00EC5929"/>
    <w:rsid w:val="00EC627A"/>
    <w:rsid w:val="00EC644D"/>
    <w:rsid w:val="00EC648D"/>
    <w:rsid w:val="00EC66CF"/>
    <w:rsid w:val="00EC6837"/>
    <w:rsid w:val="00EC6929"/>
    <w:rsid w:val="00EC6CC0"/>
    <w:rsid w:val="00EC6DA8"/>
    <w:rsid w:val="00EC6E61"/>
    <w:rsid w:val="00EC707D"/>
    <w:rsid w:val="00EC71F3"/>
    <w:rsid w:val="00EC7466"/>
    <w:rsid w:val="00EC77B5"/>
    <w:rsid w:val="00EC786F"/>
    <w:rsid w:val="00EC79AF"/>
    <w:rsid w:val="00EC79EA"/>
    <w:rsid w:val="00EC7A4D"/>
    <w:rsid w:val="00EC7CFD"/>
    <w:rsid w:val="00EC7D4B"/>
    <w:rsid w:val="00EC7E72"/>
    <w:rsid w:val="00ED008F"/>
    <w:rsid w:val="00ED00A5"/>
    <w:rsid w:val="00ED017B"/>
    <w:rsid w:val="00ED029B"/>
    <w:rsid w:val="00ED0338"/>
    <w:rsid w:val="00ED04E2"/>
    <w:rsid w:val="00ED05E1"/>
    <w:rsid w:val="00ED08BC"/>
    <w:rsid w:val="00ED0B00"/>
    <w:rsid w:val="00ED0BD5"/>
    <w:rsid w:val="00ED0D50"/>
    <w:rsid w:val="00ED0E59"/>
    <w:rsid w:val="00ED0FFC"/>
    <w:rsid w:val="00ED10FB"/>
    <w:rsid w:val="00ED141F"/>
    <w:rsid w:val="00ED1BC3"/>
    <w:rsid w:val="00ED1EF2"/>
    <w:rsid w:val="00ED2107"/>
    <w:rsid w:val="00ED229F"/>
    <w:rsid w:val="00ED24D8"/>
    <w:rsid w:val="00ED2694"/>
    <w:rsid w:val="00ED27EF"/>
    <w:rsid w:val="00ED2CF7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BB6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346"/>
    <w:rsid w:val="00ED7404"/>
    <w:rsid w:val="00ED74C7"/>
    <w:rsid w:val="00ED752B"/>
    <w:rsid w:val="00ED7567"/>
    <w:rsid w:val="00ED75D1"/>
    <w:rsid w:val="00ED780F"/>
    <w:rsid w:val="00ED79B5"/>
    <w:rsid w:val="00ED7E3F"/>
    <w:rsid w:val="00ED7E95"/>
    <w:rsid w:val="00ED7EA7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C8C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C36"/>
    <w:rsid w:val="00EE2FCE"/>
    <w:rsid w:val="00EE30F3"/>
    <w:rsid w:val="00EE313E"/>
    <w:rsid w:val="00EE31AF"/>
    <w:rsid w:val="00EE324D"/>
    <w:rsid w:val="00EE342F"/>
    <w:rsid w:val="00EE351E"/>
    <w:rsid w:val="00EE3549"/>
    <w:rsid w:val="00EE3A16"/>
    <w:rsid w:val="00EE3B83"/>
    <w:rsid w:val="00EE3BE1"/>
    <w:rsid w:val="00EE3CD6"/>
    <w:rsid w:val="00EE42DD"/>
    <w:rsid w:val="00EE43D6"/>
    <w:rsid w:val="00EE44E3"/>
    <w:rsid w:val="00EE46A7"/>
    <w:rsid w:val="00EE487F"/>
    <w:rsid w:val="00EE49F1"/>
    <w:rsid w:val="00EE4ADD"/>
    <w:rsid w:val="00EE4B1A"/>
    <w:rsid w:val="00EE4B35"/>
    <w:rsid w:val="00EE5048"/>
    <w:rsid w:val="00EE5252"/>
    <w:rsid w:val="00EE5290"/>
    <w:rsid w:val="00EE53FE"/>
    <w:rsid w:val="00EE5658"/>
    <w:rsid w:val="00EE593E"/>
    <w:rsid w:val="00EE5C43"/>
    <w:rsid w:val="00EE5DB6"/>
    <w:rsid w:val="00EE5E28"/>
    <w:rsid w:val="00EE60CA"/>
    <w:rsid w:val="00EE62F9"/>
    <w:rsid w:val="00EE6486"/>
    <w:rsid w:val="00EE66C0"/>
    <w:rsid w:val="00EE6809"/>
    <w:rsid w:val="00EE682F"/>
    <w:rsid w:val="00EE6E46"/>
    <w:rsid w:val="00EE7289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1B8"/>
    <w:rsid w:val="00EF0362"/>
    <w:rsid w:val="00EF06E6"/>
    <w:rsid w:val="00EF0A15"/>
    <w:rsid w:val="00EF0AA1"/>
    <w:rsid w:val="00EF0B7F"/>
    <w:rsid w:val="00EF0F62"/>
    <w:rsid w:val="00EF114F"/>
    <w:rsid w:val="00EF1F4E"/>
    <w:rsid w:val="00EF20C6"/>
    <w:rsid w:val="00EF215A"/>
    <w:rsid w:val="00EF2369"/>
    <w:rsid w:val="00EF2533"/>
    <w:rsid w:val="00EF2613"/>
    <w:rsid w:val="00EF291A"/>
    <w:rsid w:val="00EF294F"/>
    <w:rsid w:val="00EF2B76"/>
    <w:rsid w:val="00EF2F8A"/>
    <w:rsid w:val="00EF3109"/>
    <w:rsid w:val="00EF35B2"/>
    <w:rsid w:val="00EF3679"/>
    <w:rsid w:val="00EF3911"/>
    <w:rsid w:val="00EF3B37"/>
    <w:rsid w:val="00EF3B71"/>
    <w:rsid w:val="00EF3B79"/>
    <w:rsid w:val="00EF3DC3"/>
    <w:rsid w:val="00EF40CF"/>
    <w:rsid w:val="00EF416F"/>
    <w:rsid w:val="00EF42A0"/>
    <w:rsid w:val="00EF44F5"/>
    <w:rsid w:val="00EF4646"/>
    <w:rsid w:val="00EF4773"/>
    <w:rsid w:val="00EF4947"/>
    <w:rsid w:val="00EF4CC6"/>
    <w:rsid w:val="00EF4E61"/>
    <w:rsid w:val="00EF51FE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6DD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1F6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CEE"/>
    <w:rsid w:val="00F01DB0"/>
    <w:rsid w:val="00F020E1"/>
    <w:rsid w:val="00F02128"/>
    <w:rsid w:val="00F021C3"/>
    <w:rsid w:val="00F022DF"/>
    <w:rsid w:val="00F0233B"/>
    <w:rsid w:val="00F023A6"/>
    <w:rsid w:val="00F02875"/>
    <w:rsid w:val="00F029A0"/>
    <w:rsid w:val="00F02B04"/>
    <w:rsid w:val="00F02B9B"/>
    <w:rsid w:val="00F02C29"/>
    <w:rsid w:val="00F02D46"/>
    <w:rsid w:val="00F02EEE"/>
    <w:rsid w:val="00F03162"/>
    <w:rsid w:val="00F032F9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5F"/>
    <w:rsid w:val="00F04B78"/>
    <w:rsid w:val="00F04E03"/>
    <w:rsid w:val="00F04E59"/>
    <w:rsid w:val="00F051CD"/>
    <w:rsid w:val="00F05401"/>
    <w:rsid w:val="00F0542B"/>
    <w:rsid w:val="00F057BE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DA6"/>
    <w:rsid w:val="00F06DFB"/>
    <w:rsid w:val="00F06FC8"/>
    <w:rsid w:val="00F07191"/>
    <w:rsid w:val="00F07571"/>
    <w:rsid w:val="00F076B4"/>
    <w:rsid w:val="00F07AD4"/>
    <w:rsid w:val="00F07BD5"/>
    <w:rsid w:val="00F10430"/>
    <w:rsid w:val="00F10ACF"/>
    <w:rsid w:val="00F10D3F"/>
    <w:rsid w:val="00F10F35"/>
    <w:rsid w:val="00F111D0"/>
    <w:rsid w:val="00F112F8"/>
    <w:rsid w:val="00F1137A"/>
    <w:rsid w:val="00F114C2"/>
    <w:rsid w:val="00F11727"/>
    <w:rsid w:val="00F117F5"/>
    <w:rsid w:val="00F11801"/>
    <w:rsid w:val="00F119DF"/>
    <w:rsid w:val="00F119E5"/>
    <w:rsid w:val="00F11A41"/>
    <w:rsid w:val="00F11A94"/>
    <w:rsid w:val="00F11BF5"/>
    <w:rsid w:val="00F11C72"/>
    <w:rsid w:val="00F11E90"/>
    <w:rsid w:val="00F11F41"/>
    <w:rsid w:val="00F1201E"/>
    <w:rsid w:val="00F121D7"/>
    <w:rsid w:val="00F121E5"/>
    <w:rsid w:val="00F126E4"/>
    <w:rsid w:val="00F127A9"/>
    <w:rsid w:val="00F12AF6"/>
    <w:rsid w:val="00F12E1F"/>
    <w:rsid w:val="00F130C8"/>
    <w:rsid w:val="00F1312C"/>
    <w:rsid w:val="00F1324B"/>
    <w:rsid w:val="00F1363F"/>
    <w:rsid w:val="00F137F0"/>
    <w:rsid w:val="00F13A18"/>
    <w:rsid w:val="00F13A51"/>
    <w:rsid w:val="00F13BC0"/>
    <w:rsid w:val="00F13E66"/>
    <w:rsid w:val="00F14003"/>
    <w:rsid w:val="00F1401C"/>
    <w:rsid w:val="00F144DD"/>
    <w:rsid w:val="00F14906"/>
    <w:rsid w:val="00F14999"/>
    <w:rsid w:val="00F14E75"/>
    <w:rsid w:val="00F1511C"/>
    <w:rsid w:val="00F151BB"/>
    <w:rsid w:val="00F15451"/>
    <w:rsid w:val="00F15872"/>
    <w:rsid w:val="00F15A4E"/>
    <w:rsid w:val="00F15DCF"/>
    <w:rsid w:val="00F15FE6"/>
    <w:rsid w:val="00F16395"/>
    <w:rsid w:val="00F16872"/>
    <w:rsid w:val="00F16969"/>
    <w:rsid w:val="00F16A05"/>
    <w:rsid w:val="00F16A22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0E"/>
    <w:rsid w:val="00F17C62"/>
    <w:rsid w:val="00F17CFA"/>
    <w:rsid w:val="00F17DCC"/>
    <w:rsid w:val="00F2000C"/>
    <w:rsid w:val="00F20091"/>
    <w:rsid w:val="00F2029E"/>
    <w:rsid w:val="00F20548"/>
    <w:rsid w:val="00F209F2"/>
    <w:rsid w:val="00F20ABA"/>
    <w:rsid w:val="00F20B0B"/>
    <w:rsid w:val="00F20B18"/>
    <w:rsid w:val="00F20FC9"/>
    <w:rsid w:val="00F2116A"/>
    <w:rsid w:val="00F211E8"/>
    <w:rsid w:val="00F21233"/>
    <w:rsid w:val="00F2148D"/>
    <w:rsid w:val="00F21807"/>
    <w:rsid w:val="00F21BB6"/>
    <w:rsid w:val="00F21C5C"/>
    <w:rsid w:val="00F21CAF"/>
    <w:rsid w:val="00F21D8A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2C76"/>
    <w:rsid w:val="00F2302A"/>
    <w:rsid w:val="00F2322C"/>
    <w:rsid w:val="00F2327A"/>
    <w:rsid w:val="00F235B6"/>
    <w:rsid w:val="00F23600"/>
    <w:rsid w:val="00F23756"/>
    <w:rsid w:val="00F23786"/>
    <w:rsid w:val="00F239B5"/>
    <w:rsid w:val="00F239C4"/>
    <w:rsid w:val="00F239CD"/>
    <w:rsid w:val="00F23C2E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73F"/>
    <w:rsid w:val="00F25A64"/>
    <w:rsid w:val="00F25B55"/>
    <w:rsid w:val="00F25BE4"/>
    <w:rsid w:val="00F25CC6"/>
    <w:rsid w:val="00F25E08"/>
    <w:rsid w:val="00F25EAE"/>
    <w:rsid w:val="00F26049"/>
    <w:rsid w:val="00F2640F"/>
    <w:rsid w:val="00F264CC"/>
    <w:rsid w:val="00F26693"/>
    <w:rsid w:val="00F2698D"/>
    <w:rsid w:val="00F26B3B"/>
    <w:rsid w:val="00F26D00"/>
    <w:rsid w:val="00F26D72"/>
    <w:rsid w:val="00F27130"/>
    <w:rsid w:val="00F2752B"/>
    <w:rsid w:val="00F277BD"/>
    <w:rsid w:val="00F27970"/>
    <w:rsid w:val="00F27F08"/>
    <w:rsid w:val="00F300C2"/>
    <w:rsid w:val="00F300FA"/>
    <w:rsid w:val="00F30416"/>
    <w:rsid w:val="00F3052C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26"/>
    <w:rsid w:val="00F31542"/>
    <w:rsid w:val="00F316E7"/>
    <w:rsid w:val="00F318B0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770"/>
    <w:rsid w:val="00F32D42"/>
    <w:rsid w:val="00F32E4A"/>
    <w:rsid w:val="00F32E98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6C22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4E7"/>
    <w:rsid w:val="00F4250B"/>
    <w:rsid w:val="00F425DC"/>
    <w:rsid w:val="00F42637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3EFE"/>
    <w:rsid w:val="00F443D8"/>
    <w:rsid w:val="00F44405"/>
    <w:rsid w:val="00F4451E"/>
    <w:rsid w:val="00F44537"/>
    <w:rsid w:val="00F4454D"/>
    <w:rsid w:val="00F44572"/>
    <w:rsid w:val="00F44ADD"/>
    <w:rsid w:val="00F44B95"/>
    <w:rsid w:val="00F45303"/>
    <w:rsid w:val="00F456BB"/>
    <w:rsid w:val="00F457A0"/>
    <w:rsid w:val="00F45AB7"/>
    <w:rsid w:val="00F45B2C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39D"/>
    <w:rsid w:val="00F47411"/>
    <w:rsid w:val="00F47480"/>
    <w:rsid w:val="00F4749E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406"/>
    <w:rsid w:val="00F506E0"/>
    <w:rsid w:val="00F506E7"/>
    <w:rsid w:val="00F507BD"/>
    <w:rsid w:val="00F50FB5"/>
    <w:rsid w:val="00F5119C"/>
    <w:rsid w:val="00F512FD"/>
    <w:rsid w:val="00F51496"/>
    <w:rsid w:val="00F514BD"/>
    <w:rsid w:val="00F51540"/>
    <w:rsid w:val="00F51544"/>
    <w:rsid w:val="00F516F4"/>
    <w:rsid w:val="00F5178C"/>
    <w:rsid w:val="00F519E7"/>
    <w:rsid w:val="00F51B50"/>
    <w:rsid w:val="00F51F87"/>
    <w:rsid w:val="00F520CA"/>
    <w:rsid w:val="00F5234D"/>
    <w:rsid w:val="00F5237E"/>
    <w:rsid w:val="00F52495"/>
    <w:rsid w:val="00F52546"/>
    <w:rsid w:val="00F52683"/>
    <w:rsid w:val="00F5285D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29"/>
    <w:rsid w:val="00F53EA8"/>
    <w:rsid w:val="00F54363"/>
    <w:rsid w:val="00F54416"/>
    <w:rsid w:val="00F54887"/>
    <w:rsid w:val="00F54A37"/>
    <w:rsid w:val="00F54A53"/>
    <w:rsid w:val="00F54B23"/>
    <w:rsid w:val="00F54B98"/>
    <w:rsid w:val="00F54EDE"/>
    <w:rsid w:val="00F5591A"/>
    <w:rsid w:val="00F55A55"/>
    <w:rsid w:val="00F55B0E"/>
    <w:rsid w:val="00F55B28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CC7"/>
    <w:rsid w:val="00F57D7F"/>
    <w:rsid w:val="00F57E1D"/>
    <w:rsid w:val="00F57FBB"/>
    <w:rsid w:val="00F60273"/>
    <w:rsid w:val="00F60634"/>
    <w:rsid w:val="00F60756"/>
    <w:rsid w:val="00F60F18"/>
    <w:rsid w:val="00F60F9A"/>
    <w:rsid w:val="00F610E8"/>
    <w:rsid w:val="00F6124E"/>
    <w:rsid w:val="00F614EF"/>
    <w:rsid w:val="00F61871"/>
    <w:rsid w:val="00F61CCD"/>
    <w:rsid w:val="00F61EEA"/>
    <w:rsid w:val="00F61EEE"/>
    <w:rsid w:val="00F620C9"/>
    <w:rsid w:val="00F621F7"/>
    <w:rsid w:val="00F62250"/>
    <w:rsid w:val="00F6243D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1F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E51"/>
    <w:rsid w:val="00F65F19"/>
    <w:rsid w:val="00F65F91"/>
    <w:rsid w:val="00F6606A"/>
    <w:rsid w:val="00F660EC"/>
    <w:rsid w:val="00F66359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D84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1600"/>
    <w:rsid w:val="00F72276"/>
    <w:rsid w:val="00F72A4E"/>
    <w:rsid w:val="00F72C41"/>
    <w:rsid w:val="00F72D38"/>
    <w:rsid w:val="00F72F8B"/>
    <w:rsid w:val="00F7300E"/>
    <w:rsid w:val="00F7326A"/>
    <w:rsid w:val="00F735FA"/>
    <w:rsid w:val="00F73A32"/>
    <w:rsid w:val="00F73AA9"/>
    <w:rsid w:val="00F73AAC"/>
    <w:rsid w:val="00F73B4F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CA2"/>
    <w:rsid w:val="00F74DA6"/>
    <w:rsid w:val="00F74F26"/>
    <w:rsid w:val="00F751AF"/>
    <w:rsid w:val="00F7546B"/>
    <w:rsid w:val="00F755C9"/>
    <w:rsid w:val="00F756E5"/>
    <w:rsid w:val="00F75B41"/>
    <w:rsid w:val="00F75B61"/>
    <w:rsid w:val="00F75C86"/>
    <w:rsid w:val="00F75CA3"/>
    <w:rsid w:val="00F75E0A"/>
    <w:rsid w:val="00F75EA2"/>
    <w:rsid w:val="00F763AC"/>
    <w:rsid w:val="00F76543"/>
    <w:rsid w:val="00F7671C"/>
    <w:rsid w:val="00F7680B"/>
    <w:rsid w:val="00F76981"/>
    <w:rsid w:val="00F76CC1"/>
    <w:rsid w:val="00F77040"/>
    <w:rsid w:val="00F7741F"/>
    <w:rsid w:val="00F7753A"/>
    <w:rsid w:val="00F775CC"/>
    <w:rsid w:val="00F7761F"/>
    <w:rsid w:val="00F77664"/>
    <w:rsid w:val="00F77A54"/>
    <w:rsid w:val="00F77FA6"/>
    <w:rsid w:val="00F77FD5"/>
    <w:rsid w:val="00F80000"/>
    <w:rsid w:val="00F8006C"/>
    <w:rsid w:val="00F8009B"/>
    <w:rsid w:val="00F80160"/>
    <w:rsid w:val="00F8055C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4C7"/>
    <w:rsid w:val="00F8282A"/>
    <w:rsid w:val="00F82969"/>
    <w:rsid w:val="00F829DD"/>
    <w:rsid w:val="00F82A65"/>
    <w:rsid w:val="00F82A91"/>
    <w:rsid w:val="00F82B93"/>
    <w:rsid w:val="00F82C16"/>
    <w:rsid w:val="00F82DA0"/>
    <w:rsid w:val="00F82EE9"/>
    <w:rsid w:val="00F82F89"/>
    <w:rsid w:val="00F8304D"/>
    <w:rsid w:val="00F83322"/>
    <w:rsid w:val="00F8359E"/>
    <w:rsid w:val="00F839EA"/>
    <w:rsid w:val="00F83B0A"/>
    <w:rsid w:val="00F83CD6"/>
    <w:rsid w:val="00F83DAE"/>
    <w:rsid w:val="00F83DC6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712"/>
    <w:rsid w:val="00F857FD"/>
    <w:rsid w:val="00F85954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5BE"/>
    <w:rsid w:val="00F86F94"/>
    <w:rsid w:val="00F8709B"/>
    <w:rsid w:val="00F87268"/>
    <w:rsid w:val="00F872E5"/>
    <w:rsid w:val="00F87367"/>
    <w:rsid w:val="00F874A8"/>
    <w:rsid w:val="00F8799B"/>
    <w:rsid w:val="00F87D1C"/>
    <w:rsid w:val="00F87E18"/>
    <w:rsid w:val="00F9011A"/>
    <w:rsid w:val="00F9027C"/>
    <w:rsid w:val="00F9092F"/>
    <w:rsid w:val="00F90D18"/>
    <w:rsid w:val="00F90E4A"/>
    <w:rsid w:val="00F91159"/>
    <w:rsid w:val="00F912E5"/>
    <w:rsid w:val="00F91388"/>
    <w:rsid w:val="00F91404"/>
    <w:rsid w:val="00F91681"/>
    <w:rsid w:val="00F91924"/>
    <w:rsid w:val="00F91A47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2F95"/>
    <w:rsid w:val="00F93083"/>
    <w:rsid w:val="00F9317F"/>
    <w:rsid w:val="00F934B2"/>
    <w:rsid w:val="00F93557"/>
    <w:rsid w:val="00F93812"/>
    <w:rsid w:val="00F9399B"/>
    <w:rsid w:val="00F93ADF"/>
    <w:rsid w:val="00F93EA0"/>
    <w:rsid w:val="00F940E5"/>
    <w:rsid w:val="00F9423F"/>
    <w:rsid w:val="00F94291"/>
    <w:rsid w:val="00F94417"/>
    <w:rsid w:val="00F945BE"/>
    <w:rsid w:val="00F9486F"/>
    <w:rsid w:val="00F949CC"/>
    <w:rsid w:val="00F94C42"/>
    <w:rsid w:val="00F94C82"/>
    <w:rsid w:val="00F951F7"/>
    <w:rsid w:val="00F95268"/>
    <w:rsid w:val="00F9536F"/>
    <w:rsid w:val="00F954B4"/>
    <w:rsid w:val="00F95596"/>
    <w:rsid w:val="00F956DE"/>
    <w:rsid w:val="00F95A3A"/>
    <w:rsid w:val="00F95AFA"/>
    <w:rsid w:val="00F95C05"/>
    <w:rsid w:val="00F95D9A"/>
    <w:rsid w:val="00F96194"/>
    <w:rsid w:val="00F96315"/>
    <w:rsid w:val="00F963D2"/>
    <w:rsid w:val="00F96AB4"/>
    <w:rsid w:val="00F96D47"/>
    <w:rsid w:val="00F96DBE"/>
    <w:rsid w:val="00F96E32"/>
    <w:rsid w:val="00F96F71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97F74"/>
    <w:rsid w:val="00FA0201"/>
    <w:rsid w:val="00FA031B"/>
    <w:rsid w:val="00FA063A"/>
    <w:rsid w:val="00FA0A54"/>
    <w:rsid w:val="00FA0E07"/>
    <w:rsid w:val="00FA1094"/>
    <w:rsid w:val="00FA1384"/>
    <w:rsid w:val="00FA16EC"/>
    <w:rsid w:val="00FA18E1"/>
    <w:rsid w:val="00FA1AF0"/>
    <w:rsid w:val="00FA1BDB"/>
    <w:rsid w:val="00FA1E52"/>
    <w:rsid w:val="00FA1F0F"/>
    <w:rsid w:val="00FA1F50"/>
    <w:rsid w:val="00FA1F87"/>
    <w:rsid w:val="00FA1FB3"/>
    <w:rsid w:val="00FA204B"/>
    <w:rsid w:val="00FA2082"/>
    <w:rsid w:val="00FA2274"/>
    <w:rsid w:val="00FA27AA"/>
    <w:rsid w:val="00FA288E"/>
    <w:rsid w:val="00FA2A3C"/>
    <w:rsid w:val="00FA2C1D"/>
    <w:rsid w:val="00FA2DBB"/>
    <w:rsid w:val="00FA2DC9"/>
    <w:rsid w:val="00FA311C"/>
    <w:rsid w:val="00FA31F7"/>
    <w:rsid w:val="00FA32DB"/>
    <w:rsid w:val="00FA36DA"/>
    <w:rsid w:val="00FA3AA5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B0"/>
    <w:rsid w:val="00FA6DC8"/>
    <w:rsid w:val="00FA6EFC"/>
    <w:rsid w:val="00FA6F9F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42"/>
    <w:rsid w:val="00FB108F"/>
    <w:rsid w:val="00FB109E"/>
    <w:rsid w:val="00FB1136"/>
    <w:rsid w:val="00FB115C"/>
    <w:rsid w:val="00FB1C26"/>
    <w:rsid w:val="00FB1EA2"/>
    <w:rsid w:val="00FB21B6"/>
    <w:rsid w:val="00FB226E"/>
    <w:rsid w:val="00FB2390"/>
    <w:rsid w:val="00FB23E9"/>
    <w:rsid w:val="00FB246A"/>
    <w:rsid w:val="00FB2497"/>
    <w:rsid w:val="00FB2684"/>
    <w:rsid w:val="00FB26AC"/>
    <w:rsid w:val="00FB2929"/>
    <w:rsid w:val="00FB293B"/>
    <w:rsid w:val="00FB2989"/>
    <w:rsid w:val="00FB29FA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88"/>
    <w:rsid w:val="00FB48CF"/>
    <w:rsid w:val="00FB4D3D"/>
    <w:rsid w:val="00FB4EB6"/>
    <w:rsid w:val="00FB5732"/>
    <w:rsid w:val="00FB57BF"/>
    <w:rsid w:val="00FB5ADA"/>
    <w:rsid w:val="00FB5BE7"/>
    <w:rsid w:val="00FB5CE3"/>
    <w:rsid w:val="00FB5E1D"/>
    <w:rsid w:val="00FB5F5E"/>
    <w:rsid w:val="00FB5F6F"/>
    <w:rsid w:val="00FB6367"/>
    <w:rsid w:val="00FB6913"/>
    <w:rsid w:val="00FB6A3B"/>
    <w:rsid w:val="00FB6C81"/>
    <w:rsid w:val="00FB6F91"/>
    <w:rsid w:val="00FB7299"/>
    <w:rsid w:val="00FB762A"/>
    <w:rsid w:val="00FB76CD"/>
    <w:rsid w:val="00FB7C34"/>
    <w:rsid w:val="00FB7E7B"/>
    <w:rsid w:val="00FC0078"/>
    <w:rsid w:val="00FC0215"/>
    <w:rsid w:val="00FC0454"/>
    <w:rsid w:val="00FC0522"/>
    <w:rsid w:val="00FC06DB"/>
    <w:rsid w:val="00FC0833"/>
    <w:rsid w:val="00FC0B9E"/>
    <w:rsid w:val="00FC0CBB"/>
    <w:rsid w:val="00FC0D6E"/>
    <w:rsid w:val="00FC0E7B"/>
    <w:rsid w:val="00FC109B"/>
    <w:rsid w:val="00FC1315"/>
    <w:rsid w:val="00FC1568"/>
    <w:rsid w:val="00FC1935"/>
    <w:rsid w:val="00FC1B8B"/>
    <w:rsid w:val="00FC21C5"/>
    <w:rsid w:val="00FC21E4"/>
    <w:rsid w:val="00FC2B65"/>
    <w:rsid w:val="00FC2C6A"/>
    <w:rsid w:val="00FC2C76"/>
    <w:rsid w:val="00FC3369"/>
    <w:rsid w:val="00FC339E"/>
    <w:rsid w:val="00FC3486"/>
    <w:rsid w:val="00FC3690"/>
    <w:rsid w:val="00FC391D"/>
    <w:rsid w:val="00FC39A6"/>
    <w:rsid w:val="00FC3A72"/>
    <w:rsid w:val="00FC3BE4"/>
    <w:rsid w:val="00FC3C93"/>
    <w:rsid w:val="00FC3CA0"/>
    <w:rsid w:val="00FC4280"/>
    <w:rsid w:val="00FC42C9"/>
    <w:rsid w:val="00FC42DF"/>
    <w:rsid w:val="00FC4393"/>
    <w:rsid w:val="00FC4942"/>
    <w:rsid w:val="00FC4E6F"/>
    <w:rsid w:val="00FC5087"/>
    <w:rsid w:val="00FC5088"/>
    <w:rsid w:val="00FC522C"/>
    <w:rsid w:val="00FC5257"/>
    <w:rsid w:val="00FC52A3"/>
    <w:rsid w:val="00FC52D8"/>
    <w:rsid w:val="00FC564A"/>
    <w:rsid w:val="00FC571B"/>
    <w:rsid w:val="00FC581A"/>
    <w:rsid w:val="00FC584A"/>
    <w:rsid w:val="00FC586C"/>
    <w:rsid w:val="00FC598E"/>
    <w:rsid w:val="00FC5CEC"/>
    <w:rsid w:val="00FC5F69"/>
    <w:rsid w:val="00FC626E"/>
    <w:rsid w:val="00FC636B"/>
    <w:rsid w:val="00FC6656"/>
    <w:rsid w:val="00FC66EE"/>
    <w:rsid w:val="00FC67BA"/>
    <w:rsid w:val="00FC689E"/>
    <w:rsid w:val="00FC69F0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D8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0B2"/>
    <w:rsid w:val="00FD04C1"/>
    <w:rsid w:val="00FD06BC"/>
    <w:rsid w:val="00FD06FA"/>
    <w:rsid w:val="00FD0ACB"/>
    <w:rsid w:val="00FD0B51"/>
    <w:rsid w:val="00FD1019"/>
    <w:rsid w:val="00FD1263"/>
    <w:rsid w:val="00FD12C4"/>
    <w:rsid w:val="00FD1369"/>
    <w:rsid w:val="00FD13DA"/>
    <w:rsid w:val="00FD13E8"/>
    <w:rsid w:val="00FD1532"/>
    <w:rsid w:val="00FD17D9"/>
    <w:rsid w:val="00FD19D4"/>
    <w:rsid w:val="00FD1BB4"/>
    <w:rsid w:val="00FD1D50"/>
    <w:rsid w:val="00FD1F80"/>
    <w:rsid w:val="00FD2184"/>
    <w:rsid w:val="00FD2282"/>
    <w:rsid w:val="00FD2344"/>
    <w:rsid w:val="00FD256D"/>
    <w:rsid w:val="00FD256F"/>
    <w:rsid w:val="00FD26C4"/>
    <w:rsid w:val="00FD285B"/>
    <w:rsid w:val="00FD28AF"/>
    <w:rsid w:val="00FD2F44"/>
    <w:rsid w:val="00FD2F9C"/>
    <w:rsid w:val="00FD2FB1"/>
    <w:rsid w:val="00FD30AA"/>
    <w:rsid w:val="00FD330A"/>
    <w:rsid w:val="00FD3342"/>
    <w:rsid w:val="00FD3601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490"/>
    <w:rsid w:val="00FD593B"/>
    <w:rsid w:val="00FD5A38"/>
    <w:rsid w:val="00FD5A9D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6D7A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B07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923"/>
    <w:rsid w:val="00FE1A4A"/>
    <w:rsid w:val="00FE1A73"/>
    <w:rsid w:val="00FE1AAB"/>
    <w:rsid w:val="00FE1D55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02E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33C"/>
    <w:rsid w:val="00FE7631"/>
    <w:rsid w:val="00FE77C1"/>
    <w:rsid w:val="00FE7A24"/>
    <w:rsid w:val="00FE7B7F"/>
    <w:rsid w:val="00FF061B"/>
    <w:rsid w:val="00FF09DB"/>
    <w:rsid w:val="00FF10A2"/>
    <w:rsid w:val="00FF127E"/>
    <w:rsid w:val="00FF13BF"/>
    <w:rsid w:val="00FF14CB"/>
    <w:rsid w:val="00FF15EA"/>
    <w:rsid w:val="00FF160C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165"/>
    <w:rsid w:val="00FF276C"/>
    <w:rsid w:val="00FF2850"/>
    <w:rsid w:val="00FF29E9"/>
    <w:rsid w:val="00FF2BAA"/>
    <w:rsid w:val="00FF2D5B"/>
    <w:rsid w:val="00FF2DF5"/>
    <w:rsid w:val="00FF3130"/>
    <w:rsid w:val="00FF31D6"/>
    <w:rsid w:val="00FF3479"/>
    <w:rsid w:val="00FF3527"/>
    <w:rsid w:val="00FF379D"/>
    <w:rsid w:val="00FF38A0"/>
    <w:rsid w:val="00FF38FB"/>
    <w:rsid w:val="00FF3AE1"/>
    <w:rsid w:val="00FF3B47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876"/>
    <w:rsid w:val="00FF4C16"/>
    <w:rsid w:val="00FF4C4A"/>
    <w:rsid w:val="00FF4DED"/>
    <w:rsid w:val="00FF51CD"/>
    <w:rsid w:val="00FF52E1"/>
    <w:rsid w:val="00FF5616"/>
    <w:rsid w:val="00FF584D"/>
    <w:rsid w:val="00FF59E1"/>
    <w:rsid w:val="00FF5AC5"/>
    <w:rsid w:val="00FF5B2E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54B"/>
    <w:rsid w:val="00FF7600"/>
    <w:rsid w:val="00FF780A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DDD36502-046C-4753-8648-A1E93A43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uiPriority w:val="99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15B1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15B10"/>
  </w:style>
  <w:style w:type="paragraph" w:customStyle="1" w:styleId="zreportaddinfo">
    <w:name w:val="zreport addinfo"/>
    <w:basedOn w:val="Normal"/>
    <w:uiPriority w:val="99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15B10"/>
  </w:style>
  <w:style w:type="paragraph" w:customStyle="1" w:styleId="nineptheadingcentredbold">
    <w:name w:val="nine pt heading centred bold"/>
    <w:aliases w:val="9hc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15B1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15B1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A34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1A3450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uiPriority w:val="99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uiPriority w:val="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uiPriority w:val="99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uiPriority w:val="99"/>
    <w:rsid w:val="002438B9"/>
    <w:rPr>
      <w:b/>
      <w:bCs/>
    </w:rPr>
  </w:style>
  <w:style w:type="character" w:styleId="Hyperlink">
    <w:name w:val="Hyperlink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uiPriority w:val="99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uiPriority w:val="99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704C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54F7"/>
    <w:rPr>
      <w:rFonts w:ascii="Times New Roman" w:hAnsi="Times New Roman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223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D36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styleId="FollowedHyperlink">
    <w:name w:val="FollowedHyperlink"/>
    <w:uiPriority w:val="99"/>
    <w:semiHidden/>
    <w:unhideWhenUsed/>
    <w:rsid w:val="008A3B3E"/>
    <w:rPr>
      <w:color w:val="800080"/>
      <w:u w:val="single"/>
    </w:rPr>
  </w:style>
  <w:style w:type="paragraph" w:customStyle="1" w:styleId="msonormal0">
    <w:name w:val="msonormal"/>
    <w:basedOn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character" w:customStyle="1" w:styleId="FootnoteTextChar1">
    <w:name w:val="Footnote Text Char1"/>
    <w:aliases w:val="ft Char1"/>
    <w:basedOn w:val="DefaultParagraphFont"/>
    <w:semiHidden/>
    <w:rsid w:val="008A3B3E"/>
    <w:rPr>
      <w:rFonts w:ascii="Arial" w:hAnsi="Arial"/>
      <w:szCs w:val="25"/>
    </w:rPr>
  </w:style>
  <w:style w:type="paragraph" w:customStyle="1" w:styleId="zsubject">
    <w:name w:val="zsubject"/>
    <w:basedOn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1-NumberChar">
    <w:name w:val="1-Number Char"/>
    <w:link w:val="1-Number"/>
    <w:locked/>
    <w:rsid w:val="008A3B3E"/>
    <w:rPr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locked/>
    <w:rsid w:val="008A3B3E"/>
    <w:rPr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</w:style>
  <w:style w:type="paragraph" w:customStyle="1" w:styleId="Pa3">
    <w:name w:val="Pa3"/>
    <w:basedOn w:val="Normal"/>
    <w:next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Subhead3Char">
    <w:name w:val="Subhead 3 Char"/>
    <w:link w:val="Subhead3"/>
    <w:locked/>
    <w:rsid w:val="008A3B3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Subhead3">
    <w:name w:val="Subhead 3"/>
    <w:basedOn w:val="Normal"/>
    <w:link w:val="Subhead3Char"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uiPriority w:val="99"/>
    <w:rsid w:val="008A3B3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8A3B3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8A3B3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A3B3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Reference">
    <w:name w:val="Reference"/>
    <w:rsid w:val="008A3B3E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8A3B3E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8A3B3E"/>
    <w:rPr>
      <w:rFonts w:ascii="ZapfDingbats BT" w:eastAsia="ZapfDingbats BT" w:hAnsi="ZapfDingbats BT" w:hint="eastAsia"/>
      <w:color w:val="0C2D83"/>
      <w:position w:val="2"/>
      <w:sz w:val="10"/>
    </w:rPr>
  </w:style>
  <w:style w:type="character" w:customStyle="1" w:styleId="apple-converted-space">
    <w:name w:val="apple-converted-space"/>
    <w:rsid w:val="008A3B3E"/>
  </w:style>
  <w:style w:type="table" w:styleId="Table3Deffects2">
    <w:name w:val="Table 3D effects 2"/>
    <w:basedOn w:val="TableNormal"/>
    <w:semiHidden/>
    <w:unhideWhenUsed/>
    <w:rsid w:val="008A3B3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A3B3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2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E3EBA-51D5-45DC-A913-3791C60E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497</TotalTime>
  <Pages>135</Pages>
  <Words>26093</Words>
  <Characters>148734</Characters>
  <Application>Microsoft Office Word</Application>
  <DocSecurity>0</DocSecurity>
  <Lines>1239</Lines>
  <Paragraphs>348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174479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Sakonwan, Wongsawanon</cp:lastModifiedBy>
  <cp:revision>11</cp:revision>
  <cp:lastPrinted>2023-02-18T09:34:00Z</cp:lastPrinted>
  <dcterms:created xsi:type="dcterms:W3CDTF">2023-02-18T19:38:00Z</dcterms:created>
  <dcterms:modified xsi:type="dcterms:W3CDTF">2023-02-20T10:21:00Z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4156695d2c6b4230096d46c24aec00b65ae4f2a417de6fe5bbd69e9fa0e87e7b</vt:lpwstr>
  </property>
</Properties>
</file>