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CE8970" w14:textId="77777777" w:rsidR="000300EB" w:rsidRPr="009B3FCE" w:rsidRDefault="00B04EC0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cs/>
        </w:rPr>
      </w:pPr>
      <w:bookmarkStart w:id="0" w:name="SubTitle"/>
      <w:r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2F7B46DC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75A301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F4288A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88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36C420D5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1D2C5808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939FDC7" w14:textId="77777777" w:rsidR="000300EB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0C99116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5FCFD201" w14:textId="77777777" w:rsidR="000300EB" w:rsidRPr="009B3FCE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42B868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184215">
        <w:rPr>
          <w:rFonts w:ascii="Angsana New" w:hAnsi="Angsana New"/>
          <w:b/>
          <w:bCs/>
          <w:sz w:val="52"/>
          <w:szCs w:val="52"/>
          <w:cs/>
        </w:rPr>
        <w:t>บริษัท ทางยกระดับดอนเมือง จำกัด (มหาชน)</w:t>
      </w:r>
      <w:r w:rsidRPr="00184215">
        <w:rPr>
          <w:rFonts w:ascii="Angsana New" w:hAnsi="Angsana New"/>
          <w:b/>
          <w:bCs/>
          <w:sz w:val="52"/>
          <w:szCs w:val="52"/>
        </w:rPr>
        <w:t xml:space="preserve"> </w:t>
      </w:r>
    </w:p>
    <w:p w14:paraId="378CCA51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14:paraId="2F3A4F88" w14:textId="60F2ABBB" w:rsidR="00FC6BDF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งบ</w:t>
      </w:r>
      <w:r w:rsidRPr="00184215">
        <w:rPr>
          <w:rFonts w:ascii="Angsana New" w:hAnsi="Angsana New" w:hint="cs"/>
          <w:sz w:val="32"/>
          <w:szCs w:val="32"/>
          <w:cs/>
        </w:rPr>
        <w:t xml:space="preserve">การเงินสำหรับปีสิ้นสุดวันที่ </w:t>
      </w:r>
      <w:r w:rsidR="004E013D" w:rsidRPr="004E013D">
        <w:rPr>
          <w:rFonts w:ascii="Angsana New" w:hAnsi="Angsana New"/>
          <w:sz w:val="32"/>
          <w:szCs w:val="32"/>
        </w:rPr>
        <w:t>31</w:t>
      </w:r>
      <w:r w:rsidRPr="0018421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63A1B">
        <w:rPr>
          <w:rFonts w:ascii="Angsana New" w:hAnsi="Angsana New"/>
          <w:sz w:val="32"/>
          <w:szCs w:val="32"/>
        </w:rPr>
        <w:t>2565</w:t>
      </w:r>
    </w:p>
    <w:p w14:paraId="6B09E088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และ</w:t>
      </w:r>
    </w:p>
    <w:p w14:paraId="74F7B039" w14:textId="77777777" w:rsidR="00FC6BDF" w:rsidRPr="00184215" w:rsidRDefault="00FC6BDF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184215">
        <w:rPr>
          <w:rFonts w:ascii="Angsana New" w:hAnsi="Angsana New"/>
          <w:sz w:val="32"/>
          <w:szCs w:val="32"/>
          <w:cs/>
        </w:rPr>
        <w:t>รายงานของผู้สอบบัญชีรับอนุญาต</w:t>
      </w:r>
    </w:p>
    <w:p w14:paraId="5D306D6C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  <w:cs/>
        </w:rPr>
      </w:pPr>
    </w:p>
    <w:p w14:paraId="25E2A5AC" w14:textId="77777777" w:rsidR="000300EB" w:rsidRPr="00184215" w:rsidRDefault="000300EB" w:rsidP="00163CDC">
      <w:pPr>
        <w:pStyle w:val="Heading5"/>
        <w:spacing w:line="240" w:lineRule="atLeast"/>
        <w:ind w:right="0"/>
        <w:jc w:val="both"/>
        <w:rPr>
          <w:rFonts w:ascii="Angsana New" w:hAnsi="Angsana New" w:cs="Angsana New"/>
        </w:rPr>
      </w:pPr>
      <w:bookmarkStart w:id="1" w:name="ExtraText"/>
      <w:bookmarkEnd w:id="0"/>
      <w:bookmarkEnd w:id="1"/>
    </w:p>
    <w:p w14:paraId="02FA7E5F" w14:textId="77777777" w:rsidR="00AA379B" w:rsidRPr="00184215" w:rsidRDefault="00AA379B" w:rsidP="00163CDC"/>
    <w:p w14:paraId="5ECEAF8B" w14:textId="77777777" w:rsidR="00AA379B" w:rsidRPr="00184215" w:rsidRDefault="00AA379B" w:rsidP="00163CDC"/>
    <w:p w14:paraId="3A3147B5" w14:textId="77777777" w:rsidR="00AA379B" w:rsidRPr="00184215" w:rsidRDefault="00AA379B" w:rsidP="00163CDC">
      <w:pPr>
        <w:rPr>
          <w:cs/>
        </w:rPr>
        <w:sectPr w:rsidR="00AA379B" w:rsidRPr="00184215" w:rsidSect="003207C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F98BDED" w14:textId="77777777" w:rsidR="000300EB" w:rsidRPr="00184215" w:rsidRDefault="000300EB" w:rsidP="00163CDC">
      <w:pPr>
        <w:pStyle w:val="Heading5"/>
        <w:ind w:right="0"/>
        <w:jc w:val="both"/>
        <w:rPr>
          <w:rFonts w:ascii="Angsana New" w:hAnsi="Angsana New" w:cs="Angsana New"/>
        </w:rPr>
      </w:pPr>
    </w:p>
    <w:p w14:paraId="71BAF866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</w:rPr>
      </w:pPr>
    </w:p>
    <w:p w14:paraId="2CD84FF3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17FF087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243B16F4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9EC530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4A3AF8D8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536953DE" w14:textId="77777777" w:rsidR="000300EB" w:rsidRPr="00184215" w:rsidRDefault="000300EB" w:rsidP="00163CDC">
      <w:pPr>
        <w:rPr>
          <w:rFonts w:ascii="Angsana New" w:hAnsi="Angsana New"/>
          <w:sz w:val="32"/>
          <w:szCs w:val="32"/>
        </w:rPr>
      </w:pPr>
    </w:p>
    <w:p w14:paraId="0AC34245" w14:textId="77777777" w:rsidR="000300EB" w:rsidRPr="00184215" w:rsidRDefault="000300EB" w:rsidP="00163CDC">
      <w:pPr>
        <w:pStyle w:val="Heading5"/>
        <w:ind w:left="-90" w:right="0" w:firstLine="9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รายงานของผู้สอบบัญชีรับอนุญาต</w:t>
      </w:r>
    </w:p>
    <w:p w14:paraId="7FD203A4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36E29BB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84215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0A1990" w:rsidRPr="00184215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  <w:r w:rsidR="002F4C0A" w:rsidRPr="00184215">
        <w:rPr>
          <w:rFonts w:ascii="Angsana New" w:hAnsi="Angsana New" w:hint="cs"/>
          <w:b/>
          <w:bCs/>
          <w:sz w:val="30"/>
          <w:szCs w:val="30"/>
          <w:cs/>
          <w:lang w:val="th-TH"/>
        </w:rPr>
        <w:t>ผู้ถือหุ้น</w:t>
      </w:r>
      <w:r w:rsidRPr="00184215">
        <w:rPr>
          <w:rFonts w:ascii="Angsana New" w:hAnsi="Angsana New"/>
          <w:b/>
          <w:bCs/>
          <w:sz w:val="30"/>
          <w:szCs w:val="30"/>
          <w:cs/>
        </w:rPr>
        <w:t>บริษัท ทางยกระดับดอนเมือง จำกัด (มหาชน)</w:t>
      </w:r>
    </w:p>
    <w:p w14:paraId="2E7CC679" w14:textId="77777777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6"/>
          <w:szCs w:val="26"/>
        </w:rPr>
      </w:pPr>
    </w:p>
    <w:p w14:paraId="5D7CDC23" w14:textId="77777777" w:rsidR="000B25FA" w:rsidRPr="00184215" w:rsidRDefault="0055535C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5A7184FB" w14:textId="77777777" w:rsidR="000B25FA" w:rsidRPr="00184215" w:rsidRDefault="000B25FA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680AC88" w14:textId="125358A5" w:rsidR="0055535C" w:rsidRPr="00184215" w:rsidRDefault="0055535C" w:rsidP="000B25FA">
      <w:pPr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 xml:space="preserve">ข้าพเจ้าได้ตรวจสอบงบการเงินของบริษัท ทางยกระดับดอนเมือง จำกัด (มหาชน) </w:t>
      </w:r>
      <w:r w:rsidRPr="00184215">
        <w:rPr>
          <w:rFonts w:ascii="Angsana New" w:hAnsi="Angsana New"/>
          <w:spacing w:val="-4"/>
          <w:sz w:val="30"/>
          <w:szCs w:val="30"/>
          <w:cs/>
        </w:rPr>
        <w:t xml:space="preserve">(บริษัท) 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>ซึ่งประกอบด้วยงบแสดงฐานะการเงิน</w:t>
      </w:r>
      <w:r w:rsidRPr="00184215">
        <w:rPr>
          <w:rFonts w:ascii="Angsana New" w:hAnsi="Angsana New"/>
          <w:spacing w:val="-4"/>
          <w:sz w:val="30"/>
          <w:szCs w:val="30"/>
        </w:rPr>
        <w:t xml:space="preserve"> </w:t>
      </w:r>
      <w:r w:rsidRPr="00184215">
        <w:rPr>
          <w:rFonts w:ascii="Angsana New" w:hAnsi="Angsana New"/>
          <w:spacing w:val="-4"/>
          <w:sz w:val="30"/>
          <w:szCs w:val="30"/>
          <w:cs/>
        </w:rPr>
        <w:t>ณ</w:t>
      </w:r>
      <w:r w:rsidRPr="00184215">
        <w:rPr>
          <w:rFonts w:ascii="Angsana New" w:hAnsi="Angsana New"/>
          <w:spacing w:val="-4"/>
          <w:sz w:val="30"/>
          <w:szCs w:val="30"/>
        </w:rPr>
        <w:t xml:space="preserve"> </w:t>
      </w:r>
      <w:r w:rsidRPr="00184215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4E013D" w:rsidRPr="004E013D">
        <w:rPr>
          <w:rFonts w:ascii="Angsana New" w:eastAsia="Calibri" w:hAnsi="Angsana New"/>
          <w:spacing w:val="-4"/>
          <w:sz w:val="30"/>
          <w:szCs w:val="30"/>
        </w:rPr>
        <w:t>31</w:t>
      </w:r>
      <w:r w:rsidRPr="0018421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>ธันวาคม</w:t>
      </w:r>
      <w:r w:rsidRPr="00184215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="00463A1B">
        <w:rPr>
          <w:rFonts w:ascii="Angsana New" w:eastAsia="Calibri" w:hAnsi="Angsana New"/>
          <w:spacing w:val="-4"/>
          <w:sz w:val="30"/>
          <w:szCs w:val="30"/>
        </w:rPr>
        <w:t>2565</w:t>
      </w:r>
      <w:r w:rsidRPr="00184215">
        <w:rPr>
          <w:rFonts w:ascii="Angsana New" w:hAnsi="Angsana New"/>
          <w:spacing w:val="-4"/>
          <w:sz w:val="30"/>
          <w:szCs w:val="30"/>
        </w:rPr>
        <w:t xml:space="preserve"> </w:t>
      </w:r>
      <w:r w:rsidRPr="00184215">
        <w:rPr>
          <w:rFonts w:ascii="Angsana New" w:hAnsi="Angsana New"/>
          <w:spacing w:val="-4"/>
          <w:sz w:val="30"/>
          <w:szCs w:val="30"/>
          <w:cs/>
        </w:rPr>
        <w:t>งบกำไรขาดทุนเบ็ดเสร็จ</w:t>
      </w:r>
      <w:r w:rsidRPr="00184215">
        <w:rPr>
          <w:rFonts w:ascii="Angsana New" w:hAnsi="Angsana New"/>
          <w:spacing w:val="-4"/>
          <w:sz w:val="30"/>
          <w:szCs w:val="30"/>
        </w:rPr>
        <w:t xml:space="preserve"> </w:t>
      </w:r>
      <w:r w:rsidRPr="00184215">
        <w:rPr>
          <w:rFonts w:ascii="Angsana New" w:hAnsi="Angsana New"/>
          <w:spacing w:val="-4"/>
          <w:sz w:val="30"/>
          <w:szCs w:val="30"/>
          <w:cs/>
        </w:rPr>
        <w:t>งบแสดง</w:t>
      </w:r>
      <w:r w:rsidR="00E14381" w:rsidRPr="00184215">
        <w:rPr>
          <w:rFonts w:ascii="Angsana New" w:hAnsi="Angsana New"/>
          <w:spacing w:val="-4"/>
          <w:sz w:val="30"/>
          <w:szCs w:val="30"/>
          <w:cs/>
        </w:rPr>
        <w:t>การเปลี่ยนแปลงส่วนของผู้ถือหุ้น</w:t>
      </w:r>
      <w:r w:rsidRPr="00184215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184215">
        <w:rPr>
          <w:rFonts w:ascii="Angsana New" w:hAnsi="Angsana New"/>
          <w:spacing w:val="-4"/>
          <w:sz w:val="30"/>
          <w:szCs w:val="30"/>
        </w:rPr>
        <w:t xml:space="preserve"> </w:t>
      </w:r>
      <w:r w:rsidRPr="00184215">
        <w:rPr>
          <w:rFonts w:ascii="Angsana New" w:hAnsi="Angsana New"/>
          <w:spacing w:val="-4"/>
          <w:sz w:val="30"/>
          <w:szCs w:val="30"/>
          <w:cs/>
        </w:rPr>
        <w:t xml:space="preserve">สำหรับปีสิ้นสุดวันเดียวกัน </w:t>
      </w:r>
      <w:r w:rsidRPr="00184215">
        <w:rPr>
          <w:rFonts w:ascii="Angsana New" w:hAnsi="Angsana New" w:hint="cs"/>
          <w:spacing w:val="-4"/>
          <w:sz w:val="30"/>
          <w:szCs w:val="30"/>
          <w:cs/>
        </w:rPr>
        <w:t>รวมถึง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>หมายเหตุ</w:t>
      </w:r>
      <w:r w:rsidRPr="00184215">
        <w:rPr>
          <w:rFonts w:ascii="Angsana New" w:eastAsia="Calibri" w:hAnsi="Angsana New" w:hint="cs"/>
          <w:spacing w:val="-4"/>
          <w:sz w:val="30"/>
          <w:szCs w:val="30"/>
          <w:cs/>
        </w:rPr>
        <w:t>ซึ่งประกอบด้วย</w:t>
      </w:r>
      <w:r w:rsidRPr="00184215">
        <w:rPr>
          <w:rFonts w:ascii="Angsana New" w:eastAsia="Calibri" w:hAnsi="Angsana New"/>
          <w:spacing w:val="-4"/>
          <w:sz w:val="30"/>
          <w:szCs w:val="30"/>
          <w:cs/>
        </w:rPr>
        <w:t>สรุปนโยบายการบัญชีที่สำคั</w:t>
      </w:r>
      <w:r w:rsidRPr="00184215">
        <w:rPr>
          <w:rFonts w:ascii="Angsana New" w:hAnsi="Angsana New"/>
          <w:spacing w:val="-4"/>
          <w:sz w:val="30"/>
          <w:szCs w:val="30"/>
          <w:cs/>
        </w:rPr>
        <w:t>ญ</w:t>
      </w:r>
      <w:r w:rsidR="00E14381" w:rsidRPr="00184215">
        <w:rPr>
          <w:rFonts w:ascii="Angsana New" w:hAnsi="Angsana New" w:hint="cs"/>
          <w:spacing w:val="-4"/>
          <w:sz w:val="30"/>
          <w:szCs w:val="30"/>
          <w:cs/>
        </w:rPr>
        <w:t>และเรื่องอื่น</w:t>
      </w:r>
      <w:r w:rsidRPr="00184215">
        <w:rPr>
          <w:rFonts w:ascii="Angsana New" w:hAnsi="Angsana New" w:hint="cs"/>
          <w:spacing w:val="-4"/>
          <w:sz w:val="30"/>
          <w:szCs w:val="30"/>
          <w:cs/>
        </w:rPr>
        <w:t xml:space="preserve">ๆ </w:t>
      </w:r>
    </w:p>
    <w:p w14:paraId="7167BB37" w14:textId="77777777" w:rsidR="0055535C" w:rsidRPr="00184215" w:rsidRDefault="0055535C" w:rsidP="00163CDC">
      <w:pPr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38616B5" w14:textId="1AF4F868" w:rsidR="0055535C" w:rsidRPr="00184215" w:rsidRDefault="0055535C" w:rsidP="00163CDC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ข้าพเจ้าเห็นว่า งบการเงิน</w:t>
      </w:r>
      <w:r w:rsidRPr="00184215">
        <w:rPr>
          <w:rFonts w:ascii="Angsana New" w:hAnsi="Angsana New"/>
          <w:sz w:val="30"/>
          <w:szCs w:val="30"/>
          <w:cs/>
        </w:rPr>
        <w:t>ข้างต้น</w:t>
      </w:r>
      <w:r w:rsidRPr="00184215">
        <w:rPr>
          <w:rFonts w:ascii="Angsana New" w:eastAsia="Calibri" w:hAnsi="Angsana New"/>
          <w:sz w:val="30"/>
          <w:szCs w:val="30"/>
          <w:cs/>
        </w:rPr>
        <w:t>นี้แสดงฐานะการเงิน</w:t>
      </w:r>
      <w:r w:rsidRPr="00184215">
        <w:rPr>
          <w:rFonts w:ascii="Angsana New" w:hAnsi="Angsana New"/>
          <w:sz w:val="30"/>
          <w:szCs w:val="30"/>
          <w:cs/>
        </w:rPr>
        <w:t>ของบริษัท ณ</w:t>
      </w:r>
      <w:r w:rsidRPr="00184215">
        <w:rPr>
          <w:rFonts w:ascii="Angsana New" w:hAnsi="Angsana New"/>
          <w:sz w:val="30"/>
          <w:szCs w:val="30"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วันที่</w:t>
      </w:r>
      <w:r w:rsidRPr="00184215">
        <w:rPr>
          <w:rFonts w:ascii="Angsana New" w:eastAsia="Calibri" w:hAnsi="Angsana New"/>
          <w:sz w:val="30"/>
          <w:szCs w:val="30"/>
        </w:rPr>
        <w:t xml:space="preserve"> </w:t>
      </w:r>
      <w:r w:rsidR="004E013D" w:rsidRPr="004E013D">
        <w:rPr>
          <w:rFonts w:ascii="Angsana New" w:eastAsia="Calibri" w:hAnsi="Angsana New"/>
          <w:sz w:val="30"/>
          <w:szCs w:val="30"/>
        </w:rPr>
        <w:t>31</w:t>
      </w:r>
      <w:r w:rsidRPr="00184215">
        <w:rPr>
          <w:rFonts w:ascii="Angsana New" w:eastAsia="Calibri" w:hAnsi="Angsana New"/>
          <w:sz w:val="30"/>
          <w:szCs w:val="30"/>
        </w:rPr>
        <w:t xml:space="preserve"> 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ธันวาคม </w:t>
      </w:r>
      <w:r w:rsidR="00463A1B">
        <w:rPr>
          <w:rFonts w:ascii="Angsana New" w:eastAsia="Calibri" w:hAnsi="Angsana New"/>
          <w:sz w:val="30"/>
          <w:szCs w:val="30"/>
        </w:rPr>
        <w:t>2565</w:t>
      </w:r>
      <w:r w:rsidR="00B032BE" w:rsidRPr="00184215">
        <w:rPr>
          <w:rFonts w:ascii="Angsana New" w:eastAsia="Calibri" w:hAnsi="Angsana New"/>
          <w:sz w:val="30"/>
          <w:szCs w:val="30"/>
        </w:rPr>
        <w:t xml:space="preserve"> </w:t>
      </w:r>
      <w:r w:rsidR="00F85647" w:rsidRPr="00184215">
        <w:rPr>
          <w:rFonts w:ascii="Angsana New" w:hAnsi="Angsana New"/>
          <w:sz w:val="30"/>
          <w:szCs w:val="30"/>
          <w:cs/>
        </w:rPr>
        <w:t>ผลการดำเนินงาน</w:t>
      </w:r>
      <w:r w:rsidR="00FA2EDA" w:rsidRPr="00184215">
        <w:rPr>
          <w:rFonts w:ascii="Angsana New" w:hAnsi="Angsana New"/>
          <w:sz w:val="30"/>
          <w:szCs w:val="30"/>
          <w:cs/>
        </w:rPr>
        <w:t>แล</w:t>
      </w:r>
      <w:r w:rsidR="00FA2EDA" w:rsidRPr="00184215">
        <w:rPr>
          <w:rFonts w:ascii="Angsana New" w:hAnsi="Angsana New" w:hint="cs"/>
          <w:sz w:val="30"/>
          <w:szCs w:val="30"/>
          <w:cs/>
        </w:rPr>
        <w:t>ะ</w:t>
      </w:r>
      <w:r w:rsidRPr="00184215">
        <w:rPr>
          <w:rFonts w:ascii="Angsana New" w:hAnsi="Angsana New"/>
          <w:sz w:val="30"/>
          <w:szCs w:val="30"/>
          <w:cs/>
        </w:rPr>
        <w:t>กระแสเงินสด</w:t>
      </w:r>
      <w:r w:rsidRPr="00184215">
        <w:rPr>
          <w:rFonts w:ascii="Angsana New" w:hAnsi="Angsana New"/>
          <w:sz w:val="30"/>
          <w:szCs w:val="30"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Pr="00184215">
        <w:rPr>
          <w:rFonts w:ascii="Angsana New" w:eastAsia="Calibri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184215">
        <w:rPr>
          <w:rFonts w:ascii="Angsana New" w:hAnsi="Angsana New"/>
          <w:sz w:val="30"/>
          <w:szCs w:val="30"/>
          <w:cs/>
        </w:rPr>
        <w:t>น</w:t>
      </w:r>
    </w:p>
    <w:p w14:paraId="3A21DC9F" w14:textId="40F1A4EC" w:rsidR="0055535C" w:rsidRPr="00184215" w:rsidRDefault="0055535C" w:rsidP="00163CDC">
      <w:pPr>
        <w:jc w:val="thaiDistribute"/>
        <w:outlineLvl w:val="0"/>
        <w:rPr>
          <w:rFonts w:ascii="Angsana New" w:hAnsi="Angsana New"/>
          <w:i/>
          <w:iCs/>
          <w:sz w:val="30"/>
          <w:szCs w:val="30"/>
        </w:rPr>
      </w:pPr>
    </w:p>
    <w:p w14:paraId="40198273" w14:textId="77777777" w:rsidR="0055535C" w:rsidRPr="00184215" w:rsidRDefault="0055535C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2DAE4295" w14:textId="77777777" w:rsidR="0055535C" w:rsidRPr="00184215" w:rsidRDefault="0055535C" w:rsidP="00163CDC">
      <w:pPr>
        <w:jc w:val="thaiDistribute"/>
        <w:rPr>
          <w:rFonts w:ascii="Angsana New" w:eastAsia="Calibri" w:hAnsi="Angsana New"/>
          <w:b/>
          <w:bCs/>
          <w:sz w:val="30"/>
          <w:szCs w:val="30"/>
          <w:cs/>
        </w:rPr>
      </w:pPr>
    </w:p>
    <w:p w14:paraId="113D0893" w14:textId="254126A1" w:rsidR="0055535C" w:rsidRPr="00184215" w:rsidRDefault="0055535C" w:rsidP="00163CDC">
      <w:pPr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3E0E13" w:rsidRPr="00184215">
        <w:rPr>
          <w:rFonts w:ascii="Angsana New" w:eastAsia="Calibri" w:hAnsi="Angsana New" w:hint="cs"/>
          <w:sz w:val="30"/>
          <w:szCs w:val="30"/>
          <w:cs/>
        </w:rPr>
        <w:t>วรรค</w:t>
      </w:r>
      <w:r w:rsidR="003E0E13" w:rsidRPr="00184215">
        <w:rPr>
          <w:rFonts w:ascii="Angsana New" w:eastAsia="Calibri" w:hAnsi="Angsana New"/>
          <w:sz w:val="30"/>
          <w:szCs w:val="30"/>
        </w:rPr>
        <w:t xml:space="preserve"> </w:t>
      </w:r>
      <w:r w:rsidR="00D17B8A" w:rsidRPr="00184215">
        <w:rPr>
          <w:rFonts w:ascii="Angsana New" w:eastAsia="Calibri" w:hAnsi="Angsana New"/>
          <w:sz w:val="30"/>
          <w:szCs w:val="30"/>
        </w:rPr>
        <w:t xml:space="preserve">                  </w:t>
      </w: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184215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184215">
        <w:rPr>
          <w:rFonts w:ascii="Angsana New" w:eastAsia="Calibri" w:hAnsi="Angsana New" w:hint="cs"/>
          <w:sz w:val="30"/>
          <w:szCs w:val="30"/>
          <w:cs/>
        </w:rPr>
        <w:t>บริษัท</w:t>
      </w:r>
      <w:r w:rsidRPr="00184215">
        <w:rPr>
          <w:rFonts w:ascii="Angsana New" w:eastAsia="Calibri" w:hAnsi="Angsana New"/>
          <w:sz w:val="30"/>
          <w:szCs w:val="30"/>
          <w:cs/>
        </w:rPr>
        <w:t>ตาม</w:t>
      </w:r>
      <w:r w:rsidR="00762FF0" w:rsidRPr="00762FF0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762FF0" w:rsidRPr="00762FF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2FF0" w:rsidRPr="00762FF0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762FF0" w:rsidRPr="00762FF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762FF0" w:rsidRPr="00762FF0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762FF0" w:rsidRPr="00762FF0">
        <w:rPr>
          <w:rFonts w:asciiTheme="majorBidi" w:hAnsiTheme="majorBidi" w:cstheme="majorBidi"/>
          <w:sz w:val="30"/>
          <w:szCs w:val="30"/>
        </w:rPr>
        <w:t xml:space="preserve"> </w:t>
      </w:r>
      <w:r w:rsidR="00762FF0" w:rsidRPr="00762FF0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762FF0" w:rsidRPr="00762FF0">
        <w:rPr>
          <w:rFonts w:asciiTheme="majorBidi" w:hAnsiTheme="majorBidi" w:cstheme="majorBidi"/>
          <w:sz w:val="30"/>
          <w:szCs w:val="30"/>
        </w:rPr>
        <w:t xml:space="preserve"> (</w:t>
      </w:r>
      <w:r w:rsidR="00762FF0" w:rsidRPr="00762FF0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762FF0">
        <w:rPr>
          <w:rFonts w:asciiTheme="majorBidi" w:hAnsiTheme="majorBidi" w:cstheme="majorBidi"/>
          <w:sz w:val="30"/>
          <w:szCs w:val="30"/>
        </w:rPr>
        <w:t xml:space="preserve"> </w:t>
      </w:r>
      <w:r w:rsidRPr="00184215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 และข้าพเจ้าได้ปฏิบัติ</w:t>
      </w:r>
      <w:r w:rsidRPr="00184215">
        <w:rPr>
          <w:rFonts w:ascii="Angsana New" w:eastAsia="Calibri" w:hAnsi="Angsana New" w:hint="cs"/>
          <w:sz w:val="30"/>
          <w:szCs w:val="30"/>
          <w:cs/>
        </w:rPr>
        <w:t>ตามความรับผิดชอบ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ด้านจรรยาบรรณอื่นๆ </w:t>
      </w:r>
      <w:r w:rsidR="000A0F65" w:rsidRPr="000A0F65">
        <w:rPr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D7EBCF3" w14:textId="77777777" w:rsidR="0055535C" w:rsidRPr="00184215" w:rsidRDefault="0055535C" w:rsidP="00163CDC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9EB8308" w14:textId="77777777" w:rsidR="00DB77E0" w:rsidRDefault="00DB77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  <w:sectPr w:rsidR="00DB77E0" w:rsidSect="001A627C">
          <w:footerReference w:type="defaul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360"/>
        </w:sectPr>
      </w:pPr>
    </w:p>
    <w:p w14:paraId="427227E3" w14:textId="66ACAA49" w:rsidR="00845D4C" w:rsidRDefault="00845D4C" w:rsidP="00845D4C">
      <w:pPr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307100EA" w14:textId="77777777" w:rsidR="00845D4C" w:rsidRDefault="00845D4C" w:rsidP="00845D4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A3CD57D" w14:textId="4716D7BC" w:rsidR="00845D4C" w:rsidRDefault="00845D4C" w:rsidP="00845D4C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</w:t>
      </w:r>
      <w:r>
        <w:rPr>
          <w:rFonts w:ascii="Angsana New" w:eastAsia="Calibri" w:hAnsi="Angsana New" w:hint="cs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>
        <w:rPr>
          <w:rFonts w:ascii="Angsana New" w:eastAsia="Calibri" w:hAnsi="Angsana New" w:hint="cs"/>
          <w:sz w:val="30"/>
          <w:szCs w:val="30"/>
          <w:cs/>
        </w:rPr>
        <w:t>การตรวจสอบ</w:t>
      </w:r>
      <w:r w:rsidR="000111DA">
        <w:rPr>
          <w:rFonts w:ascii="Angsana New" w:eastAsia="Calibri" w:hAnsi="Angsana New"/>
          <w:sz w:val="30"/>
          <w:szCs w:val="30"/>
        </w:rPr>
        <w:t xml:space="preserve">            </w:t>
      </w:r>
      <w:r>
        <w:rPr>
          <w:rFonts w:ascii="Angsana New" w:eastAsia="Calibri" w:hAnsi="Angsana New" w:hint="cs"/>
          <w:sz w:val="30"/>
          <w:szCs w:val="30"/>
          <w:cs/>
        </w:rPr>
        <w:t>งบการเงินโดยรวมและ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ในการ</w:t>
      </w:r>
      <w:r>
        <w:rPr>
          <w:rFonts w:ascii="Angsana New" w:eastAsia="Calibri" w:hAnsi="Angsana New" w:hint="cs"/>
          <w:sz w:val="30"/>
          <w:szCs w:val="30"/>
          <w:cs/>
        </w:rPr>
        <w:t>แสดงความเห็นของ</w:t>
      </w:r>
      <w:r>
        <w:rPr>
          <w:rFonts w:ascii="Angsana New" w:hAnsi="Angsana New" w:hint="cs"/>
          <w:sz w:val="30"/>
          <w:szCs w:val="30"/>
          <w:cs/>
        </w:rPr>
        <w:t>ข้าพเจ้า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ทั้งนี้</w:t>
      </w:r>
      <w:r w:rsidRPr="007C22A0">
        <w:rPr>
          <w:rFonts w:ascii="Angsana New" w:hAnsi="Angsana New" w:hint="cs"/>
          <w:spacing w:val="-4"/>
          <w:sz w:val="30"/>
          <w:szCs w:val="30"/>
          <w:cs/>
        </w:rPr>
        <w:t>ข้าพเจ้า</w:t>
      </w:r>
      <w:r w:rsidRPr="007C22A0">
        <w:rPr>
          <w:rFonts w:ascii="Angsana New" w:eastAsia="Calibri" w:hAnsi="Angsana New" w:hint="cs"/>
          <w:spacing w:val="-4"/>
          <w:sz w:val="30"/>
          <w:szCs w:val="30"/>
          <w:cs/>
        </w:rPr>
        <w:t>ไม่ได้แสดง</w:t>
      </w:r>
      <w:r>
        <w:rPr>
          <w:rFonts w:ascii="Angsana New" w:eastAsia="Calibri" w:hAnsi="Angsana New" w:hint="cs"/>
          <w:sz w:val="30"/>
          <w:szCs w:val="30"/>
          <w:cs/>
        </w:rPr>
        <w:t>ความเห็นแยกต่างหากสำหรับเรื่องเหล่านี้</w:t>
      </w:r>
    </w:p>
    <w:p w14:paraId="09106059" w14:textId="4144DC94" w:rsidR="00845D4C" w:rsidRDefault="00845D4C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8C2C9F" w14:paraId="777CB8B4" w14:textId="77777777" w:rsidTr="001B44C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4A15" w14:textId="7C8719B1" w:rsidR="008C2C9F" w:rsidRPr="00AE5A82" w:rsidRDefault="008C2C9F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การตัดจำหน่ายต้นทุนสัมปทานในการใช้ทางยกระดับ</w:t>
            </w:r>
          </w:p>
        </w:tc>
      </w:tr>
      <w:tr w:rsidR="008C2C9F" w14:paraId="143E27BA" w14:textId="77777777" w:rsidTr="001B44C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6D09F" w14:textId="66F6E2A4" w:rsidR="008C2C9F" w:rsidRPr="00AE5A82" w:rsidRDefault="008C2C9F" w:rsidP="008C2C9F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9C6D6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B44CA" w14:paraId="16674467" w14:textId="77777777" w:rsidTr="001B44CA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6B462" w14:textId="77777777" w:rsidR="001B44CA" w:rsidRPr="00AE5A82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2D4B6" w14:textId="77777777" w:rsidR="001B44CA" w:rsidRPr="00AE5A82" w:rsidRDefault="001B44CA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1021D" w14:paraId="0D4AFF30" w14:textId="77777777" w:rsidTr="000270B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B0FF" w14:textId="5A5DF6AD" w:rsidR="00D1021D" w:rsidRPr="00AE5A82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รับรู้ค่าตัดจำหน่ายต้นทุนสัมปทานในการใช้ทางยกระดับในงบกำไรขาดทุนเบ็ดเสร็จด้วยวิธีจำนวนผลผลิตตลอดอายุการให้ประโยชน์เชิงเศรษฐกิจของสัมปทานในการใช้ทางยกระดับดังกล่าว </w:t>
            </w:r>
          </w:p>
          <w:p w14:paraId="4E59E4C1" w14:textId="77777777" w:rsidR="00D1021D" w:rsidRPr="00AE5A82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9A99557" w14:textId="77777777" w:rsidR="00D1021D" w:rsidRPr="00AE5A82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ค่าตัดจำหน่ายต้นทุนสัมปทานคำนวณจากอัตราส่วนปริมาณจราจรที่ใช้สำหรับปี ซึ่งอัตราส่วนดังกล่าวคำนวณจากอัตราปริมาณการจราจรที่ใช้บริการจริงสำหรับปีปัจจุบันเทียบกับผลรวมของปริมาณการจราจรที่ใช้บริการจริงสำหรับปีปัจจุบันและประมาณการปริมาณจราจรที่ใช้บริการหลังจากปีปัจจุบันจนถึงตลอดอายุที่เหลือของสัญญาสัมปทาน</w:t>
            </w:r>
          </w:p>
          <w:p w14:paraId="29D3184D" w14:textId="77777777" w:rsidR="00D1021D" w:rsidRPr="00AE5A82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A8B179C" w14:textId="77777777" w:rsidR="00D1021D" w:rsidRPr="00AE5A82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ได้ว่าจ้างผู้เชี่ยวชาญภายนอกเพื่อจัดทำรายงานประมาณการปริมาณจราจรที่ใช้บริการจนถึงตลอดอายุที่เหลือของสัญญาสัมปทาน เนื่องจากการประมาณการปริมาณจราจรที่ใช้บริการจนถึงตลอดอายุที่เหลือของสัญญาสัมปทานต้องใช้ดุลยพินิจอย่างมากในการกำหนดข้อสมมติและรายการดังกล่าวมีสาระสำคัญต่องบการเงิน ข้าพเจ้าจึงเห็นว่าเรื่องดังกล่าวเป็นเรื่องสำคัญในการตรวจสอบ</w:t>
            </w:r>
          </w:p>
          <w:p w14:paraId="12B7E7AE" w14:textId="51252F0E" w:rsidR="00CB78CC" w:rsidRPr="00AE5A82" w:rsidRDefault="00CB78CC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D169" w14:textId="19581F55" w:rsidR="00D1021D" w:rsidRPr="00AE5A82" w:rsidRDefault="00D1021D" w:rsidP="00D1021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EBA678F" w14:textId="77777777" w:rsidR="00D1021D" w:rsidRPr="00AE5A82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เกี่ยวกับนโยบายและวิธีการที่ฝ่ายบริหารใช้ในการคำนวณค่าตัดจำหน่ายต้นทุนสัมปทานในการใช้ทางยกระดับ</w:t>
            </w:r>
          </w:p>
          <w:p w14:paraId="0023BE8E" w14:textId="77777777" w:rsidR="00D1021D" w:rsidRPr="00AE5A82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ประเมินความรู้ ความสามารถและความเป็นอิสระของผู้เชี่ยวชาญ </w:t>
            </w:r>
          </w:p>
          <w:p w14:paraId="76520CBF" w14:textId="77777777" w:rsidR="00D1021D" w:rsidRPr="00AE5A82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ข้อสมมติหลักที่ใช้ในการจัดทำรายงานประมาณการปริมาณจราจรที่ใช้บริการจนถึงตลอดอายุที่เหลือของสัญญาสัมปทานของผู้เชี่ยวชาญโดยอ้างอิงจากแหล่งข้อมูลภายในและข้อมูลภายนอก</w:t>
            </w:r>
          </w:p>
          <w:p w14:paraId="44C00050" w14:textId="6EB8F293" w:rsidR="00D1021D" w:rsidRPr="00AE5A82" w:rsidRDefault="00D1021D" w:rsidP="00D1021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left" w:pos="162"/>
              </w:tabs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ประเมินความเหมาะสมของรายงานประมาณการปริมาณจราจรของผู้เชี่ยวชาญ</w:t>
            </w:r>
            <w:r w:rsidR="00D41D2F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ภายนอก</w:t>
            </w: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โดยเปรียบเทียบการประมาณการในอดีตกับปริมาณจราจรที่เกิดขึ้นจริง</w:t>
            </w:r>
          </w:p>
          <w:p w14:paraId="26019B18" w14:textId="77777777" w:rsidR="00E41928" w:rsidRPr="00AE5A82" w:rsidRDefault="00D1021D" w:rsidP="00E41928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ทดสอบความถูกต้องของการคำนวณค่าตัดจำหน่ายต้นทุนสัมปทานในการใช้ทางยกระดับ</w:t>
            </w:r>
          </w:p>
          <w:p w14:paraId="343FC3E5" w14:textId="15A64068" w:rsidR="00D1021D" w:rsidRPr="00AE5A82" w:rsidRDefault="00D1021D" w:rsidP="00E41928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5A82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BD1E374" w14:textId="08790C96" w:rsidR="00A920E2" w:rsidRDefault="00A920E2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26E499C8" w14:textId="561BE540" w:rsidR="0008415E" w:rsidRDefault="0008415E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0736B307" w14:textId="77777777" w:rsidR="007278D5" w:rsidRDefault="007278D5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42497" w14:paraId="42A72087" w14:textId="77777777" w:rsidTr="00A05AFE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2947B" w14:textId="53B630A5" w:rsidR="00E42497" w:rsidRPr="009C6D6A" w:rsidRDefault="006A3018" w:rsidP="006A301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ประมาณการหนี้สินสำหรับการบำรุงรักษาทางยกระดับ</w:t>
            </w:r>
          </w:p>
        </w:tc>
      </w:tr>
      <w:tr w:rsidR="00E42497" w14:paraId="78A6C0E4" w14:textId="77777777" w:rsidTr="00A05AFE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BFD3" w14:textId="1D0CD6B1" w:rsidR="00E42497" w:rsidRPr="009C6D6A" w:rsidRDefault="006A3018" w:rsidP="00A05AF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9C6D6A" w:rsidRPr="009C6D6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E42497" w14:paraId="4AF39CF3" w14:textId="77777777" w:rsidTr="00A05AFE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D05B" w14:textId="77777777" w:rsidR="00E42497" w:rsidRPr="009C6D6A" w:rsidRDefault="00E42497" w:rsidP="00A05AF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011B2" w14:textId="77777777" w:rsidR="00E42497" w:rsidRPr="009C6D6A" w:rsidRDefault="00E42497" w:rsidP="00A05AFE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F30A8D" w14:paraId="7D5311DB" w14:textId="77777777" w:rsidTr="000270B8"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9067" w14:textId="6515883F" w:rsidR="00F30A8D" w:rsidRPr="009C6D6A" w:rsidRDefault="00F30A8D" w:rsidP="00F30A8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ผู้บริหารของบริษัทได้ประมาณการหนี้สินสำหรับการบำรุงรักษาทางยกระดับ โดยพิจารณาจากแผนงานการบำรุงรักษาทางยกระดับ และการคิดลดประมาณการกระแสเงินสดที่จะใช้ในการบำรุงรักษาในอนาคต</w:t>
            </w:r>
          </w:p>
          <w:p w14:paraId="0EFD821C" w14:textId="77777777" w:rsidR="00F30A8D" w:rsidRPr="009C6D6A" w:rsidRDefault="00F30A8D" w:rsidP="00F30A8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75129D" w14:textId="77777777" w:rsidR="00F30A8D" w:rsidRPr="009C6D6A" w:rsidRDefault="00F30A8D" w:rsidP="00F30A8D">
            <w:pPr>
              <w:pStyle w:val="Default"/>
              <w:jc w:val="thaiDistribute"/>
              <w:rPr>
                <w:rFonts w:asciiTheme="majorBidi" w:hAnsiTheme="majorBidi" w:cstheme="majorBidi"/>
                <w:cs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ผู้บริหารต้องใช้ดุลยพินิจอย่างมากในการกำหนดข้อสมมติเพื่อใช้ในการจัดทำประมาณการหนี้สินสำหรับการบำรุงรักษาทางยกระดับและประมาณการหนี้สินดังกล่าวมีสาระสำคัญต่องบการเงิน ข้าพเจ้าจึงเห็นว่าเรื่องดังกล่าวเป็นเรื่องสำคัญในการตรวจสอบ</w:t>
            </w:r>
          </w:p>
          <w:p w14:paraId="5B3D3497" w14:textId="77777777" w:rsidR="00F30A8D" w:rsidRPr="009C6D6A" w:rsidRDefault="00F30A8D" w:rsidP="00F30A8D">
            <w:pPr>
              <w:pStyle w:val="Defaul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CB7A" w14:textId="595499A4" w:rsidR="00F30A8D" w:rsidRPr="009C6D6A" w:rsidRDefault="00F30A8D" w:rsidP="00F30A8D">
            <w:pPr>
              <w:pStyle w:val="Default"/>
              <w:tabs>
                <w:tab w:val="clear" w:pos="454"/>
                <w:tab w:val="left" w:pos="16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2F25FB3C" w14:textId="77777777" w:rsidR="00F30A8D" w:rsidRPr="009C6D6A" w:rsidRDefault="00F30A8D" w:rsidP="00F30A8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เกี่ยวกับนโยบายและวิธีการที่ฝ่ายบริหารใช้ในการจัดทำประมาณการหนี้สินสำหรับการบำรุงรักษาทางยกระดับ</w:t>
            </w:r>
          </w:p>
          <w:p w14:paraId="5F24068F" w14:textId="77777777" w:rsidR="00F30A8D" w:rsidRPr="009C6D6A" w:rsidRDefault="00F30A8D" w:rsidP="00F30A8D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clear" w:pos="4678"/>
                <w:tab w:val="left" w:pos="162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ข้อสมมติหลักที่ใช้ในการจัดทำประมาณการหนี้สินสำหรับการบำรุงรักษาทางยกระดับของผู้บริหารโดยอ้างอิงจากแหล่งข้อมูลภายในและข้อมูลภายนอก</w:t>
            </w:r>
          </w:p>
          <w:p w14:paraId="0BDE34D0" w14:textId="77777777" w:rsidR="00F30A8D" w:rsidRPr="009C6D6A" w:rsidRDefault="00F30A8D" w:rsidP="006A0881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left" w:pos="162"/>
              </w:tabs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ประเมินความเหมาะสมของแผนงานการบำรุงรักษาทางยกระดับ โดยเปรียบเทียบแผนงานการบำรุงรักษากับการบำรุงรักษาที่เกิดขึ้นจริงในอดีต</w:t>
            </w:r>
          </w:p>
          <w:p w14:paraId="730371E2" w14:textId="77777777" w:rsidR="00F30A8D" w:rsidRPr="009C6D6A" w:rsidRDefault="00F30A8D" w:rsidP="0008415E">
            <w:pPr>
              <w:pStyle w:val="Default"/>
              <w:numPr>
                <w:ilvl w:val="0"/>
                <w:numId w:val="42"/>
              </w:numPr>
              <w:tabs>
                <w:tab w:val="clear" w:pos="454"/>
                <w:tab w:val="left" w:pos="162"/>
              </w:tabs>
              <w:spacing w:line="240" w:lineRule="auto"/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C6D6A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พิจารณาถึงความเพียงพอของการเปิดเผยข้อมูลตามมาตรฐานการรายงานทางการเงิน</w:t>
            </w:r>
          </w:p>
          <w:p w14:paraId="52B4CE16" w14:textId="4544948B" w:rsidR="00CB78CC" w:rsidRPr="009C6D6A" w:rsidRDefault="00CB78CC" w:rsidP="00CB78CC">
            <w:pPr>
              <w:pStyle w:val="Default"/>
              <w:tabs>
                <w:tab w:val="clear" w:pos="454"/>
                <w:tab w:val="left" w:pos="162"/>
              </w:tabs>
              <w:spacing w:line="240" w:lineRule="auto"/>
              <w:ind w:left="16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D8D60F0" w14:textId="77777777" w:rsidR="00E42497" w:rsidRDefault="00E42497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3223B668" w14:textId="77777777" w:rsidR="00FA2EDA" w:rsidRPr="00184215" w:rsidRDefault="0055535C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ข้อมูลอื่น</w:t>
      </w:r>
    </w:p>
    <w:p w14:paraId="00577621" w14:textId="77777777" w:rsidR="000B25FA" w:rsidRPr="00184215" w:rsidRDefault="000B25FA" w:rsidP="00CE0C25">
      <w:pPr>
        <w:spacing w:line="259" w:lineRule="auto"/>
        <w:rPr>
          <w:rFonts w:ascii="Angsana New" w:eastAsia="Calibri" w:hAnsi="Angsana New"/>
          <w:i/>
          <w:iCs/>
          <w:sz w:val="30"/>
          <w:szCs w:val="30"/>
        </w:rPr>
      </w:pPr>
    </w:p>
    <w:p w14:paraId="16E0739F" w14:textId="77777777" w:rsidR="001F4E74" w:rsidRPr="00184215" w:rsidRDefault="005F5B4C" w:rsidP="00CE0C25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18421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8421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แต่ไม่รวมถึงงบการเงินและรายงานของผู้สอบบัญชีที่อยู่ในรายงานนั้น</w:t>
      </w:r>
      <w:r w:rsidR="00394588" w:rsidRPr="0018421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="001F4E74"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2E17D5D" w14:textId="77777777" w:rsidR="00DB7C1E" w:rsidRPr="00184215" w:rsidRDefault="00DB7C1E" w:rsidP="00163CD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02BF8F28" w14:textId="14C9427A" w:rsidR="0055535C" w:rsidRPr="00184215" w:rsidRDefault="00FA2EDA" w:rsidP="00163CD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84215">
        <w:rPr>
          <w:rFonts w:ascii="Angsana New" w:eastAsiaTheme="minorHAnsi" w:hAnsi="Angsana New" w:hint="cs"/>
          <w:color w:val="000000"/>
          <w:sz w:val="30"/>
          <w:szCs w:val="30"/>
          <w:cs/>
        </w:rPr>
        <w:t>ค</w:t>
      </w:r>
      <w:r w:rsidR="0055535C"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="0055535C" w:rsidRPr="0018421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621FB423" w14:textId="77777777" w:rsidR="00DF7CD7" w:rsidRPr="00184215" w:rsidRDefault="00DF7CD7" w:rsidP="00163CD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</w:p>
    <w:p w14:paraId="7D328FEA" w14:textId="1A144169" w:rsidR="0055535C" w:rsidRPr="00184215" w:rsidRDefault="0055535C" w:rsidP="00163CDC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166110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คือ</w:t>
      </w:r>
      <w:r w:rsidR="00F44CDA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การอ่าน</w:t>
      </w:r>
      <w:r w:rsidRPr="00184215">
        <w:rPr>
          <w:rFonts w:ascii="Angsana New" w:eastAsiaTheme="minorHAnsi" w:hAnsi="Angsana New" w:hint="cs"/>
          <w:color w:val="000000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18421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84215">
        <w:rPr>
          <w:rFonts w:ascii="Angsana New" w:eastAsiaTheme="minorHAnsi" w:hAnsi="Angsana New"/>
          <w:color w:val="000000"/>
          <w:sz w:val="30"/>
          <w:szCs w:val="30"/>
        </w:rPr>
        <w:t xml:space="preserve"> </w:t>
      </w:r>
    </w:p>
    <w:p w14:paraId="17C804E1" w14:textId="77777777" w:rsidR="0055535C" w:rsidRPr="00184215" w:rsidRDefault="0055535C" w:rsidP="00163CD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7D536AC3" w14:textId="77777777" w:rsidR="00F525F8" w:rsidRPr="00184215" w:rsidRDefault="00F525F8" w:rsidP="00F525F8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color w:val="000000"/>
          <w:sz w:val="30"/>
          <w:szCs w:val="30"/>
        </w:rPr>
      </w:pPr>
      <w:r w:rsidRPr="00184215">
        <w:rPr>
          <w:rFonts w:ascii="Angsana New" w:eastAsiaTheme="minorHAnsi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1782A5D" w14:textId="77777777" w:rsidR="00F525F8" w:rsidRPr="00184215" w:rsidRDefault="00F525F8" w:rsidP="00163CDC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14:paraId="11B7473A" w14:textId="77777777" w:rsidR="007278D5" w:rsidRDefault="007278D5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F6FE043" w14:textId="587EC0CC" w:rsidR="0055535C" w:rsidRPr="00184215" w:rsidRDefault="0055535C" w:rsidP="00163CD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184215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31FB50D8" w14:textId="77777777" w:rsidR="0055535C" w:rsidRPr="00A94A55" w:rsidRDefault="0055535C" w:rsidP="00163CD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1593488" w14:textId="77777777" w:rsidR="0055535C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2C3283C7" w14:textId="77777777" w:rsidR="001E59ED" w:rsidRPr="00A94A55" w:rsidRDefault="001E59ED" w:rsidP="00163CD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24A472C5" w14:textId="6EC62A72" w:rsidR="0055535C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84215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84215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184215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184215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</w:t>
      </w:r>
      <w:r w:rsidRPr="00184215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184215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94C6E9B" w14:textId="77777777" w:rsidR="001E59ED" w:rsidRPr="00A94A55" w:rsidRDefault="001E59ED" w:rsidP="00163CD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9D206C7" w14:textId="5415D752" w:rsidR="0055535C" w:rsidRPr="00184215" w:rsidRDefault="0055535C" w:rsidP="00163CDC">
      <w:pPr>
        <w:jc w:val="thaiDistribute"/>
        <w:rPr>
          <w:rFonts w:ascii="Angsana New" w:hAnsi="Angsana New"/>
          <w:sz w:val="30"/>
          <w:szCs w:val="30"/>
          <w:cs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16611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184215">
        <w:rPr>
          <w:rFonts w:ascii="Angsana New" w:eastAsia="Calibri" w:hAnsi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184215">
        <w:rPr>
          <w:rFonts w:ascii="Angsana New" w:hAnsi="Angsana New"/>
          <w:sz w:val="30"/>
          <w:szCs w:val="30"/>
          <w:cs/>
        </w:rPr>
        <w:t>บริษัท</w:t>
      </w:r>
    </w:p>
    <w:p w14:paraId="095AEAD8" w14:textId="77777777" w:rsidR="0055535C" w:rsidRPr="00A94A55" w:rsidRDefault="0055535C" w:rsidP="00163CDC">
      <w:pPr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7FF01F54" w14:textId="278ECAE5" w:rsidR="0055535C" w:rsidRPr="00184215" w:rsidRDefault="0055535C" w:rsidP="00163CD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184215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39EEE8EE" w14:textId="77777777" w:rsidR="0055535C" w:rsidRPr="00A94A55" w:rsidRDefault="0055535C" w:rsidP="00163CD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D6ABF6A" w14:textId="77777777" w:rsidR="0055535C" w:rsidRPr="00184215" w:rsidRDefault="0055535C" w:rsidP="00163CDC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184215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ลต่อการตัดสินใจทางเศรษฐกิจของผู้ใช้งบการเงินจากการใช้งบการเงินเหล่านี้</w:t>
      </w:r>
    </w:p>
    <w:p w14:paraId="5D18D746" w14:textId="013185AD" w:rsidR="00732559" w:rsidRPr="00A94A55" w:rsidRDefault="0055535C" w:rsidP="00163CDC">
      <w:pPr>
        <w:jc w:val="thaiDistribute"/>
        <w:rPr>
          <w:rFonts w:ascii="Angsana New" w:eastAsia="Calibri" w:hAnsi="Angsana New"/>
          <w:sz w:val="24"/>
          <w:szCs w:val="24"/>
        </w:rPr>
      </w:pPr>
      <w:r w:rsidRPr="00184215">
        <w:rPr>
          <w:rFonts w:ascii="Angsana New" w:hAnsi="Angsana New"/>
          <w:sz w:val="30"/>
          <w:szCs w:val="30"/>
          <w:rtl/>
          <w:cs/>
        </w:rPr>
        <w:t xml:space="preserve"> </w:t>
      </w:r>
    </w:p>
    <w:p w14:paraId="21107E3B" w14:textId="40604B0A" w:rsidR="0004186F" w:rsidRPr="00184215" w:rsidRDefault="0055535C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ED5A649" w14:textId="77777777" w:rsidR="007128FD" w:rsidRPr="00A94A55" w:rsidRDefault="007128FD" w:rsidP="00163CDC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754E9F8B" w14:textId="5B90D773" w:rsidR="00DF7CD7" w:rsidRPr="00184215" w:rsidRDefault="0055535C" w:rsidP="007673F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184215">
        <w:rPr>
          <w:rFonts w:ascii="Angsana New" w:hAnsi="Angsana New"/>
          <w:sz w:val="30"/>
          <w:szCs w:val="30"/>
          <w:cs/>
        </w:rPr>
        <w:t>ายใน</w:t>
      </w:r>
    </w:p>
    <w:p w14:paraId="45B683F3" w14:textId="77777777" w:rsidR="0055535C" w:rsidRPr="00184215" w:rsidRDefault="0055535C" w:rsidP="00163C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184215">
        <w:rPr>
          <w:rFonts w:ascii="Angsana New" w:eastAsia="Calibri" w:hAnsi="Angsana New" w:hint="cs"/>
          <w:sz w:val="30"/>
          <w:szCs w:val="30"/>
          <w:cs/>
        </w:rPr>
        <w:t>บริษัท</w:t>
      </w:r>
    </w:p>
    <w:p w14:paraId="05F0D3A1" w14:textId="2E9F104C" w:rsidR="0055535C" w:rsidRPr="00184215" w:rsidRDefault="0055535C" w:rsidP="00163C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184215">
        <w:rPr>
          <w:rFonts w:ascii="Angsana New" w:hAnsi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EA259C5" w14:textId="4E79911E" w:rsidR="00E14381" w:rsidRPr="00184215" w:rsidRDefault="00E14381" w:rsidP="00163C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184215">
        <w:rPr>
          <w:rFonts w:ascii="Angsana New" w:hAnsi="Angsana New"/>
          <w:sz w:val="30"/>
          <w:szCs w:val="30"/>
          <w:cs/>
        </w:rPr>
        <w:lastRenderedPageBreak/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</w:t>
      </w:r>
      <w:r w:rsidR="00BF4434" w:rsidRPr="00184215">
        <w:rPr>
          <w:rFonts w:ascii="Angsana New" w:hAnsi="Angsana New" w:hint="cs"/>
          <w:sz w:val="30"/>
          <w:szCs w:val="30"/>
          <w:cs/>
        </w:rPr>
        <w:t xml:space="preserve">            </w:t>
      </w:r>
      <w:r w:rsidRPr="00184215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184215">
        <w:rPr>
          <w:rFonts w:ascii="Angsana New" w:hAnsi="Angsana New" w:hint="cs"/>
          <w:sz w:val="30"/>
          <w:szCs w:val="30"/>
          <w:cs/>
        </w:rPr>
        <w:t>โดยให้ข้อสังเกต</w:t>
      </w:r>
      <w:r w:rsidRPr="00184215">
        <w:rPr>
          <w:rFonts w:ascii="Angsana New" w:hAnsi="Angsana New"/>
          <w:sz w:val="30"/>
          <w:szCs w:val="30"/>
          <w:cs/>
        </w:rPr>
        <w:t>ถึงการเปิดเผย</w:t>
      </w:r>
      <w:r w:rsidRPr="00184215">
        <w:rPr>
          <w:rFonts w:ascii="Angsana New" w:hAnsi="Angsana New" w:hint="cs"/>
          <w:sz w:val="30"/>
          <w:szCs w:val="30"/>
          <w:cs/>
        </w:rPr>
        <w:t>ข้อมูล</w:t>
      </w:r>
      <w:r w:rsidRPr="00184215">
        <w:rPr>
          <w:rFonts w:ascii="Angsana New" w:hAnsi="Angsana New"/>
          <w:sz w:val="30"/>
          <w:szCs w:val="30"/>
          <w:cs/>
        </w:rPr>
        <w:t>ในงบการเงินที่เกี่ยวข้อง</w:t>
      </w:r>
      <w:r w:rsidRPr="00184215">
        <w:rPr>
          <w:rFonts w:ascii="Angsana New" w:hAnsi="Angsana New" w:hint="cs"/>
          <w:sz w:val="30"/>
          <w:szCs w:val="30"/>
          <w:cs/>
        </w:rPr>
        <w:t xml:space="preserve"> </w:t>
      </w:r>
      <w:r w:rsidRPr="00184215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Pr="00184215">
        <w:rPr>
          <w:rFonts w:ascii="Angsana New" w:hAnsi="Angsana New" w:hint="cs"/>
          <w:sz w:val="30"/>
          <w:szCs w:val="30"/>
          <w:cs/>
        </w:rPr>
        <w:t>ข้อมูล</w:t>
      </w:r>
      <w:r w:rsidRPr="00184215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</w:t>
      </w:r>
      <w:r w:rsidR="00BF4434" w:rsidRPr="00184215">
        <w:rPr>
          <w:rFonts w:ascii="Angsana New" w:hAnsi="Angsana New" w:hint="cs"/>
          <w:sz w:val="30"/>
          <w:szCs w:val="30"/>
          <w:cs/>
        </w:rPr>
        <w:t xml:space="preserve">             </w:t>
      </w:r>
      <w:r w:rsidRPr="00184215">
        <w:rPr>
          <w:rFonts w:ascii="Angsana New" w:hAnsi="Angsana New"/>
          <w:sz w:val="30"/>
          <w:szCs w:val="30"/>
          <w:cs/>
        </w:rPr>
        <w:t>การดำเนินงานต่อเนื่อง</w:t>
      </w:r>
    </w:p>
    <w:p w14:paraId="2A516A76" w14:textId="57A880D9" w:rsidR="0083290F" w:rsidRPr="00184215" w:rsidRDefault="0083290F" w:rsidP="00163CDC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ประเมินการนำเสนอโครงสร้างและเนื้อหาของงบการเงินโดยรวม รวมถึงการเปิดเผย</w:t>
      </w:r>
      <w:r w:rsidRPr="00184215">
        <w:rPr>
          <w:rFonts w:ascii="Angsana New" w:hAnsi="Angsana New" w:hint="cs"/>
          <w:sz w:val="30"/>
          <w:szCs w:val="30"/>
          <w:cs/>
        </w:rPr>
        <w:t>ข้อมูล</w:t>
      </w:r>
      <w:r w:rsidRPr="00184215">
        <w:rPr>
          <w:rFonts w:ascii="Angsana New" w:hAnsi="Angsana New"/>
          <w:sz w:val="30"/>
          <w:szCs w:val="30"/>
          <w:cs/>
        </w:rPr>
        <w:t>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Pr="00184215">
        <w:rPr>
          <w:rFonts w:ascii="Angsana New" w:hAnsi="Angsana New" w:hint="cs"/>
          <w:sz w:val="30"/>
          <w:szCs w:val="30"/>
          <w:cs/>
        </w:rPr>
        <w:t>หรือไม่</w:t>
      </w:r>
      <w:r w:rsidRPr="00184215">
        <w:rPr>
          <w:rFonts w:ascii="Angsana New" w:hAnsi="Angsana New"/>
          <w:sz w:val="30"/>
          <w:szCs w:val="30"/>
          <w:cs/>
        </w:rPr>
        <w:t xml:space="preserve">   </w:t>
      </w:r>
    </w:p>
    <w:p w14:paraId="56FB9EE9" w14:textId="77777777" w:rsidR="0055535C" w:rsidRPr="00A94A55" w:rsidRDefault="0055535C" w:rsidP="00163CDC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06252D6F" w14:textId="4F2E7344" w:rsidR="0055535C" w:rsidRPr="00184215" w:rsidRDefault="00D17F47" w:rsidP="00163CDC">
      <w:pPr>
        <w:jc w:val="thaiDistribute"/>
        <w:rPr>
          <w:rFonts w:ascii="Angsana New" w:eastAsia="Calibri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B4CBB29" w14:textId="77777777" w:rsidR="00CB6E81" w:rsidRPr="00A94A55" w:rsidRDefault="00CB6E81" w:rsidP="00163CDC">
      <w:pPr>
        <w:jc w:val="thaiDistribute"/>
        <w:rPr>
          <w:rFonts w:ascii="Angsana New" w:eastAsia="Calibri" w:hAnsi="Angsana New"/>
          <w:sz w:val="16"/>
          <w:szCs w:val="16"/>
        </w:rPr>
      </w:pPr>
    </w:p>
    <w:p w14:paraId="314452BC" w14:textId="69FC5975" w:rsidR="00E5555C" w:rsidRPr="00184215" w:rsidRDefault="00E5555C" w:rsidP="00E5555C">
      <w:pPr>
        <w:jc w:val="thaiDistribute"/>
        <w:rPr>
          <w:rFonts w:ascii="Angsana New" w:hAnsi="Angsana New"/>
          <w:sz w:val="30"/>
          <w:szCs w:val="30"/>
        </w:rPr>
      </w:pPr>
      <w:r w:rsidRPr="00184215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F0FC2" w:rsidRPr="00184215">
        <w:rPr>
          <w:rFonts w:ascii="Angsana New" w:eastAsia="Calibri" w:hAnsi="Angsana New" w:hint="cs"/>
          <w:sz w:val="30"/>
          <w:szCs w:val="30"/>
          <w:cs/>
        </w:rPr>
        <w:t xml:space="preserve">       </w:t>
      </w:r>
      <w:r w:rsidRPr="00184215">
        <w:rPr>
          <w:rFonts w:ascii="Angsana New" w:eastAsia="Calibri" w:hAnsi="Angsana New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</w:t>
      </w:r>
      <w:r w:rsidRPr="00184215">
        <w:rPr>
          <w:rFonts w:ascii="Angsana New" w:eastAsia="Calibri" w:hAnsi="Angsana New"/>
          <w:spacing w:val="-14"/>
          <w:sz w:val="30"/>
          <w:szCs w:val="30"/>
          <w:cs/>
        </w:rPr>
        <w:t>ความ</w:t>
      </w:r>
      <w:r w:rsidRPr="00184215">
        <w:rPr>
          <w:rFonts w:ascii="Angsana New" w:eastAsia="Calibri" w:hAnsi="Angsana New"/>
          <w:sz w:val="30"/>
          <w:szCs w:val="30"/>
          <w:cs/>
        </w:rPr>
        <w:t>สัมพันธ์ทั้งหมดตลอดจนเรื่องอื่นซึ่ง</w:t>
      </w:r>
      <w:r w:rsidRPr="00184215">
        <w:rPr>
          <w:rFonts w:ascii="Angsana New" w:eastAsia="Calibri" w:hAnsi="Angsana New"/>
          <w:spacing w:val="-16"/>
          <w:sz w:val="30"/>
          <w:szCs w:val="30"/>
          <w:cs/>
        </w:rPr>
        <w:t>ข้าพ</w:t>
      </w:r>
      <w:r w:rsidRPr="00184215">
        <w:rPr>
          <w:rFonts w:ascii="Angsana New" w:eastAsia="Calibri" w:hAnsi="Angsana New"/>
          <w:sz w:val="30"/>
          <w:szCs w:val="30"/>
          <w:cs/>
        </w:rPr>
        <w:t>เจ้าเชื่อว่ามีเหตุผลที่บุคคลภายนอกอาจพิจารณาว่ากระทบต่อความเป็นอิสร</w:t>
      </w:r>
      <w:r w:rsidRPr="007F780D">
        <w:rPr>
          <w:rFonts w:ascii="Angsana New" w:eastAsia="Calibri" w:hAnsi="Angsana New"/>
          <w:sz w:val="30"/>
          <w:szCs w:val="30"/>
          <w:cs/>
        </w:rPr>
        <w:t>ะ</w:t>
      </w:r>
      <w:r w:rsidR="007F780D" w:rsidRPr="007F780D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2526D1B7" w14:textId="77777777" w:rsidR="00E5555C" w:rsidRPr="00A94A55" w:rsidRDefault="00E5555C" w:rsidP="00E5555C">
      <w:pPr>
        <w:jc w:val="thaiDistribute"/>
        <w:rPr>
          <w:rFonts w:ascii="Angsana New" w:hAnsi="Angsana New"/>
          <w:sz w:val="16"/>
          <w:szCs w:val="16"/>
          <w:rtl/>
          <w:cs/>
        </w:rPr>
      </w:pPr>
    </w:p>
    <w:p w14:paraId="47D6F22D" w14:textId="2966E255" w:rsidR="00E01F61" w:rsidRDefault="00E01F61" w:rsidP="00E01F61">
      <w:pPr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6C1BF9">
        <w:rPr>
          <w:rFonts w:ascii="Angsana New" w:hAnsi="Angsana New"/>
          <w:sz w:val="30"/>
          <w:szCs w:val="30"/>
        </w:rPr>
        <w:t xml:space="preserve">               </w:t>
      </w:r>
      <w:r>
        <w:rPr>
          <w:rFonts w:ascii="Angsana New" w:hAnsi="Angsana New" w:hint="cs"/>
          <w:sz w:val="30"/>
          <w:szCs w:val="30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6C1BF9">
        <w:rPr>
          <w:rFonts w:ascii="Angsana New" w:hAnsi="Angsana New"/>
          <w:sz w:val="30"/>
          <w:szCs w:val="30"/>
        </w:rPr>
        <w:t xml:space="preserve">    </w:t>
      </w:r>
      <w:r>
        <w:rPr>
          <w:rFonts w:ascii="Angsana New" w:hAnsi="Angsana New" w:hint="cs"/>
          <w:sz w:val="30"/>
          <w:szCs w:val="30"/>
          <w:cs/>
        </w:rPr>
        <w:t xml:space="preserve"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205BD85" w14:textId="77777777" w:rsidR="00E5555C" w:rsidRPr="00184215" w:rsidRDefault="00E5555C" w:rsidP="00163CDC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9B50ACF" w14:textId="31F3CE21" w:rsidR="0099670B" w:rsidRDefault="0099670B" w:rsidP="00163CD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5476ED86" w14:textId="4D4DEDC3" w:rsidR="006A1F8C" w:rsidRPr="00184215" w:rsidRDefault="006A1F8C" w:rsidP="00163CDC">
      <w:pPr>
        <w:pStyle w:val="T"/>
        <w:ind w:left="0" w:right="0"/>
        <w:jc w:val="thaiDistribute"/>
        <w:rPr>
          <w:rFonts w:ascii="Angsana New" w:hAnsi="Angsana New" w:cs="Angsana New"/>
          <w:lang w:val="en-US"/>
        </w:rPr>
      </w:pPr>
    </w:p>
    <w:p w14:paraId="216C64CB" w14:textId="75FEFB29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(</w:t>
      </w:r>
      <w:r w:rsidR="00D81A2B" w:rsidRPr="00184215">
        <w:rPr>
          <w:rFonts w:ascii="Angsana New" w:hAnsi="Angsana New" w:cs="Angsana New" w:hint="cs"/>
          <w:cs/>
        </w:rPr>
        <w:t>ศศิธร</w:t>
      </w:r>
      <w:r w:rsidR="000A1990" w:rsidRPr="00184215">
        <w:rPr>
          <w:rFonts w:ascii="Angsana New" w:hAnsi="Angsana New" w:cs="Angsana New"/>
          <w:cs/>
          <w:lang w:val="en-US"/>
        </w:rPr>
        <w:t xml:space="preserve"> </w:t>
      </w:r>
      <w:r w:rsidR="00D81A2B" w:rsidRPr="00184215">
        <w:rPr>
          <w:rFonts w:ascii="Angsana New" w:hAnsi="Angsana New" w:cs="Angsana New" w:hint="cs"/>
          <w:cs/>
          <w:lang w:val="en-US"/>
        </w:rPr>
        <w:t>พงศ์อดิศักดิ์</w:t>
      </w:r>
      <w:r w:rsidRPr="00184215">
        <w:rPr>
          <w:rFonts w:ascii="Angsana New" w:hAnsi="Angsana New" w:cs="Angsana New"/>
          <w:cs/>
        </w:rPr>
        <w:t>)</w:t>
      </w:r>
    </w:p>
    <w:p w14:paraId="56637F0F" w14:textId="77777777" w:rsidR="000300EB" w:rsidRPr="00184215" w:rsidRDefault="000300EB" w:rsidP="00163CDC">
      <w:pPr>
        <w:pStyle w:val="T"/>
        <w:ind w:left="0" w:right="0"/>
        <w:jc w:val="thaiDistribute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ผู้สอบบัญชีรับอนุญาต</w:t>
      </w:r>
    </w:p>
    <w:p w14:paraId="420E4EF2" w14:textId="36D657F4" w:rsidR="000300EB" w:rsidRPr="00184215" w:rsidRDefault="000300EB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  <w:r w:rsidRPr="00184215">
        <w:rPr>
          <w:rFonts w:ascii="Angsana New" w:hAnsi="Angsana New" w:cs="Angsana New"/>
          <w:cs/>
        </w:rPr>
        <w:t xml:space="preserve">เลขทะเบียน </w:t>
      </w:r>
      <w:r w:rsidR="004E013D" w:rsidRPr="004E013D">
        <w:rPr>
          <w:rFonts w:ascii="Angsana New" w:hAnsi="Angsana New" w:cs="Angsana New"/>
          <w:lang w:val="en-US"/>
        </w:rPr>
        <w:t>8802</w:t>
      </w:r>
    </w:p>
    <w:p w14:paraId="653783C0" w14:textId="201C2CD1" w:rsidR="00CB6E81" w:rsidRPr="00184215" w:rsidRDefault="00CB6E81" w:rsidP="00163CDC">
      <w:pPr>
        <w:pStyle w:val="T"/>
        <w:ind w:left="0" w:right="0"/>
        <w:jc w:val="both"/>
        <w:rPr>
          <w:rFonts w:ascii="Angsana New" w:hAnsi="Angsana New" w:cs="Angsana New"/>
          <w:lang w:val="en-US"/>
        </w:rPr>
      </w:pPr>
    </w:p>
    <w:p w14:paraId="5A783252" w14:textId="77777777" w:rsidR="00E96B7D" w:rsidRPr="00184215" w:rsidRDefault="00E96B7D" w:rsidP="00E96B7D">
      <w:pPr>
        <w:pStyle w:val="T"/>
        <w:ind w:left="0" w:right="0"/>
        <w:jc w:val="both"/>
        <w:rPr>
          <w:rFonts w:ascii="Angsana New" w:hAnsi="Angsana New" w:cs="Angsana New"/>
          <w:cs/>
        </w:rPr>
      </w:pPr>
      <w:r w:rsidRPr="00184215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1DC63B89" w14:textId="0A7EC8DF" w:rsidR="000300EB" w:rsidRPr="00184215" w:rsidRDefault="000300EB" w:rsidP="00163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184215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4F57695E" w14:textId="09DACC74" w:rsidR="00767916" w:rsidRDefault="004A734A" w:rsidP="00B629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21</w:t>
      </w:r>
      <w:r w:rsidR="00C850DE" w:rsidRPr="00347092">
        <w:rPr>
          <w:rFonts w:ascii="Angsana New" w:hAnsi="Angsana New"/>
          <w:sz w:val="30"/>
          <w:szCs w:val="30"/>
        </w:rPr>
        <w:t xml:space="preserve"> </w:t>
      </w:r>
      <w:r w:rsidR="00C850DE" w:rsidRPr="0034709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4E013D" w:rsidRPr="00347092">
        <w:rPr>
          <w:rFonts w:ascii="Angsana New" w:hAnsi="Angsana New"/>
          <w:sz w:val="30"/>
          <w:szCs w:val="30"/>
        </w:rPr>
        <w:t>256</w:t>
      </w:r>
      <w:r w:rsidR="009E0436">
        <w:rPr>
          <w:rFonts w:ascii="Angsana New" w:hAnsi="Angsana New"/>
          <w:sz w:val="30"/>
          <w:szCs w:val="30"/>
        </w:rPr>
        <w:t>6</w:t>
      </w:r>
    </w:p>
    <w:sectPr w:rsidR="00767916" w:rsidSect="00C4458E"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4CFD8C" w14:textId="77777777" w:rsidR="00190787" w:rsidRDefault="00190787">
      <w:r>
        <w:separator/>
      </w:r>
    </w:p>
  </w:endnote>
  <w:endnote w:type="continuationSeparator" w:id="0">
    <w:p w14:paraId="591FB977" w14:textId="77777777" w:rsidR="00190787" w:rsidRDefault="00190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01F1E" w14:textId="620919E3" w:rsidR="00A05AFE" w:rsidRDefault="00A05AFE" w:rsidP="00B33FFC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5</w:t>
    </w:r>
    <w:r w:rsidRPr="004E013D">
      <w:rPr>
        <w:rStyle w:val="PageNumber"/>
        <w:rFonts w:cs="Angsana New"/>
        <w:noProof/>
      </w:rPr>
      <w:t>2</w:t>
    </w:r>
    <w:r>
      <w:rPr>
        <w:rStyle w:val="PageNumber"/>
        <w:rFonts w:cs="Angsana New"/>
      </w:rPr>
      <w:fldChar w:fldCharType="end"/>
    </w:r>
  </w:p>
  <w:p w14:paraId="44A68615" w14:textId="77777777" w:rsidR="00A05AFE" w:rsidRDefault="00A05AFE" w:rsidP="009B3FC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4D2DE" w14:textId="77777777" w:rsidR="00A05AFE" w:rsidRPr="00B33FFC" w:rsidRDefault="00A05AFE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81022" w14:textId="77777777" w:rsidR="00A05AFE" w:rsidRPr="00B33FFC" w:rsidRDefault="00A05AFE" w:rsidP="00B33FF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2691954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AA3C04E" w14:textId="6F525307" w:rsidR="00A05AFE" w:rsidRPr="00FA55B3" w:rsidRDefault="00A05AFE" w:rsidP="007C5193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cs/>
          </w:rPr>
        </w:pPr>
        <w:r w:rsidRPr="00FA55B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A55B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A55B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4E013D">
          <w:rPr>
            <w:rFonts w:asciiTheme="majorBidi" w:hAnsiTheme="majorBidi" w:cstheme="majorBidi"/>
            <w:noProof/>
            <w:sz w:val="30"/>
            <w:szCs w:val="30"/>
          </w:rPr>
          <w:t>4</w:t>
        </w:r>
        <w:r w:rsidRPr="00FA55B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50358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1A4DEF7" w14:textId="6DD340BA" w:rsidR="00A05AFE" w:rsidRPr="007135C3" w:rsidRDefault="00190787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CCB81" w14:textId="77777777" w:rsidR="00190787" w:rsidRDefault="00190787">
      <w:r>
        <w:separator/>
      </w:r>
    </w:p>
  </w:footnote>
  <w:footnote w:type="continuationSeparator" w:id="0">
    <w:p w14:paraId="61272EDA" w14:textId="77777777" w:rsidR="00190787" w:rsidRDefault="00190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450EA" w14:textId="77777777" w:rsidR="007F6E01" w:rsidRDefault="007F6E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5598C" w14:textId="77777777" w:rsidR="00A05AFE" w:rsidRPr="00323B9C" w:rsidRDefault="00A05AFE" w:rsidP="00EC107A">
    <w:pPr>
      <w:pStyle w:val="a"/>
      <w:tabs>
        <w:tab w:val="clear" w:pos="1080"/>
        <w:tab w:val="left" w:pos="3105"/>
      </w:tabs>
      <w:spacing w:line="240" w:lineRule="atLeast"/>
      <w:jc w:val="both"/>
      <w:rPr>
        <w:rFonts w:ascii="Angsana New" w:hAnsi="Angsana New" w:cs="Angsana New"/>
        <w:b/>
        <w:bCs/>
        <w:sz w:val="32"/>
        <w:szCs w:val="32"/>
        <w:cs/>
        <w:lang w:val="en-US"/>
      </w:rPr>
    </w:pPr>
    <w:r>
      <w:rPr>
        <w:rFonts w:ascii="Angsana New" w:hAnsi="Angsana New" w:cs="Angsana New"/>
        <w:b/>
        <w:bCs/>
        <w:sz w:val="32"/>
        <w:szCs w:val="32"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F5D5C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1FD6704" w14:textId="77777777" w:rsidR="00A05AFE" w:rsidRPr="00D22393" w:rsidRDefault="00A05AFE" w:rsidP="00D2239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Heading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DA266E"/>
    <w:multiLevelType w:val="hybridMultilevel"/>
    <w:tmpl w:val="25DA9456"/>
    <w:lvl w:ilvl="0" w:tplc="7D84B088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9BCA21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85C3160"/>
    <w:multiLevelType w:val="multilevel"/>
    <w:tmpl w:val="9620E55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36224AE"/>
    <w:multiLevelType w:val="hybridMultilevel"/>
    <w:tmpl w:val="52B6A62A"/>
    <w:lvl w:ilvl="0" w:tplc="251851E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677A88"/>
    <w:multiLevelType w:val="hybridMultilevel"/>
    <w:tmpl w:val="3DD8E286"/>
    <w:lvl w:ilvl="0" w:tplc="299EEF5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3" w15:restartNumberingAfterBreak="0">
    <w:nsid w:val="3DED618C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3FC94AA7"/>
    <w:multiLevelType w:val="hybridMultilevel"/>
    <w:tmpl w:val="92D210B2"/>
    <w:lvl w:ilvl="0" w:tplc="F99A4C8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E331C2"/>
    <w:multiLevelType w:val="multilevel"/>
    <w:tmpl w:val="C4769E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9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4C146537"/>
    <w:multiLevelType w:val="multilevel"/>
    <w:tmpl w:val="15DE6AD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659A18A8"/>
    <w:multiLevelType w:val="hybridMultilevel"/>
    <w:tmpl w:val="456251BA"/>
    <w:lvl w:ilvl="0" w:tplc="2C40F60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4" w15:restartNumberingAfterBreak="0">
    <w:nsid w:val="6CB52344"/>
    <w:multiLevelType w:val="hybridMultilevel"/>
    <w:tmpl w:val="E8FEF9F4"/>
    <w:lvl w:ilvl="0" w:tplc="B368135C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6FA608C5"/>
    <w:multiLevelType w:val="singleLevel"/>
    <w:tmpl w:val="3CC6F8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position w:val="4"/>
        <w:sz w:val="18"/>
        <w:szCs w:val="22"/>
      </w:r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8" w15:restartNumberingAfterBreak="0">
    <w:nsid w:val="7D0D260A"/>
    <w:multiLevelType w:val="multilevel"/>
    <w:tmpl w:val="45B47968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hint="default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7"/>
  </w:num>
  <w:num w:numId="13">
    <w:abstractNumId w:val="33"/>
  </w:num>
  <w:num w:numId="14">
    <w:abstractNumId w:val="24"/>
  </w:num>
  <w:num w:numId="15">
    <w:abstractNumId w:val="13"/>
  </w:num>
  <w:num w:numId="16">
    <w:abstractNumId w:val="36"/>
  </w:num>
  <w:num w:numId="17">
    <w:abstractNumId w:val="26"/>
  </w:num>
  <w:num w:numId="18">
    <w:abstractNumId w:val="16"/>
  </w:num>
  <w:num w:numId="19">
    <w:abstractNumId w:val="23"/>
  </w:num>
  <w:num w:numId="20">
    <w:abstractNumId w:val="11"/>
  </w:num>
  <w:num w:numId="21">
    <w:abstractNumId w:val="14"/>
  </w:num>
  <w:num w:numId="22">
    <w:abstractNumId w:val="32"/>
  </w:num>
  <w:num w:numId="2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39"/>
  </w:num>
  <w:num w:numId="25">
    <w:abstractNumId w:val="29"/>
  </w:num>
  <w:num w:numId="26">
    <w:abstractNumId w:val="27"/>
  </w:num>
  <w:num w:numId="27">
    <w:abstractNumId w:val="12"/>
  </w:num>
  <w:num w:numId="28">
    <w:abstractNumId w:val="40"/>
  </w:num>
  <w:num w:numId="29">
    <w:abstractNumId w:val="30"/>
  </w:num>
  <w:num w:numId="30">
    <w:abstractNumId w:val="37"/>
  </w:num>
  <w:num w:numId="31">
    <w:abstractNumId w:val="34"/>
  </w:num>
  <w:num w:numId="32">
    <w:abstractNumId w:val="18"/>
  </w:num>
  <w:num w:numId="33">
    <w:abstractNumId w:val="25"/>
  </w:num>
  <w:num w:numId="34">
    <w:abstractNumId w:val="10"/>
  </w:num>
  <w:num w:numId="35">
    <w:abstractNumId w:val="28"/>
  </w:num>
  <w:num w:numId="36">
    <w:abstractNumId w:val="20"/>
  </w:num>
  <w:num w:numId="37">
    <w:abstractNumId w:val="21"/>
  </w:num>
  <w:num w:numId="38">
    <w:abstractNumId w:val="15"/>
  </w:num>
  <w:num w:numId="39">
    <w:abstractNumId w:val="19"/>
  </w:num>
  <w:num w:numId="40">
    <w:abstractNumId w:val="38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</w:num>
  <w:num w:numId="43">
    <w:abstractNumId w:val="3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5001"/>
    <w:rsid w:val="000001B4"/>
    <w:rsid w:val="00000360"/>
    <w:rsid w:val="000004DD"/>
    <w:rsid w:val="00000548"/>
    <w:rsid w:val="000005E7"/>
    <w:rsid w:val="000006CF"/>
    <w:rsid w:val="00000752"/>
    <w:rsid w:val="00000894"/>
    <w:rsid w:val="00000923"/>
    <w:rsid w:val="00000DB2"/>
    <w:rsid w:val="00000DCD"/>
    <w:rsid w:val="0000109A"/>
    <w:rsid w:val="000010C0"/>
    <w:rsid w:val="000011EF"/>
    <w:rsid w:val="0000149D"/>
    <w:rsid w:val="0000176B"/>
    <w:rsid w:val="00001886"/>
    <w:rsid w:val="00001BBC"/>
    <w:rsid w:val="00001C55"/>
    <w:rsid w:val="00001CCB"/>
    <w:rsid w:val="00001E76"/>
    <w:rsid w:val="00002093"/>
    <w:rsid w:val="00002109"/>
    <w:rsid w:val="00002342"/>
    <w:rsid w:val="00002564"/>
    <w:rsid w:val="000025ED"/>
    <w:rsid w:val="0000265D"/>
    <w:rsid w:val="00002678"/>
    <w:rsid w:val="000026B2"/>
    <w:rsid w:val="000028A0"/>
    <w:rsid w:val="00002953"/>
    <w:rsid w:val="000029F6"/>
    <w:rsid w:val="00002AD1"/>
    <w:rsid w:val="00002C6A"/>
    <w:rsid w:val="00002F5B"/>
    <w:rsid w:val="000031FF"/>
    <w:rsid w:val="00003361"/>
    <w:rsid w:val="000034C2"/>
    <w:rsid w:val="000035BA"/>
    <w:rsid w:val="000037D8"/>
    <w:rsid w:val="0000394B"/>
    <w:rsid w:val="00003A83"/>
    <w:rsid w:val="00003D33"/>
    <w:rsid w:val="00003F7C"/>
    <w:rsid w:val="0000403E"/>
    <w:rsid w:val="00004048"/>
    <w:rsid w:val="000040FD"/>
    <w:rsid w:val="000043BA"/>
    <w:rsid w:val="000047A5"/>
    <w:rsid w:val="00004836"/>
    <w:rsid w:val="0000494C"/>
    <w:rsid w:val="00004D51"/>
    <w:rsid w:val="00004DAD"/>
    <w:rsid w:val="000052B9"/>
    <w:rsid w:val="000054AF"/>
    <w:rsid w:val="00005597"/>
    <w:rsid w:val="00005DEC"/>
    <w:rsid w:val="000063D6"/>
    <w:rsid w:val="0000655E"/>
    <w:rsid w:val="00006591"/>
    <w:rsid w:val="00006A1D"/>
    <w:rsid w:val="00006D7D"/>
    <w:rsid w:val="00007275"/>
    <w:rsid w:val="000074E0"/>
    <w:rsid w:val="000076C1"/>
    <w:rsid w:val="00007877"/>
    <w:rsid w:val="000078A6"/>
    <w:rsid w:val="000078F3"/>
    <w:rsid w:val="00007E06"/>
    <w:rsid w:val="00007E3F"/>
    <w:rsid w:val="00010081"/>
    <w:rsid w:val="000101A8"/>
    <w:rsid w:val="000102C6"/>
    <w:rsid w:val="000103C1"/>
    <w:rsid w:val="000105F9"/>
    <w:rsid w:val="000107EE"/>
    <w:rsid w:val="00010A81"/>
    <w:rsid w:val="00010B47"/>
    <w:rsid w:val="00010B97"/>
    <w:rsid w:val="00010DCF"/>
    <w:rsid w:val="0001101F"/>
    <w:rsid w:val="000111DA"/>
    <w:rsid w:val="00011435"/>
    <w:rsid w:val="0001167D"/>
    <w:rsid w:val="0001176D"/>
    <w:rsid w:val="00011A52"/>
    <w:rsid w:val="00011E1C"/>
    <w:rsid w:val="00011ECE"/>
    <w:rsid w:val="00011F98"/>
    <w:rsid w:val="00012439"/>
    <w:rsid w:val="00012655"/>
    <w:rsid w:val="00012A33"/>
    <w:rsid w:val="00012ABD"/>
    <w:rsid w:val="00012B98"/>
    <w:rsid w:val="00012E13"/>
    <w:rsid w:val="00012F54"/>
    <w:rsid w:val="000132F3"/>
    <w:rsid w:val="0001393B"/>
    <w:rsid w:val="00013AE7"/>
    <w:rsid w:val="00013D2B"/>
    <w:rsid w:val="00013DCC"/>
    <w:rsid w:val="00013F45"/>
    <w:rsid w:val="0001443B"/>
    <w:rsid w:val="000147E0"/>
    <w:rsid w:val="0001485B"/>
    <w:rsid w:val="00014AEE"/>
    <w:rsid w:val="00014B08"/>
    <w:rsid w:val="00014EF0"/>
    <w:rsid w:val="000150B3"/>
    <w:rsid w:val="000152A3"/>
    <w:rsid w:val="000153D4"/>
    <w:rsid w:val="0001562B"/>
    <w:rsid w:val="00015681"/>
    <w:rsid w:val="000156B2"/>
    <w:rsid w:val="00015941"/>
    <w:rsid w:val="00015B88"/>
    <w:rsid w:val="00016841"/>
    <w:rsid w:val="000168CC"/>
    <w:rsid w:val="00016B2C"/>
    <w:rsid w:val="00016FB2"/>
    <w:rsid w:val="00017057"/>
    <w:rsid w:val="000172BF"/>
    <w:rsid w:val="000173FE"/>
    <w:rsid w:val="0001741D"/>
    <w:rsid w:val="000175C8"/>
    <w:rsid w:val="0001790D"/>
    <w:rsid w:val="00017B34"/>
    <w:rsid w:val="00017C21"/>
    <w:rsid w:val="00017C6F"/>
    <w:rsid w:val="00017DA6"/>
    <w:rsid w:val="00020000"/>
    <w:rsid w:val="00020148"/>
    <w:rsid w:val="0002025A"/>
    <w:rsid w:val="000202F7"/>
    <w:rsid w:val="0002041D"/>
    <w:rsid w:val="00020600"/>
    <w:rsid w:val="000206A2"/>
    <w:rsid w:val="00020783"/>
    <w:rsid w:val="000207C7"/>
    <w:rsid w:val="000207FD"/>
    <w:rsid w:val="00020A8E"/>
    <w:rsid w:val="00020FDF"/>
    <w:rsid w:val="0002100D"/>
    <w:rsid w:val="00021202"/>
    <w:rsid w:val="0002131F"/>
    <w:rsid w:val="00021321"/>
    <w:rsid w:val="00021354"/>
    <w:rsid w:val="00021556"/>
    <w:rsid w:val="00021583"/>
    <w:rsid w:val="000216FD"/>
    <w:rsid w:val="00021983"/>
    <w:rsid w:val="0002220F"/>
    <w:rsid w:val="00022272"/>
    <w:rsid w:val="000222D4"/>
    <w:rsid w:val="000225B4"/>
    <w:rsid w:val="00022618"/>
    <w:rsid w:val="000228AA"/>
    <w:rsid w:val="00022A00"/>
    <w:rsid w:val="00023156"/>
    <w:rsid w:val="00023326"/>
    <w:rsid w:val="00023730"/>
    <w:rsid w:val="000241DE"/>
    <w:rsid w:val="0002422C"/>
    <w:rsid w:val="00024267"/>
    <w:rsid w:val="00024306"/>
    <w:rsid w:val="00024484"/>
    <w:rsid w:val="000245D8"/>
    <w:rsid w:val="0002464C"/>
    <w:rsid w:val="000247F4"/>
    <w:rsid w:val="000248CE"/>
    <w:rsid w:val="00024960"/>
    <w:rsid w:val="00024E48"/>
    <w:rsid w:val="0002528A"/>
    <w:rsid w:val="0002531C"/>
    <w:rsid w:val="00025A0D"/>
    <w:rsid w:val="00025CC6"/>
    <w:rsid w:val="000260AE"/>
    <w:rsid w:val="0002633C"/>
    <w:rsid w:val="0002649C"/>
    <w:rsid w:val="0002686C"/>
    <w:rsid w:val="000268BF"/>
    <w:rsid w:val="00026C3A"/>
    <w:rsid w:val="00026E3A"/>
    <w:rsid w:val="00026ED0"/>
    <w:rsid w:val="000270B8"/>
    <w:rsid w:val="000274DB"/>
    <w:rsid w:val="00027568"/>
    <w:rsid w:val="0002756E"/>
    <w:rsid w:val="000277FF"/>
    <w:rsid w:val="00027944"/>
    <w:rsid w:val="00027A7F"/>
    <w:rsid w:val="00027A89"/>
    <w:rsid w:val="00027C1A"/>
    <w:rsid w:val="00027CAA"/>
    <w:rsid w:val="00030027"/>
    <w:rsid w:val="000300EB"/>
    <w:rsid w:val="000302F8"/>
    <w:rsid w:val="00030360"/>
    <w:rsid w:val="0003055F"/>
    <w:rsid w:val="00030618"/>
    <w:rsid w:val="0003062D"/>
    <w:rsid w:val="00030680"/>
    <w:rsid w:val="00030831"/>
    <w:rsid w:val="000308AE"/>
    <w:rsid w:val="000309C1"/>
    <w:rsid w:val="00030B28"/>
    <w:rsid w:val="00030DAF"/>
    <w:rsid w:val="00030FFC"/>
    <w:rsid w:val="000313E6"/>
    <w:rsid w:val="0003147C"/>
    <w:rsid w:val="00031629"/>
    <w:rsid w:val="000318C0"/>
    <w:rsid w:val="00031B22"/>
    <w:rsid w:val="00031B73"/>
    <w:rsid w:val="00031B7E"/>
    <w:rsid w:val="00032018"/>
    <w:rsid w:val="00032436"/>
    <w:rsid w:val="0003247A"/>
    <w:rsid w:val="00032B17"/>
    <w:rsid w:val="00032F7C"/>
    <w:rsid w:val="000331AC"/>
    <w:rsid w:val="000331CB"/>
    <w:rsid w:val="000335E0"/>
    <w:rsid w:val="00033946"/>
    <w:rsid w:val="000339F2"/>
    <w:rsid w:val="00033AD4"/>
    <w:rsid w:val="00033B2A"/>
    <w:rsid w:val="00033E14"/>
    <w:rsid w:val="0003421A"/>
    <w:rsid w:val="0003497B"/>
    <w:rsid w:val="000349BF"/>
    <w:rsid w:val="000349F2"/>
    <w:rsid w:val="00034AF3"/>
    <w:rsid w:val="00034C84"/>
    <w:rsid w:val="00034C95"/>
    <w:rsid w:val="00034D0B"/>
    <w:rsid w:val="0003512D"/>
    <w:rsid w:val="000352A5"/>
    <w:rsid w:val="000352B4"/>
    <w:rsid w:val="00035380"/>
    <w:rsid w:val="0003572F"/>
    <w:rsid w:val="00035B08"/>
    <w:rsid w:val="00035CA6"/>
    <w:rsid w:val="00035E08"/>
    <w:rsid w:val="0003622B"/>
    <w:rsid w:val="00036237"/>
    <w:rsid w:val="00036439"/>
    <w:rsid w:val="0003648B"/>
    <w:rsid w:val="00036490"/>
    <w:rsid w:val="00036548"/>
    <w:rsid w:val="000365C0"/>
    <w:rsid w:val="00036811"/>
    <w:rsid w:val="000368A6"/>
    <w:rsid w:val="000369C3"/>
    <w:rsid w:val="00036ACF"/>
    <w:rsid w:val="00036B89"/>
    <w:rsid w:val="00036BC6"/>
    <w:rsid w:val="00036CF6"/>
    <w:rsid w:val="000375B2"/>
    <w:rsid w:val="00037B16"/>
    <w:rsid w:val="00037C6B"/>
    <w:rsid w:val="00037D68"/>
    <w:rsid w:val="00040017"/>
    <w:rsid w:val="0004012A"/>
    <w:rsid w:val="00040497"/>
    <w:rsid w:val="000408B7"/>
    <w:rsid w:val="0004099E"/>
    <w:rsid w:val="000409D7"/>
    <w:rsid w:val="00040AE9"/>
    <w:rsid w:val="00040B8A"/>
    <w:rsid w:val="00040DD4"/>
    <w:rsid w:val="00040F68"/>
    <w:rsid w:val="00040FB6"/>
    <w:rsid w:val="00041008"/>
    <w:rsid w:val="000413E4"/>
    <w:rsid w:val="00041450"/>
    <w:rsid w:val="00041816"/>
    <w:rsid w:val="0004186F"/>
    <w:rsid w:val="00041892"/>
    <w:rsid w:val="00041957"/>
    <w:rsid w:val="00041A32"/>
    <w:rsid w:val="00041B0C"/>
    <w:rsid w:val="000420E6"/>
    <w:rsid w:val="00042933"/>
    <w:rsid w:val="00042BCE"/>
    <w:rsid w:val="00042C57"/>
    <w:rsid w:val="00042D6D"/>
    <w:rsid w:val="000430C5"/>
    <w:rsid w:val="000430E7"/>
    <w:rsid w:val="00043123"/>
    <w:rsid w:val="000431A4"/>
    <w:rsid w:val="00043363"/>
    <w:rsid w:val="000433C9"/>
    <w:rsid w:val="000434F1"/>
    <w:rsid w:val="00043808"/>
    <w:rsid w:val="00043CFA"/>
    <w:rsid w:val="00043F74"/>
    <w:rsid w:val="0004412E"/>
    <w:rsid w:val="00044167"/>
    <w:rsid w:val="000443DF"/>
    <w:rsid w:val="0004455D"/>
    <w:rsid w:val="00044958"/>
    <w:rsid w:val="00044AF3"/>
    <w:rsid w:val="00044AFF"/>
    <w:rsid w:val="00044D98"/>
    <w:rsid w:val="00044F2E"/>
    <w:rsid w:val="00045079"/>
    <w:rsid w:val="000452CC"/>
    <w:rsid w:val="000455BC"/>
    <w:rsid w:val="00045609"/>
    <w:rsid w:val="0004566D"/>
    <w:rsid w:val="0004582E"/>
    <w:rsid w:val="00045879"/>
    <w:rsid w:val="00045915"/>
    <w:rsid w:val="00045A5B"/>
    <w:rsid w:val="00045B09"/>
    <w:rsid w:val="00045E10"/>
    <w:rsid w:val="000460DE"/>
    <w:rsid w:val="000463C2"/>
    <w:rsid w:val="0004668C"/>
    <w:rsid w:val="00046777"/>
    <w:rsid w:val="00046993"/>
    <w:rsid w:val="00046D2B"/>
    <w:rsid w:val="00046D93"/>
    <w:rsid w:val="00046E78"/>
    <w:rsid w:val="000470F6"/>
    <w:rsid w:val="00047116"/>
    <w:rsid w:val="000475BC"/>
    <w:rsid w:val="00047752"/>
    <w:rsid w:val="000478F0"/>
    <w:rsid w:val="00047A47"/>
    <w:rsid w:val="00047EE0"/>
    <w:rsid w:val="000500EA"/>
    <w:rsid w:val="00050632"/>
    <w:rsid w:val="0005088D"/>
    <w:rsid w:val="00050A02"/>
    <w:rsid w:val="00050C58"/>
    <w:rsid w:val="00050D82"/>
    <w:rsid w:val="00051161"/>
    <w:rsid w:val="000511E6"/>
    <w:rsid w:val="00051209"/>
    <w:rsid w:val="000514EF"/>
    <w:rsid w:val="000515C0"/>
    <w:rsid w:val="000518AC"/>
    <w:rsid w:val="0005192D"/>
    <w:rsid w:val="00051A23"/>
    <w:rsid w:val="00051D63"/>
    <w:rsid w:val="00052010"/>
    <w:rsid w:val="000524C4"/>
    <w:rsid w:val="00052811"/>
    <w:rsid w:val="000529CA"/>
    <w:rsid w:val="00052E96"/>
    <w:rsid w:val="000537D4"/>
    <w:rsid w:val="00053D8A"/>
    <w:rsid w:val="00053E92"/>
    <w:rsid w:val="00053EAC"/>
    <w:rsid w:val="00053FB8"/>
    <w:rsid w:val="00054023"/>
    <w:rsid w:val="0005422D"/>
    <w:rsid w:val="00054347"/>
    <w:rsid w:val="000544F8"/>
    <w:rsid w:val="000545DE"/>
    <w:rsid w:val="00054E98"/>
    <w:rsid w:val="00055066"/>
    <w:rsid w:val="00055168"/>
    <w:rsid w:val="00055353"/>
    <w:rsid w:val="0005556C"/>
    <w:rsid w:val="00055749"/>
    <w:rsid w:val="0005576B"/>
    <w:rsid w:val="00055899"/>
    <w:rsid w:val="00055A90"/>
    <w:rsid w:val="00055AFF"/>
    <w:rsid w:val="00055DD8"/>
    <w:rsid w:val="00055F10"/>
    <w:rsid w:val="00056146"/>
    <w:rsid w:val="00056467"/>
    <w:rsid w:val="0005653D"/>
    <w:rsid w:val="00056650"/>
    <w:rsid w:val="00056CD5"/>
    <w:rsid w:val="000573F1"/>
    <w:rsid w:val="00057518"/>
    <w:rsid w:val="000577DA"/>
    <w:rsid w:val="00057880"/>
    <w:rsid w:val="00057B31"/>
    <w:rsid w:val="00057D8F"/>
    <w:rsid w:val="00060100"/>
    <w:rsid w:val="000602D2"/>
    <w:rsid w:val="00060424"/>
    <w:rsid w:val="0006046C"/>
    <w:rsid w:val="00060522"/>
    <w:rsid w:val="000605C3"/>
    <w:rsid w:val="00060695"/>
    <w:rsid w:val="000606CC"/>
    <w:rsid w:val="00060920"/>
    <w:rsid w:val="00060D97"/>
    <w:rsid w:val="00060EBF"/>
    <w:rsid w:val="00060F98"/>
    <w:rsid w:val="00061220"/>
    <w:rsid w:val="00061748"/>
    <w:rsid w:val="000618B3"/>
    <w:rsid w:val="000618E0"/>
    <w:rsid w:val="00061BC8"/>
    <w:rsid w:val="00061DFB"/>
    <w:rsid w:val="00061E0A"/>
    <w:rsid w:val="00061EE8"/>
    <w:rsid w:val="00061EEF"/>
    <w:rsid w:val="0006208C"/>
    <w:rsid w:val="0006219A"/>
    <w:rsid w:val="00062577"/>
    <w:rsid w:val="0006271D"/>
    <w:rsid w:val="00062CD2"/>
    <w:rsid w:val="00062D96"/>
    <w:rsid w:val="00062F15"/>
    <w:rsid w:val="00062F92"/>
    <w:rsid w:val="000630BC"/>
    <w:rsid w:val="00063588"/>
    <w:rsid w:val="00063A88"/>
    <w:rsid w:val="00063CF6"/>
    <w:rsid w:val="00063DF6"/>
    <w:rsid w:val="00063E8F"/>
    <w:rsid w:val="0006416A"/>
    <w:rsid w:val="00064505"/>
    <w:rsid w:val="0006476B"/>
    <w:rsid w:val="000647EE"/>
    <w:rsid w:val="00064C7B"/>
    <w:rsid w:val="0006552C"/>
    <w:rsid w:val="000657F6"/>
    <w:rsid w:val="0006596C"/>
    <w:rsid w:val="000659D4"/>
    <w:rsid w:val="00065E8F"/>
    <w:rsid w:val="00065F18"/>
    <w:rsid w:val="00066280"/>
    <w:rsid w:val="00066333"/>
    <w:rsid w:val="0006647E"/>
    <w:rsid w:val="00066A9B"/>
    <w:rsid w:val="00066C98"/>
    <w:rsid w:val="000673D5"/>
    <w:rsid w:val="00067576"/>
    <w:rsid w:val="00067809"/>
    <w:rsid w:val="000678CB"/>
    <w:rsid w:val="00067BFA"/>
    <w:rsid w:val="00067C19"/>
    <w:rsid w:val="000703A7"/>
    <w:rsid w:val="00070684"/>
    <w:rsid w:val="000706A4"/>
    <w:rsid w:val="00070964"/>
    <w:rsid w:val="00070B0D"/>
    <w:rsid w:val="00070E0E"/>
    <w:rsid w:val="00070FD4"/>
    <w:rsid w:val="0007170D"/>
    <w:rsid w:val="000717A2"/>
    <w:rsid w:val="000717BB"/>
    <w:rsid w:val="00071B93"/>
    <w:rsid w:val="00071BB0"/>
    <w:rsid w:val="00071D19"/>
    <w:rsid w:val="00071F22"/>
    <w:rsid w:val="00071F85"/>
    <w:rsid w:val="00071FDB"/>
    <w:rsid w:val="00072082"/>
    <w:rsid w:val="000722DE"/>
    <w:rsid w:val="000725E3"/>
    <w:rsid w:val="0007269D"/>
    <w:rsid w:val="000727EB"/>
    <w:rsid w:val="00072844"/>
    <w:rsid w:val="00072857"/>
    <w:rsid w:val="00072A14"/>
    <w:rsid w:val="00072CDD"/>
    <w:rsid w:val="00072DE6"/>
    <w:rsid w:val="0007316A"/>
    <w:rsid w:val="0007330E"/>
    <w:rsid w:val="00073C06"/>
    <w:rsid w:val="00073DE7"/>
    <w:rsid w:val="00074312"/>
    <w:rsid w:val="0007449C"/>
    <w:rsid w:val="00074671"/>
    <w:rsid w:val="0007493C"/>
    <w:rsid w:val="00074A44"/>
    <w:rsid w:val="00074B2F"/>
    <w:rsid w:val="00074B3F"/>
    <w:rsid w:val="00074E4D"/>
    <w:rsid w:val="00074ED3"/>
    <w:rsid w:val="000751C5"/>
    <w:rsid w:val="00075407"/>
    <w:rsid w:val="0007559A"/>
    <w:rsid w:val="0007597E"/>
    <w:rsid w:val="00075E96"/>
    <w:rsid w:val="00076093"/>
    <w:rsid w:val="00076267"/>
    <w:rsid w:val="00076271"/>
    <w:rsid w:val="00076382"/>
    <w:rsid w:val="0007639A"/>
    <w:rsid w:val="00076B4A"/>
    <w:rsid w:val="00076BC5"/>
    <w:rsid w:val="0007703C"/>
    <w:rsid w:val="00077062"/>
    <w:rsid w:val="000771C2"/>
    <w:rsid w:val="000774EE"/>
    <w:rsid w:val="000775D9"/>
    <w:rsid w:val="0008009A"/>
    <w:rsid w:val="00080320"/>
    <w:rsid w:val="00080B5B"/>
    <w:rsid w:val="00080C1C"/>
    <w:rsid w:val="00080CD1"/>
    <w:rsid w:val="00080E36"/>
    <w:rsid w:val="000810DC"/>
    <w:rsid w:val="0008111D"/>
    <w:rsid w:val="000813CB"/>
    <w:rsid w:val="00081E08"/>
    <w:rsid w:val="00082236"/>
    <w:rsid w:val="000822DD"/>
    <w:rsid w:val="00082361"/>
    <w:rsid w:val="000823DF"/>
    <w:rsid w:val="000827B8"/>
    <w:rsid w:val="000827E9"/>
    <w:rsid w:val="0008283B"/>
    <w:rsid w:val="0008289A"/>
    <w:rsid w:val="0008292D"/>
    <w:rsid w:val="0008292F"/>
    <w:rsid w:val="00082CD7"/>
    <w:rsid w:val="00082D2E"/>
    <w:rsid w:val="00082D81"/>
    <w:rsid w:val="0008306E"/>
    <w:rsid w:val="00083207"/>
    <w:rsid w:val="00083286"/>
    <w:rsid w:val="0008354B"/>
    <w:rsid w:val="00083AD6"/>
    <w:rsid w:val="00083E2A"/>
    <w:rsid w:val="00083E58"/>
    <w:rsid w:val="0008415E"/>
    <w:rsid w:val="000843C9"/>
    <w:rsid w:val="000844A5"/>
    <w:rsid w:val="00084532"/>
    <w:rsid w:val="00084E16"/>
    <w:rsid w:val="00084E80"/>
    <w:rsid w:val="00084F1D"/>
    <w:rsid w:val="00084F1E"/>
    <w:rsid w:val="00084FA6"/>
    <w:rsid w:val="000853F6"/>
    <w:rsid w:val="00085710"/>
    <w:rsid w:val="00085823"/>
    <w:rsid w:val="00085924"/>
    <w:rsid w:val="00085A5B"/>
    <w:rsid w:val="00085AE2"/>
    <w:rsid w:val="00085E1B"/>
    <w:rsid w:val="00085FD2"/>
    <w:rsid w:val="00086456"/>
    <w:rsid w:val="00086516"/>
    <w:rsid w:val="000865C8"/>
    <w:rsid w:val="00086666"/>
    <w:rsid w:val="000866F6"/>
    <w:rsid w:val="0008671F"/>
    <w:rsid w:val="00086B05"/>
    <w:rsid w:val="00086E0A"/>
    <w:rsid w:val="00086EA6"/>
    <w:rsid w:val="00087304"/>
    <w:rsid w:val="0008736C"/>
    <w:rsid w:val="0008742C"/>
    <w:rsid w:val="000877F7"/>
    <w:rsid w:val="0008782A"/>
    <w:rsid w:val="00087831"/>
    <w:rsid w:val="00087894"/>
    <w:rsid w:val="00087980"/>
    <w:rsid w:val="00087A50"/>
    <w:rsid w:val="00087AE3"/>
    <w:rsid w:val="00087DBC"/>
    <w:rsid w:val="00087E3B"/>
    <w:rsid w:val="00087E4B"/>
    <w:rsid w:val="00090233"/>
    <w:rsid w:val="0009067E"/>
    <w:rsid w:val="00090D9D"/>
    <w:rsid w:val="00090E0C"/>
    <w:rsid w:val="00091283"/>
    <w:rsid w:val="00091578"/>
    <w:rsid w:val="000917A7"/>
    <w:rsid w:val="000918A5"/>
    <w:rsid w:val="00091BB9"/>
    <w:rsid w:val="00091D3D"/>
    <w:rsid w:val="00092684"/>
    <w:rsid w:val="00092697"/>
    <w:rsid w:val="000926D4"/>
    <w:rsid w:val="00092925"/>
    <w:rsid w:val="00092AAA"/>
    <w:rsid w:val="00092B2B"/>
    <w:rsid w:val="00092F05"/>
    <w:rsid w:val="00092F4F"/>
    <w:rsid w:val="0009304C"/>
    <w:rsid w:val="000933E6"/>
    <w:rsid w:val="000934E2"/>
    <w:rsid w:val="0009364E"/>
    <w:rsid w:val="000936AD"/>
    <w:rsid w:val="000937D2"/>
    <w:rsid w:val="00093889"/>
    <w:rsid w:val="00093B32"/>
    <w:rsid w:val="00093CDC"/>
    <w:rsid w:val="00093EB1"/>
    <w:rsid w:val="00093F7C"/>
    <w:rsid w:val="00093FCC"/>
    <w:rsid w:val="00094508"/>
    <w:rsid w:val="0009483E"/>
    <w:rsid w:val="00094A34"/>
    <w:rsid w:val="00094BB2"/>
    <w:rsid w:val="00094D7D"/>
    <w:rsid w:val="00094D99"/>
    <w:rsid w:val="0009519C"/>
    <w:rsid w:val="00095276"/>
    <w:rsid w:val="00095541"/>
    <w:rsid w:val="00095727"/>
    <w:rsid w:val="00095789"/>
    <w:rsid w:val="000960DF"/>
    <w:rsid w:val="0009630D"/>
    <w:rsid w:val="000966BA"/>
    <w:rsid w:val="000967E2"/>
    <w:rsid w:val="0009693F"/>
    <w:rsid w:val="00096BDA"/>
    <w:rsid w:val="00096FA9"/>
    <w:rsid w:val="000970CB"/>
    <w:rsid w:val="00097175"/>
    <w:rsid w:val="0009760C"/>
    <w:rsid w:val="00097711"/>
    <w:rsid w:val="0009774F"/>
    <w:rsid w:val="000978E3"/>
    <w:rsid w:val="00097A06"/>
    <w:rsid w:val="00097DB1"/>
    <w:rsid w:val="00097E89"/>
    <w:rsid w:val="000A003C"/>
    <w:rsid w:val="000A012E"/>
    <w:rsid w:val="000A017C"/>
    <w:rsid w:val="000A0189"/>
    <w:rsid w:val="000A01F7"/>
    <w:rsid w:val="000A0320"/>
    <w:rsid w:val="000A0457"/>
    <w:rsid w:val="000A05F7"/>
    <w:rsid w:val="000A0A63"/>
    <w:rsid w:val="000A0B41"/>
    <w:rsid w:val="000A0F65"/>
    <w:rsid w:val="000A1292"/>
    <w:rsid w:val="000A14E5"/>
    <w:rsid w:val="000A15B9"/>
    <w:rsid w:val="000A1990"/>
    <w:rsid w:val="000A19C1"/>
    <w:rsid w:val="000A20ED"/>
    <w:rsid w:val="000A211D"/>
    <w:rsid w:val="000A23AB"/>
    <w:rsid w:val="000A260A"/>
    <w:rsid w:val="000A2619"/>
    <w:rsid w:val="000A27F5"/>
    <w:rsid w:val="000A29C5"/>
    <w:rsid w:val="000A2D94"/>
    <w:rsid w:val="000A302E"/>
    <w:rsid w:val="000A318A"/>
    <w:rsid w:val="000A332D"/>
    <w:rsid w:val="000A352D"/>
    <w:rsid w:val="000A353E"/>
    <w:rsid w:val="000A360C"/>
    <w:rsid w:val="000A3BA7"/>
    <w:rsid w:val="000A3CD6"/>
    <w:rsid w:val="000A44D7"/>
    <w:rsid w:val="000A467B"/>
    <w:rsid w:val="000A46C6"/>
    <w:rsid w:val="000A4B13"/>
    <w:rsid w:val="000A4CA4"/>
    <w:rsid w:val="000A4CE5"/>
    <w:rsid w:val="000A4FCD"/>
    <w:rsid w:val="000A5110"/>
    <w:rsid w:val="000A5161"/>
    <w:rsid w:val="000A578A"/>
    <w:rsid w:val="000A5BF8"/>
    <w:rsid w:val="000A5F83"/>
    <w:rsid w:val="000A613C"/>
    <w:rsid w:val="000A63E6"/>
    <w:rsid w:val="000A65F3"/>
    <w:rsid w:val="000A66DB"/>
    <w:rsid w:val="000A67FC"/>
    <w:rsid w:val="000A6B4F"/>
    <w:rsid w:val="000A7269"/>
    <w:rsid w:val="000A753D"/>
    <w:rsid w:val="000A772D"/>
    <w:rsid w:val="000A7784"/>
    <w:rsid w:val="000A7842"/>
    <w:rsid w:val="000A78BD"/>
    <w:rsid w:val="000A79F0"/>
    <w:rsid w:val="000A7ACF"/>
    <w:rsid w:val="000A7D06"/>
    <w:rsid w:val="000B001C"/>
    <w:rsid w:val="000B0ED8"/>
    <w:rsid w:val="000B1192"/>
    <w:rsid w:val="000B141F"/>
    <w:rsid w:val="000B14A9"/>
    <w:rsid w:val="000B1C91"/>
    <w:rsid w:val="000B1EE2"/>
    <w:rsid w:val="000B2179"/>
    <w:rsid w:val="000B2426"/>
    <w:rsid w:val="000B2451"/>
    <w:rsid w:val="000B247A"/>
    <w:rsid w:val="000B2551"/>
    <w:rsid w:val="000B25FA"/>
    <w:rsid w:val="000B2631"/>
    <w:rsid w:val="000B269B"/>
    <w:rsid w:val="000B28CF"/>
    <w:rsid w:val="000B2B23"/>
    <w:rsid w:val="000B2DC7"/>
    <w:rsid w:val="000B2ECF"/>
    <w:rsid w:val="000B31CD"/>
    <w:rsid w:val="000B33B4"/>
    <w:rsid w:val="000B3501"/>
    <w:rsid w:val="000B3521"/>
    <w:rsid w:val="000B3A10"/>
    <w:rsid w:val="000B3AFF"/>
    <w:rsid w:val="000B3D15"/>
    <w:rsid w:val="000B3FDC"/>
    <w:rsid w:val="000B3FF0"/>
    <w:rsid w:val="000B42DF"/>
    <w:rsid w:val="000B4442"/>
    <w:rsid w:val="000B447B"/>
    <w:rsid w:val="000B46D1"/>
    <w:rsid w:val="000B487A"/>
    <w:rsid w:val="000B49AF"/>
    <w:rsid w:val="000B4D26"/>
    <w:rsid w:val="000B5178"/>
    <w:rsid w:val="000B527E"/>
    <w:rsid w:val="000B53A2"/>
    <w:rsid w:val="000B53D6"/>
    <w:rsid w:val="000B55D2"/>
    <w:rsid w:val="000B5618"/>
    <w:rsid w:val="000B597A"/>
    <w:rsid w:val="000B599A"/>
    <w:rsid w:val="000B5EEB"/>
    <w:rsid w:val="000B65B6"/>
    <w:rsid w:val="000B6668"/>
    <w:rsid w:val="000B6677"/>
    <w:rsid w:val="000B6894"/>
    <w:rsid w:val="000B6D80"/>
    <w:rsid w:val="000B6F81"/>
    <w:rsid w:val="000B717A"/>
    <w:rsid w:val="000B717C"/>
    <w:rsid w:val="000B7382"/>
    <w:rsid w:val="000B7680"/>
    <w:rsid w:val="000B7684"/>
    <w:rsid w:val="000B7771"/>
    <w:rsid w:val="000B77A4"/>
    <w:rsid w:val="000B7997"/>
    <w:rsid w:val="000B7A1C"/>
    <w:rsid w:val="000B7BF3"/>
    <w:rsid w:val="000B7E55"/>
    <w:rsid w:val="000C00B8"/>
    <w:rsid w:val="000C0128"/>
    <w:rsid w:val="000C0479"/>
    <w:rsid w:val="000C05FF"/>
    <w:rsid w:val="000C0872"/>
    <w:rsid w:val="000C0966"/>
    <w:rsid w:val="000C0DFD"/>
    <w:rsid w:val="000C1231"/>
    <w:rsid w:val="000C1513"/>
    <w:rsid w:val="000C170F"/>
    <w:rsid w:val="000C1DFC"/>
    <w:rsid w:val="000C21DA"/>
    <w:rsid w:val="000C228C"/>
    <w:rsid w:val="000C2356"/>
    <w:rsid w:val="000C28E1"/>
    <w:rsid w:val="000C2AC0"/>
    <w:rsid w:val="000C2F13"/>
    <w:rsid w:val="000C31F2"/>
    <w:rsid w:val="000C33AE"/>
    <w:rsid w:val="000C34C2"/>
    <w:rsid w:val="000C3839"/>
    <w:rsid w:val="000C3CD9"/>
    <w:rsid w:val="000C4190"/>
    <w:rsid w:val="000C4192"/>
    <w:rsid w:val="000C47AC"/>
    <w:rsid w:val="000C49ED"/>
    <w:rsid w:val="000C4D5B"/>
    <w:rsid w:val="000C4EB2"/>
    <w:rsid w:val="000C4EF6"/>
    <w:rsid w:val="000C5055"/>
    <w:rsid w:val="000C5388"/>
    <w:rsid w:val="000C55FC"/>
    <w:rsid w:val="000C5674"/>
    <w:rsid w:val="000C571B"/>
    <w:rsid w:val="000C5B85"/>
    <w:rsid w:val="000C5DB9"/>
    <w:rsid w:val="000C5DE6"/>
    <w:rsid w:val="000C5FAF"/>
    <w:rsid w:val="000C5FB0"/>
    <w:rsid w:val="000C5FD6"/>
    <w:rsid w:val="000C6267"/>
    <w:rsid w:val="000C6881"/>
    <w:rsid w:val="000C6B37"/>
    <w:rsid w:val="000C6BE0"/>
    <w:rsid w:val="000C6D21"/>
    <w:rsid w:val="000C74B2"/>
    <w:rsid w:val="000C7595"/>
    <w:rsid w:val="000C760D"/>
    <w:rsid w:val="000C772C"/>
    <w:rsid w:val="000C77C8"/>
    <w:rsid w:val="000C795F"/>
    <w:rsid w:val="000C7B93"/>
    <w:rsid w:val="000C7D70"/>
    <w:rsid w:val="000D0132"/>
    <w:rsid w:val="000D03CE"/>
    <w:rsid w:val="000D05B4"/>
    <w:rsid w:val="000D0861"/>
    <w:rsid w:val="000D0880"/>
    <w:rsid w:val="000D11D5"/>
    <w:rsid w:val="000D14A5"/>
    <w:rsid w:val="000D1584"/>
    <w:rsid w:val="000D164F"/>
    <w:rsid w:val="000D1A0C"/>
    <w:rsid w:val="000D1A4D"/>
    <w:rsid w:val="000D1A71"/>
    <w:rsid w:val="000D1B30"/>
    <w:rsid w:val="000D1E02"/>
    <w:rsid w:val="000D1F58"/>
    <w:rsid w:val="000D1FC6"/>
    <w:rsid w:val="000D2371"/>
    <w:rsid w:val="000D242A"/>
    <w:rsid w:val="000D2564"/>
    <w:rsid w:val="000D26B1"/>
    <w:rsid w:val="000D2AB2"/>
    <w:rsid w:val="000D2AE2"/>
    <w:rsid w:val="000D2C13"/>
    <w:rsid w:val="000D2E3D"/>
    <w:rsid w:val="000D2F37"/>
    <w:rsid w:val="000D305D"/>
    <w:rsid w:val="000D31A5"/>
    <w:rsid w:val="000D328E"/>
    <w:rsid w:val="000D33D4"/>
    <w:rsid w:val="000D3477"/>
    <w:rsid w:val="000D3585"/>
    <w:rsid w:val="000D36DA"/>
    <w:rsid w:val="000D37BD"/>
    <w:rsid w:val="000D3A48"/>
    <w:rsid w:val="000D3CAE"/>
    <w:rsid w:val="000D3EA4"/>
    <w:rsid w:val="000D3F5A"/>
    <w:rsid w:val="000D433F"/>
    <w:rsid w:val="000D435E"/>
    <w:rsid w:val="000D445F"/>
    <w:rsid w:val="000D44ED"/>
    <w:rsid w:val="000D480D"/>
    <w:rsid w:val="000D4880"/>
    <w:rsid w:val="000D495E"/>
    <w:rsid w:val="000D4A19"/>
    <w:rsid w:val="000D4A4D"/>
    <w:rsid w:val="000D4AD5"/>
    <w:rsid w:val="000D4BAC"/>
    <w:rsid w:val="000D4C3E"/>
    <w:rsid w:val="000D4E79"/>
    <w:rsid w:val="000D4F89"/>
    <w:rsid w:val="000D52D7"/>
    <w:rsid w:val="000D53FC"/>
    <w:rsid w:val="000D5486"/>
    <w:rsid w:val="000D5508"/>
    <w:rsid w:val="000D5642"/>
    <w:rsid w:val="000D58F6"/>
    <w:rsid w:val="000D597A"/>
    <w:rsid w:val="000D5996"/>
    <w:rsid w:val="000D5B25"/>
    <w:rsid w:val="000D5BAE"/>
    <w:rsid w:val="000D5CBA"/>
    <w:rsid w:val="000D6143"/>
    <w:rsid w:val="000D619A"/>
    <w:rsid w:val="000D68BF"/>
    <w:rsid w:val="000D6979"/>
    <w:rsid w:val="000D6AD1"/>
    <w:rsid w:val="000D6C05"/>
    <w:rsid w:val="000D6DC1"/>
    <w:rsid w:val="000D70AE"/>
    <w:rsid w:val="000D73BB"/>
    <w:rsid w:val="000D7BC8"/>
    <w:rsid w:val="000E03C5"/>
    <w:rsid w:val="000E0404"/>
    <w:rsid w:val="000E0575"/>
    <w:rsid w:val="000E0712"/>
    <w:rsid w:val="000E0788"/>
    <w:rsid w:val="000E086C"/>
    <w:rsid w:val="000E0B7A"/>
    <w:rsid w:val="000E0BC1"/>
    <w:rsid w:val="000E0D94"/>
    <w:rsid w:val="000E1246"/>
    <w:rsid w:val="000E12AB"/>
    <w:rsid w:val="000E1508"/>
    <w:rsid w:val="000E172B"/>
    <w:rsid w:val="000E1913"/>
    <w:rsid w:val="000E1F26"/>
    <w:rsid w:val="000E207C"/>
    <w:rsid w:val="000E2265"/>
    <w:rsid w:val="000E2297"/>
    <w:rsid w:val="000E22E0"/>
    <w:rsid w:val="000E2737"/>
    <w:rsid w:val="000E289D"/>
    <w:rsid w:val="000E28F3"/>
    <w:rsid w:val="000E2E59"/>
    <w:rsid w:val="000E30FC"/>
    <w:rsid w:val="000E355E"/>
    <w:rsid w:val="000E35E2"/>
    <w:rsid w:val="000E37C0"/>
    <w:rsid w:val="000E3990"/>
    <w:rsid w:val="000E3DF5"/>
    <w:rsid w:val="000E3EB5"/>
    <w:rsid w:val="000E42F8"/>
    <w:rsid w:val="000E4BFB"/>
    <w:rsid w:val="000E4C4F"/>
    <w:rsid w:val="000E512B"/>
    <w:rsid w:val="000E56AB"/>
    <w:rsid w:val="000E580A"/>
    <w:rsid w:val="000E5817"/>
    <w:rsid w:val="000E58A8"/>
    <w:rsid w:val="000E5AB8"/>
    <w:rsid w:val="000E5EFD"/>
    <w:rsid w:val="000E5FB0"/>
    <w:rsid w:val="000E6098"/>
    <w:rsid w:val="000E6442"/>
    <w:rsid w:val="000E64A8"/>
    <w:rsid w:val="000E6525"/>
    <w:rsid w:val="000E65B0"/>
    <w:rsid w:val="000E6A29"/>
    <w:rsid w:val="000E6BF7"/>
    <w:rsid w:val="000E6C3A"/>
    <w:rsid w:val="000E6D9C"/>
    <w:rsid w:val="000E6E07"/>
    <w:rsid w:val="000E6FB1"/>
    <w:rsid w:val="000E7168"/>
    <w:rsid w:val="000E72B7"/>
    <w:rsid w:val="000E72D3"/>
    <w:rsid w:val="000E74C3"/>
    <w:rsid w:val="000E77E2"/>
    <w:rsid w:val="000E789F"/>
    <w:rsid w:val="000E7BEC"/>
    <w:rsid w:val="000E7F6E"/>
    <w:rsid w:val="000F0081"/>
    <w:rsid w:val="000F0254"/>
    <w:rsid w:val="000F0378"/>
    <w:rsid w:val="000F037D"/>
    <w:rsid w:val="000F05ED"/>
    <w:rsid w:val="000F0695"/>
    <w:rsid w:val="000F081F"/>
    <w:rsid w:val="000F0839"/>
    <w:rsid w:val="000F089A"/>
    <w:rsid w:val="000F0B95"/>
    <w:rsid w:val="000F0C09"/>
    <w:rsid w:val="000F1031"/>
    <w:rsid w:val="000F1AEC"/>
    <w:rsid w:val="000F1C53"/>
    <w:rsid w:val="000F1D17"/>
    <w:rsid w:val="000F1EB0"/>
    <w:rsid w:val="000F2520"/>
    <w:rsid w:val="000F297C"/>
    <w:rsid w:val="000F2B06"/>
    <w:rsid w:val="000F2CB2"/>
    <w:rsid w:val="000F2D45"/>
    <w:rsid w:val="000F3331"/>
    <w:rsid w:val="000F366C"/>
    <w:rsid w:val="000F36BE"/>
    <w:rsid w:val="000F3911"/>
    <w:rsid w:val="000F39CC"/>
    <w:rsid w:val="000F39FF"/>
    <w:rsid w:val="000F3D4D"/>
    <w:rsid w:val="000F3D6B"/>
    <w:rsid w:val="000F3DDA"/>
    <w:rsid w:val="000F3E8B"/>
    <w:rsid w:val="000F3EF5"/>
    <w:rsid w:val="000F408A"/>
    <w:rsid w:val="000F4316"/>
    <w:rsid w:val="000F44D8"/>
    <w:rsid w:val="000F45DF"/>
    <w:rsid w:val="000F4770"/>
    <w:rsid w:val="000F5787"/>
    <w:rsid w:val="000F5827"/>
    <w:rsid w:val="000F5959"/>
    <w:rsid w:val="000F5979"/>
    <w:rsid w:val="000F599A"/>
    <w:rsid w:val="000F5DC7"/>
    <w:rsid w:val="000F5E68"/>
    <w:rsid w:val="000F5F52"/>
    <w:rsid w:val="000F6104"/>
    <w:rsid w:val="000F616B"/>
    <w:rsid w:val="000F651D"/>
    <w:rsid w:val="000F6762"/>
    <w:rsid w:val="000F695D"/>
    <w:rsid w:val="000F69B9"/>
    <w:rsid w:val="000F6DBC"/>
    <w:rsid w:val="000F6DDA"/>
    <w:rsid w:val="000F6EF7"/>
    <w:rsid w:val="000F7154"/>
    <w:rsid w:val="000F71EF"/>
    <w:rsid w:val="000F7207"/>
    <w:rsid w:val="000F7528"/>
    <w:rsid w:val="000F7554"/>
    <w:rsid w:val="000F7594"/>
    <w:rsid w:val="000F7734"/>
    <w:rsid w:val="000F7849"/>
    <w:rsid w:val="000F7B14"/>
    <w:rsid w:val="000F7E68"/>
    <w:rsid w:val="000F7FD3"/>
    <w:rsid w:val="00100123"/>
    <w:rsid w:val="00100177"/>
    <w:rsid w:val="00100233"/>
    <w:rsid w:val="001004B7"/>
    <w:rsid w:val="00100BEF"/>
    <w:rsid w:val="00100ED9"/>
    <w:rsid w:val="001013A3"/>
    <w:rsid w:val="00101AA0"/>
    <w:rsid w:val="00101B3B"/>
    <w:rsid w:val="00101B98"/>
    <w:rsid w:val="00101C1B"/>
    <w:rsid w:val="00101E9A"/>
    <w:rsid w:val="00101F4F"/>
    <w:rsid w:val="001023F6"/>
    <w:rsid w:val="00102432"/>
    <w:rsid w:val="001027C3"/>
    <w:rsid w:val="00102BF2"/>
    <w:rsid w:val="001035FA"/>
    <w:rsid w:val="001037B0"/>
    <w:rsid w:val="0010380E"/>
    <w:rsid w:val="00103C6B"/>
    <w:rsid w:val="00103CB0"/>
    <w:rsid w:val="00103D72"/>
    <w:rsid w:val="00103E94"/>
    <w:rsid w:val="00103EC8"/>
    <w:rsid w:val="00103FF4"/>
    <w:rsid w:val="00104128"/>
    <w:rsid w:val="00104253"/>
    <w:rsid w:val="001045F0"/>
    <w:rsid w:val="00104BCE"/>
    <w:rsid w:val="00104EA1"/>
    <w:rsid w:val="00104EF5"/>
    <w:rsid w:val="00104FFC"/>
    <w:rsid w:val="0010504E"/>
    <w:rsid w:val="00105180"/>
    <w:rsid w:val="00105199"/>
    <w:rsid w:val="0010552F"/>
    <w:rsid w:val="001059E6"/>
    <w:rsid w:val="00105A15"/>
    <w:rsid w:val="00105BD3"/>
    <w:rsid w:val="00105C8C"/>
    <w:rsid w:val="001066C2"/>
    <w:rsid w:val="001067C5"/>
    <w:rsid w:val="00106951"/>
    <w:rsid w:val="00106ABC"/>
    <w:rsid w:val="00106C0E"/>
    <w:rsid w:val="00106C4F"/>
    <w:rsid w:val="00106CA5"/>
    <w:rsid w:val="001072C2"/>
    <w:rsid w:val="00107306"/>
    <w:rsid w:val="00107574"/>
    <w:rsid w:val="0010762C"/>
    <w:rsid w:val="00107640"/>
    <w:rsid w:val="00107B82"/>
    <w:rsid w:val="00107B89"/>
    <w:rsid w:val="00107BA6"/>
    <w:rsid w:val="00107BF6"/>
    <w:rsid w:val="00107C1F"/>
    <w:rsid w:val="00110299"/>
    <w:rsid w:val="0011043B"/>
    <w:rsid w:val="001104CF"/>
    <w:rsid w:val="0011051C"/>
    <w:rsid w:val="001107A6"/>
    <w:rsid w:val="001107C1"/>
    <w:rsid w:val="00110800"/>
    <w:rsid w:val="0011081A"/>
    <w:rsid w:val="0011089C"/>
    <w:rsid w:val="00110D27"/>
    <w:rsid w:val="00110F80"/>
    <w:rsid w:val="00111084"/>
    <w:rsid w:val="0011108E"/>
    <w:rsid w:val="001110C6"/>
    <w:rsid w:val="00111322"/>
    <w:rsid w:val="00111352"/>
    <w:rsid w:val="00111412"/>
    <w:rsid w:val="0011147D"/>
    <w:rsid w:val="00111508"/>
    <w:rsid w:val="001115C6"/>
    <w:rsid w:val="001116F5"/>
    <w:rsid w:val="00111A1E"/>
    <w:rsid w:val="00111C72"/>
    <w:rsid w:val="00112065"/>
    <w:rsid w:val="00112288"/>
    <w:rsid w:val="00112A5E"/>
    <w:rsid w:val="00112D3C"/>
    <w:rsid w:val="00112D70"/>
    <w:rsid w:val="00112DF7"/>
    <w:rsid w:val="0011332D"/>
    <w:rsid w:val="001134A0"/>
    <w:rsid w:val="001135DA"/>
    <w:rsid w:val="001135EA"/>
    <w:rsid w:val="0011370A"/>
    <w:rsid w:val="00113FB8"/>
    <w:rsid w:val="001140D3"/>
    <w:rsid w:val="001140FB"/>
    <w:rsid w:val="0011418F"/>
    <w:rsid w:val="0011430A"/>
    <w:rsid w:val="001147B6"/>
    <w:rsid w:val="0011499F"/>
    <w:rsid w:val="001149B6"/>
    <w:rsid w:val="00114B9B"/>
    <w:rsid w:val="00114BBA"/>
    <w:rsid w:val="00115ADB"/>
    <w:rsid w:val="00115DEB"/>
    <w:rsid w:val="00115ED6"/>
    <w:rsid w:val="001161F9"/>
    <w:rsid w:val="00116336"/>
    <w:rsid w:val="00116493"/>
    <w:rsid w:val="00116825"/>
    <w:rsid w:val="00116B77"/>
    <w:rsid w:val="00116C3C"/>
    <w:rsid w:val="00116D94"/>
    <w:rsid w:val="00117092"/>
    <w:rsid w:val="001170AA"/>
    <w:rsid w:val="0011710E"/>
    <w:rsid w:val="00117274"/>
    <w:rsid w:val="001172E9"/>
    <w:rsid w:val="00117427"/>
    <w:rsid w:val="00117543"/>
    <w:rsid w:val="0011777B"/>
    <w:rsid w:val="00117958"/>
    <w:rsid w:val="00117C7E"/>
    <w:rsid w:val="00120065"/>
    <w:rsid w:val="00120087"/>
    <w:rsid w:val="001202E8"/>
    <w:rsid w:val="00120393"/>
    <w:rsid w:val="001203C3"/>
    <w:rsid w:val="0012056E"/>
    <w:rsid w:val="001205C4"/>
    <w:rsid w:val="00120927"/>
    <w:rsid w:val="00120DC1"/>
    <w:rsid w:val="00120F3C"/>
    <w:rsid w:val="00120F6B"/>
    <w:rsid w:val="00121377"/>
    <w:rsid w:val="001214C8"/>
    <w:rsid w:val="001215EA"/>
    <w:rsid w:val="00121857"/>
    <w:rsid w:val="001218DB"/>
    <w:rsid w:val="00121B78"/>
    <w:rsid w:val="00121D5E"/>
    <w:rsid w:val="00121DE2"/>
    <w:rsid w:val="00121EC1"/>
    <w:rsid w:val="00121F5F"/>
    <w:rsid w:val="001220CD"/>
    <w:rsid w:val="001221D3"/>
    <w:rsid w:val="0012236A"/>
    <w:rsid w:val="00122667"/>
    <w:rsid w:val="001228FA"/>
    <w:rsid w:val="00122AD1"/>
    <w:rsid w:val="00122B59"/>
    <w:rsid w:val="0012386A"/>
    <w:rsid w:val="001238D8"/>
    <w:rsid w:val="00123AF3"/>
    <w:rsid w:val="00123C47"/>
    <w:rsid w:val="00123E65"/>
    <w:rsid w:val="0012450D"/>
    <w:rsid w:val="00124CE9"/>
    <w:rsid w:val="00125119"/>
    <w:rsid w:val="001251E2"/>
    <w:rsid w:val="0012557A"/>
    <w:rsid w:val="001256D5"/>
    <w:rsid w:val="00125816"/>
    <w:rsid w:val="0012593E"/>
    <w:rsid w:val="00125975"/>
    <w:rsid w:val="00125AFE"/>
    <w:rsid w:val="00125B7D"/>
    <w:rsid w:val="00126036"/>
    <w:rsid w:val="001262D2"/>
    <w:rsid w:val="0012685D"/>
    <w:rsid w:val="001268F0"/>
    <w:rsid w:val="00126F66"/>
    <w:rsid w:val="00127047"/>
    <w:rsid w:val="0012707C"/>
    <w:rsid w:val="001273BD"/>
    <w:rsid w:val="0012744F"/>
    <w:rsid w:val="00127B4D"/>
    <w:rsid w:val="00127D07"/>
    <w:rsid w:val="00127F6C"/>
    <w:rsid w:val="0013031F"/>
    <w:rsid w:val="00130341"/>
    <w:rsid w:val="00130354"/>
    <w:rsid w:val="001304CD"/>
    <w:rsid w:val="00130596"/>
    <w:rsid w:val="0013064A"/>
    <w:rsid w:val="0013074A"/>
    <w:rsid w:val="001310B1"/>
    <w:rsid w:val="00131195"/>
    <w:rsid w:val="001313AD"/>
    <w:rsid w:val="001314FA"/>
    <w:rsid w:val="001314FD"/>
    <w:rsid w:val="0013159C"/>
    <w:rsid w:val="001315D5"/>
    <w:rsid w:val="00131812"/>
    <w:rsid w:val="00131A5F"/>
    <w:rsid w:val="00131C45"/>
    <w:rsid w:val="00131C94"/>
    <w:rsid w:val="00131CFE"/>
    <w:rsid w:val="00131D6E"/>
    <w:rsid w:val="001320D8"/>
    <w:rsid w:val="001322BD"/>
    <w:rsid w:val="0013235B"/>
    <w:rsid w:val="00132371"/>
    <w:rsid w:val="0013263D"/>
    <w:rsid w:val="001326AA"/>
    <w:rsid w:val="001326E8"/>
    <w:rsid w:val="001326FE"/>
    <w:rsid w:val="001327E8"/>
    <w:rsid w:val="001328EC"/>
    <w:rsid w:val="0013290D"/>
    <w:rsid w:val="00132E45"/>
    <w:rsid w:val="001332A1"/>
    <w:rsid w:val="0013344B"/>
    <w:rsid w:val="001335D7"/>
    <w:rsid w:val="00133742"/>
    <w:rsid w:val="001338D5"/>
    <w:rsid w:val="001339D1"/>
    <w:rsid w:val="00133C1D"/>
    <w:rsid w:val="001340DA"/>
    <w:rsid w:val="00134502"/>
    <w:rsid w:val="001345C0"/>
    <w:rsid w:val="001345C5"/>
    <w:rsid w:val="00134808"/>
    <w:rsid w:val="001348CB"/>
    <w:rsid w:val="00134948"/>
    <w:rsid w:val="00134D8C"/>
    <w:rsid w:val="001350BF"/>
    <w:rsid w:val="0013550D"/>
    <w:rsid w:val="0013558C"/>
    <w:rsid w:val="00135930"/>
    <w:rsid w:val="00135BEA"/>
    <w:rsid w:val="00135BEB"/>
    <w:rsid w:val="001360CF"/>
    <w:rsid w:val="00136530"/>
    <w:rsid w:val="0013657B"/>
    <w:rsid w:val="00136959"/>
    <w:rsid w:val="001369C3"/>
    <w:rsid w:val="00136A6E"/>
    <w:rsid w:val="00136B75"/>
    <w:rsid w:val="00136B7C"/>
    <w:rsid w:val="00136BBA"/>
    <w:rsid w:val="00136D2E"/>
    <w:rsid w:val="001372DE"/>
    <w:rsid w:val="00137465"/>
    <w:rsid w:val="001376BF"/>
    <w:rsid w:val="001377A8"/>
    <w:rsid w:val="00137868"/>
    <w:rsid w:val="00140024"/>
    <w:rsid w:val="0014029E"/>
    <w:rsid w:val="0014045C"/>
    <w:rsid w:val="001405B6"/>
    <w:rsid w:val="001406B9"/>
    <w:rsid w:val="001406CB"/>
    <w:rsid w:val="00140A17"/>
    <w:rsid w:val="00140D07"/>
    <w:rsid w:val="00141083"/>
    <w:rsid w:val="001410F4"/>
    <w:rsid w:val="001411E3"/>
    <w:rsid w:val="00141BFB"/>
    <w:rsid w:val="00141C36"/>
    <w:rsid w:val="00141D70"/>
    <w:rsid w:val="00141FE6"/>
    <w:rsid w:val="00142590"/>
    <w:rsid w:val="001428DF"/>
    <w:rsid w:val="00142951"/>
    <w:rsid w:val="00142AAF"/>
    <w:rsid w:val="00142C31"/>
    <w:rsid w:val="001430E0"/>
    <w:rsid w:val="001431EF"/>
    <w:rsid w:val="001432D0"/>
    <w:rsid w:val="00143465"/>
    <w:rsid w:val="00143541"/>
    <w:rsid w:val="00143687"/>
    <w:rsid w:val="001436A6"/>
    <w:rsid w:val="00143A3B"/>
    <w:rsid w:val="00143CC1"/>
    <w:rsid w:val="00143F2B"/>
    <w:rsid w:val="001440AE"/>
    <w:rsid w:val="0014430C"/>
    <w:rsid w:val="001444C9"/>
    <w:rsid w:val="00144AAE"/>
    <w:rsid w:val="00144BDF"/>
    <w:rsid w:val="00144D32"/>
    <w:rsid w:val="00144EF9"/>
    <w:rsid w:val="00144FF1"/>
    <w:rsid w:val="001450A1"/>
    <w:rsid w:val="0014532A"/>
    <w:rsid w:val="00145393"/>
    <w:rsid w:val="00145713"/>
    <w:rsid w:val="00145A60"/>
    <w:rsid w:val="00145ABB"/>
    <w:rsid w:val="00145BB9"/>
    <w:rsid w:val="00145D72"/>
    <w:rsid w:val="00145F57"/>
    <w:rsid w:val="00145FA6"/>
    <w:rsid w:val="00145FAF"/>
    <w:rsid w:val="00146003"/>
    <w:rsid w:val="001461C1"/>
    <w:rsid w:val="0014666F"/>
    <w:rsid w:val="0014669F"/>
    <w:rsid w:val="00146AAF"/>
    <w:rsid w:val="00146E80"/>
    <w:rsid w:val="00146EB0"/>
    <w:rsid w:val="00147070"/>
    <w:rsid w:val="0014717D"/>
    <w:rsid w:val="00147360"/>
    <w:rsid w:val="00147515"/>
    <w:rsid w:val="00147C1B"/>
    <w:rsid w:val="00147DED"/>
    <w:rsid w:val="00147E11"/>
    <w:rsid w:val="00147FBA"/>
    <w:rsid w:val="001500A3"/>
    <w:rsid w:val="0015024A"/>
    <w:rsid w:val="0015046A"/>
    <w:rsid w:val="001504C1"/>
    <w:rsid w:val="00150546"/>
    <w:rsid w:val="0015072C"/>
    <w:rsid w:val="00150989"/>
    <w:rsid w:val="00150F77"/>
    <w:rsid w:val="00151174"/>
    <w:rsid w:val="001511A6"/>
    <w:rsid w:val="001513CC"/>
    <w:rsid w:val="001513DC"/>
    <w:rsid w:val="0015158D"/>
    <w:rsid w:val="00151707"/>
    <w:rsid w:val="00151836"/>
    <w:rsid w:val="001518AF"/>
    <w:rsid w:val="001519E1"/>
    <w:rsid w:val="00151CF4"/>
    <w:rsid w:val="00151D64"/>
    <w:rsid w:val="00151D6E"/>
    <w:rsid w:val="00151E2E"/>
    <w:rsid w:val="00151EDE"/>
    <w:rsid w:val="00151FD8"/>
    <w:rsid w:val="001520E2"/>
    <w:rsid w:val="001524B0"/>
    <w:rsid w:val="001529FA"/>
    <w:rsid w:val="00152AED"/>
    <w:rsid w:val="00152BA0"/>
    <w:rsid w:val="00152BDA"/>
    <w:rsid w:val="00152EC1"/>
    <w:rsid w:val="00152EC4"/>
    <w:rsid w:val="001532EB"/>
    <w:rsid w:val="00153310"/>
    <w:rsid w:val="001536DF"/>
    <w:rsid w:val="001536EF"/>
    <w:rsid w:val="00153784"/>
    <w:rsid w:val="00154098"/>
    <w:rsid w:val="001542AF"/>
    <w:rsid w:val="00154400"/>
    <w:rsid w:val="00154549"/>
    <w:rsid w:val="001547D7"/>
    <w:rsid w:val="00155020"/>
    <w:rsid w:val="00155504"/>
    <w:rsid w:val="001555A2"/>
    <w:rsid w:val="00155884"/>
    <w:rsid w:val="00155939"/>
    <w:rsid w:val="00155D79"/>
    <w:rsid w:val="00155D83"/>
    <w:rsid w:val="00155DE2"/>
    <w:rsid w:val="001560E0"/>
    <w:rsid w:val="00156382"/>
    <w:rsid w:val="001565BA"/>
    <w:rsid w:val="001567DD"/>
    <w:rsid w:val="00156995"/>
    <w:rsid w:val="00156B7D"/>
    <w:rsid w:val="00156C4B"/>
    <w:rsid w:val="00156F1A"/>
    <w:rsid w:val="00156F2B"/>
    <w:rsid w:val="00157003"/>
    <w:rsid w:val="001571FA"/>
    <w:rsid w:val="00157258"/>
    <w:rsid w:val="00157273"/>
    <w:rsid w:val="0015727D"/>
    <w:rsid w:val="001573C2"/>
    <w:rsid w:val="001574BE"/>
    <w:rsid w:val="00157511"/>
    <w:rsid w:val="00157750"/>
    <w:rsid w:val="00157770"/>
    <w:rsid w:val="001577FE"/>
    <w:rsid w:val="00157AF0"/>
    <w:rsid w:val="00157D2A"/>
    <w:rsid w:val="001600C0"/>
    <w:rsid w:val="0016012A"/>
    <w:rsid w:val="0016024B"/>
    <w:rsid w:val="0016054D"/>
    <w:rsid w:val="001605D4"/>
    <w:rsid w:val="00160DA0"/>
    <w:rsid w:val="00161276"/>
    <w:rsid w:val="001614D8"/>
    <w:rsid w:val="00161573"/>
    <w:rsid w:val="001615FD"/>
    <w:rsid w:val="00161736"/>
    <w:rsid w:val="00161884"/>
    <w:rsid w:val="00161FEF"/>
    <w:rsid w:val="0016206D"/>
    <w:rsid w:val="001621D7"/>
    <w:rsid w:val="0016228F"/>
    <w:rsid w:val="001625A7"/>
    <w:rsid w:val="001629C7"/>
    <w:rsid w:val="00162CBE"/>
    <w:rsid w:val="00162ECE"/>
    <w:rsid w:val="001632FE"/>
    <w:rsid w:val="00163659"/>
    <w:rsid w:val="00163773"/>
    <w:rsid w:val="001637B4"/>
    <w:rsid w:val="00163972"/>
    <w:rsid w:val="00163BC8"/>
    <w:rsid w:val="00163C17"/>
    <w:rsid w:val="00163CDC"/>
    <w:rsid w:val="00163FA7"/>
    <w:rsid w:val="001642C5"/>
    <w:rsid w:val="00164614"/>
    <w:rsid w:val="00164631"/>
    <w:rsid w:val="00164930"/>
    <w:rsid w:val="00164D51"/>
    <w:rsid w:val="00164E7B"/>
    <w:rsid w:val="00164EA1"/>
    <w:rsid w:val="00165160"/>
    <w:rsid w:val="001652E0"/>
    <w:rsid w:val="00165528"/>
    <w:rsid w:val="001655CD"/>
    <w:rsid w:val="00165851"/>
    <w:rsid w:val="00165BEE"/>
    <w:rsid w:val="00165BF8"/>
    <w:rsid w:val="00165F2C"/>
    <w:rsid w:val="00166110"/>
    <w:rsid w:val="00166186"/>
    <w:rsid w:val="001665DE"/>
    <w:rsid w:val="00166AE4"/>
    <w:rsid w:val="00166B9E"/>
    <w:rsid w:val="00167056"/>
    <w:rsid w:val="001677CA"/>
    <w:rsid w:val="00167D4D"/>
    <w:rsid w:val="00167ECF"/>
    <w:rsid w:val="00170081"/>
    <w:rsid w:val="001700E8"/>
    <w:rsid w:val="00170271"/>
    <w:rsid w:val="00170358"/>
    <w:rsid w:val="00170361"/>
    <w:rsid w:val="00170384"/>
    <w:rsid w:val="00170467"/>
    <w:rsid w:val="001704D4"/>
    <w:rsid w:val="001705C4"/>
    <w:rsid w:val="001705DB"/>
    <w:rsid w:val="0017067E"/>
    <w:rsid w:val="00170688"/>
    <w:rsid w:val="00170733"/>
    <w:rsid w:val="00170D3D"/>
    <w:rsid w:val="00171104"/>
    <w:rsid w:val="00171251"/>
    <w:rsid w:val="001712A2"/>
    <w:rsid w:val="00171408"/>
    <w:rsid w:val="00171535"/>
    <w:rsid w:val="001718DA"/>
    <w:rsid w:val="00171C37"/>
    <w:rsid w:val="0017212E"/>
    <w:rsid w:val="00172660"/>
    <w:rsid w:val="00172860"/>
    <w:rsid w:val="00172CEE"/>
    <w:rsid w:val="00173277"/>
    <w:rsid w:val="001732B8"/>
    <w:rsid w:val="00173739"/>
    <w:rsid w:val="00173743"/>
    <w:rsid w:val="0017379E"/>
    <w:rsid w:val="00173F6E"/>
    <w:rsid w:val="00174009"/>
    <w:rsid w:val="00174113"/>
    <w:rsid w:val="001748D8"/>
    <w:rsid w:val="00174E8F"/>
    <w:rsid w:val="00174E9E"/>
    <w:rsid w:val="001750B1"/>
    <w:rsid w:val="00175135"/>
    <w:rsid w:val="00175255"/>
    <w:rsid w:val="0017525D"/>
    <w:rsid w:val="00175440"/>
    <w:rsid w:val="00175813"/>
    <w:rsid w:val="00175886"/>
    <w:rsid w:val="001758E3"/>
    <w:rsid w:val="00175CE4"/>
    <w:rsid w:val="00175F89"/>
    <w:rsid w:val="0017608C"/>
    <w:rsid w:val="00176168"/>
    <w:rsid w:val="001761F0"/>
    <w:rsid w:val="00176266"/>
    <w:rsid w:val="0017663F"/>
    <w:rsid w:val="0017675E"/>
    <w:rsid w:val="00176791"/>
    <w:rsid w:val="001767BC"/>
    <w:rsid w:val="001767C9"/>
    <w:rsid w:val="00176E8D"/>
    <w:rsid w:val="00176EDD"/>
    <w:rsid w:val="00176FCD"/>
    <w:rsid w:val="00177165"/>
    <w:rsid w:val="00177508"/>
    <w:rsid w:val="00177B7D"/>
    <w:rsid w:val="00177CAB"/>
    <w:rsid w:val="00177EDD"/>
    <w:rsid w:val="00177FF6"/>
    <w:rsid w:val="00180196"/>
    <w:rsid w:val="00180224"/>
    <w:rsid w:val="00180246"/>
    <w:rsid w:val="00180408"/>
    <w:rsid w:val="001805EE"/>
    <w:rsid w:val="001807A2"/>
    <w:rsid w:val="0018081A"/>
    <w:rsid w:val="00180A5D"/>
    <w:rsid w:val="00180E6C"/>
    <w:rsid w:val="00180F49"/>
    <w:rsid w:val="00181018"/>
    <w:rsid w:val="00181023"/>
    <w:rsid w:val="00181174"/>
    <w:rsid w:val="001811B2"/>
    <w:rsid w:val="001813FC"/>
    <w:rsid w:val="00181785"/>
    <w:rsid w:val="00181A91"/>
    <w:rsid w:val="00181B05"/>
    <w:rsid w:val="00181E56"/>
    <w:rsid w:val="001821D8"/>
    <w:rsid w:val="001822B8"/>
    <w:rsid w:val="001822BA"/>
    <w:rsid w:val="001829F3"/>
    <w:rsid w:val="00182D55"/>
    <w:rsid w:val="00182DC2"/>
    <w:rsid w:val="00182DC4"/>
    <w:rsid w:val="001830F0"/>
    <w:rsid w:val="00183124"/>
    <w:rsid w:val="00183558"/>
    <w:rsid w:val="001836F9"/>
    <w:rsid w:val="00183759"/>
    <w:rsid w:val="00183A4D"/>
    <w:rsid w:val="00183B8F"/>
    <w:rsid w:val="00183BE2"/>
    <w:rsid w:val="00183F41"/>
    <w:rsid w:val="001840AC"/>
    <w:rsid w:val="00184165"/>
    <w:rsid w:val="00184215"/>
    <w:rsid w:val="001843FD"/>
    <w:rsid w:val="0018445D"/>
    <w:rsid w:val="00184674"/>
    <w:rsid w:val="00184C2A"/>
    <w:rsid w:val="00184E16"/>
    <w:rsid w:val="00184E31"/>
    <w:rsid w:val="00184F67"/>
    <w:rsid w:val="00185047"/>
    <w:rsid w:val="00185136"/>
    <w:rsid w:val="00185500"/>
    <w:rsid w:val="001857E9"/>
    <w:rsid w:val="0018591C"/>
    <w:rsid w:val="00185970"/>
    <w:rsid w:val="00185AF8"/>
    <w:rsid w:val="00185E7F"/>
    <w:rsid w:val="00185EAF"/>
    <w:rsid w:val="0018644D"/>
    <w:rsid w:val="00186519"/>
    <w:rsid w:val="001865FE"/>
    <w:rsid w:val="00186A2B"/>
    <w:rsid w:val="00186AAF"/>
    <w:rsid w:val="00186AB3"/>
    <w:rsid w:val="00186BF6"/>
    <w:rsid w:val="00186CB2"/>
    <w:rsid w:val="00186DBE"/>
    <w:rsid w:val="00186F85"/>
    <w:rsid w:val="00186FB9"/>
    <w:rsid w:val="00187047"/>
    <w:rsid w:val="00187323"/>
    <w:rsid w:val="00187473"/>
    <w:rsid w:val="001875F3"/>
    <w:rsid w:val="001877D5"/>
    <w:rsid w:val="00187AAA"/>
    <w:rsid w:val="00187BAC"/>
    <w:rsid w:val="001902D2"/>
    <w:rsid w:val="00190787"/>
    <w:rsid w:val="001907DD"/>
    <w:rsid w:val="00190923"/>
    <w:rsid w:val="00190AA4"/>
    <w:rsid w:val="00190B82"/>
    <w:rsid w:val="00190F01"/>
    <w:rsid w:val="00190F67"/>
    <w:rsid w:val="001910E8"/>
    <w:rsid w:val="00191326"/>
    <w:rsid w:val="00191334"/>
    <w:rsid w:val="001917A6"/>
    <w:rsid w:val="001919B6"/>
    <w:rsid w:val="00191A4E"/>
    <w:rsid w:val="00191A75"/>
    <w:rsid w:val="00191D7C"/>
    <w:rsid w:val="00192073"/>
    <w:rsid w:val="001920D5"/>
    <w:rsid w:val="00192162"/>
    <w:rsid w:val="001921A1"/>
    <w:rsid w:val="001925AC"/>
    <w:rsid w:val="00192A9B"/>
    <w:rsid w:val="00193343"/>
    <w:rsid w:val="001935F0"/>
    <w:rsid w:val="001936F4"/>
    <w:rsid w:val="001937BB"/>
    <w:rsid w:val="0019395E"/>
    <w:rsid w:val="00193CA1"/>
    <w:rsid w:val="00193DAC"/>
    <w:rsid w:val="001943C8"/>
    <w:rsid w:val="00194712"/>
    <w:rsid w:val="00194848"/>
    <w:rsid w:val="00194B59"/>
    <w:rsid w:val="00194C5B"/>
    <w:rsid w:val="00194D7E"/>
    <w:rsid w:val="00194E78"/>
    <w:rsid w:val="0019526C"/>
    <w:rsid w:val="0019541C"/>
    <w:rsid w:val="0019541F"/>
    <w:rsid w:val="0019549B"/>
    <w:rsid w:val="001956D8"/>
    <w:rsid w:val="00195A03"/>
    <w:rsid w:val="00195B65"/>
    <w:rsid w:val="00195F5A"/>
    <w:rsid w:val="00195FF4"/>
    <w:rsid w:val="00196498"/>
    <w:rsid w:val="001966E8"/>
    <w:rsid w:val="0019674E"/>
    <w:rsid w:val="001968FF"/>
    <w:rsid w:val="0019697A"/>
    <w:rsid w:val="001969F0"/>
    <w:rsid w:val="00196CC3"/>
    <w:rsid w:val="00197486"/>
    <w:rsid w:val="0019756C"/>
    <w:rsid w:val="001976E3"/>
    <w:rsid w:val="0019799B"/>
    <w:rsid w:val="00197AEC"/>
    <w:rsid w:val="00197BD9"/>
    <w:rsid w:val="00197BDC"/>
    <w:rsid w:val="00197C1E"/>
    <w:rsid w:val="00197C7D"/>
    <w:rsid w:val="001A0268"/>
    <w:rsid w:val="001A1081"/>
    <w:rsid w:val="001A118A"/>
    <w:rsid w:val="001A12D3"/>
    <w:rsid w:val="001A15D6"/>
    <w:rsid w:val="001A1A7B"/>
    <w:rsid w:val="001A1FF5"/>
    <w:rsid w:val="001A2073"/>
    <w:rsid w:val="001A214B"/>
    <w:rsid w:val="001A23C3"/>
    <w:rsid w:val="001A2466"/>
    <w:rsid w:val="001A29EC"/>
    <w:rsid w:val="001A2A09"/>
    <w:rsid w:val="001A2EB9"/>
    <w:rsid w:val="001A302B"/>
    <w:rsid w:val="001A30CB"/>
    <w:rsid w:val="001A3100"/>
    <w:rsid w:val="001A3447"/>
    <w:rsid w:val="001A384D"/>
    <w:rsid w:val="001A3882"/>
    <w:rsid w:val="001A3A04"/>
    <w:rsid w:val="001A3B65"/>
    <w:rsid w:val="001A3D93"/>
    <w:rsid w:val="001A3FF5"/>
    <w:rsid w:val="001A40D5"/>
    <w:rsid w:val="001A4146"/>
    <w:rsid w:val="001A4449"/>
    <w:rsid w:val="001A49CE"/>
    <w:rsid w:val="001A4A9B"/>
    <w:rsid w:val="001A4AE5"/>
    <w:rsid w:val="001A4AEC"/>
    <w:rsid w:val="001A52E7"/>
    <w:rsid w:val="001A532C"/>
    <w:rsid w:val="001A5336"/>
    <w:rsid w:val="001A563D"/>
    <w:rsid w:val="001A572F"/>
    <w:rsid w:val="001A585A"/>
    <w:rsid w:val="001A5D56"/>
    <w:rsid w:val="001A5E83"/>
    <w:rsid w:val="001A5EC4"/>
    <w:rsid w:val="001A60C7"/>
    <w:rsid w:val="001A6113"/>
    <w:rsid w:val="001A627C"/>
    <w:rsid w:val="001A646E"/>
    <w:rsid w:val="001A653E"/>
    <w:rsid w:val="001A6626"/>
    <w:rsid w:val="001A6849"/>
    <w:rsid w:val="001A6B4F"/>
    <w:rsid w:val="001A6B99"/>
    <w:rsid w:val="001A6EBD"/>
    <w:rsid w:val="001A6F6E"/>
    <w:rsid w:val="001A6FB6"/>
    <w:rsid w:val="001A7599"/>
    <w:rsid w:val="001A75CD"/>
    <w:rsid w:val="001A76D3"/>
    <w:rsid w:val="001A7804"/>
    <w:rsid w:val="001A7AA8"/>
    <w:rsid w:val="001A7BF5"/>
    <w:rsid w:val="001A7C91"/>
    <w:rsid w:val="001A7CD4"/>
    <w:rsid w:val="001A7D8D"/>
    <w:rsid w:val="001A7E45"/>
    <w:rsid w:val="001B01F7"/>
    <w:rsid w:val="001B07C7"/>
    <w:rsid w:val="001B07D6"/>
    <w:rsid w:val="001B0CCC"/>
    <w:rsid w:val="001B162A"/>
    <w:rsid w:val="001B178F"/>
    <w:rsid w:val="001B17C1"/>
    <w:rsid w:val="001B18DE"/>
    <w:rsid w:val="001B1AC5"/>
    <w:rsid w:val="001B1BFC"/>
    <w:rsid w:val="001B1FA1"/>
    <w:rsid w:val="001B2112"/>
    <w:rsid w:val="001B21A8"/>
    <w:rsid w:val="001B258B"/>
    <w:rsid w:val="001B277E"/>
    <w:rsid w:val="001B27C7"/>
    <w:rsid w:val="001B2FE1"/>
    <w:rsid w:val="001B342B"/>
    <w:rsid w:val="001B3564"/>
    <w:rsid w:val="001B3647"/>
    <w:rsid w:val="001B3721"/>
    <w:rsid w:val="001B374E"/>
    <w:rsid w:val="001B39CF"/>
    <w:rsid w:val="001B3A3E"/>
    <w:rsid w:val="001B3CF8"/>
    <w:rsid w:val="001B3D17"/>
    <w:rsid w:val="001B3D66"/>
    <w:rsid w:val="001B44CA"/>
    <w:rsid w:val="001B44D1"/>
    <w:rsid w:val="001B45AF"/>
    <w:rsid w:val="001B4737"/>
    <w:rsid w:val="001B4825"/>
    <w:rsid w:val="001B4951"/>
    <w:rsid w:val="001B511A"/>
    <w:rsid w:val="001B52AC"/>
    <w:rsid w:val="001B544F"/>
    <w:rsid w:val="001B56D3"/>
    <w:rsid w:val="001B57B9"/>
    <w:rsid w:val="001B5AC2"/>
    <w:rsid w:val="001B5B1E"/>
    <w:rsid w:val="001B5BEC"/>
    <w:rsid w:val="001B5DB1"/>
    <w:rsid w:val="001B605C"/>
    <w:rsid w:val="001B6069"/>
    <w:rsid w:val="001B63D8"/>
    <w:rsid w:val="001B6A53"/>
    <w:rsid w:val="001B6B37"/>
    <w:rsid w:val="001B6EDF"/>
    <w:rsid w:val="001B6F2E"/>
    <w:rsid w:val="001B7176"/>
    <w:rsid w:val="001B7649"/>
    <w:rsid w:val="001B76E4"/>
    <w:rsid w:val="001B7C7A"/>
    <w:rsid w:val="001B7CE4"/>
    <w:rsid w:val="001B7EB0"/>
    <w:rsid w:val="001C00D8"/>
    <w:rsid w:val="001C0134"/>
    <w:rsid w:val="001C039A"/>
    <w:rsid w:val="001C0593"/>
    <w:rsid w:val="001C0AED"/>
    <w:rsid w:val="001C0BD3"/>
    <w:rsid w:val="001C0C05"/>
    <w:rsid w:val="001C0EF4"/>
    <w:rsid w:val="001C11FA"/>
    <w:rsid w:val="001C169E"/>
    <w:rsid w:val="001C1967"/>
    <w:rsid w:val="001C19C4"/>
    <w:rsid w:val="001C1AAD"/>
    <w:rsid w:val="001C2278"/>
    <w:rsid w:val="001C26C7"/>
    <w:rsid w:val="001C2A00"/>
    <w:rsid w:val="001C2B29"/>
    <w:rsid w:val="001C2B52"/>
    <w:rsid w:val="001C2D21"/>
    <w:rsid w:val="001C2F34"/>
    <w:rsid w:val="001C3141"/>
    <w:rsid w:val="001C3203"/>
    <w:rsid w:val="001C32DF"/>
    <w:rsid w:val="001C3441"/>
    <w:rsid w:val="001C4084"/>
    <w:rsid w:val="001C4302"/>
    <w:rsid w:val="001C431A"/>
    <w:rsid w:val="001C44CC"/>
    <w:rsid w:val="001C45F3"/>
    <w:rsid w:val="001C4821"/>
    <w:rsid w:val="001C4DF6"/>
    <w:rsid w:val="001C5053"/>
    <w:rsid w:val="001C50FC"/>
    <w:rsid w:val="001C537C"/>
    <w:rsid w:val="001C5611"/>
    <w:rsid w:val="001C5752"/>
    <w:rsid w:val="001C57F8"/>
    <w:rsid w:val="001C5877"/>
    <w:rsid w:val="001C59A0"/>
    <w:rsid w:val="001C5DB3"/>
    <w:rsid w:val="001C5DF2"/>
    <w:rsid w:val="001C5E4D"/>
    <w:rsid w:val="001C5E87"/>
    <w:rsid w:val="001C5E92"/>
    <w:rsid w:val="001C60BD"/>
    <w:rsid w:val="001C662B"/>
    <w:rsid w:val="001C6673"/>
    <w:rsid w:val="001C6730"/>
    <w:rsid w:val="001C699F"/>
    <w:rsid w:val="001C6D85"/>
    <w:rsid w:val="001C6DDF"/>
    <w:rsid w:val="001C70C8"/>
    <w:rsid w:val="001C7148"/>
    <w:rsid w:val="001C7181"/>
    <w:rsid w:val="001C72D6"/>
    <w:rsid w:val="001C7582"/>
    <w:rsid w:val="001C761D"/>
    <w:rsid w:val="001C7899"/>
    <w:rsid w:val="001C790F"/>
    <w:rsid w:val="001C7A28"/>
    <w:rsid w:val="001C7B1E"/>
    <w:rsid w:val="001C7D27"/>
    <w:rsid w:val="001C7D95"/>
    <w:rsid w:val="001C7FBC"/>
    <w:rsid w:val="001D026B"/>
    <w:rsid w:val="001D0319"/>
    <w:rsid w:val="001D0338"/>
    <w:rsid w:val="001D0339"/>
    <w:rsid w:val="001D0387"/>
    <w:rsid w:val="001D0643"/>
    <w:rsid w:val="001D0659"/>
    <w:rsid w:val="001D07B0"/>
    <w:rsid w:val="001D0CBB"/>
    <w:rsid w:val="001D0DA1"/>
    <w:rsid w:val="001D10BC"/>
    <w:rsid w:val="001D10CF"/>
    <w:rsid w:val="001D118E"/>
    <w:rsid w:val="001D1210"/>
    <w:rsid w:val="001D121A"/>
    <w:rsid w:val="001D1746"/>
    <w:rsid w:val="001D1966"/>
    <w:rsid w:val="001D1A65"/>
    <w:rsid w:val="001D212A"/>
    <w:rsid w:val="001D22C6"/>
    <w:rsid w:val="001D2381"/>
    <w:rsid w:val="001D26B6"/>
    <w:rsid w:val="001D282F"/>
    <w:rsid w:val="001D293A"/>
    <w:rsid w:val="001D2A29"/>
    <w:rsid w:val="001D2E12"/>
    <w:rsid w:val="001D3029"/>
    <w:rsid w:val="001D30AF"/>
    <w:rsid w:val="001D30B4"/>
    <w:rsid w:val="001D3290"/>
    <w:rsid w:val="001D3709"/>
    <w:rsid w:val="001D38CE"/>
    <w:rsid w:val="001D3BEF"/>
    <w:rsid w:val="001D4321"/>
    <w:rsid w:val="001D4607"/>
    <w:rsid w:val="001D4963"/>
    <w:rsid w:val="001D49CD"/>
    <w:rsid w:val="001D4A3C"/>
    <w:rsid w:val="001D4F78"/>
    <w:rsid w:val="001D50C6"/>
    <w:rsid w:val="001D5346"/>
    <w:rsid w:val="001D577E"/>
    <w:rsid w:val="001D58EC"/>
    <w:rsid w:val="001D5A4C"/>
    <w:rsid w:val="001D5A85"/>
    <w:rsid w:val="001D5AFB"/>
    <w:rsid w:val="001D5DF5"/>
    <w:rsid w:val="001D6122"/>
    <w:rsid w:val="001D6212"/>
    <w:rsid w:val="001D657F"/>
    <w:rsid w:val="001D65C4"/>
    <w:rsid w:val="001D6AB8"/>
    <w:rsid w:val="001D70A7"/>
    <w:rsid w:val="001D7124"/>
    <w:rsid w:val="001D71FA"/>
    <w:rsid w:val="001D730B"/>
    <w:rsid w:val="001D762A"/>
    <w:rsid w:val="001D7672"/>
    <w:rsid w:val="001D7753"/>
    <w:rsid w:val="001D796C"/>
    <w:rsid w:val="001D7C5F"/>
    <w:rsid w:val="001D7EE9"/>
    <w:rsid w:val="001E00D1"/>
    <w:rsid w:val="001E00DE"/>
    <w:rsid w:val="001E01CF"/>
    <w:rsid w:val="001E0209"/>
    <w:rsid w:val="001E0398"/>
    <w:rsid w:val="001E044D"/>
    <w:rsid w:val="001E058C"/>
    <w:rsid w:val="001E085D"/>
    <w:rsid w:val="001E093B"/>
    <w:rsid w:val="001E0AC1"/>
    <w:rsid w:val="001E0D67"/>
    <w:rsid w:val="001E0EA1"/>
    <w:rsid w:val="001E163B"/>
    <w:rsid w:val="001E1741"/>
    <w:rsid w:val="001E176F"/>
    <w:rsid w:val="001E194E"/>
    <w:rsid w:val="001E19C7"/>
    <w:rsid w:val="001E1B6A"/>
    <w:rsid w:val="001E1C0D"/>
    <w:rsid w:val="001E1C73"/>
    <w:rsid w:val="001E1C83"/>
    <w:rsid w:val="001E1E92"/>
    <w:rsid w:val="001E227D"/>
    <w:rsid w:val="001E236A"/>
    <w:rsid w:val="001E243C"/>
    <w:rsid w:val="001E2533"/>
    <w:rsid w:val="001E2935"/>
    <w:rsid w:val="001E2AC8"/>
    <w:rsid w:val="001E2CE2"/>
    <w:rsid w:val="001E2D7E"/>
    <w:rsid w:val="001E327B"/>
    <w:rsid w:val="001E346E"/>
    <w:rsid w:val="001E36B0"/>
    <w:rsid w:val="001E3987"/>
    <w:rsid w:val="001E3C33"/>
    <w:rsid w:val="001E3E42"/>
    <w:rsid w:val="001E401D"/>
    <w:rsid w:val="001E4255"/>
    <w:rsid w:val="001E4274"/>
    <w:rsid w:val="001E43CD"/>
    <w:rsid w:val="001E44EA"/>
    <w:rsid w:val="001E461E"/>
    <w:rsid w:val="001E4714"/>
    <w:rsid w:val="001E48A0"/>
    <w:rsid w:val="001E4C4A"/>
    <w:rsid w:val="001E4E4A"/>
    <w:rsid w:val="001E5027"/>
    <w:rsid w:val="001E529E"/>
    <w:rsid w:val="001E5493"/>
    <w:rsid w:val="001E5541"/>
    <w:rsid w:val="001E55CD"/>
    <w:rsid w:val="001E57DF"/>
    <w:rsid w:val="001E59ED"/>
    <w:rsid w:val="001E5A10"/>
    <w:rsid w:val="001E5BC6"/>
    <w:rsid w:val="001E5C96"/>
    <w:rsid w:val="001E5F91"/>
    <w:rsid w:val="001E5FCB"/>
    <w:rsid w:val="001E650D"/>
    <w:rsid w:val="001E66A0"/>
    <w:rsid w:val="001E67C3"/>
    <w:rsid w:val="001E691D"/>
    <w:rsid w:val="001E6BCC"/>
    <w:rsid w:val="001E6D8B"/>
    <w:rsid w:val="001E72F4"/>
    <w:rsid w:val="001E776C"/>
    <w:rsid w:val="001E7A56"/>
    <w:rsid w:val="001E7B43"/>
    <w:rsid w:val="001F00B2"/>
    <w:rsid w:val="001F03D4"/>
    <w:rsid w:val="001F059E"/>
    <w:rsid w:val="001F07A0"/>
    <w:rsid w:val="001F0EA0"/>
    <w:rsid w:val="001F1006"/>
    <w:rsid w:val="001F128C"/>
    <w:rsid w:val="001F13A5"/>
    <w:rsid w:val="001F1715"/>
    <w:rsid w:val="001F177D"/>
    <w:rsid w:val="001F182E"/>
    <w:rsid w:val="001F198B"/>
    <w:rsid w:val="001F1AE8"/>
    <w:rsid w:val="001F1B1E"/>
    <w:rsid w:val="001F1B34"/>
    <w:rsid w:val="001F1B90"/>
    <w:rsid w:val="001F2049"/>
    <w:rsid w:val="001F2143"/>
    <w:rsid w:val="001F2355"/>
    <w:rsid w:val="001F248F"/>
    <w:rsid w:val="001F2531"/>
    <w:rsid w:val="001F253A"/>
    <w:rsid w:val="001F259A"/>
    <w:rsid w:val="001F2787"/>
    <w:rsid w:val="001F2791"/>
    <w:rsid w:val="001F2896"/>
    <w:rsid w:val="001F289E"/>
    <w:rsid w:val="001F29EA"/>
    <w:rsid w:val="001F2B8F"/>
    <w:rsid w:val="001F2CDB"/>
    <w:rsid w:val="001F2E05"/>
    <w:rsid w:val="001F2FDE"/>
    <w:rsid w:val="001F3563"/>
    <w:rsid w:val="001F3721"/>
    <w:rsid w:val="001F3CB0"/>
    <w:rsid w:val="001F4188"/>
    <w:rsid w:val="001F41DC"/>
    <w:rsid w:val="001F4AF9"/>
    <w:rsid w:val="001F4D00"/>
    <w:rsid w:val="001F4E74"/>
    <w:rsid w:val="001F4FDD"/>
    <w:rsid w:val="001F5118"/>
    <w:rsid w:val="001F527B"/>
    <w:rsid w:val="001F5315"/>
    <w:rsid w:val="001F5437"/>
    <w:rsid w:val="001F554E"/>
    <w:rsid w:val="001F55AD"/>
    <w:rsid w:val="001F5627"/>
    <w:rsid w:val="001F5757"/>
    <w:rsid w:val="001F57F9"/>
    <w:rsid w:val="001F6089"/>
    <w:rsid w:val="001F6117"/>
    <w:rsid w:val="001F6165"/>
    <w:rsid w:val="001F6311"/>
    <w:rsid w:val="001F6424"/>
    <w:rsid w:val="001F6495"/>
    <w:rsid w:val="001F6574"/>
    <w:rsid w:val="001F65BE"/>
    <w:rsid w:val="001F66BC"/>
    <w:rsid w:val="001F68A4"/>
    <w:rsid w:val="001F6BFE"/>
    <w:rsid w:val="001F6D28"/>
    <w:rsid w:val="001F723D"/>
    <w:rsid w:val="001F725A"/>
    <w:rsid w:val="001F745A"/>
    <w:rsid w:val="001F7541"/>
    <w:rsid w:val="00200262"/>
    <w:rsid w:val="002002B8"/>
    <w:rsid w:val="002005BC"/>
    <w:rsid w:val="002006DF"/>
    <w:rsid w:val="0020082D"/>
    <w:rsid w:val="00200903"/>
    <w:rsid w:val="00200B82"/>
    <w:rsid w:val="00200BD3"/>
    <w:rsid w:val="00200D9C"/>
    <w:rsid w:val="00200ED6"/>
    <w:rsid w:val="00200F46"/>
    <w:rsid w:val="0020105E"/>
    <w:rsid w:val="002010A8"/>
    <w:rsid w:val="002010B4"/>
    <w:rsid w:val="002011A9"/>
    <w:rsid w:val="00201275"/>
    <w:rsid w:val="00201504"/>
    <w:rsid w:val="00201526"/>
    <w:rsid w:val="002016F9"/>
    <w:rsid w:val="002017B9"/>
    <w:rsid w:val="00201944"/>
    <w:rsid w:val="00201AB1"/>
    <w:rsid w:val="00201CC7"/>
    <w:rsid w:val="00201CE3"/>
    <w:rsid w:val="00201D07"/>
    <w:rsid w:val="00201D41"/>
    <w:rsid w:val="00201DAD"/>
    <w:rsid w:val="00202128"/>
    <w:rsid w:val="002021EC"/>
    <w:rsid w:val="002024B8"/>
    <w:rsid w:val="00202674"/>
    <w:rsid w:val="0020277A"/>
    <w:rsid w:val="002028C3"/>
    <w:rsid w:val="00202983"/>
    <w:rsid w:val="002031F3"/>
    <w:rsid w:val="00203395"/>
    <w:rsid w:val="002036E6"/>
    <w:rsid w:val="002037D3"/>
    <w:rsid w:val="0020383A"/>
    <w:rsid w:val="002046D5"/>
    <w:rsid w:val="00204879"/>
    <w:rsid w:val="00204950"/>
    <w:rsid w:val="002049FC"/>
    <w:rsid w:val="00204A21"/>
    <w:rsid w:val="00204A5D"/>
    <w:rsid w:val="00204C63"/>
    <w:rsid w:val="00204D4B"/>
    <w:rsid w:val="00205278"/>
    <w:rsid w:val="0020568F"/>
    <w:rsid w:val="002056BD"/>
    <w:rsid w:val="0020570D"/>
    <w:rsid w:val="00205B4A"/>
    <w:rsid w:val="00205CCC"/>
    <w:rsid w:val="00205CE9"/>
    <w:rsid w:val="00205D5E"/>
    <w:rsid w:val="002063E8"/>
    <w:rsid w:val="00206AFD"/>
    <w:rsid w:val="00206D13"/>
    <w:rsid w:val="00206F2D"/>
    <w:rsid w:val="00206F42"/>
    <w:rsid w:val="0020740A"/>
    <w:rsid w:val="002079D4"/>
    <w:rsid w:val="00207BC2"/>
    <w:rsid w:val="00207E20"/>
    <w:rsid w:val="002104C5"/>
    <w:rsid w:val="00210759"/>
    <w:rsid w:val="002109C4"/>
    <w:rsid w:val="002109FB"/>
    <w:rsid w:val="00210AC3"/>
    <w:rsid w:val="00210AC8"/>
    <w:rsid w:val="00210BF5"/>
    <w:rsid w:val="00210D72"/>
    <w:rsid w:val="00210E8C"/>
    <w:rsid w:val="0021185C"/>
    <w:rsid w:val="00211907"/>
    <w:rsid w:val="00211BC8"/>
    <w:rsid w:val="00211D3D"/>
    <w:rsid w:val="00211D55"/>
    <w:rsid w:val="00212391"/>
    <w:rsid w:val="002123AA"/>
    <w:rsid w:val="00212552"/>
    <w:rsid w:val="00212D36"/>
    <w:rsid w:val="00212DB4"/>
    <w:rsid w:val="002134D6"/>
    <w:rsid w:val="0021358C"/>
    <w:rsid w:val="0021386E"/>
    <w:rsid w:val="0021406D"/>
    <w:rsid w:val="00214130"/>
    <w:rsid w:val="0021457A"/>
    <w:rsid w:val="00214657"/>
    <w:rsid w:val="002146F5"/>
    <w:rsid w:val="0021470C"/>
    <w:rsid w:val="00214815"/>
    <w:rsid w:val="0021504B"/>
    <w:rsid w:val="00215297"/>
    <w:rsid w:val="002153CD"/>
    <w:rsid w:val="00215400"/>
    <w:rsid w:val="00215C13"/>
    <w:rsid w:val="00215DC1"/>
    <w:rsid w:val="00215F46"/>
    <w:rsid w:val="002169C5"/>
    <w:rsid w:val="00216B02"/>
    <w:rsid w:val="00216B64"/>
    <w:rsid w:val="00216CDC"/>
    <w:rsid w:val="00217153"/>
    <w:rsid w:val="0021717D"/>
    <w:rsid w:val="0021726A"/>
    <w:rsid w:val="00217368"/>
    <w:rsid w:val="00217381"/>
    <w:rsid w:val="002173C2"/>
    <w:rsid w:val="0021767E"/>
    <w:rsid w:val="00217692"/>
    <w:rsid w:val="0021774A"/>
    <w:rsid w:val="002177D1"/>
    <w:rsid w:val="00217A07"/>
    <w:rsid w:val="00217B2D"/>
    <w:rsid w:val="00217FF8"/>
    <w:rsid w:val="00220B11"/>
    <w:rsid w:val="00220CC4"/>
    <w:rsid w:val="00220CE9"/>
    <w:rsid w:val="00220F13"/>
    <w:rsid w:val="00221030"/>
    <w:rsid w:val="00221048"/>
    <w:rsid w:val="002210B9"/>
    <w:rsid w:val="002212E6"/>
    <w:rsid w:val="0022153C"/>
    <w:rsid w:val="00221679"/>
    <w:rsid w:val="00221710"/>
    <w:rsid w:val="00221E25"/>
    <w:rsid w:val="002222D8"/>
    <w:rsid w:val="00222845"/>
    <w:rsid w:val="0022298B"/>
    <w:rsid w:val="00222DB9"/>
    <w:rsid w:val="00223047"/>
    <w:rsid w:val="0022325C"/>
    <w:rsid w:val="00223736"/>
    <w:rsid w:val="002237A2"/>
    <w:rsid w:val="002238E0"/>
    <w:rsid w:val="00223C2B"/>
    <w:rsid w:val="00223CEE"/>
    <w:rsid w:val="00223F8A"/>
    <w:rsid w:val="0022401A"/>
    <w:rsid w:val="00224027"/>
    <w:rsid w:val="00224181"/>
    <w:rsid w:val="002242ED"/>
    <w:rsid w:val="0022447F"/>
    <w:rsid w:val="002244BE"/>
    <w:rsid w:val="0022453C"/>
    <w:rsid w:val="0022462E"/>
    <w:rsid w:val="00224A58"/>
    <w:rsid w:val="0022517E"/>
    <w:rsid w:val="002251EB"/>
    <w:rsid w:val="00225641"/>
    <w:rsid w:val="00225654"/>
    <w:rsid w:val="002258E9"/>
    <w:rsid w:val="00225AA9"/>
    <w:rsid w:val="00225B91"/>
    <w:rsid w:val="00225E71"/>
    <w:rsid w:val="00225EC9"/>
    <w:rsid w:val="00225FA6"/>
    <w:rsid w:val="0022638C"/>
    <w:rsid w:val="002263FC"/>
    <w:rsid w:val="00226573"/>
    <w:rsid w:val="00226775"/>
    <w:rsid w:val="00226A93"/>
    <w:rsid w:val="00226D91"/>
    <w:rsid w:val="00226E65"/>
    <w:rsid w:val="00226F12"/>
    <w:rsid w:val="002270F5"/>
    <w:rsid w:val="002272C1"/>
    <w:rsid w:val="002272D0"/>
    <w:rsid w:val="00227613"/>
    <w:rsid w:val="002278EB"/>
    <w:rsid w:val="002279B3"/>
    <w:rsid w:val="00227BE7"/>
    <w:rsid w:val="00227C21"/>
    <w:rsid w:val="00227ED4"/>
    <w:rsid w:val="00230072"/>
    <w:rsid w:val="00230188"/>
    <w:rsid w:val="002303E3"/>
    <w:rsid w:val="0023071D"/>
    <w:rsid w:val="00230A59"/>
    <w:rsid w:val="00230BC9"/>
    <w:rsid w:val="00230C24"/>
    <w:rsid w:val="00230DC0"/>
    <w:rsid w:val="00231035"/>
    <w:rsid w:val="002314F2"/>
    <w:rsid w:val="00231684"/>
    <w:rsid w:val="0023170C"/>
    <w:rsid w:val="00231969"/>
    <w:rsid w:val="00231C27"/>
    <w:rsid w:val="00231E4C"/>
    <w:rsid w:val="00231E81"/>
    <w:rsid w:val="0023239A"/>
    <w:rsid w:val="00232424"/>
    <w:rsid w:val="00232FB1"/>
    <w:rsid w:val="00233467"/>
    <w:rsid w:val="00233608"/>
    <w:rsid w:val="00233817"/>
    <w:rsid w:val="00234567"/>
    <w:rsid w:val="002349C0"/>
    <w:rsid w:val="00234A1C"/>
    <w:rsid w:val="00234E0A"/>
    <w:rsid w:val="00234E48"/>
    <w:rsid w:val="002358F2"/>
    <w:rsid w:val="002358F6"/>
    <w:rsid w:val="00235915"/>
    <w:rsid w:val="00235AF9"/>
    <w:rsid w:val="00235D4B"/>
    <w:rsid w:val="00235F6C"/>
    <w:rsid w:val="00236122"/>
    <w:rsid w:val="002366B3"/>
    <w:rsid w:val="00236CDD"/>
    <w:rsid w:val="00236F97"/>
    <w:rsid w:val="002371FE"/>
    <w:rsid w:val="0023724D"/>
    <w:rsid w:val="0023739D"/>
    <w:rsid w:val="00237563"/>
    <w:rsid w:val="002376DC"/>
    <w:rsid w:val="00237961"/>
    <w:rsid w:val="00237A71"/>
    <w:rsid w:val="00237E45"/>
    <w:rsid w:val="0024022C"/>
    <w:rsid w:val="00240282"/>
    <w:rsid w:val="00240476"/>
    <w:rsid w:val="002408EF"/>
    <w:rsid w:val="00240AE7"/>
    <w:rsid w:val="00240C68"/>
    <w:rsid w:val="00240C99"/>
    <w:rsid w:val="00240DF7"/>
    <w:rsid w:val="00240FAB"/>
    <w:rsid w:val="0024128C"/>
    <w:rsid w:val="00241359"/>
    <w:rsid w:val="002413F5"/>
    <w:rsid w:val="0024147C"/>
    <w:rsid w:val="00241565"/>
    <w:rsid w:val="0024164F"/>
    <w:rsid w:val="002418FD"/>
    <w:rsid w:val="00241C2D"/>
    <w:rsid w:val="00241D7F"/>
    <w:rsid w:val="00241DC0"/>
    <w:rsid w:val="00241FA0"/>
    <w:rsid w:val="0024206F"/>
    <w:rsid w:val="002420A2"/>
    <w:rsid w:val="0024227B"/>
    <w:rsid w:val="002422F7"/>
    <w:rsid w:val="0024277D"/>
    <w:rsid w:val="00242B21"/>
    <w:rsid w:val="00242C7A"/>
    <w:rsid w:val="00242CAB"/>
    <w:rsid w:val="002430BD"/>
    <w:rsid w:val="00243247"/>
    <w:rsid w:val="00243354"/>
    <w:rsid w:val="00243425"/>
    <w:rsid w:val="0024349C"/>
    <w:rsid w:val="00243777"/>
    <w:rsid w:val="00244190"/>
    <w:rsid w:val="00244525"/>
    <w:rsid w:val="002446BA"/>
    <w:rsid w:val="00244986"/>
    <w:rsid w:val="00244BDD"/>
    <w:rsid w:val="00244E35"/>
    <w:rsid w:val="00244E63"/>
    <w:rsid w:val="00245260"/>
    <w:rsid w:val="00245262"/>
    <w:rsid w:val="0024526E"/>
    <w:rsid w:val="00245648"/>
    <w:rsid w:val="00245B27"/>
    <w:rsid w:val="002460BF"/>
    <w:rsid w:val="0024613C"/>
    <w:rsid w:val="0024666E"/>
    <w:rsid w:val="002468C1"/>
    <w:rsid w:val="002468D2"/>
    <w:rsid w:val="00246C7A"/>
    <w:rsid w:val="00246EDE"/>
    <w:rsid w:val="00246F8B"/>
    <w:rsid w:val="00246FAE"/>
    <w:rsid w:val="00246FC3"/>
    <w:rsid w:val="0024702D"/>
    <w:rsid w:val="0024713B"/>
    <w:rsid w:val="00247A17"/>
    <w:rsid w:val="00247A43"/>
    <w:rsid w:val="00247ACB"/>
    <w:rsid w:val="00247CDE"/>
    <w:rsid w:val="00247D55"/>
    <w:rsid w:val="00247F9E"/>
    <w:rsid w:val="002508A3"/>
    <w:rsid w:val="00250F63"/>
    <w:rsid w:val="00250F93"/>
    <w:rsid w:val="00251153"/>
    <w:rsid w:val="0025126A"/>
    <w:rsid w:val="0025162D"/>
    <w:rsid w:val="00251821"/>
    <w:rsid w:val="002518C1"/>
    <w:rsid w:val="00251BEC"/>
    <w:rsid w:val="00251D59"/>
    <w:rsid w:val="00251D7C"/>
    <w:rsid w:val="00251E37"/>
    <w:rsid w:val="00252003"/>
    <w:rsid w:val="00252017"/>
    <w:rsid w:val="00252034"/>
    <w:rsid w:val="002527FC"/>
    <w:rsid w:val="00252802"/>
    <w:rsid w:val="00252881"/>
    <w:rsid w:val="0025289B"/>
    <w:rsid w:val="00252B43"/>
    <w:rsid w:val="00252B80"/>
    <w:rsid w:val="00252CCD"/>
    <w:rsid w:val="00252D62"/>
    <w:rsid w:val="00252F7F"/>
    <w:rsid w:val="00252F9F"/>
    <w:rsid w:val="00253281"/>
    <w:rsid w:val="00253378"/>
    <w:rsid w:val="00253459"/>
    <w:rsid w:val="00253507"/>
    <w:rsid w:val="002536B0"/>
    <w:rsid w:val="00253A24"/>
    <w:rsid w:val="00253AFE"/>
    <w:rsid w:val="00253D69"/>
    <w:rsid w:val="00254094"/>
    <w:rsid w:val="002543F9"/>
    <w:rsid w:val="002544C8"/>
    <w:rsid w:val="00254691"/>
    <w:rsid w:val="00254964"/>
    <w:rsid w:val="002549EB"/>
    <w:rsid w:val="00254C50"/>
    <w:rsid w:val="00254C6A"/>
    <w:rsid w:val="00254D50"/>
    <w:rsid w:val="00254D8C"/>
    <w:rsid w:val="00254F4F"/>
    <w:rsid w:val="0025519C"/>
    <w:rsid w:val="002553A3"/>
    <w:rsid w:val="002556CD"/>
    <w:rsid w:val="002556F5"/>
    <w:rsid w:val="002558FE"/>
    <w:rsid w:val="00255A5A"/>
    <w:rsid w:val="00255A7F"/>
    <w:rsid w:val="00255E18"/>
    <w:rsid w:val="0025646B"/>
    <w:rsid w:val="00256761"/>
    <w:rsid w:val="0025677B"/>
    <w:rsid w:val="002567A2"/>
    <w:rsid w:val="00256837"/>
    <w:rsid w:val="002571BF"/>
    <w:rsid w:val="0025734C"/>
    <w:rsid w:val="002575A1"/>
    <w:rsid w:val="002575BB"/>
    <w:rsid w:val="00257B76"/>
    <w:rsid w:val="00257C15"/>
    <w:rsid w:val="00257E41"/>
    <w:rsid w:val="00257E6B"/>
    <w:rsid w:val="00257FDF"/>
    <w:rsid w:val="00260256"/>
    <w:rsid w:val="00260276"/>
    <w:rsid w:val="00260482"/>
    <w:rsid w:val="00260A96"/>
    <w:rsid w:val="00260C68"/>
    <w:rsid w:val="00261444"/>
    <w:rsid w:val="0026153E"/>
    <w:rsid w:val="00261573"/>
    <w:rsid w:val="002615FE"/>
    <w:rsid w:val="0026182F"/>
    <w:rsid w:val="00261D62"/>
    <w:rsid w:val="00261DDF"/>
    <w:rsid w:val="00262837"/>
    <w:rsid w:val="0026292C"/>
    <w:rsid w:val="00262953"/>
    <w:rsid w:val="00262976"/>
    <w:rsid w:val="0026305D"/>
    <w:rsid w:val="00263082"/>
    <w:rsid w:val="0026308B"/>
    <w:rsid w:val="0026312D"/>
    <w:rsid w:val="0026379A"/>
    <w:rsid w:val="00263840"/>
    <w:rsid w:val="002639BE"/>
    <w:rsid w:val="00263CA0"/>
    <w:rsid w:val="00263F63"/>
    <w:rsid w:val="0026400F"/>
    <w:rsid w:val="0026412E"/>
    <w:rsid w:val="002643F4"/>
    <w:rsid w:val="0026440B"/>
    <w:rsid w:val="00264484"/>
    <w:rsid w:val="002645E3"/>
    <w:rsid w:val="00264A40"/>
    <w:rsid w:val="00264A82"/>
    <w:rsid w:val="00264B6D"/>
    <w:rsid w:val="00264E50"/>
    <w:rsid w:val="002652EB"/>
    <w:rsid w:val="002654E9"/>
    <w:rsid w:val="00265771"/>
    <w:rsid w:val="00265E85"/>
    <w:rsid w:val="00265FE3"/>
    <w:rsid w:val="002661F8"/>
    <w:rsid w:val="00266424"/>
    <w:rsid w:val="00266573"/>
    <w:rsid w:val="0026658C"/>
    <w:rsid w:val="002665EE"/>
    <w:rsid w:val="002665FE"/>
    <w:rsid w:val="00266608"/>
    <w:rsid w:val="00266821"/>
    <w:rsid w:val="00267642"/>
    <w:rsid w:val="002679AA"/>
    <w:rsid w:val="00267A5B"/>
    <w:rsid w:val="00267B8A"/>
    <w:rsid w:val="00267D87"/>
    <w:rsid w:val="00267EF1"/>
    <w:rsid w:val="00267F5C"/>
    <w:rsid w:val="002702BE"/>
    <w:rsid w:val="0027047C"/>
    <w:rsid w:val="0027057B"/>
    <w:rsid w:val="002707AF"/>
    <w:rsid w:val="00270C95"/>
    <w:rsid w:val="0027188E"/>
    <w:rsid w:val="00271898"/>
    <w:rsid w:val="00271B58"/>
    <w:rsid w:val="00271D80"/>
    <w:rsid w:val="00271F4D"/>
    <w:rsid w:val="002721F5"/>
    <w:rsid w:val="00272405"/>
    <w:rsid w:val="0027273F"/>
    <w:rsid w:val="002727D5"/>
    <w:rsid w:val="00272868"/>
    <w:rsid w:val="00272A1B"/>
    <w:rsid w:val="00272B87"/>
    <w:rsid w:val="00272BB6"/>
    <w:rsid w:val="00272C09"/>
    <w:rsid w:val="00272C68"/>
    <w:rsid w:val="00272D11"/>
    <w:rsid w:val="00273131"/>
    <w:rsid w:val="002736CA"/>
    <w:rsid w:val="00273770"/>
    <w:rsid w:val="00273DBA"/>
    <w:rsid w:val="002740AD"/>
    <w:rsid w:val="002740EC"/>
    <w:rsid w:val="002743F4"/>
    <w:rsid w:val="002746B7"/>
    <w:rsid w:val="00274757"/>
    <w:rsid w:val="00274A43"/>
    <w:rsid w:val="00274AC7"/>
    <w:rsid w:val="00274B2A"/>
    <w:rsid w:val="00274F0B"/>
    <w:rsid w:val="00275123"/>
    <w:rsid w:val="0027524B"/>
    <w:rsid w:val="002754C0"/>
    <w:rsid w:val="00275553"/>
    <w:rsid w:val="0027555F"/>
    <w:rsid w:val="00275571"/>
    <w:rsid w:val="00275599"/>
    <w:rsid w:val="00275888"/>
    <w:rsid w:val="00275C08"/>
    <w:rsid w:val="00275F82"/>
    <w:rsid w:val="002763AF"/>
    <w:rsid w:val="0027669E"/>
    <w:rsid w:val="002766CC"/>
    <w:rsid w:val="00276A75"/>
    <w:rsid w:val="00276C1D"/>
    <w:rsid w:val="00276FB2"/>
    <w:rsid w:val="00276FD1"/>
    <w:rsid w:val="00277090"/>
    <w:rsid w:val="002770B7"/>
    <w:rsid w:val="0027734C"/>
    <w:rsid w:val="00277726"/>
    <w:rsid w:val="002779D8"/>
    <w:rsid w:val="00277B21"/>
    <w:rsid w:val="00277C47"/>
    <w:rsid w:val="00277F7A"/>
    <w:rsid w:val="002804BC"/>
    <w:rsid w:val="00280618"/>
    <w:rsid w:val="00280B1B"/>
    <w:rsid w:val="00280CFD"/>
    <w:rsid w:val="0028116F"/>
    <w:rsid w:val="002813B6"/>
    <w:rsid w:val="002816CB"/>
    <w:rsid w:val="00281703"/>
    <w:rsid w:val="002817AD"/>
    <w:rsid w:val="00281A4B"/>
    <w:rsid w:val="00281A6D"/>
    <w:rsid w:val="00281D42"/>
    <w:rsid w:val="00281EAE"/>
    <w:rsid w:val="0028219E"/>
    <w:rsid w:val="0028232B"/>
    <w:rsid w:val="0028239E"/>
    <w:rsid w:val="00282468"/>
    <w:rsid w:val="00282849"/>
    <w:rsid w:val="0028285D"/>
    <w:rsid w:val="00282A49"/>
    <w:rsid w:val="00282A6F"/>
    <w:rsid w:val="00282A83"/>
    <w:rsid w:val="00282C6C"/>
    <w:rsid w:val="00282DF9"/>
    <w:rsid w:val="00282EFC"/>
    <w:rsid w:val="00282EFE"/>
    <w:rsid w:val="00283151"/>
    <w:rsid w:val="002831D6"/>
    <w:rsid w:val="002833C9"/>
    <w:rsid w:val="002835E8"/>
    <w:rsid w:val="002836F3"/>
    <w:rsid w:val="0028385B"/>
    <w:rsid w:val="00283C11"/>
    <w:rsid w:val="00283E64"/>
    <w:rsid w:val="00283F14"/>
    <w:rsid w:val="00283F95"/>
    <w:rsid w:val="00284438"/>
    <w:rsid w:val="0028460B"/>
    <w:rsid w:val="00284B21"/>
    <w:rsid w:val="00284E55"/>
    <w:rsid w:val="002851B1"/>
    <w:rsid w:val="002851E9"/>
    <w:rsid w:val="002852FC"/>
    <w:rsid w:val="00285308"/>
    <w:rsid w:val="0028539E"/>
    <w:rsid w:val="0028544E"/>
    <w:rsid w:val="002854BB"/>
    <w:rsid w:val="002854FE"/>
    <w:rsid w:val="00285518"/>
    <w:rsid w:val="00285AAA"/>
    <w:rsid w:val="00285B11"/>
    <w:rsid w:val="00285C18"/>
    <w:rsid w:val="00285C37"/>
    <w:rsid w:val="00285D78"/>
    <w:rsid w:val="00285D98"/>
    <w:rsid w:val="00285E52"/>
    <w:rsid w:val="0028604F"/>
    <w:rsid w:val="0028605F"/>
    <w:rsid w:val="00286198"/>
    <w:rsid w:val="002861BA"/>
    <w:rsid w:val="002862BC"/>
    <w:rsid w:val="0028637D"/>
    <w:rsid w:val="002863B8"/>
    <w:rsid w:val="00286687"/>
    <w:rsid w:val="002867E9"/>
    <w:rsid w:val="00286BE4"/>
    <w:rsid w:val="00286D95"/>
    <w:rsid w:val="00286F79"/>
    <w:rsid w:val="00287007"/>
    <w:rsid w:val="00287052"/>
    <w:rsid w:val="00287075"/>
    <w:rsid w:val="0028772E"/>
    <w:rsid w:val="00287801"/>
    <w:rsid w:val="00287B95"/>
    <w:rsid w:val="00287DB8"/>
    <w:rsid w:val="00287E22"/>
    <w:rsid w:val="00287FA0"/>
    <w:rsid w:val="00290082"/>
    <w:rsid w:val="002904E5"/>
    <w:rsid w:val="002905CE"/>
    <w:rsid w:val="0029066D"/>
    <w:rsid w:val="002907CA"/>
    <w:rsid w:val="002909A3"/>
    <w:rsid w:val="00290C03"/>
    <w:rsid w:val="00290C5F"/>
    <w:rsid w:val="00290DA7"/>
    <w:rsid w:val="00290DAE"/>
    <w:rsid w:val="002913FE"/>
    <w:rsid w:val="00291470"/>
    <w:rsid w:val="002914D7"/>
    <w:rsid w:val="0029158E"/>
    <w:rsid w:val="00291747"/>
    <w:rsid w:val="00291771"/>
    <w:rsid w:val="00291868"/>
    <w:rsid w:val="00291EC5"/>
    <w:rsid w:val="00291EF1"/>
    <w:rsid w:val="00291FA7"/>
    <w:rsid w:val="0029206C"/>
    <w:rsid w:val="00292277"/>
    <w:rsid w:val="0029232C"/>
    <w:rsid w:val="002923DC"/>
    <w:rsid w:val="0029244F"/>
    <w:rsid w:val="00292561"/>
    <w:rsid w:val="00292606"/>
    <w:rsid w:val="0029267F"/>
    <w:rsid w:val="002927CA"/>
    <w:rsid w:val="00292951"/>
    <w:rsid w:val="0029298C"/>
    <w:rsid w:val="00292A35"/>
    <w:rsid w:val="00292C22"/>
    <w:rsid w:val="00292C5A"/>
    <w:rsid w:val="00292CCB"/>
    <w:rsid w:val="00292DD5"/>
    <w:rsid w:val="00292E9F"/>
    <w:rsid w:val="00292EF3"/>
    <w:rsid w:val="00292F82"/>
    <w:rsid w:val="00293426"/>
    <w:rsid w:val="002937B0"/>
    <w:rsid w:val="0029383E"/>
    <w:rsid w:val="00293A43"/>
    <w:rsid w:val="00293C00"/>
    <w:rsid w:val="00293E53"/>
    <w:rsid w:val="00293F5F"/>
    <w:rsid w:val="00293F99"/>
    <w:rsid w:val="00294272"/>
    <w:rsid w:val="002944E1"/>
    <w:rsid w:val="00294BBC"/>
    <w:rsid w:val="00294C26"/>
    <w:rsid w:val="00294D75"/>
    <w:rsid w:val="00294E04"/>
    <w:rsid w:val="00295255"/>
    <w:rsid w:val="00295533"/>
    <w:rsid w:val="0029573F"/>
    <w:rsid w:val="0029587B"/>
    <w:rsid w:val="00295A7A"/>
    <w:rsid w:val="00295ABB"/>
    <w:rsid w:val="00295CBC"/>
    <w:rsid w:val="00295E0D"/>
    <w:rsid w:val="00295F35"/>
    <w:rsid w:val="002960CD"/>
    <w:rsid w:val="00296430"/>
    <w:rsid w:val="002964D6"/>
    <w:rsid w:val="002966FC"/>
    <w:rsid w:val="00296973"/>
    <w:rsid w:val="00296C30"/>
    <w:rsid w:val="00296E13"/>
    <w:rsid w:val="00296EC5"/>
    <w:rsid w:val="00297516"/>
    <w:rsid w:val="002975C4"/>
    <w:rsid w:val="00297796"/>
    <w:rsid w:val="00297AA7"/>
    <w:rsid w:val="00297D31"/>
    <w:rsid w:val="002A0480"/>
    <w:rsid w:val="002A0505"/>
    <w:rsid w:val="002A05ED"/>
    <w:rsid w:val="002A0835"/>
    <w:rsid w:val="002A0D6B"/>
    <w:rsid w:val="002A0DA3"/>
    <w:rsid w:val="002A0E96"/>
    <w:rsid w:val="002A10CD"/>
    <w:rsid w:val="002A1163"/>
    <w:rsid w:val="002A116D"/>
    <w:rsid w:val="002A14B8"/>
    <w:rsid w:val="002A15A1"/>
    <w:rsid w:val="002A18B1"/>
    <w:rsid w:val="002A2017"/>
    <w:rsid w:val="002A20E8"/>
    <w:rsid w:val="002A212E"/>
    <w:rsid w:val="002A24CF"/>
    <w:rsid w:val="002A2708"/>
    <w:rsid w:val="002A2DBB"/>
    <w:rsid w:val="002A2E49"/>
    <w:rsid w:val="002A3065"/>
    <w:rsid w:val="002A314D"/>
    <w:rsid w:val="002A31F3"/>
    <w:rsid w:val="002A333C"/>
    <w:rsid w:val="002A385A"/>
    <w:rsid w:val="002A3B1B"/>
    <w:rsid w:val="002A3BCE"/>
    <w:rsid w:val="002A4096"/>
    <w:rsid w:val="002A4236"/>
    <w:rsid w:val="002A4508"/>
    <w:rsid w:val="002A4523"/>
    <w:rsid w:val="002A459B"/>
    <w:rsid w:val="002A4623"/>
    <w:rsid w:val="002A47E0"/>
    <w:rsid w:val="002A4952"/>
    <w:rsid w:val="002A4AC5"/>
    <w:rsid w:val="002A5093"/>
    <w:rsid w:val="002A5628"/>
    <w:rsid w:val="002A564F"/>
    <w:rsid w:val="002A5852"/>
    <w:rsid w:val="002A59AB"/>
    <w:rsid w:val="002A5E1B"/>
    <w:rsid w:val="002A5FE1"/>
    <w:rsid w:val="002A6545"/>
    <w:rsid w:val="002A6958"/>
    <w:rsid w:val="002A6AEF"/>
    <w:rsid w:val="002A6BF1"/>
    <w:rsid w:val="002A6D1A"/>
    <w:rsid w:val="002A7025"/>
    <w:rsid w:val="002A721A"/>
    <w:rsid w:val="002A7585"/>
    <w:rsid w:val="002A76EF"/>
    <w:rsid w:val="002A78A8"/>
    <w:rsid w:val="002B033B"/>
    <w:rsid w:val="002B07A0"/>
    <w:rsid w:val="002B09C3"/>
    <w:rsid w:val="002B0CEC"/>
    <w:rsid w:val="002B0F3A"/>
    <w:rsid w:val="002B0F6E"/>
    <w:rsid w:val="002B0F81"/>
    <w:rsid w:val="002B1022"/>
    <w:rsid w:val="002B1264"/>
    <w:rsid w:val="002B13B4"/>
    <w:rsid w:val="002B1464"/>
    <w:rsid w:val="002B1845"/>
    <w:rsid w:val="002B19E8"/>
    <w:rsid w:val="002B216E"/>
    <w:rsid w:val="002B219F"/>
    <w:rsid w:val="002B21EB"/>
    <w:rsid w:val="002B245C"/>
    <w:rsid w:val="002B258F"/>
    <w:rsid w:val="002B27B0"/>
    <w:rsid w:val="002B28B0"/>
    <w:rsid w:val="002B2ADD"/>
    <w:rsid w:val="002B2BB7"/>
    <w:rsid w:val="002B2C4E"/>
    <w:rsid w:val="002B2E8F"/>
    <w:rsid w:val="002B2F22"/>
    <w:rsid w:val="002B2F89"/>
    <w:rsid w:val="002B359F"/>
    <w:rsid w:val="002B36DF"/>
    <w:rsid w:val="002B371E"/>
    <w:rsid w:val="002B3A46"/>
    <w:rsid w:val="002B3F1E"/>
    <w:rsid w:val="002B4034"/>
    <w:rsid w:val="002B40DF"/>
    <w:rsid w:val="002B4235"/>
    <w:rsid w:val="002B4307"/>
    <w:rsid w:val="002B44E5"/>
    <w:rsid w:val="002B49DB"/>
    <w:rsid w:val="002B4EF8"/>
    <w:rsid w:val="002B512F"/>
    <w:rsid w:val="002B53E1"/>
    <w:rsid w:val="002B55E1"/>
    <w:rsid w:val="002B5614"/>
    <w:rsid w:val="002B57EB"/>
    <w:rsid w:val="002B5815"/>
    <w:rsid w:val="002B5A11"/>
    <w:rsid w:val="002B5C5D"/>
    <w:rsid w:val="002B6045"/>
    <w:rsid w:val="002B6A5D"/>
    <w:rsid w:val="002B6B8F"/>
    <w:rsid w:val="002B6C7B"/>
    <w:rsid w:val="002B6D31"/>
    <w:rsid w:val="002B7041"/>
    <w:rsid w:val="002B7415"/>
    <w:rsid w:val="002B7532"/>
    <w:rsid w:val="002B78C5"/>
    <w:rsid w:val="002B7A30"/>
    <w:rsid w:val="002B7D68"/>
    <w:rsid w:val="002B7E8A"/>
    <w:rsid w:val="002B7ED6"/>
    <w:rsid w:val="002B7F05"/>
    <w:rsid w:val="002B7F83"/>
    <w:rsid w:val="002C0007"/>
    <w:rsid w:val="002C0306"/>
    <w:rsid w:val="002C03C9"/>
    <w:rsid w:val="002C05B2"/>
    <w:rsid w:val="002C05B4"/>
    <w:rsid w:val="002C073A"/>
    <w:rsid w:val="002C0AD7"/>
    <w:rsid w:val="002C0B92"/>
    <w:rsid w:val="002C0F56"/>
    <w:rsid w:val="002C112E"/>
    <w:rsid w:val="002C1156"/>
    <w:rsid w:val="002C1606"/>
    <w:rsid w:val="002C1CC7"/>
    <w:rsid w:val="002C229C"/>
    <w:rsid w:val="002C274D"/>
    <w:rsid w:val="002C2910"/>
    <w:rsid w:val="002C2AB3"/>
    <w:rsid w:val="002C2B75"/>
    <w:rsid w:val="002C2CCC"/>
    <w:rsid w:val="002C2D19"/>
    <w:rsid w:val="002C2D8A"/>
    <w:rsid w:val="002C2E72"/>
    <w:rsid w:val="002C30F5"/>
    <w:rsid w:val="002C3169"/>
    <w:rsid w:val="002C32E6"/>
    <w:rsid w:val="002C33D1"/>
    <w:rsid w:val="002C33EB"/>
    <w:rsid w:val="002C39C1"/>
    <w:rsid w:val="002C3F9F"/>
    <w:rsid w:val="002C4159"/>
    <w:rsid w:val="002C41CD"/>
    <w:rsid w:val="002C441E"/>
    <w:rsid w:val="002C4715"/>
    <w:rsid w:val="002C484E"/>
    <w:rsid w:val="002C49B1"/>
    <w:rsid w:val="002C4B96"/>
    <w:rsid w:val="002C4C4F"/>
    <w:rsid w:val="002C4D41"/>
    <w:rsid w:val="002C4D46"/>
    <w:rsid w:val="002C4EA7"/>
    <w:rsid w:val="002C515B"/>
    <w:rsid w:val="002C5320"/>
    <w:rsid w:val="002C5426"/>
    <w:rsid w:val="002C5C33"/>
    <w:rsid w:val="002C5D1A"/>
    <w:rsid w:val="002C5D53"/>
    <w:rsid w:val="002C5D9E"/>
    <w:rsid w:val="002C605C"/>
    <w:rsid w:val="002C6064"/>
    <w:rsid w:val="002C60A2"/>
    <w:rsid w:val="002C63DC"/>
    <w:rsid w:val="002C66DF"/>
    <w:rsid w:val="002C6710"/>
    <w:rsid w:val="002C6AE0"/>
    <w:rsid w:val="002C6B4A"/>
    <w:rsid w:val="002C6C82"/>
    <w:rsid w:val="002C6F12"/>
    <w:rsid w:val="002C7A98"/>
    <w:rsid w:val="002C7D7E"/>
    <w:rsid w:val="002D0174"/>
    <w:rsid w:val="002D0350"/>
    <w:rsid w:val="002D0664"/>
    <w:rsid w:val="002D0CBD"/>
    <w:rsid w:val="002D0E29"/>
    <w:rsid w:val="002D0E3D"/>
    <w:rsid w:val="002D1196"/>
    <w:rsid w:val="002D1345"/>
    <w:rsid w:val="002D16E7"/>
    <w:rsid w:val="002D18D9"/>
    <w:rsid w:val="002D1C2D"/>
    <w:rsid w:val="002D1C53"/>
    <w:rsid w:val="002D1E00"/>
    <w:rsid w:val="002D1F96"/>
    <w:rsid w:val="002D203E"/>
    <w:rsid w:val="002D20EB"/>
    <w:rsid w:val="002D2274"/>
    <w:rsid w:val="002D2385"/>
    <w:rsid w:val="002D255A"/>
    <w:rsid w:val="002D2782"/>
    <w:rsid w:val="002D2C04"/>
    <w:rsid w:val="002D2C1D"/>
    <w:rsid w:val="002D2CF5"/>
    <w:rsid w:val="002D3059"/>
    <w:rsid w:val="002D3075"/>
    <w:rsid w:val="002D30DB"/>
    <w:rsid w:val="002D3158"/>
    <w:rsid w:val="002D31B8"/>
    <w:rsid w:val="002D39A4"/>
    <w:rsid w:val="002D3A80"/>
    <w:rsid w:val="002D3B13"/>
    <w:rsid w:val="002D3EDF"/>
    <w:rsid w:val="002D3F1D"/>
    <w:rsid w:val="002D40F5"/>
    <w:rsid w:val="002D4982"/>
    <w:rsid w:val="002D4D8C"/>
    <w:rsid w:val="002D4E6A"/>
    <w:rsid w:val="002D4F3F"/>
    <w:rsid w:val="002D5FB5"/>
    <w:rsid w:val="002D6253"/>
    <w:rsid w:val="002D6489"/>
    <w:rsid w:val="002D657A"/>
    <w:rsid w:val="002D6705"/>
    <w:rsid w:val="002D6918"/>
    <w:rsid w:val="002D6E3B"/>
    <w:rsid w:val="002D6F12"/>
    <w:rsid w:val="002D7243"/>
    <w:rsid w:val="002D7466"/>
    <w:rsid w:val="002D785E"/>
    <w:rsid w:val="002D7C88"/>
    <w:rsid w:val="002D7D1C"/>
    <w:rsid w:val="002D7E87"/>
    <w:rsid w:val="002E0080"/>
    <w:rsid w:val="002E0234"/>
    <w:rsid w:val="002E0459"/>
    <w:rsid w:val="002E07C6"/>
    <w:rsid w:val="002E08D0"/>
    <w:rsid w:val="002E0A72"/>
    <w:rsid w:val="002E0AC1"/>
    <w:rsid w:val="002E0CBF"/>
    <w:rsid w:val="002E0CD4"/>
    <w:rsid w:val="002E1AD0"/>
    <w:rsid w:val="002E1B1F"/>
    <w:rsid w:val="002E1B53"/>
    <w:rsid w:val="002E1C42"/>
    <w:rsid w:val="002E1F68"/>
    <w:rsid w:val="002E1F82"/>
    <w:rsid w:val="002E2019"/>
    <w:rsid w:val="002E20E2"/>
    <w:rsid w:val="002E21EE"/>
    <w:rsid w:val="002E22C1"/>
    <w:rsid w:val="002E24EF"/>
    <w:rsid w:val="002E259B"/>
    <w:rsid w:val="002E26B7"/>
    <w:rsid w:val="002E2783"/>
    <w:rsid w:val="002E2795"/>
    <w:rsid w:val="002E2A65"/>
    <w:rsid w:val="002E2A97"/>
    <w:rsid w:val="002E2C1E"/>
    <w:rsid w:val="002E2CD1"/>
    <w:rsid w:val="002E2DA4"/>
    <w:rsid w:val="002E32E7"/>
    <w:rsid w:val="002E36EC"/>
    <w:rsid w:val="002E3768"/>
    <w:rsid w:val="002E3B1F"/>
    <w:rsid w:val="002E3B45"/>
    <w:rsid w:val="002E3C58"/>
    <w:rsid w:val="002E4038"/>
    <w:rsid w:val="002E4678"/>
    <w:rsid w:val="002E4730"/>
    <w:rsid w:val="002E48B2"/>
    <w:rsid w:val="002E4A41"/>
    <w:rsid w:val="002E4C00"/>
    <w:rsid w:val="002E516C"/>
    <w:rsid w:val="002E53DD"/>
    <w:rsid w:val="002E566B"/>
    <w:rsid w:val="002E576D"/>
    <w:rsid w:val="002E5B4E"/>
    <w:rsid w:val="002E5B85"/>
    <w:rsid w:val="002E5EE5"/>
    <w:rsid w:val="002E5F97"/>
    <w:rsid w:val="002E6039"/>
    <w:rsid w:val="002E6348"/>
    <w:rsid w:val="002E64BC"/>
    <w:rsid w:val="002E6611"/>
    <w:rsid w:val="002E6636"/>
    <w:rsid w:val="002E683E"/>
    <w:rsid w:val="002E69ED"/>
    <w:rsid w:val="002E6D55"/>
    <w:rsid w:val="002E76B7"/>
    <w:rsid w:val="002E7BA7"/>
    <w:rsid w:val="002E7C74"/>
    <w:rsid w:val="002E7D1F"/>
    <w:rsid w:val="002E7E29"/>
    <w:rsid w:val="002E7E58"/>
    <w:rsid w:val="002F0576"/>
    <w:rsid w:val="002F05D5"/>
    <w:rsid w:val="002F0614"/>
    <w:rsid w:val="002F094F"/>
    <w:rsid w:val="002F0C86"/>
    <w:rsid w:val="002F13E5"/>
    <w:rsid w:val="002F146C"/>
    <w:rsid w:val="002F19FD"/>
    <w:rsid w:val="002F1BE4"/>
    <w:rsid w:val="002F1DD0"/>
    <w:rsid w:val="002F1FCC"/>
    <w:rsid w:val="002F20FD"/>
    <w:rsid w:val="002F215C"/>
    <w:rsid w:val="002F278B"/>
    <w:rsid w:val="002F2AF9"/>
    <w:rsid w:val="002F2B64"/>
    <w:rsid w:val="002F2BD1"/>
    <w:rsid w:val="002F2DD2"/>
    <w:rsid w:val="002F2DE4"/>
    <w:rsid w:val="002F3145"/>
    <w:rsid w:val="002F32B7"/>
    <w:rsid w:val="002F357A"/>
    <w:rsid w:val="002F3756"/>
    <w:rsid w:val="002F390A"/>
    <w:rsid w:val="002F3A06"/>
    <w:rsid w:val="002F3B04"/>
    <w:rsid w:val="002F4292"/>
    <w:rsid w:val="002F47E7"/>
    <w:rsid w:val="002F486A"/>
    <w:rsid w:val="002F4AFB"/>
    <w:rsid w:val="002F4B59"/>
    <w:rsid w:val="002F4C0A"/>
    <w:rsid w:val="002F4C4A"/>
    <w:rsid w:val="002F4D68"/>
    <w:rsid w:val="002F4E63"/>
    <w:rsid w:val="002F4F54"/>
    <w:rsid w:val="002F5177"/>
    <w:rsid w:val="002F51A8"/>
    <w:rsid w:val="002F53BB"/>
    <w:rsid w:val="002F5468"/>
    <w:rsid w:val="002F560F"/>
    <w:rsid w:val="002F563E"/>
    <w:rsid w:val="002F5716"/>
    <w:rsid w:val="002F5773"/>
    <w:rsid w:val="002F5A4C"/>
    <w:rsid w:val="002F5AE7"/>
    <w:rsid w:val="002F5B01"/>
    <w:rsid w:val="002F5FD5"/>
    <w:rsid w:val="002F5FDC"/>
    <w:rsid w:val="002F611F"/>
    <w:rsid w:val="002F63AA"/>
    <w:rsid w:val="002F686F"/>
    <w:rsid w:val="002F6A8E"/>
    <w:rsid w:val="002F6E5A"/>
    <w:rsid w:val="002F72B7"/>
    <w:rsid w:val="002F7436"/>
    <w:rsid w:val="002F75F8"/>
    <w:rsid w:val="002F7980"/>
    <w:rsid w:val="002F7AFD"/>
    <w:rsid w:val="002F7FDE"/>
    <w:rsid w:val="0030038D"/>
    <w:rsid w:val="003004A3"/>
    <w:rsid w:val="00300749"/>
    <w:rsid w:val="0030078C"/>
    <w:rsid w:val="0030087A"/>
    <w:rsid w:val="00300CEA"/>
    <w:rsid w:val="00300D1C"/>
    <w:rsid w:val="00300D4B"/>
    <w:rsid w:val="00300ECD"/>
    <w:rsid w:val="00301204"/>
    <w:rsid w:val="0030132E"/>
    <w:rsid w:val="003014CE"/>
    <w:rsid w:val="0030157B"/>
    <w:rsid w:val="0030196C"/>
    <w:rsid w:val="00301A7C"/>
    <w:rsid w:val="00301BEB"/>
    <w:rsid w:val="00301D70"/>
    <w:rsid w:val="00302277"/>
    <w:rsid w:val="003024A2"/>
    <w:rsid w:val="0030278B"/>
    <w:rsid w:val="00302822"/>
    <w:rsid w:val="0030289B"/>
    <w:rsid w:val="003028AA"/>
    <w:rsid w:val="00302936"/>
    <w:rsid w:val="00302AAD"/>
    <w:rsid w:val="00302C96"/>
    <w:rsid w:val="00302D89"/>
    <w:rsid w:val="00302F03"/>
    <w:rsid w:val="003032B0"/>
    <w:rsid w:val="003033C7"/>
    <w:rsid w:val="003035CE"/>
    <w:rsid w:val="003035EF"/>
    <w:rsid w:val="0030372B"/>
    <w:rsid w:val="00303768"/>
    <w:rsid w:val="0030394D"/>
    <w:rsid w:val="00303BCF"/>
    <w:rsid w:val="00303C96"/>
    <w:rsid w:val="00303DC1"/>
    <w:rsid w:val="00303E58"/>
    <w:rsid w:val="003040C3"/>
    <w:rsid w:val="003041DE"/>
    <w:rsid w:val="003046C2"/>
    <w:rsid w:val="00304B88"/>
    <w:rsid w:val="00304EAC"/>
    <w:rsid w:val="00304FDE"/>
    <w:rsid w:val="003051B2"/>
    <w:rsid w:val="00305230"/>
    <w:rsid w:val="00305611"/>
    <w:rsid w:val="0030561D"/>
    <w:rsid w:val="003058C6"/>
    <w:rsid w:val="00305B99"/>
    <w:rsid w:val="00305BEF"/>
    <w:rsid w:val="00305DC4"/>
    <w:rsid w:val="00305EE1"/>
    <w:rsid w:val="003061D5"/>
    <w:rsid w:val="00306278"/>
    <w:rsid w:val="003062CA"/>
    <w:rsid w:val="00306530"/>
    <w:rsid w:val="00306616"/>
    <w:rsid w:val="00306731"/>
    <w:rsid w:val="0030678A"/>
    <w:rsid w:val="00306968"/>
    <w:rsid w:val="00306B66"/>
    <w:rsid w:val="00306CE4"/>
    <w:rsid w:val="00306DFD"/>
    <w:rsid w:val="00306E27"/>
    <w:rsid w:val="003071D2"/>
    <w:rsid w:val="00307497"/>
    <w:rsid w:val="003076FE"/>
    <w:rsid w:val="003078FF"/>
    <w:rsid w:val="00307994"/>
    <w:rsid w:val="00307B41"/>
    <w:rsid w:val="00307B44"/>
    <w:rsid w:val="00307EC0"/>
    <w:rsid w:val="00310446"/>
    <w:rsid w:val="00310A2C"/>
    <w:rsid w:val="00310B35"/>
    <w:rsid w:val="00310C06"/>
    <w:rsid w:val="00310D51"/>
    <w:rsid w:val="00310D69"/>
    <w:rsid w:val="00310DA7"/>
    <w:rsid w:val="00310E4E"/>
    <w:rsid w:val="0031101C"/>
    <w:rsid w:val="003112F0"/>
    <w:rsid w:val="003113A8"/>
    <w:rsid w:val="00311439"/>
    <w:rsid w:val="003116B8"/>
    <w:rsid w:val="00311CF7"/>
    <w:rsid w:val="00311DF5"/>
    <w:rsid w:val="0031207D"/>
    <w:rsid w:val="0031209B"/>
    <w:rsid w:val="003122D2"/>
    <w:rsid w:val="00312437"/>
    <w:rsid w:val="00312974"/>
    <w:rsid w:val="00312D6C"/>
    <w:rsid w:val="0031311B"/>
    <w:rsid w:val="00313314"/>
    <w:rsid w:val="00313413"/>
    <w:rsid w:val="0031358E"/>
    <w:rsid w:val="003138A9"/>
    <w:rsid w:val="00313B40"/>
    <w:rsid w:val="00313C37"/>
    <w:rsid w:val="00313C7B"/>
    <w:rsid w:val="00313DF2"/>
    <w:rsid w:val="00313EE7"/>
    <w:rsid w:val="003141FC"/>
    <w:rsid w:val="00314277"/>
    <w:rsid w:val="00314590"/>
    <w:rsid w:val="00314B47"/>
    <w:rsid w:val="00314CA4"/>
    <w:rsid w:val="00314D13"/>
    <w:rsid w:val="00315100"/>
    <w:rsid w:val="0031518F"/>
    <w:rsid w:val="00315255"/>
    <w:rsid w:val="003152CE"/>
    <w:rsid w:val="00315528"/>
    <w:rsid w:val="00315708"/>
    <w:rsid w:val="00315791"/>
    <w:rsid w:val="00315E7E"/>
    <w:rsid w:val="00316011"/>
    <w:rsid w:val="003163B1"/>
    <w:rsid w:val="0031686D"/>
    <w:rsid w:val="003168B4"/>
    <w:rsid w:val="00316BBF"/>
    <w:rsid w:val="00316E67"/>
    <w:rsid w:val="00316F88"/>
    <w:rsid w:val="00316FB0"/>
    <w:rsid w:val="003173B7"/>
    <w:rsid w:val="00317672"/>
    <w:rsid w:val="003177E8"/>
    <w:rsid w:val="00317806"/>
    <w:rsid w:val="00317F9F"/>
    <w:rsid w:val="00320588"/>
    <w:rsid w:val="003207C9"/>
    <w:rsid w:val="00320806"/>
    <w:rsid w:val="003208B6"/>
    <w:rsid w:val="00320C86"/>
    <w:rsid w:val="00320D3C"/>
    <w:rsid w:val="00320EF9"/>
    <w:rsid w:val="00320F73"/>
    <w:rsid w:val="003210AD"/>
    <w:rsid w:val="00321186"/>
    <w:rsid w:val="0032119E"/>
    <w:rsid w:val="0032126F"/>
    <w:rsid w:val="003216C7"/>
    <w:rsid w:val="0032177B"/>
    <w:rsid w:val="00321A67"/>
    <w:rsid w:val="00321B22"/>
    <w:rsid w:val="00321B2F"/>
    <w:rsid w:val="00321B79"/>
    <w:rsid w:val="00321CDD"/>
    <w:rsid w:val="00321F2C"/>
    <w:rsid w:val="00321F5F"/>
    <w:rsid w:val="00321FD6"/>
    <w:rsid w:val="003220E2"/>
    <w:rsid w:val="00322426"/>
    <w:rsid w:val="0032257B"/>
    <w:rsid w:val="003227DE"/>
    <w:rsid w:val="00322CC4"/>
    <w:rsid w:val="00322E41"/>
    <w:rsid w:val="00323121"/>
    <w:rsid w:val="003231F5"/>
    <w:rsid w:val="00323AD8"/>
    <w:rsid w:val="00323B2F"/>
    <w:rsid w:val="00323B9C"/>
    <w:rsid w:val="00323E3D"/>
    <w:rsid w:val="0032403E"/>
    <w:rsid w:val="00324055"/>
    <w:rsid w:val="00324435"/>
    <w:rsid w:val="003244B6"/>
    <w:rsid w:val="003246BF"/>
    <w:rsid w:val="00324B5A"/>
    <w:rsid w:val="00324DE5"/>
    <w:rsid w:val="00324DF9"/>
    <w:rsid w:val="00324F32"/>
    <w:rsid w:val="003250AB"/>
    <w:rsid w:val="003252ED"/>
    <w:rsid w:val="00325434"/>
    <w:rsid w:val="003255CB"/>
    <w:rsid w:val="00325747"/>
    <w:rsid w:val="003259E7"/>
    <w:rsid w:val="00325A0E"/>
    <w:rsid w:val="00325F82"/>
    <w:rsid w:val="00326086"/>
    <w:rsid w:val="003260B4"/>
    <w:rsid w:val="00326316"/>
    <w:rsid w:val="003263B8"/>
    <w:rsid w:val="003264A0"/>
    <w:rsid w:val="003266FC"/>
    <w:rsid w:val="003267BC"/>
    <w:rsid w:val="003268A1"/>
    <w:rsid w:val="003268DC"/>
    <w:rsid w:val="003268EB"/>
    <w:rsid w:val="00326D59"/>
    <w:rsid w:val="00326E38"/>
    <w:rsid w:val="00327090"/>
    <w:rsid w:val="00327186"/>
    <w:rsid w:val="003274B3"/>
    <w:rsid w:val="0032776A"/>
    <w:rsid w:val="00327816"/>
    <w:rsid w:val="0032794E"/>
    <w:rsid w:val="00327A41"/>
    <w:rsid w:val="00327A4C"/>
    <w:rsid w:val="00327BE0"/>
    <w:rsid w:val="00327EA0"/>
    <w:rsid w:val="00330055"/>
    <w:rsid w:val="0033007B"/>
    <w:rsid w:val="003307A1"/>
    <w:rsid w:val="00330A4F"/>
    <w:rsid w:val="00330DEF"/>
    <w:rsid w:val="00330EA7"/>
    <w:rsid w:val="00330ED2"/>
    <w:rsid w:val="00330ED4"/>
    <w:rsid w:val="00331099"/>
    <w:rsid w:val="00331272"/>
    <w:rsid w:val="0033168B"/>
    <w:rsid w:val="003316EC"/>
    <w:rsid w:val="00331A7F"/>
    <w:rsid w:val="00331D6B"/>
    <w:rsid w:val="00331FDC"/>
    <w:rsid w:val="003321AC"/>
    <w:rsid w:val="00332210"/>
    <w:rsid w:val="003323E4"/>
    <w:rsid w:val="00332439"/>
    <w:rsid w:val="0033297E"/>
    <w:rsid w:val="00332B75"/>
    <w:rsid w:val="00332C6A"/>
    <w:rsid w:val="00332E2A"/>
    <w:rsid w:val="0033302A"/>
    <w:rsid w:val="0033357A"/>
    <w:rsid w:val="00333934"/>
    <w:rsid w:val="00333AC6"/>
    <w:rsid w:val="00333DDF"/>
    <w:rsid w:val="00333F6B"/>
    <w:rsid w:val="003341AA"/>
    <w:rsid w:val="00334338"/>
    <w:rsid w:val="00334593"/>
    <w:rsid w:val="003347B1"/>
    <w:rsid w:val="00334973"/>
    <w:rsid w:val="003349A7"/>
    <w:rsid w:val="00334CBF"/>
    <w:rsid w:val="00334CE3"/>
    <w:rsid w:val="00334D0D"/>
    <w:rsid w:val="00334D97"/>
    <w:rsid w:val="00335811"/>
    <w:rsid w:val="00335995"/>
    <w:rsid w:val="00335AE0"/>
    <w:rsid w:val="00335BD1"/>
    <w:rsid w:val="00335C15"/>
    <w:rsid w:val="00335C1C"/>
    <w:rsid w:val="00335D90"/>
    <w:rsid w:val="003363E2"/>
    <w:rsid w:val="003365D0"/>
    <w:rsid w:val="0033674F"/>
    <w:rsid w:val="003367EC"/>
    <w:rsid w:val="00336C1D"/>
    <w:rsid w:val="00336F4F"/>
    <w:rsid w:val="00337A51"/>
    <w:rsid w:val="00337D12"/>
    <w:rsid w:val="00337E17"/>
    <w:rsid w:val="00337EEE"/>
    <w:rsid w:val="00340142"/>
    <w:rsid w:val="0034055D"/>
    <w:rsid w:val="00340676"/>
    <w:rsid w:val="0034082F"/>
    <w:rsid w:val="003409AE"/>
    <w:rsid w:val="00340BE7"/>
    <w:rsid w:val="00341031"/>
    <w:rsid w:val="00341104"/>
    <w:rsid w:val="00341230"/>
    <w:rsid w:val="00341654"/>
    <w:rsid w:val="00341D60"/>
    <w:rsid w:val="00341DB5"/>
    <w:rsid w:val="00341E6B"/>
    <w:rsid w:val="00341F33"/>
    <w:rsid w:val="00342629"/>
    <w:rsid w:val="0034266B"/>
    <w:rsid w:val="00342873"/>
    <w:rsid w:val="00342946"/>
    <w:rsid w:val="00342A24"/>
    <w:rsid w:val="00342B86"/>
    <w:rsid w:val="00342C32"/>
    <w:rsid w:val="00342E14"/>
    <w:rsid w:val="0034304A"/>
    <w:rsid w:val="003430D5"/>
    <w:rsid w:val="0034338B"/>
    <w:rsid w:val="003436FC"/>
    <w:rsid w:val="00343A43"/>
    <w:rsid w:val="00343E65"/>
    <w:rsid w:val="00344484"/>
    <w:rsid w:val="00344A5A"/>
    <w:rsid w:val="00344CFE"/>
    <w:rsid w:val="00344E78"/>
    <w:rsid w:val="00344F7E"/>
    <w:rsid w:val="00345023"/>
    <w:rsid w:val="003454B1"/>
    <w:rsid w:val="00345C74"/>
    <w:rsid w:val="00345E3B"/>
    <w:rsid w:val="00345EEA"/>
    <w:rsid w:val="00346044"/>
    <w:rsid w:val="003462FD"/>
    <w:rsid w:val="00346324"/>
    <w:rsid w:val="0034635F"/>
    <w:rsid w:val="00346381"/>
    <w:rsid w:val="003464C1"/>
    <w:rsid w:val="003466B9"/>
    <w:rsid w:val="00346BE9"/>
    <w:rsid w:val="00346D7B"/>
    <w:rsid w:val="00346E1E"/>
    <w:rsid w:val="00346E57"/>
    <w:rsid w:val="00347085"/>
    <w:rsid w:val="00347092"/>
    <w:rsid w:val="003476A6"/>
    <w:rsid w:val="003476E2"/>
    <w:rsid w:val="003476E3"/>
    <w:rsid w:val="00347B3C"/>
    <w:rsid w:val="00347DC5"/>
    <w:rsid w:val="003500D6"/>
    <w:rsid w:val="00350252"/>
    <w:rsid w:val="0035042E"/>
    <w:rsid w:val="00350593"/>
    <w:rsid w:val="0035072E"/>
    <w:rsid w:val="00350940"/>
    <w:rsid w:val="00350972"/>
    <w:rsid w:val="00350A6A"/>
    <w:rsid w:val="00350B3A"/>
    <w:rsid w:val="00350BFE"/>
    <w:rsid w:val="00351042"/>
    <w:rsid w:val="003510FD"/>
    <w:rsid w:val="003511DD"/>
    <w:rsid w:val="003514DD"/>
    <w:rsid w:val="003514E4"/>
    <w:rsid w:val="0035173D"/>
    <w:rsid w:val="00351A7F"/>
    <w:rsid w:val="00351BB1"/>
    <w:rsid w:val="0035248B"/>
    <w:rsid w:val="003524BA"/>
    <w:rsid w:val="00352901"/>
    <w:rsid w:val="0035296B"/>
    <w:rsid w:val="00352C4B"/>
    <w:rsid w:val="00353175"/>
    <w:rsid w:val="00353222"/>
    <w:rsid w:val="0035327A"/>
    <w:rsid w:val="003532A2"/>
    <w:rsid w:val="0035336B"/>
    <w:rsid w:val="003534BA"/>
    <w:rsid w:val="00353B52"/>
    <w:rsid w:val="00353DBB"/>
    <w:rsid w:val="00353DC1"/>
    <w:rsid w:val="00353DEE"/>
    <w:rsid w:val="003541A2"/>
    <w:rsid w:val="00354642"/>
    <w:rsid w:val="00354839"/>
    <w:rsid w:val="00354AF2"/>
    <w:rsid w:val="00354F33"/>
    <w:rsid w:val="00355537"/>
    <w:rsid w:val="003555AE"/>
    <w:rsid w:val="0035595E"/>
    <w:rsid w:val="003559B8"/>
    <w:rsid w:val="0035621F"/>
    <w:rsid w:val="00356253"/>
    <w:rsid w:val="00356443"/>
    <w:rsid w:val="00356876"/>
    <w:rsid w:val="003568CD"/>
    <w:rsid w:val="00356D1E"/>
    <w:rsid w:val="003571A0"/>
    <w:rsid w:val="003573FD"/>
    <w:rsid w:val="0035754A"/>
    <w:rsid w:val="00357627"/>
    <w:rsid w:val="003604E7"/>
    <w:rsid w:val="003605A0"/>
    <w:rsid w:val="00360623"/>
    <w:rsid w:val="0036065A"/>
    <w:rsid w:val="00360717"/>
    <w:rsid w:val="00360B8D"/>
    <w:rsid w:val="00360F4E"/>
    <w:rsid w:val="00361052"/>
    <w:rsid w:val="00361457"/>
    <w:rsid w:val="00361DB3"/>
    <w:rsid w:val="00361E4E"/>
    <w:rsid w:val="00361F57"/>
    <w:rsid w:val="00362305"/>
    <w:rsid w:val="0036268B"/>
    <w:rsid w:val="00362827"/>
    <w:rsid w:val="00362A69"/>
    <w:rsid w:val="00362B35"/>
    <w:rsid w:val="00362D1A"/>
    <w:rsid w:val="00362FC3"/>
    <w:rsid w:val="0036326B"/>
    <w:rsid w:val="0036339E"/>
    <w:rsid w:val="0036363E"/>
    <w:rsid w:val="00363672"/>
    <w:rsid w:val="003637E0"/>
    <w:rsid w:val="00363948"/>
    <w:rsid w:val="00363982"/>
    <w:rsid w:val="00363B76"/>
    <w:rsid w:val="00363D76"/>
    <w:rsid w:val="00363F03"/>
    <w:rsid w:val="00363F84"/>
    <w:rsid w:val="00363FFD"/>
    <w:rsid w:val="00364195"/>
    <w:rsid w:val="003641AB"/>
    <w:rsid w:val="003642BE"/>
    <w:rsid w:val="003645AC"/>
    <w:rsid w:val="003646BA"/>
    <w:rsid w:val="0036480A"/>
    <w:rsid w:val="00364893"/>
    <w:rsid w:val="00364B0B"/>
    <w:rsid w:val="00364CA0"/>
    <w:rsid w:val="00364D27"/>
    <w:rsid w:val="00364EC6"/>
    <w:rsid w:val="00365150"/>
    <w:rsid w:val="00365429"/>
    <w:rsid w:val="003659CA"/>
    <w:rsid w:val="00365FD3"/>
    <w:rsid w:val="0036627B"/>
    <w:rsid w:val="0036637C"/>
    <w:rsid w:val="003664F4"/>
    <w:rsid w:val="003665CA"/>
    <w:rsid w:val="003666FD"/>
    <w:rsid w:val="00366844"/>
    <w:rsid w:val="0036687B"/>
    <w:rsid w:val="00366A52"/>
    <w:rsid w:val="00366B64"/>
    <w:rsid w:val="00366F84"/>
    <w:rsid w:val="00366FFC"/>
    <w:rsid w:val="00367094"/>
    <w:rsid w:val="0036726A"/>
    <w:rsid w:val="00367D70"/>
    <w:rsid w:val="0037004C"/>
    <w:rsid w:val="00370366"/>
    <w:rsid w:val="00370518"/>
    <w:rsid w:val="0037058A"/>
    <w:rsid w:val="00370E44"/>
    <w:rsid w:val="00370E93"/>
    <w:rsid w:val="00370F88"/>
    <w:rsid w:val="00371104"/>
    <w:rsid w:val="003711DC"/>
    <w:rsid w:val="003719FF"/>
    <w:rsid w:val="00371AAD"/>
    <w:rsid w:val="00371DBE"/>
    <w:rsid w:val="00372107"/>
    <w:rsid w:val="003724AF"/>
    <w:rsid w:val="0037255D"/>
    <w:rsid w:val="003726B4"/>
    <w:rsid w:val="00372B11"/>
    <w:rsid w:val="00372B25"/>
    <w:rsid w:val="00372BC9"/>
    <w:rsid w:val="00372E0F"/>
    <w:rsid w:val="00372E64"/>
    <w:rsid w:val="00372F9B"/>
    <w:rsid w:val="003733C5"/>
    <w:rsid w:val="003735E4"/>
    <w:rsid w:val="003738D3"/>
    <w:rsid w:val="00373A9D"/>
    <w:rsid w:val="00373B37"/>
    <w:rsid w:val="00373D37"/>
    <w:rsid w:val="00373E31"/>
    <w:rsid w:val="0037431E"/>
    <w:rsid w:val="00374397"/>
    <w:rsid w:val="003745D5"/>
    <w:rsid w:val="003747AE"/>
    <w:rsid w:val="00374CCE"/>
    <w:rsid w:val="00374F63"/>
    <w:rsid w:val="00375D43"/>
    <w:rsid w:val="00375F78"/>
    <w:rsid w:val="00375F7E"/>
    <w:rsid w:val="0037640F"/>
    <w:rsid w:val="00376942"/>
    <w:rsid w:val="00376ADA"/>
    <w:rsid w:val="00376AE5"/>
    <w:rsid w:val="00376C94"/>
    <w:rsid w:val="00376E77"/>
    <w:rsid w:val="00377385"/>
    <w:rsid w:val="00377463"/>
    <w:rsid w:val="00377520"/>
    <w:rsid w:val="0037763D"/>
    <w:rsid w:val="00377741"/>
    <w:rsid w:val="00377AD5"/>
    <w:rsid w:val="00377C35"/>
    <w:rsid w:val="00377CDA"/>
    <w:rsid w:val="00380004"/>
    <w:rsid w:val="00380249"/>
    <w:rsid w:val="00380259"/>
    <w:rsid w:val="0038053A"/>
    <w:rsid w:val="003805CA"/>
    <w:rsid w:val="003805CC"/>
    <w:rsid w:val="0038078C"/>
    <w:rsid w:val="003808D6"/>
    <w:rsid w:val="00380908"/>
    <w:rsid w:val="003809A3"/>
    <w:rsid w:val="00380A0A"/>
    <w:rsid w:val="00380E5C"/>
    <w:rsid w:val="003810EA"/>
    <w:rsid w:val="003812EA"/>
    <w:rsid w:val="003813A1"/>
    <w:rsid w:val="00381448"/>
    <w:rsid w:val="00381582"/>
    <w:rsid w:val="003815DA"/>
    <w:rsid w:val="003818C3"/>
    <w:rsid w:val="00381CCC"/>
    <w:rsid w:val="00381E67"/>
    <w:rsid w:val="00381F5B"/>
    <w:rsid w:val="003820AB"/>
    <w:rsid w:val="003826BD"/>
    <w:rsid w:val="00382969"/>
    <w:rsid w:val="00382E0F"/>
    <w:rsid w:val="0038321B"/>
    <w:rsid w:val="003833DE"/>
    <w:rsid w:val="0038340B"/>
    <w:rsid w:val="00383648"/>
    <w:rsid w:val="0038382F"/>
    <w:rsid w:val="00383AC9"/>
    <w:rsid w:val="00383E05"/>
    <w:rsid w:val="00384215"/>
    <w:rsid w:val="003845B8"/>
    <w:rsid w:val="003849F2"/>
    <w:rsid w:val="00384BD3"/>
    <w:rsid w:val="00384CCE"/>
    <w:rsid w:val="00384F80"/>
    <w:rsid w:val="0038513E"/>
    <w:rsid w:val="0038544E"/>
    <w:rsid w:val="0038596D"/>
    <w:rsid w:val="00386238"/>
    <w:rsid w:val="003864A7"/>
    <w:rsid w:val="00386A91"/>
    <w:rsid w:val="00386B8F"/>
    <w:rsid w:val="00386CD8"/>
    <w:rsid w:val="00386FB2"/>
    <w:rsid w:val="00387073"/>
    <w:rsid w:val="00387742"/>
    <w:rsid w:val="003877FC"/>
    <w:rsid w:val="003878AE"/>
    <w:rsid w:val="00387A12"/>
    <w:rsid w:val="00387B2E"/>
    <w:rsid w:val="00387B76"/>
    <w:rsid w:val="0039011D"/>
    <w:rsid w:val="003901EE"/>
    <w:rsid w:val="003903FC"/>
    <w:rsid w:val="0039047F"/>
    <w:rsid w:val="00390513"/>
    <w:rsid w:val="0039066F"/>
    <w:rsid w:val="00390793"/>
    <w:rsid w:val="00390795"/>
    <w:rsid w:val="00390860"/>
    <w:rsid w:val="00390AED"/>
    <w:rsid w:val="00390B8B"/>
    <w:rsid w:val="00390DE9"/>
    <w:rsid w:val="00391417"/>
    <w:rsid w:val="0039141F"/>
    <w:rsid w:val="003914D3"/>
    <w:rsid w:val="00391699"/>
    <w:rsid w:val="003918B1"/>
    <w:rsid w:val="003919A5"/>
    <w:rsid w:val="00391E71"/>
    <w:rsid w:val="00391ED0"/>
    <w:rsid w:val="00391EF4"/>
    <w:rsid w:val="0039204C"/>
    <w:rsid w:val="003921A4"/>
    <w:rsid w:val="00392750"/>
    <w:rsid w:val="0039276B"/>
    <w:rsid w:val="0039288F"/>
    <w:rsid w:val="00392BCD"/>
    <w:rsid w:val="00392DBD"/>
    <w:rsid w:val="00392E66"/>
    <w:rsid w:val="00392FCF"/>
    <w:rsid w:val="00393026"/>
    <w:rsid w:val="00393050"/>
    <w:rsid w:val="003932A5"/>
    <w:rsid w:val="003934EC"/>
    <w:rsid w:val="0039357B"/>
    <w:rsid w:val="0039376A"/>
    <w:rsid w:val="00393858"/>
    <w:rsid w:val="00393871"/>
    <w:rsid w:val="00393E98"/>
    <w:rsid w:val="00393F7D"/>
    <w:rsid w:val="003941F6"/>
    <w:rsid w:val="003943AF"/>
    <w:rsid w:val="003944E8"/>
    <w:rsid w:val="00394588"/>
    <w:rsid w:val="00394C3A"/>
    <w:rsid w:val="00394D7E"/>
    <w:rsid w:val="00394E9C"/>
    <w:rsid w:val="00394FDF"/>
    <w:rsid w:val="0039501F"/>
    <w:rsid w:val="003951CE"/>
    <w:rsid w:val="0039521E"/>
    <w:rsid w:val="0039563D"/>
    <w:rsid w:val="00395662"/>
    <w:rsid w:val="0039619C"/>
    <w:rsid w:val="003962E0"/>
    <w:rsid w:val="00396A8A"/>
    <w:rsid w:val="00396C5B"/>
    <w:rsid w:val="00396E80"/>
    <w:rsid w:val="00397527"/>
    <w:rsid w:val="00397532"/>
    <w:rsid w:val="003977E4"/>
    <w:rsid w:val="00397826"/>
    <w:rsid w:val="003978A0"/>
    <w:rsid w:val="003978E9"/>
    <w:rsid w:val="00397D58"/>
    <w:rsid w:val="003A01A1"/>
    <w:rsid w:val="003A01AA"/>
    <w:rsid w:val="003A073A"/>
    <w:rsid w:val="003A0C6A"/>
    <w:rsid w:val="003A0D1A"/>
    <w:rsid w:val="003A1140"/>
    <w:rsid w:val="003A1246"/>
    <w:rsid w:val="003A12FF"/>
    <w:rsid w:val="003A1321"/>
    <w:rsid w:val="003A14EC"/>
    <w:rsid w:val="003A14F5"/>
    <w:rsid w:val="003A16CA"/>
    <w:rsid w:val="003A1AAE"/>
    <w:rsid w:val="003A1E90"/>
    <w:rsid w:val="003A1FB9"/>
    <w:rsid w:val="003A205F"/>
    <w:rsid w:val="003A2202"/>
    <w:rsid w:val="003A23BC"/>
    <w:rsid w:val="003A2690"/>
    <w:rsid w:val="003A2CAB"/>
    <w:rsid w:val="003A2E75"/>
    <w:rsid w:val="003A341F"/>
    <w:rsid w:val="003A37DD"/>
    <w:rsid w:val="003A3A25"/>
    <w:rsid w:val="003A3AEF"/>
    <w:rsid w:val="003A3C6B"/>
    <w:rsid w:val="003A46D3"/>
    <w:rsid w:val="003A48EC"/>
    <w:rsid w:val="003A54C9"/>
    <w:rsid w:val="003A5878"/>
    <w:rsid w:val="003A5964"/>
    <w:rsid w:val="003A5C23"/>
    <w:rsid w:val="003A6242"/>
    <w:rsid w:val="003A629D"/>
    <w:rsid w:val="003A6474"/>
    <w:rsid w:val="003A6572"/>
    <w:rsid w:val="003A65DC"/>
    <w:rsid w:val="003A69B5"/>
    <w:rsid w:val="003A69BB"/>
    <w:rsid w:val="003A6B9E"/>
    <w:rsid w:val="003A70A5"/>
    <w:rsid w:val="003A76B0"/>
    <w:rsid w:val="003A7FC0"/>
    <w:rsid w:val="003B0610"/>
    <w:rsid w:val="003B075D"/>
    <w:rsid w:val="003B0BE1"/>
    <w:rsid w:val="003B0CB2"/>
    <w:rsid w:val="003B0F75"/>
    <w:rsid w:val="003B1076"/>
    <w:rsid w:val="003B1086"/>
    <w:rsid w:val="003B1AD9"/>
    <w:rsid w:val="003B1BF2"/>
    <w:rsid w:val="003B1BFA"/>
    <w:rsid w:val="003B1C3F"/>
    <w:rsid w:val="003B1CB4"/>
    <w:rsid w:val="003B1DA8"/>
    <w:rsid w:val="003B2633"/>
    <w:rsid w:val="003B2B46"/>
    <w:rsid w:val="003B2B4F"/>
    <w:rsid w:val="003B2C77"/>
    <w:rsid w:val="003B2C96"/>
    <w:rsid w:val="003B2C9C"/>
    <w:rsid w:val="003B2EF9"/>
    <w:rsid w:val="003B3085"/>
    <w:rsid w:val="003B314D"/>
    <w:rsid w:val="003B32B3"/>
    <w:rsid w:val="003B33A1"/>
    <w:rsid w:val="003B3521"/>
    <w:rsid w:val="003B36B3"/>
    <w:rsid w:val="003B3920"/>
    <w:rsid w:val="003B3A47"/>
    <w:rsid w:val="003B3A91"/>
    <w:rsid w:val="003B3C64"/>
    <w:rsid w:val="003B3C7D"/>
    <w:rsid w:val="003B410D"/>
    <w:rsid w:val="003B4506"/>
    <w:rsid w:val="003B4C40"/>
    <w:rsid w:val="003B50A0"/>
    <w:rsid w:val="003B5194"/>
    <w:rsid w:val="003B5438"/>
    <w:rsid w:val="003B5476"/>
    <w:rsid w:val="003B5677"/>
    <w:rsid w:val="003B5838"/>
    <w:rsid w:val="003B59F7"/>
    <w:rsid w:val="003B5AAB"/>
    <w:rsid w:val="003B5B52"/>
    <w:rsid w:val="003B5C4E"/>
    <w:rsid w:val="003B5C99"/>
    <w:rsid w:val="003B5CCF"/>
    <w:rsid w:val="003B622B"/>
    <w:rsid w:val="003B6270"/>
    <w:rsid w:val="003B62B9"/>
    <w:rsid w:val="003B634D"/>
    <w:rsid w:val="003B6350"/>
    <w:rsid w:val="003B690F"/>
    <w:rsid w:val="003B6A99"/>
    <w:rsid w:val="003B6B0B"/>
    <w:rsid w:val="003B6BFA"/>
    <w:rsid w:val="003B7450"/>
    <w:rsid w:val="003B7687"/>
    <w:rsid w:val="003B77C5"/>
    <w:rsid w:val="003B77E5"/>
    <w:rsid w:val="003B7D58"/>
    <w:rsid w:val="003B7F6A"/>
    <w:rsid w:val="003C04D6"/>
    <w:rsid w:val="003C0654"/>
    <w:rsid w:val="003C0691"/>
    <w:rsid w:val="003C09C0"/>
    <w:rsid w:val="003C0DDF"/>
    <w:rsid w:val="003C12A3"/>
    <w:rsid w:val="003C15A8"/>
    <w:rsid w:val="003C15F4"/>
    <w:rsid w:val="003C169D"/>
    <w:rsid w:val="003C1A23"/>
    <w:rsid w:val="003C1D17"/>
    <w:rsid w:val="003C1EF2"/>
    <w:rsid w:val="003C1F56"/>
    <w:rsid w:val="003C1FA2"/>
    <w:rsid w:val="003C2286"/>
    <w:rsid w:val="003C2322"/>
    <w:rsid w:val="003C23C4"/>
    <w:rsid w:val="003C2684"/>
    <w:rsid w:val="003C2990"/>
    <w:rsid w:val="003C29BA"/>
    <w:rsid w:val="003C2B1C"/>
    <w:rsid w:val="003C2B3B"/>
    <w:rsid w:val="003C2CB5"/>
    <w:rsid w:val="003C2F9D"/>
    <w:rsid w:val="003C319E"/>
    <w:rsid w:val="003C320E"/>
    <w:rsid w:val="003C332E"/>
    <w:rsid w:val="003C351D"/>
    <w:rsid w:val="003C393F"/>
    <w:rsid w:val="003C3BD3"/>
    <w:rsid w:val="003C3E41"/>
    <w:rsid w:val="003C3F9F"/>
    <w:rsid w:val="003C3FD3"/>
    <w:rsid w:val="003C42B0"/>
    <w:rsid w:val="003C43C0"/>
    <w:rsid w:val="003C44DA"/>
    <w:rsid w:val="003C4505"/>
    <w:rsid w:val="003C46EF"/>
    <w:rsid w:val="003C4A8F"/>
    <w:rsid w:val="003C53ED"/>
    <w:rsid w:val="003C53EF"/>
    <w:rsid w:val="003C54CE"/>
    <w:rsid w:val="003C56F6"/>
    <w:rsid w:val="003C5B0B"/>
    <w:rsid w:val="003C5B86"/>
    <w:rsid w:val="003C5C2F"/>
    <w:rsid w:val="003C5C93"/>
    <w:rsid w:val="003C5E94"/>
    <w:rsid w:val="003C5E97"/>
    <w:rsid w:val="003C5E9E"/>
    <w:rsid w:val="003C5EC2"/>
    <w:rsid w:val="003C5F2C"/>
    <w:rsid w:val="003C5F65"/>
    <w:rsid w:val="003C5FB0"/>
    <w:rsid w:val="003C6236"/>
    <w:rsid w:val="003C62AE"/>
    <w:rsid w:val="003C6758"/>
    <w:rsid w:val="003C676F"/>
    <w:rsid w:val="003C67CE"/>
    <w:rsid w:val="003C6AFF"/>
    <w:rsid w:val="003C70FB"/>
    <w:rsid w:val="003C7116"/>
    <w:rsid w:val="003C763B"/>
    <w:rsid w:val="003C769B"/>
    <w:rsid w:val="003C76D1"/>
    <w:rsid w:val="003C7729"/>
    <w:rsid w:val="003C7998"/>
    <w:rsid w:val="003C7A10"/>
    <w:rsid w:val="003C7A6F"/>
    <w:rsid w:val="003C7C20"/>
    <w:rsid w:val="003D024B"/>
    <w:rsid w:val="003D0583"/>
    <w:rsid w:val="003D06CB"/>
    <w:rsid w:val="003D07E2"/>
    <w:rsid w:val="003D0947"/>
    <w:rsid w:val="003D09E7"/>
    <w:rsid w:val="003D0A5F"/>
    <w:rsid w:val="003D0C56"/>
    <w:rsid w:val="003D0CCD"/>
    <w:rsid w:val="003D0F44"/>
    <w:rsid w:val="003D117B"/>
    <w:rsid w:val="003D11E5"/>
    <w:rsid w:val="003D13DA"/>
    <w:rsid w:val="003D1501"/>
    <w:rsid w:val="003D1B10"/>
    <w:rsid w:val="003D1BE1"/>
    <w:rsid w:val="003D1C53"/>
    <w:rsid w:val="003D2054"/>
    <w:rsid w:val="003D2431"/>
    <w:rsid w:val="003D26EA"/>
    <w:rsid w:val="003D2721"/>
    <w:rsid w:val="003D2A20"/>
    <w:rsid w:val="003D2A7E"/>
    <w:rsid w:val="003D2C71"/>
    <w:rsid w:val="003D2EB9"/>
    <w:rsid w:val="003D329C"/>
    <w:rsid w:val="003D38AA"/>
    <w:rsid w:val="003D3CBC"/>
    <w:rsid w:val="003D3ED8"/>
    <w:rsid w:val="003D46CB"/>
    <w:rsid w:val="003D46D8"/>
    <w:rsid w:val="003D46EC"/>
    <w:rsid w:val="003D4762"/>
    <w:rsid w:val="003D497B"/>
    <w:rsid w:val="003D5157"/>
    <w:rsid w:val="003D5337"/>
    <w:rsid w:val="003D5471"/>
    <w:rsid w:val="003D56FF"/>
    <w:rsid w:val="003D5769"/>
    <w:rsid w:val="003D58B0"/>
    <w:rsid w:val="003D5D60"/>
    <w:rsid w:val="003D5EAA"/>
    <w:rsid w:val="003D5FCD"/>
    <w:rsid w:val="003D614D"/>
    <w:rsid w:val="003D6244"/>
    <w:rsid w:val="003D62C8"/>
    <w:rsid w:val="003D62DD"/>
    <w:rsid w:val="003D6367"/>
    <w:rsid w:val="003D685B"/>
    <w:rsid w:val="003D6B7F"/>
    <w:rsid w:val="003D6EF0"/>
    <w:rsid w:val="003D702B"/>
    <w:rsid w:val="003D707E"/>
    <w:rsid w:val="003D7166"/>
    <w:rsid w:val="003D74F2"/>
    <w:rsid w:val="003D7694"/>
    <w:rsid w:val="003D76D5"/>
    <w:rsid w:val="003D773D"/>
    <w:rsid w:val="003D784F"/>
    <w:rsid w:val="003D7B7B"/>
    <w:rsid w:val="003D7D59"/>
    <w:rsid w:val="003D7E92"/>
    <w:rsid w:val="003E01EA"/>
    <w:rsid w:val="003E0225"/>
    <w:rsid w:val="003E045D"/>
    <w:rsid w:val="003E046F"/>
    <w:rsid w:val="003E0716"/>
    <w:rsid w:val="003E0C64"/>
    <w:rsid w:val="003E0CC1"/>
    <w:rsid w:val="003E0DAD"/>
    <w:rsid w:val="003E0E13"/>
    <w:rsid w:val="003E134D"/>
    <w:rsid w:val="003E1416"/>
    <w:rsid w:val="003E14E0"/>
    <w:rsid w:val="003E189F"/>
    <w:rsid w:val="003E1966"/>
    <w:rsid w:val="003E1C22"/>
    <w:rsid w:val="003E1EB2"/>
    <w:rsid w:val="003E205B"/>
    <w:rsid w:val="003E20DB"/>
    <w:rsid w:val="003E2212"/>
    <w:rsid w:val="003E26A9"/>
    <w:rsid w:val="003E27AA"/>
    <w:rsid w:val="003E28EE"/>
    <w:rsid w:val="003E2C5C"/>
    <w:rsid w:val="003E2CBA"/>
    <w:rsid w:val="003E2D86"/>
    <w:rsid w:val="003E2F08"/>
    <w:rsid w:val="003E335B"/>
    <w:rsid w:val="003E359E"/>
    <w:rsid w:val="003E3A06"/>
    <w:rsid w:val="003E3ED1"/>
    <w:rsid w:val="003E3FBC"/>
    <w:rsid w:val="003E4039"/>
    <w:rsid w:val="003E4160"/>
    <w:rsid w:val="003E4176"/>
    <w:rsid w:val="003E4409"/>
    <w:rsid w:val="003E44F1"/>
    <w:rsid w:val="003E450A"/>
    <w:rsid w:val="003E4DEE"/>
    <w:rsid w:val="003E513A"/>
    <w:rsid w:val="003E52A1"/>
    <w:rsid w:val="003E5549"/>
    <w:rsid w:val="003E55A5"/>
    <w:rsid w:val="003E56D1"/>
    <w:rsid w:val="003E58E3"/>
    <w:rsid w:val="003E5C6A"/>
    <w:rsid w:val="003E5E4E"/>
    <w:rsid w:val="003E6010"/>
    <w:rsid w:val="003E60F9"/>
    <w:rsid w:val="003E6125"/>
    <w:rsid w:val="003E6137"/>
    <w:rsid w:val="003E61C9"/>
    <w:rsid w:val="003E6305"/>
    <w:rsid w:val="003E6510"/>
    <w:rsid w:val="003E6585"/>
    <w:rsid w:val="003E66AF"/>
    <w:rsid w:val="003E67E4"/>
    <w:rsid w:val="003E6C72"/>
    <w:rsid w:val="003E6D76"/>
    <w:rsid w:val="003E702E"/>
    <w:rsid w:val="003E7281"/>
    <w:rsid w:val="003E7356"/>
    <w:rsid w:val="003E7794"/>
    <w:rsid w:val="003E77F2"/>
    <w:rsid w:val="003E7CB4"/>
    <w:rsid w:val="003E7CCB"/>
    <w:rsid w:val="003E7E0A"/>
    <w:rsid w:val="003E7F0F"/>
    <w:rsid w:val="003E7FB4"/>
    <w:rsid w:val="003F012A"/>
    <w:rsid w:val="003F0629"/>
    <w:rsid w:val="003F091E"/>
    <w:rsid w:val="003F0A46"/>
    <w:rsid w:val="003F0BB2"/>
    <w:rsid w:val="003F0E6D"/>
    <w:rsid w:val="003F0EB3"/>
    <w:rsid w:val="003F1283"/>
    <w:rsid w:val="003F145C"/>
    <w:rsid w:val="003F148C"/>
    <w:rsid w:val="003F163C"/>
    <w:rsid w:val="003F1887"/>
    <w:rsid w:val="003F18DB"/>
    <w:rsid w:val="003F1D47"/>
    <w:rsid w:val="003F1DC5"/>
    <w:rsid w:val="003F1E55"/>
    <w:rsid w:val="003F1E8F"/>
    <w:rsid w:val="003F214B"/>
    <w:rsid w:val="003F21D8"/>
    <w:rsid w:val="003F2371"/>
    <w:rsid w:val="003F2382"/>
    <w:rsid w:val="003F25FA"/>
    <w:rsid w:val="003F277D"/>
    <w:rsid w:val="003F27B1"/>
    <w:rsid w:val="003F2D73"/>
    <w:rsid w:val="003F30BA"/>
    <w:rsid w:val="003F31E6"/>
    <w:rsid w:val="003F324D"/>
    <w:rsid w:val="003F36C2"/>
    <w:rsid w:val="003F38A1"/>
    <w:rsid w:val="003F38A9"/>
    <w:rsid w:val="003F3BE5"/>
    <w:rsid w:val="003F3D46"/>
    <w:rsid w:val="003F3E42"/>
    <w:rsid w:val="003F3E8B"/>
    <w:rsid w:val="003F3FCF"/>
    <w:rsid w:val="003F4001"/>
    <w:rsid w:val="003F4064"/>
    <w:rsid w:val="003F416B"/>
    <w:rsid w:val="003F47B4"/>
    <w:rsid w:val="003F486C"/>
    <w:rsid w:val="003F4A32"/>
    <w:rsid w:val="003F4B5A"/>
    <w:rsid w:val="003F4BCC"/>
    <w:rsid w:val="003F4E33"/>
    <w:rsid w:val="003F4F69"/>
    <w:rsid w:val="003F508D"/>
    <w:rsid w:val="003F5327"/>
    <w:rsid w:val="003F546F"/>
    <w:rsid w:val="003F5572"/>
    <w:rsid w:val="003F565A"/>
    <w:rsid w:val="003F5841"/>
    <w:rsid w:val="003F5E9C"/>
    <w:rsid w:val="003F5EC4"/>
    <w:rsid w:val="003F5F1A"/>
    <w:rsid w:val="003F6117"/>
    <w:rsid w:val="003F647D"/>
    <w:rsid w:val="003F6482"/>
    <w:rsid w:val="003F67DF"/>
    <w:rsid w:val="003F68F4"/>
    <w:rsid w:val="003F695E"/>
    <w:rsid w:val="003F6A2F"/>
    <w:rsid w:val="003F70C5"/>
    <w:rsid w:val="003F70F3"/>
    <w:rsid w:val="003F7353"/>
    <w:rsid w:val="003F7603"/>
    <w:rsid w:val="003F770B"/>
    <w:rsid w:val="003F7A99"/>
    <w:rsid w:val="003F7D3D"/>
    <w:rsid w:val="003F7DAB"/>
    <w:rsid w:val="004006BC"/>
    <w:rsid w:val="00400748"/>
    <w:rsid w:val="00400964"/>
    <w:rsid w:val="00400B4D"/>
    <w:rsid w:val="00400D8B"/>
    <w:rsid w:val="00400EE1"/>
    <w:rsid w:val="00400FA8"/>
    <w:rsid w:val="00400FFF"/>
    <w:rsid w:val="0040100F"/>
    <w:rsid w:val="00401276"/>
    <w:rsid w:val="004012D7"/>
    <w:rsid w:val="004012F7"/>
    <w:rsid w:val="00401650"/>
    <w:rsid w:val="00401692"/>
    <w:rsid w:val="004016BB"/>
    <w:rsid w:val="00401961"/>
    <w:rsid w:val="0040197C"/>
    <w:rsid w:val="00401CBC"/>
    <w:rsid w:val="004021CE"/>
    <w:rsid w:val="00402335"/>
    <w:rsid w:val="00402664"/>
    <w:rsid w:val="00402731"/>
    <w:rsid w:val="00402838"/>
    <w:rsid w:val="00402D9F"/>
    <w:rsid w:val="00402DE7"/>
    <w:rsid w:val="00403006"/>
    <w:rsid w:val="00403144"/>
    <w:rsid w:val="00403491"/>
    <w:rsid w:val="004036F4"/>
    <w:rsid w:val="0040379B"/>
    <w:rsid w:val="00403899"/>
    <w:rsid w:val="00403AE7"/>
    <w:rsid w:val="00403DCE"/>
    <w:rsid w:val="00403F25"/>
    <w:rsid w:val="00403F6E"/>
    <w:rsid w:val="00404008"/>
    <w:rsid w:val="004040AA"/>
    <w:rsid w:val="004040AF"/>
    <w:rsid w:val="004041F4"/>
    <w:rsid w:val="0040422E"/>
    <w:rsid w:val="004044EB"/>
    <w:rsid w:val="0040459B"/>
    <w:rsid w:val="004047F6"/>
    <w:rsid w:val="00404D0B"/>
    <w:rsid w:val="00405463"/>
    <w:rsid w:val="004059D3"/>
    <w:rsid w:val="00405AE8"/>
    <w:rsid w:val="00405B64"/>
    <w:rsid w:val="00405B8D"/>
    <w:rsid w:val="00405E33"/>
    <w:rsid w:val="004060B2"/>
    <w:rsid w:val="004062CF"/>
    <w:rsid w:val="0040631F"/>
    <w:rsid w:val="0040661C"/>
    <w:rsid w:val="00406761"/>
    <w:rsid w:val="00406974"/>
    <w:rsid w:val="00406F27"/>
    <w:rsid w:val="004072AF"/>
    <w:rsid w:val="004074B7"/>
    <w:rsid w:val="00407500"/>
    <w:rsid w:val="00407579"/>
    <w:rsid w:val="00407712"/>
    <w:rsid w:val="00407D38"/>
    <w:rsid w:val="00407E35"/>
    <w:rsid w:val="00407EFF"/>
    <w:rsid w:val="0041011D"/>
    <w:rsid w:val="004108A1"/>
    <w:rsid w:val="00410929"/>
    <w:rsid w:val="00410A36"/>
    <w:rsid w:val="00410B27"/>
    <w:rsid w:val="004110E1"/>
    <w:rsid w:val="00411353"/>
    <w:rsid w:val="00411647"/>
    <w:rsid w:val="00411A8D"/>
    <w:rsid w:val="00411BD8"/>
    <w:rsid w:val="00411C1C"/>
    <w:rsid w:val="00411D43"/>
    <w:rsid w:val="00411E63"/>
    <w:rsid w:val="00412068"/>
    <w:rsid w:val="004123F7"/>
    <w:rsid w:val="004125E3"/>
    <w:rsid w:val="0041270C"/>
    <w:rsid w:val="00412776"/>
    <w:rsid w:val="00412A54"/>
    <w:rsid w:val="00412DF6"/>
    <w:rsid w:val="00412E6C"/>
    <w:rsid w:val="00412ECB"/>
    <w:rsid w:val="004130CA"/>
    <w:rsid w:val="0041313A"/>
    <w:rsid w:val="004139EA"/>
    <w:rsid w:val="00413A3C"/>
    <w:rsid w:val="00413D12"/>
    <w:rsid w:val="00414021"/>
    <w:rsid w:val="004141B7"/>
    <w:rsid w:val="0041430E"/>
    <w:rsid w:val="0041465C"/>
    <w:rsid w:val="0041474A"/>
    <w:rsid w:val="0041498E"/>
    <w:rsid w:val="00414D39"/>
    <w:rsid w:val="00414D53"/>
    <w:rsid w:val="00414D6D"/>
    <w:rsid w:val="00414D8C"/>
    <w:rsid w:val="00414F56"/>
    <w:rsid w:val="00415001"/>
    <w:rsid w:val="0041501A"/>
    <w:rsid w:val="004150EE"/>
    <w:rsid w:val="0041517E"/>
    <w:rsid w:val="0041538E"/>
    <w:rsid w:val="0041539F"/>
    <w:rsid w:val="00415510"/>
    <w:rsid w:val="0041553A"/>
    <w:rsid w:val="00415612"/>
    <w:rsid w:val="0041562A"/>
    <w:rsid w:val="004156F6"/>
    <w:rsid w:val="00415947"/>
    <w:rsid w:val="0041598D"/>
    <w:rsid w:val="00415C40"/>
    <w:rsid w:val="00415CD7"/>
    <w:rsid w:val="00415D8D"/>
    <w:rsid w:val="0041640D"/>
    <w:rsid w:val="00416747"/>
    <w:rsid w:val="00416904"/>
    <w:rsid w:val="0041698A"/>
    <w:rsid w:val="00416A8A"/>
    <w:rsid w:val="00416FF7"/>
    <w:rsid w:val="00417149"/>
    <w:rsid w:val="00417211"/>
    <w:rsid w:val="00417230"/>
    <w:rsid w:val="00417281"/>
    <w:rsid w:val="0041728D"/>
    <w:rsid w:val="00417498"/>
    <w:rsid w:val="004174DF"/>
    <w:rsid w:val="004179C7"/>
    <w:rsid w:val="00417C17"/>
    <w:rsid w:val="00417CBF"/>
    <w:rsid w:val="00417E0B"/>
    <w:rsid w:val="004200F6"/>
    <w:rsid w:val="00420107"/>
    <w:rsid w:val="00420117"/>
    <w:rsid w:val="00421272"/>
    <w:rsid w:val="00421334"/>
    <w:rsid w:val="00421616"/>
    <w:rsid w:val="00421AD9"/>
    <w:rsid w:val="00421B85"/>
    <w:rsid w:val="00421BE4"/>
    <w:rsid w:val="00421F95"/>
    <w:rsid w:val="0042211B"/>
    <w:rsid w:val="0042216D"/>
    <w:rsid w:val="00422187"/>
    <w:rsid w:val="00422263"/>
    <w:rsid w:val="004222DA"/>
    <w:rsid w:val="00422337"/>
    <w:rsid w:val="00422377"/>
    <w:rsid w:val="0042266B"/>
    <w:rsid w:val="00422982"/>
    <w:rsid w:val="00422D9D"/>
    <w:rsid w:val="00422F0B"/>
    <w:rsid w:val="0042321E"/>
    <w:rsid w:val="004236A2"/>
    <w:rsid w:val="00423781"/>
    <w:rsid w:val="00423871"/>
    <w:rsid w:val="004238FB"/>
    <w:rsid w:val="00423B41"/>
    <w:rsid w:val="0042400A"/>
    <w:rsid w:val="00424316"/>
    <w:rsid w:val="004244D9"/>
    <w:rsid w:val="004244E9"/>
    <w:rsid w:val="00424563"/>
    <w:rsid w:val="004246BF"/>
    <w:rsid w:val="0042496A"/>
    <w:rsid w:val="00424A49"/>
    <w:rsid w:val="00424E25"/>
    <w:rsid w:val="00425793"/>
    <w:rsid w:val="0042579A"/>
    <w:rsid w:val="00425B72"/>
    <w:rsid w:val="00425BD8"/>
    <w:rsid w:val="00426400"/>
    <w:rsid w:val="004269B1"/>
    <w:rsid w:val="004269FC"/>
    <w:rsid w:val="00426AD7"/>
    <w:rsid w:val="00426B88"/>
    <w:rsid w:val="00426E0C"/>
    <w:rsid w:val="00426F59"/>
    <w:rsid w:val="00426FF2"/>
    <w:rsid w:val="00427109"/>
    <w:rsid w:val="00427591"/>
    <w:rsid w:val="004278E2"/>
    <w:rsid w:val="00427B98"/>
    <w:rsid w:val="00427EA2"/>
    <w:rsid w:val="00430148"/>
    <w:rsid w:val="004304E8"/>
    <w:rsid w:val="00430632"/>
    <w:rsid w:val="0043079B"/>
    <w:rsid w:val="004309F6"/>
    <w:rsid w:val="00430A10"/>
    <w:rsid w:val="00430A61"/>
    <w:rsid w:val="00430E93"/>
    <w:rsid w:val="00430E9D"/>
    <w:rsid w:val="00430FC7"/>
    <w:rsid w:val="0043113D"/>
    <w:rsid w:val="00431400"/>
    <w:rsid w:val="00431E88"/>
    <w:rsid w:val="00431EB1"/>
    <w:rsid w:val="00432013"/>
    <w:rsid w:val="004320D1"/>
    <w:rsid w:val="00432189"/>
    <w:rsid w:val="00432215"/>
    <w:rsid w:val="0043258E"/>
    <w:rsid w:val="00432960"/>
    <w:rsid w:val="00432ACD"/>
    <w:rsid w:val="00432E9C"/>
    <w:rsid w:val="00433072"/>
    <w:rsid w:val="004330D4"/>
    <w:rsid w:val="004332A4"/>
    <w:rsid w:val="0043333D"/>
    <w:rsid w:val="00433711"/>
    <w:rsid w:val="00433BFE"/>
    <w:rsid w:val="00433CB9"/>
    <w:rsid w:val="00434196"/>
    <w:rsid w:val="00434558"/>
    <w:rsid w:val="004345D1"/>
    <w:rsid w:val="004347E5"/>
    <w:rsid w:val="004348F4"/>
    <w:rsid w:val="00434A0E"/>
    <w:rsid w:val="0043533B"/>
    <w:rsid w:val="0043535A"/>
    <w:rsid w:val="00435555"/>
    <w:rsid w:val="00435998"/>
    <w:rsid w:val="004359A8"/>
    <w:rsid w:val="00435A36"/>
    <w:rsid w:val="00435AF4"/>
    <w:rsid w:val="00435B5E"/>
    <w:rsid w:val="00435DAB"/>
    <w:rsid w:val="00436270"/>
    <w:rsid w:val="00436363"/>
    <w:rsid w:val="00436511"/>
    <w:rsid w:val="00436766"/>
    <w:rsid w:val="00436869"/>
    <w:rsid w:val="004368B8"/>
    <w:rsid w:val="00436B55"/>
    <w:rsid w:val="00436DEF"/>
    <w:rsid w:val="00436E8B"/>
    <w:rsid w:val="00436F83"/>
    <w:rsid w:val="0043747A"/>
    <w:rsid w:val="004375FA"/>
    <w:rsid w:val="0043775D"/>
    <w:rsid w:val="004377C2"/>
    <w:rsid w:val="0043790C"/>
    <w:rsid w:val="00437A21"/>
    <w:rsid w:val="00437B79"/>
    <w:rsid w:val="00437BFB"/>
    <w:rsid w:val="00437DAC"/>
    <w:rsid w:val="00437E67"/>
    <w:rsid w:val="00437FED"/>
    <w:rsid w:val="00440247"/>
    <w:rsid w:val="00440337"/>
    <w:rsid w:val="00440444"/>
    <w:rsid w:val="00440629"/>
    <w:rsid w:val="00440701"/>
    <w:rsid w:val="00440753"/>
    <w:rsid w:val="00440757"/>
    <w:rsid w:val="00440AD3"/>
    <w:rsid w:val="004411AB"/>
    <w:rsid w:val="004411B9"/>
    <w:rsid w:val="00441546"/>
    <w:rsid w:val="00441612"/>
    <w:rsid w:val="00441B99"/>
    <w:rsid w:val="00441C4F"/>
    <w:rsid w:val="00441DC2"/>
    <w:rsid w:val="00442029"/>
    <w:rsid w:val="00442034"/>
    <w:rsid w:val="00442143"/>
    <w:rsid w:val="00442178"/>
    <w:rsid w:val="00442269"/>
    <w:rsid w:val="004422FD"/>
    <w:rsid w:val="00442403"/>
    <w:rsid w:val="00442B09"/>
    <w:rsid w:val="00442F33"/>
    <w:rsid w:val="00442FB7"/>
    <w:rsid w:val="0044312D"/>
    <w:rsid w:val="00443139"/>
    <w:rsid w:val="004434B7"/>
    <w:rsid w:val="00443770"/>
    <w:rsid w:val="004437E5"/>
    <w:rsid w:val="0044380B"/>
    <w:rsid w:val="00443CF4"/>
    <w:rsid w:val="00443DF4"/>
    <w:rsid w:val="00444452"/>
    <w:rsid w:val="00444529"/>
    <w:rsid w:val="004445C9"/>
    <w:rsid w:val="00444781"/>
    <w:rsid w:val="00444788"/>
    <w:rsid w:val="00445425"/>
    <w:rsid w:val="00445487"/>
    <w:rsid w:val="00445C19"/>
    <w:rsid w:val="00445C75"/>
    <w:rsid w:val="00445DB3"/>
    <w:rsid w:val="004461AB"/>
    <w:rsid w:val="004464ED"/>
    <w:rsid w:val="00446AFC"/>
    <w:rsid w:val="00446B7F"/>
    <w:rsid w:val="00446BBF"/>
    <w:rsid w:val="00446DF2"/>
    <w:rsid w:val="00446E1D"/>
    <w:rsid w:val="00446EC5"/>
    <w:rsid w:val="00446ED8"/>
    <w:rsid w:val="00447006"/>
    <w:rsid w:val="00447152"/>
    <w:rsid w:val="00447749"/>
    <w:rsid w:val="004477B3"/>
    <w:rsid w:val="004477D4"/>
    <w:rsid w:val="004479B1"/>
    <w:rsid w:val="00447DF4"/>
    <w:rsid w:val="00447E50"/>
    <w:rsid w:val="00450015"/>
    <w:rsid w:val="00450164"/>
    <w:rsid w:val="0045025F"/>
    <w:rsid w:val="004503FE"/>
    <w:rsid w:val="0045054C"/>
    <w:rsid w:val="00450822"/>
    <w:rsid w:val="00450A94"/>
    <w:rsid w:val="0045164D"/>
    <w:rsid w:val="00451BF7"/>
    <w:rsid w:val="00451F76"/>
    <w:rsid w:val="00452475"/>
    <w:rsid w:val="0045290D"/>
    <w:rsid w:val="00452946"/>
    <w:rsid w:val="00452997"/>
    <w:rsid w:val="00452B1A"/>
    <w:rsid w:val="00452FC5"/>
    <w:rsid w:val="0045304C"/>
    <w:rsid w:val="00453549"/>
    <w:rsid w:val="00453808"/>
    <w:rsid w:val="0045387A"/>
    <w:rsid w:val="00453A43"/>
    <w:rsid w:val="00453AF1"/>
    <w:rsid w:val="00453BEC"/>
    <w:rsid w:val="00453D9F"/>
    <w:rsid w:val="00453FEB"/>
    <w:rsid w:val="00454227"/>
    <w:rsid w:val="0045435B"/>
    <w:rsid w:val="0045460F"/>
    <w:rsid w:val="0045464B"/>
    <w:rsid w:val="004546C9"/>
    <w:rsid w:val="004549C4"/>
    <w:rsid w:val="00454A7A"/>
    <w:rsid w:val="00454A9C"/>
    <w:rsid w:val="00454A9D"/>
    <w:rsid w:val="00454E18"/>
    <w:rsid w:val="00454F74"/>
    <w:rsid w:val="004550B2"/>
    <w:rsid w:val="004555E7"/>
    <w:rsid w:val="0045566B"/>
    <w:rsid w:val="00455794"/>
    <w:rsid w:val="00455827"/>
    <w:rsid w:val="00455AEA"/>
    <w:rsid w:val="00455EF5"/>
    <w:rsid w:val="00456007"/>
    <w:rsid w:val="00456188"/>
    <w:rsid w:val="00456415"/>
    <w:rsid w:val="0045666F"/>
    <w:rsid w:val="0045667A"/>
    <w:rsid w:val="00456757"/>
    <w:rsid w:val="00456B1A"/>
    <w:rsid w:val="00456C89"/>
    <w:rsid w:val="004570E1"/>
    <w:rsid w:val="004570F4"/>
    <w:rsid w:val="004570FA"/>
    <w:rsid w:val="00457119"/>
    <w:rsid w:val="00457184"/>
    <w:rsid w:val="00457282"/>
    <w:rsid w:val="004574ED"/>
    <w:rsid w:val="00457507"/>
    <w:rsid w:val="00457544"/>
    <w:rsid w:val="0045788B"/>
    <w:rsid w:val="00457987"/>
    <w:rsid w:val="004579D2"/>
    <w:rsid w:val="00457AD8"/>
    <w:rsid w:val="0046000D"/>
    <w:rsid w:val="00460247"/>
    <w:rsid w:val="004605AD"/>
    <w:rsid w:val="0046073B"/>
    <w:rsid w:val="004607E7"/>
    <w:rsid w:val="00460871"/>
    <w:rsid w:val="004608D5"/>
    <w:rsid w:val="00460C19"/>
    <w:rsid w:val="00460F66"/>
    <w:rsid w:val="00461102"/>
    <w:rsid w:val="004612E3"/>
    <w:rsid w:val="0046147F"/>
    <w:rsid w:val="004614EE"/>
    <w:rsid w:val="00461860"/>
    <w:rsid w:val="004618A9"/>
    <w:rsid w:val="00461C50"/>
    <w:rsid w:val="00461D2B"/>
    <w:rsid w:val="00461DBA"/>
    <w:rsid w:val="00461F1E"/>
    <w:rsid w:val="0046207A"/>
    <w:rsid w:val="004623F7"/>
    <w:rsid w:val="004626C0"/>
    <w:rsid w:val="0046273F"/>
    <w:rsid w:val="004631F6"/>
    <w:rsid w:val="004632CA"/>
    <w:rsid w:val="00463348"/>
    <w:rsid w:val="004637D9"/>
    <w:rsid w:val="00463850"/>
    <w:rsid w:val="004639E7"/>
    <w:rsid w:val="00463A1B"/>
    <w:rsid w:val="00463D6B"/>
    <w:rsid w:val="00464254"/>
    <w:rsid w:val="004642DC"/>
    <w:rsid w:val="004643C7"/>
    <w:rsid w:val="004644D6"/>
    <w:rsid w:val="004649C8"/>
    <w:rsid w:val="00464CA7"/>
    <w:rsid w:val="004658BF"/>
    <w:rsid w:val="0046596F"/>
    <w:rsid w:val="00465C35"/>
    <w:rsid w:val="00465C3B"/>
    <w:rsid w:val="00465C59"/>
    <w:rsid w:val="00465C94"/>
    <w:rsid w:val="00465C9B"/>
    <w:rsid w:val="00465E14"/>
    <w:rsid w:val="00466099"/>
    <w:rsid w:val="0046619B"/>
    <w:rsid w:val="00466398"/>
    <w:rsid w:val="004663DA"/>
    <w:rsid w:val="004663F6"/>
    <w:rsid w:val="00466412"/>
    <w:rsid w:val="00466D19"/>
    <w:rsid w:val="00466E48"/>
    <w:rsid w:val="004670BB"/>
    <w:rsid w:val="004674F0"/>
    <w:rsid w:val="004677CF"/>
    <w:rsid w:val="00467829"/>
    <w:rsid w:val="00467842"/>
    <w:rsid w:val="0047006B"/>
    <w:rsid w:val="004705DB"/>
    <w:rsid w:val="00470972"/>
    <w:rsid w:val="004709BE"/>
    <w:rsid w:val="004709FA"/>
    <w:rsid w:val="00470B0F"/>
    <w:rsid w:val="00470C30"/>
    <w:rsid w:val="00470DF4"/>
    <w:rsid w:val="0047180A"/>
    <w:rsid w:val="00471A59"/>
    <w:rsid w:val="00471ABB"/>
    <w:rsid w:val="00471E12"/>
    <w:rsid w:val="00472031"/>
    <w:rsid w:val="00472477"/>
    <w:rsid w:val="004726A3"/>
    <w:rsid w:val="00472702"/>
    <w:rsid w:val="00472774"/>
    <w:rsid w:val="00472802"/>
    <w:rsid w:val="00472B08"/>
    <w:rsid w:val="00472C08"/>
    <w:rsid w:val="00472E20"/>
    <w:rsid w:val="00472EA9"/>
    <w:rsid w:val="0047303A"/>
    <w:rsid w:val="004733B1"/>
    <w:rsid w:val="00473414"/>
    <w:rsid w:val="004737B0"/>
    <w:rsid w:val="00473F03"/>
    <w:rsid w:val="0047469F"/>
    <w:rsid w:val="00474736"/>
    <w:rsid w:val="0047493F"/>
    <w:rsid w:val="00474CD0"/>
    <w:rsid w:val="00474EF9"/>
    <w:rsid w:val="0047539D"/>
    <w:rsid w:val="004754B8"/>
    <w:rsid w:val="0047550A"/>
    <w:rsid w:val="0047573B"/>
    <w:rsid w:val="00475A66"/>
    <w:rsid w:val="00475A6B"/>
    <w:rsid w:val="00475AC6"/>
    <w:rsid w:val="00475B68"/>
    <w:rsid w:val="00475D3A"/>
    <w:rsid w:val="00475E80"/>
    <w:rsid w:val="0047603D"/>
    <w:rsid w:val="00476095"/>
    <w:rsid w:val="004760A3"/>
    <w:rsid w:val="004762B2"/>
    <w:rsid w:val="00476378"/>
    <w:rsid w:val="004765E7"/>
    <w:rsid w:val="00476644"/>
    <w:rsid w:val="004766A8"/>
    <w:rsid w:val="0047670D"/>
    <w:rsid w:val="00476931"/>
    <w:rsid w:val="00476AD1"/>
    <w:rsid w:val="00476B13"/>
    <w:rsid w:val="00476BE1"/>
    <w:rsid w:val="00476D55"/>
    <w:rsid w:val="00477008"/>
    <w:rsid w:val="004770ED"/>
    <w:rsid w:val="00477100"/>
    <w:rsid w:val="00477146"/>
    <w:rsid w:val="00477151"/>
    <w:rsid w:val="0047776C"/>
    <w:rsid w:val="00477C99"/>
    <w:rsid w:val="00480047"/>
    <w:rsid w:val="004800D2"/>
    <w:rsid w:val="0048015C"/>
    <w:rsid w:val="00480386"/>
    <w:rsid w:val="0048053A"/>
    <w:rsid w:val="00480A50"/>
    <w:rsid w:val="00480A53"/>
    <w:rsid w:val="00480FF9"/>
    <w:rsid w:val="0048139C"/>
    <w:rsid w:val="00481695"/>
    <w:rsid w:val="0048169B"/>
    <w:rsid w:val="00481C8F"/>
    <w:rsid w:val="00481D7C"/>
    <w:rsid w:val="00481DC9"/>
    <w:rsid w:val="004821FA"/>
    <w:rsid w:val="00482600"/>
    <w:rsid w:val="0048266B"/>
    <w:rsid w:val="0048298D"/>
    <w:rsid w:val="00482B4C"/>
    <w:rsid w:val="00482CBB"/>
    <w:rsid w:val="00483172"/>
    <w:rsid w:val="004832D1"/>
    <w:rsid w:val="004834E6"/>
    <w:rsid w:val="004835F1"/>
    <w:rsid w:val="00483AC1"/>
    <w:rsid w:val="00483DA5"/>
    <w:rsid w:val="00483FAC"/>
    <w:rsid w:val="00484051"/>
    <w:rsid w:val="004841C0"/>
    <w:rsid w:val="00484245"/>
    <w:rsid w:val="00484357"/>
    <w:rsid w:val="00484542"/>
    <w:rsid w:val="00484A81"/>
    <w:rsid w:val="00484BC7"/>
    <w:rsid w:val="00484F70"/>
    <w:rsid w:val="00485425"/>
    <w:rsid w:val="00485495"/>
    <w:rsid w:val="00485A6E"/>
    <w:rsid w:val="00485AA2"/>
    <w:rsid w:val="004861DC"/>
    <w:rsid w:val="004866A8"/>
    <w:rsid w:val="0048675B"/>
    <w:rsid w:val="004867AA"/>
    <w:rsid w:val="00486A2F"/>
    <w:rsid w:val="0048738A"/>
    <w:rsid w:val="004873D9"/>
    <w:rsid w:val="00487443"/>
    <w:rsid w:val="0048759C"/>
    <w:rsid w:val="004875F5"/>
    <w:rsid w:val="00490128"/>
    <w:rsid w:val="0049020C"/>
    <w:rsid w:val="00490401"/>
    <w:rsid w:val="0049040F"/>
    <w:rsid w:val="00490685"/>
    <w:rsid w:val="0049094C"/>
    <w:rsid w:val="00490BC5"/>
    <w:rsid w:val="00490D91"/>
    <w:rsid w:val="0049124C"/>
    <w:rsid w:val="004913E5"/>
    <w:rsid w:val="0049179D"/>
    <w:rsid w:val="00491887"/>
    <w:rsid w:val="004918E8"/>
    <w:rsid w:val="00491B37"/>
    <w:rsid w:val="00491BF9"/>
    <w:rsid w:val="00491DA7"/>
    <w:rsid w:val="00491DF5"/>
    <w:rsid w:val="00491E4E"/>
    <w:rsid w:val="00491E7B"/>
    <w:rsid w:val="004920FC"/>
    <w:rsid w:val="00492414"/>
    <w:rsid w:val="0049263B"/>
    <w:rsid w:val="004926C3"/>
    <w:rsid w:val="00492774"/>
    <w:rsid w:val="00492CB4"/>
    <w:rsid w:val="00492DCA"/>
    <w:rsid w:val="00492E22"/>
    <w:rsid w:val="00492ED3"/>
    <w:rsid w:val="00493083"/>
    <w:rsid w:val="004934F1"/>
    <w:rsid w:val="004935CC"/>
    <w:rsid w:val="0049368A"/>
    <w:rsid w:val="00493780"/>
    <w:rsid w:val="0049381C"/>
    <w:rsid w:val="00493950"/>
    <w:rsid w:val="00493B1E"/>
    <w:rsid w:val="00493EFA"/>
    <w:rsid w:val="004942A8"/>
    <w:rsid w:val="00494429"/>
    <w:rsid w:val="004944D4"/>
    <w:rsid w:val="00494738"/>
    <w:rsid w:val="00494ABE"/>
    <w:rsid w:val="00494D26"/>
    <w:rsid w:val="00494D64"/>
    <w:rsid w:val="00494E40"/>
    <w:rsid w:val="0049532D"/>
    <w:rsid w:val="00495395"/>
    <w:rsid w:val="004953FF"/>
    <w:rsid w:val="0049546E"/>
    <w:rsid w:val="004955F8"/>
    <w:rsid w:val="00495612"/>
    <w:rsid w:val="004957BC"/>
    <w:rsid w:val="00495DB6"/>
    <w:rsid w:val="00495FA2"/>
    <w:rsid w:val="004963C6"/>
    <w:rsid w:val="00496526"/>
    <w:rsid w:val="0049669A"/>
    <w:rsid w:val="0049677E"/>
    <w:rsid w:val="00496846"/>
    <w:rsid w:val="00496BBD"/>
    <w:rsid w:val="00496CAC"/>
    <w:rsid w:val="00496CF5"/>
    <w:rsid w:val="00496DE9"/>
    <w:rsid w:val="00496E50"/>
    <w:rsid w:val="00496F98"/>
    <w:rsid w:val="0049725F"/>
    <w:rsid w:val="00497570"/>
    <w:rsid w:val="004975C8"/>
    <w:rsid w:val="004977E9"/>
    <w:rsid w:val="00497AA4"/>
    <w:rsid w:val="00497C38"/>
    <w:rsid w:val="004A0104"/>
    <w:rsid w:val="004A032A"/>
    <w:rsid w:val="004A03BF"/>
    <w:rsid w:val="004A06E7"/>
    <w:rsid w:val="004A07D8"/>
    <w:rsid w:val="004A0928"/>
    <w:rsid w:val="004A0C8B"/>
    <w:rsid w:val="004A0E30"/>
    <w:rsid w:val="004A102E"/>
    <w:rsid w:val="004A1034"/>
    <w:rsid w:val="004A13FF"/>
    <w:rsid w:val="004A1587"/>
    <w:rsid w:val="004A16D2"/>
    <w:rsid w:val="004A1737"/>
    <w:rsid w:val="004A1ACF"/>
    <w:rsid w:val="004A1C6E"/>
    <w:rsid w:val="004A1F8F"/>
    <w:rsid w:val="004A2014"/>
    <w:rsid w:val="004A2220"/>
    <w:rsid w:val="004A247F"/>
    <w:rsid w:val="004A26E0"/>
    <w:rsid w:val="004A290C"/>
    <w:rsid w:val="004A294E"/>
    <w:rsid w:val="004A2D51"/>
    <w:rsid w:val="004A2F53"/>
    <w:rsid w:val="004A2FD0"/>
    <w:rsid w:val="004A3261"/>
    <w:rsid w:val="004A332A"/>
    <w:rsid w:val="004A3674"/>
    <w:rsid w:val="004A3706"/>
    <w:rsid w:val="004A3ADF"/>
    <w:rsid w:val="004A3E32"/>
    <w:rsid w:val="004A482A"/>
    <w:rsid w:val="004A4C9A"/>
    <w:rsid w:val="004A4CB0"/>
    <w:rsid w:val="004A4D47"/>
    <w:rsid w:val="004A539E"/>
    <w:rsid w:val="004A5905"/>
    <w:rsid w:val="004A59AB"/>
    <w:rsid w:val="004A5FC9"/>
    <w:rsid w:val="004A63B5"/>
    <w:rsid w:val="004A6802"/>
    <w:rsid w:val="004A6845"/>
    <w:rsid w:val="004A6B08"/>
    <w:rsid w:val="004A6CB4"/>
    <w:rsid w:val="004A6E92"/>
    <w:rsid w:val="004A71CA"/>
    <w:rsid w:val="004A734A"/>
    <w:rsid w:val="004A759D"/>
    <w:rsid w:val="004A75CB"/>
    <w:rsid w:val="004A783E"/>
    <w:rsid w:val="004A7B3C"/>
    <w:rsid w:val="004A7D7E"/>
    <w:rsid w:val="004A7E04"/>
    <w:rsid w:val="004A7FD4"/>
    <w:rsid w:val="004A7FD7"/>
    <w:rsid w:val="004B04C1"/>
    <w:rsid w:val="004B0766"/>
    <w:rsid w:val="004B08B0"/>
    <w:rsid w:val="004B0978"/>
    <w:rsid w:val="004B111C"/>
    <w:rsid w:val="004B1BB3"/>
    <w:rsid w:val="004B1E4A"/>
    <w:rsid w:val="004B1EBF"/>
    <w:rsid w:val="004B219D"/>
    <w:rsid w:val="004B293D"/>
    <w:rsid w:val="004B2A1E"/>
    <w:rsid w:val="004B2DA8"/>
    <w:rsid w:val="004B2E2D"/>
    <w:rsid w:val="004B2F1C"/>
    <w:rsid w:val="004B3081"/>
    <w:rsid w:val="004B308F"/>
    <w:rsid w:val="004B343B"/>
    <w:rsid w:val="004B375D"/>
    <w:rsid w:val="004B3790"/>
    <w:rsid w:val="004B38FA"/>
    <w:rsid w:val="004B3AC4"/>
    <w:rsid w:val="004B3BDB"/>
    <w:rsid w:val="004B3D94"/>
    <w:rsid w:val="004B3EB1"/>
    <w:rsid w:val="004B3EFD"/>
    <w:rsid w:val="004B4181"/>
    <w:rsid w:val="004B43B9"/>
    <w:rsid w:val="004B4913"/>
    <w:rsid w:val="004B4A45"/>
    <w:rsid w:val="004B4F1B"/>
    <w:rsid w:val="004B4FE0"/>
    <w:rsid w:val="004B5450"/>
    <w:rsid w:val="004B5988"/>
    <w:rsid w:val="004B5B8C"/>
    <w:rsid w:val="004B5DE7"/>
    <w:rsid w:val="004B5E23"/>
    <w:rsid w:val="004B602F"/>
    <w:rsid w:val="004B60AC"/>
    <w:rsid w:val="004B6148"/>
    <w:rsid w:val="004B64D6"/>
    <w:rsid w:val="004B6730"/>
    <w:rsid w:val="004B673F"/>
    <w:rsid w:val="004B686F"/>
    <w:rsid w:val="004B6A64"/>
    <w:rsid w:val="004B6C7A"/>
    <w:rsid w:val="004B6F05"/>
    <w:rsid w:val="004B70A1"/>
    <w:rsid w:val="004B726E"/>
    <w:rsid w:val="004B75D9"/>
    <w:rsid w:val="004B75EC"/>
    <w:rsid w:val="004B77A0"/>
    <w:rsid w:val="004B77D2"/>
    <w:rsid w:val="004B78D8"/>
    <w:rsid w:val="004B7900"/>
    <w:rsid w:val="004B7DA4"/>
    <w:rsid w:val="004C0164"/>
    <w:rsid w:val="004C02FC"/>
    <w:rsid w:val="004C04B6"/>
    <w:rsid w:val="004C08A7"/>
    <w:rsid w:val="004C0986"/>
    <w:rsid w:val="004C0B72"/>
    <w:rsid w:val="004C0F01"/>
    <w:rsid w:val="004C1081"/>
    <w:rsid w:val="004C1281"/>
    <w:rsid w:val="004C12F4"/>
    <w:rsid w:val="004C12FC"/>
    <w:rsid w:val="004C13DF"/>
    <w:rsid w:val="004C14C6"/>
    <w:rsid w:val="004C19A5"/>
    <w:rsid w:val="004C1FD0"/>
    <w:rsid w:val="004C254D"/>
    <w:rsid w:val="004C2826"/>
    <w:rsid w:val="004C282E"/>
    <w:rsid w:val="004C2ED3"/>
    <w:rsid w:val="004C2EE0"/>
    <w:rsid w:val="004C3067"/>
    <w:rsid w:val="004C3120"/>
    <w:rsid w:val="004C31F8"/>
    <w:rsid w:val="004C348C"/>
    <w:rsid w:val="004C35E7"/>
    <w:rsid w:val="004C36D7"/>
    <w:rsid w:val="004C3791"/>
    <w:rsid w:val="004C3D28"/>
    <w:rsid w:val="004C3F43"/>
    <w:rsid w:val="004C4035"/>
    <w:rsid w:val="004C440A"/>
    <w:rsid w:val="004C4688"/>
    <w:rsid w:val="004C4B0F"/>
    <w:rsid w:val="004C4B1F"/>
    <w:rsid w:val="004C4D72"/>
    <w:rsid w:val="004C4F17"/>
    <w:rsid w:val="004C4F20"/>
    <w:rsid w:val="004C5066"/>
    <w:rsid w:val="004C5826"/>
    <w:rsid w:val="004C5AE8"/>
    <w:rsid w:val="004C5D37"/>
    <w:rsid w:val="004C5EBD"/>
    <w:rsid w:val="004C5F08"/>
    <w:rsid w:val="004C62F1"/>
    <w:rsid w:val="004C6DB8"/>
    <w:rsid w:val="004C6E3E"/>
    <w:rsid w:val="004C743B"/>
    <w:rsid w:val="004C74FC"/>
    <w:rsid w:val="004C77FC"/>
    <w:rsid w:val="004C7D24"/>
    <w:rsid w:val="004C7D25"/>
    <w:rsid w:val="004C7D37"/>
    <w:rsid w:val="004D00DD"/>
    <w:rsid w:val="004D09DC"/>
    <w:rsid w:val="004D0C4C"/>
    <w:rsid w:val="004D0D56"/>
    <w:rsid w:val="004D10DD"/>
    <w:rsid w:val="004D1174"/>
    <w:rsid w:val="004D11AB"/>
    <w:rsid w:val="004D11DC"/>
    <w:rsid w:val="004D12BB"/>
    <w:rsid w:val="004D14E4"/>
    <w:rsid w:val="004D16EA"/>
    <w:rsid w:val="004D195F"/>
    <w:rsid w:val="004D1A19"/>
    <w:rsid w:val="004D2552"/>
    <w:rsid w:val="004D2731"/>
    <w:rsid w:val="004D27E1"/>
    <w:rsid w:val="004D2AD7"/>
    <w:rsid w:val="004D2EE4"/>
    <w:rsid w:val="004D3223"/>
    <w:rsid w:val="004D3613"/>
    <w:rsid w:val="004D38FF"/>
    <w:rsid w:val="004D3971"/>
    <w:rsid w:val="004D3C5C"/>
    <w:rsid w:val="004D3C84"/>
    <w:rsid w:val="004D41CA"/>
    <w:rsid w:val="004D439C"/>
    <w:rsid w:val="004D44FF"/>
    <w:rsid w:val="004D45A7"/>
    <w:rsid w:val="004D4A22"/>
    <w:rsid w:val="004D4A2E"/>
    <w:rsid w:val="004D4B3C"/>
    <w:rsid w:val="004D4D7B"/>
    <w:rsid w:val="004D4DE1"/>
    <w:rsid w:val="004D4FB2"/>
    <w:rsid w:val="004D4FF3"/>
    <w:rsid w:val="004D50FF"/>
    <w:rsid w:val="004D53D6"/>
    <w:rsid w:val="004D540C"/>
    <w:rsid w:val="004D5541"/>
    <w:rsid w:val="004D556D"/>
    <w:rsid w:val="004D559F"/>
    <w:rsid w:val="004D58E6"/>
    <w:rsid w:val="004D5BB0"/>
    <w:rsid w:val="004D5C19"/>
    <w:rsid w:val="004D6072"/>
    <w:rsid w:val="004D62DD"/>
    <w:rsid w:val="004D6319"/>
    <w:rsid w:val="004D65ED"/>
    <w:rsid w:val="004D68B5"/>
    <w:rsid w:val="004D6CB6"/>
    <w:rsid w:val="004D6E1A"/>
    <w:rsid w:val="004D6FD5"/>
    <w:rsid w:val="004D6FF1"/>
    <w:rsid w:val="004D70F7"/>
    <w:rsid w:val="004D716B"/>
    <w:rsid w:val="004D745C"/>
    <w:rsid w:val="004D7851"/>
    <w:rsid w:val="004D79F5"/>
    <w:rsid w:val="004D7CEB"/>
    <w:rsid w:val="004D7D2A"/>
    <w:rsid w:val="004D7D40"/>
    <w:rsid w:val="004D7F2D"/>
    <w:rsid w:val="004D7F54"/>
    <w:rsid w:val="004D7FD1"/>
    <w:rsid w:val="004E013D"/>
    <w:rsid w:val="004E04FE"/>
    <w:rsid w:val="004E07FC"/>
    <w:rsid w:val="004E0C80"/>
    <w:rsid w:val="004E0DE5"/>
    <w:rsid w:val="004E12C0"/>
    <w:rsid w:val="004E197C"/>
    <w:rsid w:val="004E1AE4"/>
    <w:rsid w:val="004E1C90"/>
    <w:rsid w:val="004E2081"/>
    <w:rsid w:val="004E21EB"/>
    <w:rsid w:val="004E2333"/>
    <w:rsid w:val="004E234C"/>
    <w:rsid w:val="004E2392"/>
    <w:rsid w:val="004E240F"/>
    <w:rsid w:val="004E29D5"/>
    <w:rsid w:val="004E2B8E"/>
    <w:rsid w:val="004E2BE6"/>
    <w:rsid w:val="004E2D21"/>
    <w:rsid w:val="004E2E04"/>
    <w:rsid w:val="004E35A7"/>
    <w:rsid w:val="004E372E"/>
    <w:rsid w:val="004E3A1B"/>
    <w:rsid w:val="004E3A3F"/>
    <w:rsid w:val="004E3B92"/>
    <w:rsid w:val="004E40EE"/>
    <w:rsid w:val="004E420A"/>
    <w:rsid w:val="004E44E2"/>
    <w:rsid w:val="004E4AAF"/>
    <w:rsid w:val="004E4C4F"/>
    <w:rsid w:val="004E4D67"/>
    <w:rsid w:val="004E540D"/>
    <w:rsid w:val="004E55C8"/>
    <w:rsid w:val="004E5724"/>
    <w:rsid w:val="004E57DE"/>
    <w:rsid w:val="004E5D7E"/>
    <w:rsid w:val="004E5E65"/>
    <w:rsid w:val="004E5F91"/>
    <w:rsid w:val="004E60A1"/>
    <w:rsid w:val="004E619B"/>
    <w:rsid w:val="004E6317"/>
    <w:rsid w:val="004E64AD"/>
    <w:rsid w:val="004E688A"/>
    <w:rsid w:val="004E694B"/>
    <w:rsid w:val="004E6DA7"/>
    <w:rsid w:val="004E7010"/>
    <w:rsid w:val="004E71AA"/>
    <w:rsid w:val="004E7284"/>
    <w:rsid w:val="004E7411"/>
    <w:rsid w:val="004E782D"/>
    <w:rsid w:val="004E7E16"/>
    <w:rsid w:val="004F0255"/>
    <w:rsid w:val="004F049F"/>
    <w:rsid w:val="004F0CBD"/>
    <w:rsid w:val="004F0D95"/>
    <w:rsid w:val="004F0DE4"/>
    <w:rsid w:val="004F0F8B"/>
    <w:rsid w:val="004F0F92"/>
    <w:rsid w:val="004F1310"/>
    <w:rsid w:val="004F13D5"/>
    <w:rsid w:val="004F18A9"/>
    <w:rsid w:val="004F1B1D"/>
    <w:rsid w:val="004F1B3D"/>
    <w:rsid w:val="004F1B40"/>
    <w:rsid w:val="004F2034"/>
    <w:rsid w:val="004F252A"/>
    <w:rsid w:val="004F2D94"/>
    <w:rsid w:val="004F2E8D"/>
    <w:rsid w:val="004F2E94"/>
    <w:rsid w:val="004F3481"/>
    <w:rsid w:val="004F3495"/>
    <w:rsid w:val="004F34CB"/>
    <w:rsid w:val="004F37DD"/>
    <w:rsid w:val="004F38F2"/>
    <w:rsid w:val="004F3CA8"/>
    <w:rsid w:val="004F3E1B"/>
    <w:rsid w:val="004F4164"/>
    <w:rsid w:val="004F4251"/>
    <w:rsid w:val="004F4380"/>
    <w:rsid w:val="004F46F1"/>
    <w:rsid w:val="004F46F8"/>
    <w:rsid w:val="004F49BA"/>
    <w:rsid w:val="004F4BDD"/>
    <w:rsid w:val="004F4E39"/>
    <w:rsid w:val="004F4E5F"/>
    <w:rsid w:val="004F57CA"/>
    <w:rsid w:val="004F5DC4"/>
    <w:rsid w:val="004F5E02"/>
    <w:rsid w:val="004F5EAA"/>
    <w:rsid w:val="004F6544"/>
    <w:rsid w:val="004F65AA"/>
    <w:rsid w:val="004F6B1C"/>
    <w:rsid w:val="004F6BF8"/>
    <w:rsid w:val="004F6D0B"/>
    <w:rsid w:val="004F734B"/>
    <w:rsid w:val="004F7357"/>
    <w:rsid w:val="004F738D"/>
    <w:rsid w:val="004F74A9"/>
    <w:rsid w:val="004F74F8"/>
    <w:rsid w:val="004F76EA"/>
    <w:rsid w:val="004F7A66"/>
    <w:rsid w:val="004F7AD4"/>
    <w:rsid w:val="004F7CE8"/>
    <w:rsid w:val="005000B3"/>
    <w:rsid w:val="0050018E"/>
    <w:rsid w:val="00500227"/>
    <w:rsid w:val="0050036F"/>
    <w:rsid w:val="005003D9"/>
    <w:rsid w:val="00500886"/>
    <w:rsid w:val="00500BAE"/>
    <w:rsid w:val="00500C21"/>
    <w:rsid w:val="00500CFB"/>
    <w:rsid w:val="00500D66"/>
    <w:rsid w:val="00500DB0"/>
    <w:rsid w:val="00500E1C"/>
    <w:rsid w:val="00501036"/>
    <w:rsid w:val="00501451"/>
    <w:rsid w:val="00501458"/>
    <w:rsid w:val="00501638"/>
    <w:rsid w:val="005019A0"/>
    <w:rsid w:val="005019EB"/>
    <w:rsid w:val="00501D96"/>
    <w:rsid w:val="00501F2F"/>
    <w:rsid w:val="005021EB"/>
    <w:rsid w:val="005023CC"/>
    <w:rsid w:val="00502411"/>
    <w:rsid w:val="0050254E"/>
    <w:rsid w:val="00502C20"/>
    <w:rsid w:val="00502DC4"/>
    <w:rsid w:val="00503289"/>
    <w:rsid w:val="00503558"/>
    <w:rsid w:val="00503804"/>
    <w:rsid w:val="00503D9E"/>
    <w:rsid w:val="0050411D"/>
    <w:rsid w:val="005043F0"/>
    <w:rsid w:val="00504779"/>
    <w:rsid w:val="0050489C"/>
    <w:rsid w:val="00504C8A"/>
    <w:rsid w:val="00504D43"/>
    <w:rsid w:val="00504DCC"/>
    <w:rsid w:val="00504E68"/>
    <w:rsid w:val="00505346"/>
    <w:rsid w:val="005056E5"/>
    <w:rsid w:val="0050579D"/>
    <w:rsid w:val="0050579F"/>
    <w:rsid w:val="0050599C"/>
    <w:rsid w:val="00505AEF"/>
    <w:rsid w:val="00505CA9"/>
    <w:rsid w:val="00505D73"/>
    <w:rsid w:val="00505EA9"/>
    <w:rsid w:val="00505ED8"/>
    <w:rsid w:val="00505F43"/>
    <w:rsid w:val="00505F64"/>
    <w:rsid w:val="00506311"/>
    <w:rsid w:val="00506360"/>
    <w:rsid w:val="0050649C"/>
    <w:rsid w:val="00506E98"/>
    <w:rsid w:val="00506F60"/>
    <w:rsid w:val="00506FDB"/>
    <w:rsid w:val="005077D7"/>
    <w:rsid w:val="00507931"/>
    <w:rsid w:val="00507DB7"/>
    <w:rsid w:val="00507E6D"/>
    <w:rsid w:val="0051028A"/>
    <w:rsid w:val="00510332"/>
    <w:rsid w:val="00510B12"/>
    <w:rsid w:val="00510C64"/>
    <w:rsid w:val="00510D4A"/>
    <w:rsid w:val="00510FD5"/>
    <w:rsid w:val="00511029"/>
    <w:rsid w:val="00511050"/>
    <w:rsid w:val="00511072"/>
    <w:rsid w:val="00511246"/>
    <w:rsid w:val="005112CB"/>
    <w:rsid w:val="00511358"/>
    <w:rsid w:val="0051136F"/>
    <w:rsid w:val="005114EF"/>
    <w:rsid w:val="00511B0B"/>
    <w:rsid w:val="00511C99"/>
    <w:rsid w:val="00511D51"/>
    <w:rsid w:val="005120D8"/>
    <w:rsid w:val="00512145"/>
    <w:rsid w:val="00512351"/>
    <w:rsid w:val="005123C9"/>
    <w:rsid w:val="00512814"/>
    <w:rsid w:val="00512887"/>
    <w:rsid w:val="00512B29"/>
    <w:rsid w:val="00512C94"/>
    <w:rsid w:val="00512CD5"/>
    <w:rsid w:val="00512E59"/>
    <w:rsid w:val="00512F14"/>
    <w:rsid w:val="005131AD"/>
    <w:rsid w:val="0051338A"/>
    <w:rsid w:val="00513534"/>
    <w:rsid w:val="0051353D"/>
    <w:rsid w:val="00513633"/>
    <w:rsid w:val="00513782"/>
    <w:rsid w:val="005138C5"/>
    <w:rsid w:val="00513D56"/>
    <w:rsid w:val="00513D93"/>
    <w:rsid w:val="00513E1D"/>
    <w:rsid w:val="00514083"/>
    <w:rsid w:val="0051456F"/>
    <w:rsid w:val="0051458D"/>
    <w:rsid w:val="005149F4"/>
    <w:rsid w:val="00514A17"/>
    <w:rsid w:val="00514B7E"/>
    <w:rsid w:val="00514D3C"/>
    <w:rsid w:val="00514ECE"/>
    <w:rsid w:val="00514FC0"/>
    <w:rsid w:val="0051506A"/>
    <w:rsid w:val="0051548E"/>
    <w:rsid w:val="00515593"/>
    <w:rsid w:val="00515693"/>
    <w:rsid w:val="005157AA"/>
    <w:rsid w:val="00515B5D"/>
    <w:rsid w:val="00515B91"/>
    <w:rsid w:val="005160DB"/>
    <w:rsid w:val="005163EC"/>
    <w:rsid w:val="00516446"/>
    <w:rsid w:val="0051644A"/>
    <w:rsid w:val="0051652A"/>
    <w:rsid w:val="005165E7"/>
    <w:rsid w:val="005167AD"/>
    <w:rsid w:val="005168AA"/>
    <w:rsid w:val="00516967"/>
    <w:rsid w:val="00516CC1"/>
    <w:rsid w:val="00517393"/>
    <w:rsid w:val="005174A9"/>
    <w:rsid w:val="00517743"/>
    <w:rsid w:val="00517801"/>
    <w:rsid w:val="00517A46"/>
    <w:rsid w:val="00517AF1"/>
    <w:rsid w:val="00517BBF"/>
    <w:rsid w:val="00517C8B"/>
    <w:rsid w:val="00517CE2"/>
    <w:rsid w:val="00517F64"/>
    <w:rsid w:val="00520195"/>
    <w:rsid w:val="0052020A"/>
    <w:rsid w:val="00520222"/>
    <w:rsid w:val="005203CA"/>
    <w:rsid w:val="0052042D"/>
    <w:rsid w:val="0052099B"/>
    <w:rsid w:val="00520BC1"/>
    <w:rsid w:val="00520F19"/>
    <w:rsid w:val="00521145"/>
    <w:rsid w:val="0052126E"/>
    <w:rsid w:val="005213CE"/>
    <w:rsid w:val="005217DF"/>
    <w:rsid w:val="00521CA4"/>
    <w:rsid w:val="00521DD3"/>
    <w:rsid w:val="00522200"/>
    <w:rsid w:val="005222BE"/>
    <w:rsid w:val="00522764"/>
    <w:rsid w:val="00522816"/>
    <w:rsid w:val="00522AC6"/>
    <w:rsid w:val="00522CCD"/>
    <w:rsid w:val="00522D8C"/>
    <w:rsid w:val="00522F97"/>
    <w:rsid w:val="00523162"/>
    <w:rsid w:val="00523455"/>
    <w:rsid w:val="00523575"/>
    <w:rsid w:val="00523583"/>
    <w:rsid w:val="00523647"/>
    <w:rsid w:val="005236E2"/>
    <w:rsid w:val="0052376E"/>
    <w:rsid w:val="0052412D"/>
    <w:rsid w:val="0052430E"/>
    <w:rsid w:val="00524375"/>
    <w:rsid w:val="00524797"/>
    <w:rsid w:val="00524925"/>
    <w:rsid w:val="00524952"/>
    <w:rsid w:val="00524A59"/>
    <w:rsid w:val="00524A6C"/>
    <w:rsid w:val="00524B39"/>
    <w:rsid w:val="00524C7B"/>
    <w:rsid w:val="00524D82"/>
    <w:rsid w:val="00524F04"/>
    <w:rsid w:val="00524F69"/>
    <w:rsid w:val="0052552E"/>
    <w:rsid w:val="005256D0"/>
    <w:rsid w:val="0052593C"/>
    <w:rsid w:val="00525AA4"/>
    <w:rsid w:val="00525D1B"/>
    <w:rsid w:val="00525F40"/>
    <w:rsid w:val="005261FF"/>
    <w:rsid w:val="00526454"/>
    <w:rsid w:val="005267A6"/>
    <w:rsid w:val="005268DB"/>
    <w:rsid w:val="005269B9"/>
    <w:rsid w:val="00526A88"/>
    <w:rsid w:val="00526BE0"/>
    <w:rsid w:val="00526E6F"/>
    <w:rsid w:val="005272B3"/>
    <w:rsid w:val="005273D1"/>
    <w:rsid w:val="00527470"/>
    <w:rsid w:val="005274F2"/>
    <w:rsid w:val="005275CC"/>
    <w:rsid w:val="00527690"/>
    <w:rsid w:val="00527846"/>
    <w:rsid w:val="00527864"/>
    <w:rsid w:val="00527BD0"/>
    <w:rsid w:val="00527E1F"/>
    <w:rsid w:val="0053057B"/>
    <w:rsid w:val="0053074F"/>
    <w:rsid w:val="0053086E"/>
    <w:rsid w:val="005309BB"/>
    <w:rsid w:val="00530D37"/>
    <w:rsid w:val="00530DE7"/>
    <w:rsid w:val="0053114B"/>
    <w:rsid w:val="00531278"/>
    <w:rsid w:val="005312CE"/>
    <w:rsid w:val="00531411"/>
    <w:rsid w:val="00531432"/>
    <w:rsid w:val="005317E4"/>
    <w:rsid w:val="0053187E"/>
    <w:rsid w:val="00531916"/>
    <w:rsid w:val="00531C28"/>
    <w:rsid w:val="00531F83"/>
    <w:rsid w:val="00531FAE"/>
    <w:rsid w:val="005320AF"/>
    <w:rsid w:val="0053263F"/>
    <w:rsid w:val="005327DA"/>
    <w:rsid w:val="005329DD"/>
    <w:rsid w:val="00532F34"/>
    <w:rsid w:val="00533190"/>
    <w:rsid w:val="005332BA"/>
    <w:rsid w:val="00533321"/>
    <w:rsid w:val="005335B5"/>
    <w:rsid w:val="00533673"/>
    <w:rsid w:val="00533E5D"/>
    <w:rsid w:val="00533FE2"/>
    <w:rsid w:val="00534179"/>
    <w:rsid w:val="005348D3"/>
    <w:rsid w:val="00534A7C"/>
    <w:rsid w:val="00534D00"/>
    <w:rsid w:val="00534F30"/>
    <w:rsid w:val="00534F5E"/>
    <w:rsid w:val="0053502A"/>
    <w:rsid w:val="005355BD"/>
    <w:rsid w:val="00535A55"/>
    <w:rsid w:val="00535A92"/>
    <w:rsid w:val="00535C1F"/>
    <w:rsid w:val="00535C80"/>
    <w:rsid w:val="00535C9A"/>
    <w:rsid w:val="0053600F"/>
    <w:rsid w:val="005365AA"/>
    <w:rsid w:val="005366F4"/>
    <w:rsid w:val="005367A2"/>
    <w:rsid w:val="00536814"/>
    <w:rsid w:val="0053681C"/>
    <w:rsid w:val="00536942"/>
    <w:rsid w:val="005369DB"/>
    <w:rsid w:val="00536C7A"/>
    <w:rsid w:val="00536E01"/>
    <w:rsid w:val="00537086"/>
    <w:rsid w:val="0053723E"/>
    <w:rsid w:val="00537289"/>
    <w:rsid w:val="00537364"/>
    <w:rsid w:val="0053758E"/>
    <w:rsid w:val="005375CF"/>
    <w:rsid w:val="005375EA"/>
    <w:rsid w:val="00537770"/>
    <w:rsid w:val="00537784"/>
    <w:rsid w:val="00537C1A"/>
    <w:rsid w:val="00537C7A"/>
    <w:rsid w:val="00537D6C"/>
    <w:rsid w:val="00540391"/>
    <w:rsid w:val="00540612"/>
    <w:rsid w:val="0054094E"/>
    <w:rsid w:val="00540BB0"/>
    <w:rsid w:val="00540C3A"/>
    <w:rsid w:val="00540DA5"/>
    <w:rsid w:val="00540E36"/>
    <w:rsid w:val="00540F04"/>
    <w:rsid w:val="00540FBC"/>
    <w:rsid w:val="005412C6"/>
    <w:rsid w:val="005413CE"/>
    <w:rsid w:val="005413D7"/>
    <w:rsid w:val="00541539"/>
    <w:rsid w:val="005420A8"/>
    <w:rsid w:val="00542269"/>
    <w:rsid w:val="005428E8"/>
    <w:rsid w:val="00542971"/>
    <w:rsid w:val="00542FED"/>
    <w:rsid w:val="00543139"/>
    <w:rsid w:val="0054346A"/>
    <w:rsid w:val="0054373C"/>
    <w:rsid w:val="005438FF"/>
    <w:rsid w:val="00543A01"/>
    <w:rsid w:val="00543A21"/>
    <w:rsid w:val="00543B18"/>
    <w:rsid w:val="00543D11"/>
    <w:rsid w:val="00544256"/>
    <w:rsid w:val="00544357"/>
    <w:rsid w:val="0054454D"/>
    <w:rsid w:val="005445D7"/>
    <w:rsid w:val="005447E0"/>
    <w:rsid w:val="005449A8"/>
    <w:rsid w:val="00545195"/>
    <w:rsid w:val="00545227"/>
    <w:rsid w:val="00545310"/>
    <w:rsid w:val="0054540A"/>
    <w:rsid w:val="00545529"/>
    <w:rsid w:val="00545885"/>
    <w:rsid w:val="00545A9D"/>
    <w:rsid w:val="00545DEE"/>
    <w:rsid w:val="00545E21"/>
    <w:rsid w:val="005461B5"/>
    <w:rsid w:val="0054651F"/>
    <w:rsid w:val="00546561"/>
    <w:rsid w:val="0054680A"/>
    <w:rsid w:val="00546D35"/>
    <w:rsid w:val="00546E8E"/>
    <w:rsid w:val="0054783C"/>
    <w:rsid w:val="00547D62"/>
    <w:rsid w:val="00547F56"/>
    <w:rsid w:val="00550047"/>
    <w:rsid w:val="005500F7"/>
    <w:rsid w:val="005500FE"/>
    <w:rsid w:val="005502EB"/>
    <w:rsid w:val="00550B0E"/>
    <w:rsid w:val="00550B77"/>
    <w:rsid w:val="00550E99"/>
    <w:rsid w:val="00551309"/>
    <w:rsid w:val="005514E4"/>
    <w:rsid w:val="005516B4"/>
    <w:rsid w:val="00551817"/>
    <w:rsid w:val="0055184B"/>
    <w:rsid w:val="00551F7D"/>
    <w:rsid w:val="005521D3"/>
    <w:rsid w:val="00552517"/>
    <w:rsid w:val="0055291E"/>
    <w:rsid w:val="00552A8D"/>
    <w:rsid w:val="00552CC3"/>
    <w:rsid w:val="00552E35"/>
    <w:rsid w:val="00552F3A"/>
    <w:rsid w:val="00552F73"/>
    <w:rsid w:val="0055309D"/>
    <w:rsid w:val="00553181"/>
    <w:rsid w:val="0055337E"/>
    <w:rsid w:val="0055351D"/>
    <w:rsid w:val="00553811"/>
    <w:rsid w:val="00553948"/>
    <w:rsid w:val="00553B22"/>
    <w:rsid w:val="00553B74"/>
    <w:rsid w:val="0055429A"/>
    <w:rsid w:val="00554396"/>
    <w:rsid w:val="0055447A"/>
    <w:rsid w:val="005544CF"/>
    <w:rsid w:val="0055451A"/>
    <w:rsid w:val="0055483B"/>
    <w:rsid w:val="00554A88"/>
    <w:rsid w:val="00555269"/>
    <w:rsid w:val="005552A3"/>
    <w:rsid w:val="0055535C"/>
    <w:rsid w:val="00555699"/>
    <w:rsid w:val="00555706"/>
    <w:rsid w:val="00555A6A"/>
    <w:rsid w:val="00555BFF"/>
    <w:rsid w:val="00555DF8"/>
    <w:rsid w:val="00555F26"/>
    <w:rsid w:val="00556022"/>
    <w:rsid w:val="00556EE0"/>
    <w:rsid w:val="00556FCD"/>
    <w:rsid w:val="00557086"/>
    <w:rsid w:val="005570D0"/>
    <w:rsid w:val="00557132"/>
    <w:rsid w:val="0055714D"/>
    <w:rsid w:val="005573A8"/>
    <w:rsid w:val="00557693"/>
    <w:rsid w:val="00557A66"/>
    <w:rsid w:val="00557B7E"/>
    <w:rsid w:val="00557F2E"/>
    <w:rsid w:val="00557F72"/>
    <w:rsid w:val="00560223"/>
    <w:rsid w:val="0056041A"/>
    <w:rsid w:val="00560560"/>
    <w:rsid w:val="005606B7"/>
    <w:rsid w:val="0056077E"/>
    <w:rsid w:val="005608E4"/>
    <w:rsid w:val="005609D0"/>
    <w:rsid w:val="00560F2F"/>
    <w:rsid w:val="0056101D"/>
    <w:rsid w:val="005610E9"/>
    <w:rsid w:val="0056136A"/>
    <w:rsid w:val="0056137B"/>
    <w:rsid w:val="00561991"/>
    <w:rsid w:val="00561EF8"/>
    <w:rsid w:val="00562228"/>
    <w:rsid w:val="0056246A"/>
    <w:rsid w:val="005628E6"/>
    <w:rsid w:val="00563AE9"/>
    <w:rsid w:val="00563D23"/>
    <w:rsid w:val="0056416C"/>
    <w:rsid w:val="00564264"/>
    <w:rsid w:val="00564385"/>
    <w:rsid w:val="005644C0"/>
    <w:rsid w:val="00564737"/>
    <w:rsid w:val="00564B4A"/>
    <w:rsid w:val="00564BE4"/>
    <w:rsid w:val="00564E77"/>
    <w:rsid w:val="00564EFA"/>
    <w:rsid w:val="005652F2"/>
    <w:rsid w:val="005653D5"/>
    <w:rsid w:val="005654C0"/>
    <w:rsid w:val="005656BA"/>
    <w:rsid w:val="00565B49"/>
    <w:rsid w:val="00565F4D"/>
    <w:rsid w:val="00565F7E"/>
    <w:rsid w:val="0056620B"/>
    <w:rsid w:val="00566297"/>
    <w:rsid w:val="00566440"/>
    <w:rsid w:val="00566735"/>
    <w:rsid w:val="00566A71"/>
    <w:rsid w:val="00566E31"/>
    <w:rsid w:val="00566FFF"/>
    <w:rsid w:val="005671D8"/>
    <w:rsid w:val="00567300"/>
    <w:rsid w:val="00567835"/>
    <w:rsid w:val="00567B5D"/>
    <w:rsid w:val="00567B64"/>
    <w:rsid w:val="00567B68"/>
    <w:rsid w:val="00567FDD"/>
    <w:rsid w:val="00570828"/>
    <w:rsid w:val="00570928"/>
    <w:rsid w:val="005709EE"/>
    <w:rsid w:val="005709FB"/>
    <w:rsid w:val="00570A54"/>
    <w:rsid w:val="00570B08"/>
    <w:rsid w:val="00570D89"/>
    <w:rsid w:val="00571060"/>
    <w:rsid w:val="00571537"/>
    <w:rsid w:val="00571726"/>
    <w:rsid w:val="0057196D"/>
    <w:rsid w:val="00571AF1"/>
    <w:rsid w:val="00571D03"/>
    <w:rsid w:val="00572B40"/>
    <w:rsid w:val="00572CE4"/>
    <w:rsid w:val="00572E5C"/>
    <w:rsid w:val="005734AE"/>
    <w:rsid w:val="005734E8"/>
    <w:rsid w:val="005736AB"/>
    <w:rsid w:val="00573AF0"/>
    <w:rsid w:val="00574047"/>
    <w:rsid w:val="00574381"/>
    <w:rsid w:val="005744BF"/>
    <w:rsid w:val="0057458B"/>
    <w:rsid w:val="00574614"/>
    <w:rsid w:val="00574724"/>
    <w:rsid w:val="0057474B"/>
    <w:rsid w:val="00574A64"/>
    <w:rsid w:val="00574B87"/>
    <w:rsid w:val="005754F8"/>
    <w:rsid w:val="005756DE"/>
    <w:rsid w:val="00575781"/>
    <w:rsid w:val="00575834"/>
    <w:rsid w:val="00575A01"/>
    <w:rsid w:val="00575B37"/>
    <w:rsid w:val="00575B63"/>
    <w:rsid w:val="00575C5D"/>
    <w:rsid w:val="00576253"/>
    <w:rsid w:val="00576285"/>
    <w:rsid w:val="00576AB7"/>
    <w:rsid w:val="00576E06"/>
    <w:rsid w:val="005770FC"/>
    <w:rsid w:val="00577224"/>
    <w:rsid w:val="00577256"/>
    <w:rsid w:val="00577467"/>
    <w:rsid w:val="005774E6"/>
    <w:rsid w:val="00577606"/>
    <w:rsid w:val="005778EC"/>
    <w:rsid w:val="0057790E"/>
    <w:rsid w:val="00577C57"/>
    <w:rsid w:val="00577DB1"/>
    <w:rsid w:val="00577FA3"/>
    <w:rsid w:val="00580102"/>
    <w:rsid w:val="00580513"/>
    <w:rsid w:val="005805AF"/>
    <w:rsid w:val="0058065A"/>
    <w:rsid w:val="00580A6A"/>
    <w:rsid w:val="00580E04"/>
    <w:rsid w:val="00580FDB"/>
    <w:rsid w:val="0058107D"/>
    <w:rsid w:val="0058110D"/>
    <w:rsid w:val="00581394"/>
    <w:rsid w:val="00581481"/>
    <w:rsid w:val="0058152D"/>
    <w:rsid w:val="005815C6"/>
    <w:rsid w:val="005817E5"/>
    <w:rsid w:val="00581829"/>
    <w:rsid w:val="00581C27"/>
    <w:rsid w:val="00581E6D"/>
    <w:rsid w:val="00582037"/>
    <w:rsid w:val="005821AF"/>
    <w:rsid w:val="005823ED"/>
    <w:rsid w:val="00582A1F"/>
    <w:rsid w:val="00582AFE"/>
    <w:rsid w:val="00582BAA"/>
    <w:rsid w:val="00582BF1"/>
    <w:rsid w:val="0058386E"/>
    <w:rsid w:val="0058389C"/>
    <w:rsid w:val="00583934"/>
    <w:rsid w:val="00583DAD"/>
    <w:rsid w:val="00583FDE"/>
    <w:rsid w:val="005841BE"/>
    <w:rsid w:val="00584261"/>
    <w:rsid w:val="005842C7"/>
    <w:rsid w:val="00584622"/>
    <w:rsid w:val="005849B6"/>
    <w:rsid w:val="00584A6B"/>
    <w:rsid w:val="00584A96"/>
    <w:rsid w:val="00584BEA"/>
    <w:rsid w:val="00584C86"/>
    <w:rsid w:val="00584D5E"/>
    <w:rsid w:val="00584D87"/>
    <w:rsid w:val="00584F99"/>
    <w:rsid w:val="005851CB"/>
    <w:rsid w:val="005856CC"/>
    <w:rsid w:val="0058571C"/>
    <w:rsid w:val="005858E1"/>
    <w:rsid w:val="00586061"/>
    <w:rsid w:val="0058613D"/>
    <w:rsid w:val="00586159"/>
    <w:rsid w:val="00586785"/>
    <w:rsid w:val="0058683E"/>
    <w:rsid w:val="00586E3B"/>
    <w:rsid w:val="00586EBE"/>
    <w:rsid w:val="00586FA3"/>
    <w:rsid w:val="00587051"/>
    <w:rsid w:val="005871A7"/>
    <w:rsid w:val="0058735E"/>
    <w:rsid w:val="005873D3"/>
    <w:rsid w:val="0058753A"/>
    <w:rsid w:val="00587680"/>
    <w:rsid w:val="00587702"/>
    <w:rsid w:val="00587766"/>
    <w:rsid w:val="005879FB"/>
    <w:rsid w:val="00587B49"/>
    <w:rsid w:val="00587CB5"/>
    <w:rsid w:val="00587EB5"/>
    <w:rsid w:val="0059002C"/>
    <w:rsid w:val="005905DB"/>
    <w:rsid w:val="00590DE5"/>
    <w:rsid w:val="00591536"/>
    <w:rsid w:val="005919CB"/>
    <w:rsid w:val="00591C32"/>
    <w:rsid w:val="00591D78"/>
    <w:rsid w:val="00591F26"/>
    <w:rsid w:val="00592209"/>
    <w:rsid w:val="00592445"/>
    <w:rsid w:val="0059249E"/>
    <w:rsid w:val="005927F6"/>
    <w:rsid w:val="0059291D"/>
    <w:rsid w:val="005929AE"/>
    <w:rsid w:val="00592B23"/>
    <w:rsid w:val="005930B9"/>
    <w:rsid w:val="005932F8"/>
    <w:rsid w:val="00593349"/>
    <w:rsid w:val="00593579"/>
    <w:rsid w:val="005939D8"/>
    <w:rsid w:val="00593C1C"/>
    <w:rsid w:val="00593F4B"/>
    <w:rsid w:val="00593F88"/>
    <w:rsid w:val="00594426"/>
    <w:rsid w:val="00594936"/>
    <w:rsid w:val="00594BB8"/>
    <w:rsid w:val="00594CCC"/>
    <w:rsid w:val="00594E0E"/>
    <w:rsid w:val="00595340"/>
    <w:rsid w:val="005953D8"/>
    <w:rsid w:val="0059555C"/>
    <w:rsid w:val="00595681"/>
    <w:rsid w:val="00595981"/>
    <w:rsid w:val="00595C37"/>
    <w:rsid w:val="00595CDF"/>
    <w:rsid w:val="00595D59"/>
    <w:rsid w:val="00595F1D"/>
    <w:rsid w:val="0059613B"/>
    <w:rsid w:val="00596327"/>
    <w:rsid w:val="005963BA"/>
    <w:rsid w:val="00596539"/>
    <w:rsid w:val="005965C3"/>
    <w:rsid w:val="005966CD"/>
    <w:rsid w:val="0059670E"/>
    <w:rsid w:val="005969A6"/>
    <w:rsid w:val="00596A08"/>
    <w:rsid w:val="00596A2E"/>
    <w:rsid w:val="00596B90"/>
    <w:rsid w:val="005971CA"/>
    <w:rsid w:val="0059725B"/>
    <w:rsid w:val="00597325"/>
    <w:rsid w:val="00597776"/>
    <w:rsid w:val="00597980"/>
    <w:rsid w:val="00597CDD"/>
    <w:rsid w:val="00597D0F"/>
    <w:rsid w:val="00597E0E"/>
    <w:rsid w:val="005A0511"/>
    <w:rsid w:val="005A0871"/>
    <w:rsid w:val="005A0D60"/>
    <w:rsid w:val="005A0E80"/>
    <w:rsid w:val="005A0E9A"/>
    <w:rsid w:val="005A103C"/>
    <w:rsid w:val="005A1255"/>
    <w:rsid w:val="005A1531"/>
    <w:rsid w:val="005A16A0"/>
    <w:rsid w:val="005A1B03"/>
    <w:rsid w:val="005A1D21"/>
    <w:rsid w:val="005A1FF9"/>
    <w:rsid w:val="005A219D"/>
    <w:rsid w:val="005A23BE"/>
    <w:rsid w:val="005A23D5"/>
    <w:rsid w:val="005A2546"/>
    <w:rsid w:val="005A25FE"/>
    <w:rsid w:val="005A261B"/>
    <w:rsid w:val="005A2939"/>
    <w:rsid w:val="005A2CC3"/>
    <w:rsid w:val="005A2D3C"/>
    <w:rsid w:val="005A3087"/>
    <w:rsid w:val="005A3130"/>
    <w:rsid w:val="005A34D1"/>
    <w:rsid w:val="005A35D7"/>
    <w:rsid w:val="005A36D3"/>
    <w:rsid w:val="005A37E8"/>
    <w:rsid w:val="005A3852"/>
    <w:rsid w:val="005A3E95"/>
    <w:rsid w:val="005A4423"/>
    <w:rsid w:val="005A46B9"/>
    <w:rsid w:val="005A4742"/>
    <w:rsid w:val="005A4D41"/>
    <w:rsid w:val="005A4EB5"/>
    <w:rsid w:val="005A516D"/>
    <w:rsid w:val="005A52B2"/>
    <w:rsid w:val="005A5747"/>
    <w:rsid w:val="005A57C5"/>
    <w:rsid w:val="005A59B3"/>
    <w:rsid w:val="005A5D6A"/>
    <w:rsid w:val="005A5EBC"/>
    <w:rsid w:val="005A601A"/>
    <w:rsid w:val="005A6151"/>
    <w:rsid w:val="005A6264"/>
    <w:rsid w:val="005A6C1A"/>
    <w:rsid w:val="005A6D55"/>
    <w:rsid w:val="005A6E0C"/>
    <w:rsid w:val="005A6EB1"/>
    <w:rsid w:val="005A6F30"/>
    <w:rsid w:val="005A6F6D"/>
    <w:rsid w:val="005A7009"/>
    <w:rsid w:val="005A7021"/>
    <w:rsid w:val="005A7081"/>
    <w:rsid w:val="005A70E1"/>
    <w:rsid w:val="005A7400"/>
    <w:rsid w:val="005A7564"/>
    <w:rsid w:val="005A75CC"/>
    <w:rsid w:val="005A75D3"/>
    <w:rsid w:val="005A7AC9"/>
    <w:rsid w:val="005A7DFA"/>
    <w:rsid w:val="005A7E1D"/>
    <w:rsid w:val="005B0377"/>
    <w:rsid w:val="005B03BB"/>
    <w:rsid w:val="005B0588"/>
    <w:rsid w:val="005B05C1"/>
    <w:rsid w:val="005B09FB"/>
    <w:rsid w:val="005B0D68"/>
    <w:rsid w:val="005B1015"/>
    <w:rsid w:val="005B14CE"/>
    <w:rsid w:val="005B153F"/>
    <w:rsid w:val="005B168A"/>
    <w:rsid w:val="005B222F"/>
    <w:rsid w:val="005B22FD"/>
    <w:rsid w:val="005B2416"/>
    <w:rsid w:val="005B274C"/>
    <w:rsid w:val="005B285D"/>
    <w:rsid w:val="005B29E5"/>
    <w:rsid w:val="005B2B29"/>
    <w:rsid w:val="005B2F4F"/>
    <w:rsid w:val="005B3065"/>
    <w:rsid w:val="005B3124"/>
    <w:rsid w:val="005B3291"/>
    <w:rsid w:val="005B33F5"/>
    <w:rsid w:val="005B35E2"/>
    <w:rsid w:val="005B3660"/>
    <w:rsid w:val="005B3728"/>
    <w:rsid w:val="005B373E"/>
    <w:rsid w:val="005B4311"/>
    <w:rsid w:val="005B43E0"/>
    <w:rsid w:val="005B474D"/>
    <w:rsid w:val="005B4955"/>
    <w:rsid w:val="005B4956"/>
    <w:rsid w:val="005B4B6F"/>
    <w:rsid w:val="005B4CE5"/>
    <w:rsid w:val="005B577F"/>
    <w:rsid w:val="005B578D"/>
    <w:rsid w:val="005B5B99"/>
    <w:rsid w:val="005B5BB9"/>
    <w:rsid w:val="005B5CD6"/>
    <w:rsid w:val="005B5D35"/>
    <w:rsid w:val="005B61C5"/>
    <w:rsid w:val="005B61DB"/>
    <w:rsid w:val="005B6398"/>
    <w:rsid w:val="005B6679"/>
    <w:rsid w:val="005B66F4"/>
    <w:rsid w:val="005B6A3A"/>
    <w:rsid w:val="005B6F6F"/>
    <w:rsid w:val="005B7102"/>
    <w:rsid w:val="005B7482"/>
    <w:rsid w:val="005B7740"/>
    <w:rsid w:val="005B776A"/>
    <w:rsid w:val="005B791E"/>
    <w:rsid w:val="005B7A98"/>
    <w:rsid w:val="005B7C64"/>
    <w:rsid w:val="005B7DE7"/>
    <w:rsid w:val="005B7F36"/>
    <w:rsid w:val="005C02A6"/>
    <w:rsid w:val="005C07A0"/>
    <w:rsid w:val="005C0900"/>
    <w:rsid w:val="005C0923"/>
    <w:rsid w:val="005C09F8"/>
    <w:rsid w:val="005C0AC3"/>
    <w:rsid w:val="005C0B5B"/>
    <w:rsid w:val="005C0F8B"/>
    <w:rsid w:val="005C0F9F"/>
    <w:rsid w:val="005C12EC"/>
    <w:rsid w:val="005C13CE"/>
    <w:rsid w:val="005C15D5"/>
    <w:rsid w:val="005C168F"/>
    <w:rsid w:val="005C18C8"/>
    <w:rsid w:val="005C1A8B"/>
    <w:rsid w:val="005C1D0A"/>
    <w:rsid w:val="005C1E46"/>
    <w:rsid w:val="005C22ED"/>
    <w:rsid w:val="005C2935"/>
    <w:rsid w:val="005C2B30"/>
    <w:rsid w:val="005C2B41"/>
    <w:rsid w:val="005C2C5B"/>
    <w:rsid w:val="005C2DE1"/>
    <w:rsid w:val="005C338C"/>
    <w:rsid w:val="005C366C"/>
    <w:rsid w:val="005C39AB"/>
    <w:rsid w:val="005C39E7"/>
    <w:rsid w:val="005C3BDB"/>
    <w:rsid w:val="005C3EE6"/>
    <w:rsid w:val="005C40EB"/>
    <w:rsid w:val="005C428E"/>
    <w:rsid w:val="005C4401"/>
    <w:rsid w:val="005C4544"/>
    <w:rsid w:val="005C45DA"/>
    <w:rsid w:val="005C4A15"/>
    <w:rsid w:val="005C4A70"/>
    <w:rsid w:val="005C4C0D"/>
    <w:rsid w:val="005C4D8E"/>
    <w:rsid w:val="005C5283"/>
    <w:rsid w:val="005C56A9"/>
    <w:rsid w:val="005C5B8A"/>
    <w:rsid w:val="005C5CC1"/>
    <w:rsid w:val="005C6401"/>
    <w:rsid w:val="005C6414"/>
    <w:rsid w:val="005C6937"/>
    <w:rsid w:val="005C6952"/>
    <w:rsid w:val="005C6D28"/>
    <w:rsid w:val="005C70EA"/>
    <w:rsid w:val="005C7241"/>
    <w:rsid w:val="005C74C9"/>
    <w:rsid w:val="005C74E0"/>
    <w:rsid w:val="005C7D92"/>
    <w:rsid w:val="005C7FC9"/>
    <w:rsid w:val="005D0128"/>
    <w:rsid w:val="005D0499"/>
    <w:rsid w:val="005D05E3"/>
    <w:rsid w:val="005D0682"/>
    <w:rsid w:val="005D0868"/>
    <w:rsid w:val="005D0C7B"/>
    <w:rsid w:val="005D0DA6"/>
    <w:rsid w:val="005D0F36"/>
    <w:rsid w:val="005D0F5F"/>
    <w:rsid w:val="005D1235"/>
    <w:rsid w:val="005D1712"/>
    <w:rsid w:val="005D1823"/>
    <w:rsid w:val="005D1880"/>
    <w:rsid w:val="005D188A"/>
    <w:rsid w:val="005D1C14"/>
    <w:rsid w:val="005D1D49"/>
    <w:rsid w:val="005D207A"/>
    <w:rsid w:val="005D2181"/>
    <w:rsid w:val="005D2469"/>
    <w:rsid w:val="005D249C"/>
    <w:rsid w:val="005D2567"/>
    <w:rsid w:val="005D2872"/>
    <w:rsid w:val="005D28D4"/>
    <w:rsid w:val="005D2ADE"/>
    <w:rsid w:val="005D2F17"/>
    <w:rsid w:val="005D3014"/>
    <w:rsid w:val="005D3060"/>
    <w:rsid w:val="005D3184"/>
    <w:rsid w:val="005D3A7E"/>
    <w:rsid w:val="005D3DD5"/>
    <w:rsid w:val="005D4221"/>
    <w:rsid w:val="005D4241"/>
    <w:rsid w:val="005D4872"/>
    <w:rsid w:val="005D4D29"/>
    <w:rsid w:val="005D4EE9"/>
    <w:rsid w:val="005D5183"/>
    <w:rsid w:val="005D5793"/>
    <w:rsid w:val="005D5A90"/>
    <w:rsid w:val="005D5B7D"/>
    <w:rsid w:val="005D616D"/>
    <w:rsid w:val="005D6262"/>
    <w:rsid w:val="005D667E"/>
    <w:rsid w:val="005D679E"/>
    <w:rsid w:val="005D6ACE"/>
    <w:rsid w:val="005D6FAB"/>
    <w:rsid w:val="005D7699"/>
    <w:rsid w:val="005D7838"/>
    <w:rsid w:val="005D7BD9"/>
    <w:rsid w:val="005D7E4F"/>
    <w:rsid w:val="005D7E50"/>
    <w:rsid w:val="005E007A"/>
    <w:rsid w:val="005E0124"/>
    <w:rsid w:val="005E038B"/>
    <w:rsid w:val="005E0543"/>
    <w:rsid w:val="005E0617"/>
    <w:rsid w:val="005E063F"/>
    <w:rsid w:val="005E076B"/>
    <w:rsid w:val="005E09F7"/>
    <w:rsid w:val="005E0C80"/>
    <w:rsid w:val="005E0F76"/>
    <w:rsid w:val="005E1069"/>
    <w:rsid w:val="005E11F7"/>
    <w:rsid w:val="005E12CF"/>
    <w:rsid w:val="005E15DD"/>
    <w:rsid w:val="005E1894"/>
    <w:rsid w:val="005E1CB0"/>
    <w:rsid w:val="005E1FFD"/>
    <w:rsid w:val="005E208C"/>
    <w:rsid w:val="005E22FF"/>
    <w:rsid w:val="005E23F6"/>
    <w:rsid w:val="005E24D8"/>
    <w:rsid w:val="005E27B6"/>
    <w:rsid w:val="005E2B58"/>
    <w:rsid w:val="005E2B6E"/>
    <w:rsid w:val="005E2B82"/>
    <w:rsid w:val="005E2CB5"/>
    <w:rsid w:val="005E2D5B"/>
    <w:rsid w:val="005E3003"/>
    <w:rsid w:val="005E30CE"/>
    <w:rsid w:val="005E3212"/>
    <w:rsid w:val="005E3400"/>
    <w:rsid w:val="005E3CBC"/>
    <w:rsid w:val="005E40AA"/>
    <w:rsid w:val="005E41B8"/>
    <w:rsid w:val="005E4A59"/>
    <w:rsid w:val="005E4D45"/>
    <w:rsid w:val="005E4E78"/>
    <w:rsid w:val="005E529F"/>
    <w:rsid w:val="005E54ED"/>
    <w:rsid w:val="005E554F"/>
    <w:rsid w:val="005E5682"/>
    <w:rsid w:val="005E5A24"/>
    <w:rsid w:val="005E5A3E"/>
    <w:rsid w:val="005E5C71"/>
    <w:rsid w:val="005E5C95"/>
    <w:rsid w:val="005E5FD1"/>
    <w:rsid w:val="005E6023"/>
    <w:rsid w:val="005E61BC"/>
    <w:rsid w:val="005E61CF"/>
    <w:rsid w:val="005E631F"/>
    <w:rsid w:val="005E6503"/>
    <w:rsid w:val="005E6512"/>
    <w:rsid w:val="005E65AB"/>
    <w:rsid w:val="005E65EF"/>
    <w:rsid w:val="005E66A8"/>
    <w:rsid w:val="005E672D"/>
    <w:rsid w:val="005E6893"/>
    <w:rsid w:val="005E6A71"/>
    <w:rsid w:val="005E6C33"/>
    <w:rsid w:val="005E6D1D"/>
    <w:rsid w:val="005E6D66"/>
    <w:rsid w:val="005E6E6D"/>
    <w:rsid w:val="005E702B"/>
    <w:rsid w:val="005E707F"/>
    <w:rsid w:val="005E71E7"/>
    <w:rsid w:val="005E75AE"/>
    <w:rsid w:val="005E77E9"/>
    <w:rsid w:val="005E79BA"/>
    <w:rsid w:val="005E7B6A"/>
    <w:rsid w:val="005F0201"/>
    <w:rsid w:val="005F03D8"/>
    <w:rsid w:val="005F08C5"/>
    <w:rsid w:val="005F0901"/>
    <w:rsid w:val="005F0B2D"/>
    <w:rsid w:val="005F0D04"/>
    <w:rsid w:val="005F1277"/>
    <w:rsid w:val="005F1316"/>
    <w:rsid w:val="005F1438"/>
    <w:rsid w:val="005F1887"/>
    <w:rsid w:val="005F19FE"/>
    <w:rsid w:val="005F1AC3"/>
    <w:rsid w:val="005F1BD1"/>
    <w:rsid w:val="005F1F85"/>
    <w:rsid w:val="005F254A"/>
    <w:rsid w:val="005F2A2F"/>
    <w:rsid w:val="005F303D"/>
    <w:rsid w:val="005F31DD"/>
    <w:rsid w:val="005F3243"/>
    <w:rsid w:val="005F34A9"/>
    <w:rsid w:val="005F38B3"/>
    <w:rsid w:val="005F3951"/>
    <w:rsid w:val="005F3AEB"/>
    <w:rsid w:val="005F3FEF"/>
    <w:rsid w:val="005F46E7"/>
    <w:rsid w:val="005F4E12"/>
    <w:rsid w:val="005F4FEF"/>
    <w:rsid w:val="005F5202"/>
    <w:rsid w:val="005F5A0B"/>
    <w:rsid w:val="005F5B4C"/>
    <w:rsid w:val="005F5C3D"/>
    <w:rsid w:val="005F5D00"/>
    <w:rsid w:val="005F615D"/>
    <w:rsid w:val="005F6200"/>
    <w:rsid w:val="005F6572"/>
    <w:rsid w:val="005F663B"/>
    <w:rsid w:val="005F67C4"/>
    <w:rsid w:val="005F6D3E"/>
    <w:rsid w:val="005F6D61"/>
    <w:rsid w:val="005F6E0C"/>
    <w:rsid w:val="005F6E25"/>
    <w:rsid w:val="005F6F75"/>
    <w:rsid w:val="005F703B"/>
    <w:rsid w:val="005F7082"/>
    <w:rsid w:val="005F755A"/>
    <w:rsid w:val="005F755E"/>
    <w:rsid w:val="005F7832"/>
    <w:rsid w:val="005F7925"/>
    <w:rsid w:val="005F7C84"/>
    <w:rsid w:val="005F7D8C"/>
    <w:rsid w:val="00600362"/>
    <w:rsid w:val="006004ED"/>
    <w:rsid w:val="006004F2"/>
    <w:rsid w:val="00600532"/>
    <w:rsid w:val="00600AD3"/>
    <w:rsid w:val="00600B32"/>
    <w:rsid w:val="00600B6F"/>
    <w:rsid w:val="00600D37"/>
    <w:rsid w:val="00600F89"/>
    <w:rsid w:val="00601550"/>
    <w:rsid w:val="006018F3"/>
    <w:rsid w:val="00601B0A"/>
    <w:rsid w:val="00601DDC"/>
    <w:rsid w:val="00601ECE"/>
    <w:rsid w:val="00601FB1"/>
    <w:rsid w:val="0060216F"/>
    <w:rsid w:val="006021B7"/>
    <w:rsid w:val="00602C1D"/>
    <w:rsid w:val="00602F21"/>
    <w:rsid w:val="00602F6B"/>
    <w:rsid w:val="00602F7D"/>
    <w:rsid w:val="0060328F"/>
    <w:rsid w:val="00603412"/>
    <w:rsid w:val="0060358C"/>
    <w:rsid w:val="0060371F"/>
    <w:rsid w:val="00603D75"/>
    <w:rsid w:val="0060423C"/>
    <w:rsid w:val="0060456A"/>
    <w:rsid w:val="006047AD"/>
    <w:rsid w:val="00604990"/>
    <w:rsid w:val="00604C7A"/>
    <w:rsid w:val="00604C97"/>
    <w:rsid w:val="0060508A"/>
    <w:rsid w:val="00605153"/>
    <w:rsid w:val="006051D8"/>
    <w:rsid w:val="006051F8"/>
    <w:rsid w:val="006052E8"/>
    <w:rsid w:val="006056A9"/>
    <w:rsid w:val="00605952"/>
    <w:rsid w:val="00605D3C"/>
    <w:rsid w:val="00605D4C"/>
    <w:rsid w:val="00605E56"/>
    <w:rsid w:val="00605F00"/>
    <w:rsid w:val="00605F01"/>
    <w:rsid w:val="006060E8"/>
    <w:rsid w:val="00606243"/>
    <w:rsid w:val="00606344"/>
    <w:rsid w:val="00606419"/>
    <w:rsid w:val="006064F3"/>
    <w:rsid w:val="00606B51"/>
    <w:rsid w:val="00606E34"/>
    <w:rsid w:val="00607178"/>
    <w:rsid w:val="00607275"/>
    <w:rsid w:val="00607286"/>
    <w:rsid w:val="00607515"/>
    <w:rsid w:val="0060751A"/>
    <w:rsid w:val="006076A5"/>
    <w:rsid w:val="00607757"/>
    <w:rsid w:val="00607C0A"/>
    <w:rsid w:val="00607C8E"/>
    <w:rsid w:val="00607CD6"/>
    <w:rsid w:val="006102E8"/>
    <w:rsid w:val="00610C30"/>
    <w:rsid w:val="00611034"/>
    <w:rsid w:val="006114EE"/>
    <w:rsid w:val="00612013"/>
    <w:rsid w:val="006124EC"/>
    <w:rsid w:val="006127BD"/>
    <w:rsid w:val="00612953"/>
    <w:rsid w:val="006129C8"/>
    <w:rsid w:val="00612A11"/>
    <w:rsid w:val="006133ED"/>
    <w:rsid w:val="0061345C"/>
    <w:rsid w:val="00613551"/>
    <w:rsid w:val="0061362F"/>
    <w:rsid w:val="006136AF"/>
    <w:rsid w:val="00613A09"/>
    <w:rsid w:val="00613CA8"/>
    <w:rsid w:val="00613DA8"/>
    <w:rsid w:val="00613F2C"/>
    <w:rsid w:val="006142BF"/>
    <w:rsid w:val="006144B4"/>
    <w:rsid w:val="0061459F"/>
    <w:rsid w:val="0061466A"/>
    <w:rsid w:val="0061486C"/>
    <w:rsid w:val="006148F8"/>
    <w:rsid w:val="00614A7C"/>
    <w:rsid w:val="00614AD2"/>
    <w:rsid w:val="00614C7F"/>
    <w:rsid w:val="00614D6A"/>
    <w:rsid w:val="0061516D"/>
    <w:rsid w:val="00615395"/>
    <w:rsid w:val="006155CC"/>
    <w:rsid w:val="0061564D"/>
    <w:rsid w:val="00615703"/>
    <w:rsid w:val="006158E8"/>
    <w:rsid w:val="006159E1"/>
    <w:rsid w:val="00615DC7"/>
    <w:rsid w:val="00615E77"/>
    <w:rsid w:val="0061688F"/>
    <w:rsid w:val="006168A7"/>
    <w:rsid w:val="00616B22"/>
    <w:rsid w:val="00617117"/>
    <w:rsid w:val="00617198"/>
    <w:rsid w:val="006174FF"/>
    <w:rsid w:val="00617730"/>
    <w:rsid w:val="0061784E"/>
    <w:rsid w:val="0061786B"/>
    <w:rsid w:val="0061797F"/>
    <w:rsid w:val="00617BA9"/>
    <w:rsid w:val="006201DD"/>
    <w:rsid w:val="006207FB"/>
    <w:rsid w:val="00620853"/>
    <w:rsid w:val="00620875"/>
    <w:rsid w:val="0062087F"/>
    <w:rsid w:val="00620A26"/>
    <w:rsid w:val="00620D4D"/>
    <w:rsid w:val="00621064"/>
    <w:rsid w:val="00621092"/>
    <w:rsid w:val="00621208"/>
    <w:rsid w:val="00621230"/>
    <w:rsid w:val="006214A2"/>
    <w:rsid w:val="006214C5"/>
    <w:rsid w:val="006216D9"/>
    <w:rsid w:val="00621864"/>
    <w:rsid w:val="00621A57"/>
    <w:rsid w:val="00621AAF"/>
    <w:rsid w:val="00621D32"/>
    <w:rsid w:val="00621EA8"/>
    <w:rsid w:val="00621F62"/>
    <w:rsid w:val="00622035"/>
    <w:rsid w:val="0062204B"/>
    <w:rsid w:val="0062216C"/>
    <w:rsid w:val="00622322"/>
    <w:rsid w:val="0062280F"/>
    <w:rsid w:val="0062281A"/>
    <w:rsid w:val="00622820"/>
    <w:rsid w:val="00622883"/>
    <w:rsid w:val="00622A06"/>
    <w:rsid w:val="00622DC1"/>
    <w:rsid w:val="00622EF1"/>
    <w:rsid w:val="00622FE7"/>
    <w:rsid w:val="00623030"/>
    <w:rsid w:val="00623056"/>
    <w:rsid w:val="0062375A"/>
    <w:rsid w:val="006239A4"/>
    <w:rsid w:val="00623A27"/>
    <w:rsid w:val="00623BF0"/>
    <w:rsid w:val="00623E75"/>
    <w:rsid w:val="00623FED"/>
    <w:rsid w:val="006242E2"/>
    <w:rsid w:val="00624636"/>
    <w:rsid w:val="00624942"/>
    <w:rsid w:val="00624DBC"/>
    <w:rsid w:val="006250BA"/>
    <w:rsid w:val="006250C3"/>
    <w:rsid w:val="006253C3"/>
    <w:rsid w:val="0062550A"/>
    <w:rsid w:val="006258A6"/>
    <w:rsid w:val="006258DC"/>
    <w:rsid w:val="0062596E"/>
    <w:rsid w:val="00625977"/>
    <w:rsid w:val="00625B2B"/>
    <w:rsid w:val="00625E1D"/>
    <w:rsid w:val="00625E7D"/>
    <w:rsid w:val="00625F13"/>
    <w:rsid w:val="00626108"/>
    <w:rsid w:val="006261F0"/>
    <w:rsid w:val="006262B1"/>
    <w:rsid w:val="006262EE"/>
    <w:rsid w:val="00626442"/>
    <w:rsid w:val="0062674F"/>
    <w:rsid w:val="0062699C"/>
    <w:rsid w:val="00626EBE"/>
    <w:rsid w:val="00626EE7"/>
    <w:rsid w:val="0062701F"/>
    <w:rsid w:val="00627153"/>
    <w:rsid w:val="0062734D"/>
    <w:rsid w:val="00627427"/>
    <w:rsid w:val="006274E2"/>
    <w:rsid w:val="00627542"/>
    <w:rsid w:val="0062764C"/>
    <w:rsid w:val="00627675"/>
    <w:rsid w:val="006276A6"/>
    <w:rsid w:val="00627AAD"/>
    <w:rsid w:val="00627C32"/>
    <w:rsid w:val="00627E29"/>
    <w:rsid w:val="00630297"/>
    <w:rsid w:val="00630805"/>
    <w:rsid w:val="00630B9B"/>
    <w:rsid w:val="00630E8F"/>
    <w:rsid w:val="0063135E"/>
    <w:rsid w:val="006314BB"/>
    <w:rsid w:val="006314FA"/>
    <w:rsid w:val="006315B9"/>
    <w:rsid w:val="006315F5"/>
    <w:rsid w:val="0063162B"/>
    <w:rsid w:val="00631658"/>
    <w:rsid w:val="00631669"/>
    <w:rsid w:val="00631D1E"/>
    <w:rsid w:val="00631E45"/>
    <w:rsid w:val="006324F2"/>
    <w:rsid w:val="00632A21"/>
    <w:rsid w:val="00632BBA"/>
    <w:rsid w:val="00632DBB"/>
    <w:rsid w:val="00632F40"/>
    <w:rsid w:val="00632F85"/>
    <w:rsid w:val="00633297"/>
    <w:rsid w:val="006332EF"/>
    <w:rsid w:val="006333BF"/>
    <w:rsid w:val="00633488"/>
    <w:rsid w:val="006336A5"/>
    <w:rsid w:val="006339E7"/>
    <w:rsid w:val="00633F54"/>
    <w:rsid w:val="0063430C"/>
    <w:rsid w:val="006344DC"/>
    <w:rsid w:val="006346CF"/>
    <w:rsid w:val="0063477C"/>
    <w:rsid w:val="006348CC"/>
    <w:rsid w:val="00634BF7"/>
    <w:rsid w:val="00634C8E"/>
    <w:rsid w:val="00634F27"/>
    <w:rsid w:val="006354BD"/>
    <w:rsid w:val="006356AF"/>
    <w:rsid w:val="00635906"/>
    <w:rsid w:val="00635A43"/>
    <w:rsid w:val="00635D2C"/>
    <w:rsid w:val="006360AB"/>
    <w:rsid w:val="00636250"/>
    <w:rsid w:val="0063649B"/>
    <w:rsid w:val="00636A14"/>
    <w:rsid w:val="00636B78"/>
    <w:rsid w:val="00636DFE"/>
    <w:rsid w:val="00636E9B"/>
    <w:rsid w:val="00637129"/>
    <w:rsid w:val="00637267"/>
    <w:rsid w:val="00637378"/>
    <w:rsid w:val="006374A1"/>
    <w:rsid w:val="00637604"/>
    <w:rsid w:val="0063776C"/>
    <w:rsid w:val="00637962"/>
    <w:rsid w:val="00637D46"/>
    <w:rsid w:val="00637E3D"/>
    <w:rsid w:val="00637EFE"/>
    <w:rsid w:val="006404D4"/>
    <w:rsid w:val="00640764"/>
    <w:rsid w:val="00640B7D"/>
    <w:rsid w:val="00641155"/>
    <w:rsid w:val="006418D9"/>
    <w:rsid w:val="00641A3D"/>
    <w:rsid w:val="00641FE1"/>
    <w:rsid w:val="006421D4"/>
    <w:rsid w:val="0064220B"/>
    <w:rsid w:val="006422DF"/>
    <w:rsid w:val="0064261A"/>
    <w:rsid w:val="0064263C"/>
    <w:rsid w:val="0064264A"/>
    <w:rsid w:val="00642C4F"/>
    <w:rsid w:val="00642D89"/>
    <w:rsid w:val="00642F98"/>
    <w:rsid w:val="00643108"/>
    <w:rsid w:val="006431B0"/>
    <w:rsid w:val="0064323F"/>
    <w:rsid w:val="00643247"/>
    <w:rsid w:val="006432AD"/>
    <w:rsid w:val="00643A0E"/>
    <w:rsid w:val="00643E10"/>
    <w:rsid w:val="00643E1F"/>
    <w:rsid w:val="0064419A"/>
    <w:rsid w:val="00644228"/>
    <w:rsid w:val="00644399"/>
    <w:rsid w:val="00644551"/>
    <w:rsid w:val="0064477F"/>
    <w:rsid w:val="00644A9B"/>
    <w:rsid w:val="00644BAF"/>
    <w:rsid w:val="00644D5A"/>
    <w:rsid w:val="0064502D"/>
    <w:rsid w:val="0064518E"/>
    <w:rsid w:val="006457EF"/>
    <w:rsid w:val="00645B03"/>
    <w:rsid w:val="0064620A"/>
    <w:rsid w:val="006462C1"/>
    <w:rsid w:val="0064670D"/>
    <w:rsid w:val="006468E8"/>
    <w:rsid w:val="00646B49"/>
    <w:rsid w:val="00646B53"/>
    <w:rsid w:val="00646CDA"/>
    <w:rsid w:val="00646CE1"/>
    <w:rsid w:val="00646F11"/>
    <w:rsid w:val="006474AD"/>
    <w:rsid w:val="00647828"/>
    <w:rsid w:val="00647A95"/>
    <w:rsid w:val="00647D64"/>
    <w:rsid w:val="00647D9C"/>
    <w:rsid w:val="00647DBD"/>
    <w:rsid w:val="00647E60"/>
    <w:rsid w:val="00647FDB"/>
    <w:rsid w:val="00650606"/>
    <w:rsid w:val="00650845"/>
    <w:rsid w:val="00650920"/>
    <w:rsid w:val="00650940"/>
    <w:rsid w:val="00650A56"/>
    <w:rsid w:val="00650B29"/>
    <w:rsid w:val="00650B7A"/>
    <w:rsid w:val="00650E81"/>
    <w:rsid w:val="00651078"/>
    <w:rsid w:val="006514D9"/>
    <w:rsid w:val="006515CF"/>
    <w:rsid w:val="006517CB"/>
    <w:rsid w:val="00651C9F"/>
    <w:rsid w:val="00651FE1"/>
    <w:rsid w:val="006520F0"/>
    <w:rsid w:val="006521C2"/>
    <w:rsid w:val="00652266"/>
    <w:rsid w:val="006528C6"/>
    <w:rsid w:val="00652D4A"/>
    <w:rsid w:val="00652DC4"/>
    <w:rsid w:val="00652EE3"/>
    <w:rsid w:val="0065307B"/>
    <w:rsid w:val="006534B1"/>
    <w:rsid w:val="00653776"/>
    <w:rsid w:val="006537C4"/>
    <w:rsid w:val="00653934"/>
    <w:rsid w:val="006539D6"/>
    <w:rsid w:val="00653C20"/>
    <w:rsid w:val="00653D9D"/>
    <w:rsid w:val="00653F26"/>
    <w:rsid w:val="00654187"/>
    <w:rsid w:val="006542B9"/>
    <w:rsid w:val="006547E0"/>
    <w:rsid w:val="00654981"/>
    <w:rsid w:val="00654A7D"/>
    <w:rsid w:val="00654C9A"/>
    <w:rsid w:val="00654D17"/>
    <w:rsid w:val="00654E4B"/>
    <w:rsid w:val="006550F0"/>
    <w:rsid w:val="006550F1"/>
    <w:rsid w:val="0065524A"/>
    <w:rsid w:val="00655355"/>
    <w:rsid w:val="006555A4"/>
    <w:rsid w:val="006555AF"/>
    <w:rsid w:val="0065562B"/>
    <w:rsid w:val="00655EC9"/>
    <w:rsid w:val="00655ECB"/>
    <w:rsid w:val="00656235"/>
    <w:rsid w:val="006563B2"/>
    <w:rsid w:val="006566F6"/>
    <w:rsid w:val="00656AB8"/>
    <w:rsid w:val="00656C14"/>
    <w:rsid w:val="00656C4F"/>
    <w:rsid w:val="00656E13"/>
    <w:rsid w:val="0065708B"/>
    <w:rsid w:val="006573DF"/>
    <w:rsid w:val="006576CA"/>
    <w:rsid w:val="006577E0"/>
    <w:rsid w:val="0065789E"/>
    <w:rsid w:val="00657A7C"/>
    <w:rsid w:val="00657E31"/>
    <w:rsid w:val="00660074"/>
    <w:rsid w:val="006601FE"/>
    <w:rsid w:val="006602A8"/>
    <w:rsid w:val="00660347"/>
    <w:rsid w:val="006603A0"/>
    <w:rsid w:val="00660447"/>
    <w:rsid w:val="0066050B"/>
    <w:rsid w:val="006606DB"/>
    <w:rsid w:val="00660AF2"/>
    <w:rsid w:val="00660F51"/>
    <w:rsid w:val="00661033"/>
    <w:rsid w:val="0066118F"/>
    <w:rsid w:val="00661210"/>
    <w:rsid w:val="0066125D"/>
    <w:rsid w:val="006612F1"/>
    <w:rsid w:val="006612FD"/>
    <w:rsid w:val="006618A2"/>
    <w:rsid w:val="00661C88"/>
    <w:rsid w:val="00661CAC"/>
    <w:rsid w:val="00661DE9"/>
    <w:rsid w:val="00661E69"/>
    <w:rsid w:val="00662259"/>
    <w:rsid w:val="00662842"/>
    <w:rsid w:val="00662A53"/>
    <w:rsid w:val="00662D12"/>
    <w:rsid w:val="00662D8B"/>
    <w:rsid w:val="00663627"/>
    <w:rsid w:val="0066375F"/>
    <w:rsid w:val="006638A5"/>
    <w:rsid w:val="00663973"/>
    <w:rsid w:val="00663D96"/>
    <w:rsid w:val="006640BC"/>
    <w:rsid w:val="006640BE"/>
    <w:rsid w:val="006642EB"/>
    <w:rsid w:val="006643F6"/>
    <w:rsid w:val="00664529"/>
    <w:rsid w:val="0066457A"/>
    <w:rsid w:val="006646CA"/>
    <w:rsid w:val="006648CF"/>
    <w:rsid w:val="0066490C"/>
    <w:rsid w:val="00664D5F"/>
    <w:rsid w:val="0066521E"/>
    <w:rsid w:val="0066524C"/>
    <w:rsid w:val="00665546"/>
    <w:rsid w:val="006656FA"/>
    <w:rsid w:val="00665966"/>
    <w:rsid w:val="00665FE0"/>
    <w:rsid w:val="00666055"/>
    <w:rsid w:val="006661E4"/>
    <w:rsid w:val="00666211"/>
    <w:rsid w:val="006662D6"/>
    <w:rsid w:val="006662E5"/>
    <w:rsid w:val="00666354"/>
    <w:rsid w:val="006663B8"/>
    <w:rsid w:val="00666429"/>
    <w:rsid w:val="006666A0"/>
    <w:rsid w:val="006668BC"/>
    <w:rsid w:val="00666989"/>
    <w:rsid w:val="00666A87"/>
    <w:rsid w:val="00666E8F"/>
    <w:rsid w:val="00666F9C"/>
    <w:rsid w:val="00667413"/>
    <w:rsid w:val="00667556"/>
    <w:rsid w:val="00667661"/>
    <w:rsid w:val="0066778F"/>
    <w:rsid w:val="006678AD"/>
    <w:rsid w:val="00667929"/>
    <w:rsid w:val="00667B80"/>
    <w:rsid w:val="00667BD2"/>
    <w:rsid w:val="00667BE6"/>
    <w:rsid w:val="00667C67"/>
    <w:rsid w:val="00667D48"/>
    <w:rsid w:val="00667E64"/>
    <w:rsid w:val="00667E71"/>
    <w:rsid w:val="00670045"/>
    <w:rsid w:val="006701B4"/>
    <w:rsid w:val="0067056C"/>
    <w:rsid w:val="006705D2"/>
    <w:rsid w:val="00670721"/>
    <w:rsid w:val="00670853"/>
    <w:rsid w:val="006708F1"/>
    <w:rsid w:val="00670AFC"/>
    <w:rsid w:val="00670B0E"/>
    <w:rsid w:val="00671031"/>
    <w:rsid w:val="0067123F"/>
    <w:rsid w:val="00671556"/>
    <w:rsid w:val="00671880"/>
    <w:rsid w:val="00671AE4"/>
    <w:rsid w:val="00671C7B"/>
    <w:rsid w:val="00671FD3"/>
    <w:rsid w:val="006720FB"/>
    <w:rsid w:val="00672162"/>
    <w:rsid w:val="00672246"/>
    <w:rsid w:val="00672326"/>
    <w:rsid w:val="0067257A"/>
    <w:rsid w:val="006725A7"/>
    <w:rsid w:val="00672CD4"/>
    <w:rsid w:val="00672D57"/>
    <w:rsid w:val="00672E42"/>
    <w:rsid w:val="00672E9D"/>
    <w:rsid w:val="00672ED5"/>
    <w:rsid w:val="00673262"/>
    <w:rsid w:val="00673481"/>
    <w:rsid w:val="00673566"/>
    <w:rsid w:val="0067357E"/>
    <w:rsid w:val="0067373D"/>
    <w:rsid w:val="00673830"/>
    <w:rsid w:val="006738B4"/>
    <w:rsid w:val="00673AF6"/>
    <w:rsid w:val="00673C41"/>
    <w:rsid w:val="00673D39"/>
    <w:rsid w:val="00673E6D"/>
    <w:rsid w:val="00673EA4"/>
    <w:rsid w:val="006740AF"/>
    <w:rsid w:val="0067424B"/>
    <w:rsid w:val="00674252"/>
    <w:rsid w:val="00674302"/>
    <w:rsid w:val="006743EA"/>
    <w:rsid w:val="00674467"/>
    <w:rsid w:val="006747AD"/>
    <w:rsid w:val="00674BE8"/>
    <w:rsid w:val="00674E29"/>
    <w:rsid w:val="006750EC"/>
    <w:rsid w:val="0067557F"/>
    <w:rsid w:val="0067582E"/>
    <w:rsid w:val="006758F0"/>
    <w:rsid w:val="00675A4B"/>
    <w:rsid w:val="00675C1F"/>
    <w:rsid w:val="006761CD"/>
    <w:rsid w:val="0067682A"/>
    <w:rsid w:val="00676864"/>
    <w:rsid w:val="006768FA"/>
    <w:rsid w:val="00676AC8"/>
    <w:rsid w:val="00676D87"/>
    <w:rsid w:val="00676DA4"/>
    <w:rsid w:val="00676E50"/>
    <w:rsid w:val="00676EE0"/>
    <w:rsid w:val="00676EFE"/>
    <w:rsid w:val="006773BD"/>
    <w:rsid w:val="00677411"/>
    <w:rsid w:val="00677532"/>
    <w:rsid w:val="0067779F"/>
    <w:rsid w:val="0067787F"/>
    <w:rsid w:val="00677B67"/>
    <w:rsid w:val="00680B7F"/>
    <w:rsid w:val="00680E72"/>
    <w:rsid w:val="0068104C"/>
    <w:rsid w:val="006811CE"/>
    <w:rsid w:val="0068122E"/>
    <w:rsid w:val="006813A3"/>
    <w:rsid w:val="006816E6"/>
    <w:rsid w:val="006816F8"/>
    <w:rsid w:val="00681A80"/>
    <w:rsid w:val="00681F24"/>
    <w:rsid w:val="00682450"/>
    <w:rsid w:val="006824BF"/>
    <w:rsid w:val="00682565"/>
    <w:rsid w:val="006825D7"/>
    <w:rsid w:val="006829F9"/>
    <w:rsid w:val="00682A2C"/>
    <w:rsid w:val="00682BE2"/>
    <w:rsid w:val="00682D9D"/>
    <w:rsid w:val="00683053"/>
    <w:rsid w:val="006830AE"/>
    <w:rsid w:val="0068317F"/>
    <w:rsid w:val="00683425"/>
    <w:rsid w:val="00683477"/>
    <w:rsid w:val="006836BF"/>
    <w:rsid w:val="0068377C"/>
    <w:rsid w:val="00683880"/>
    <w:rsid w:val="00683AD9"/>
    <w:rsid w:val="00683B30"/>
    <w:rsid w:val="00683E24"/>
    <w:rsid w:val="00683EEF"/>
    <w:rsid w:val="006843EE"/>
    <w:rsid w:val="006844A5"/>
    <w:rsid w:val="0068486C"/>
    <w:rsid w:val="00684A87"/>
    <w:rsid w:val="00684D2A"/>
    <w:rsid w:val="00684E8D"/>
    <w:rsid w:val="00685212"/>
    <w:rsid w:val="0068522B"/>
    <w:rsid w:val="006853AC"/>
    <w:rsid w:val="00685625"/>
    <w:rsid w:val="0068588F"/>
    <w:rsid w:val="00685CFD"/>
    <w:rsid w:val="00685DA3"/>
    <w:rsid w:val="00685E16"/>
    <w:rsid w:val="00686518"/>
    <w:rsid w:val="006868F9"/>
    <w:rsid w:val="00686B30"/>
    <w:rsid w:val="00686CF0"/>
    <w:rsid w:val="00686D5B"/>
    <w:rsid w:val="00686F24"/>
    <w:rsid w:val="00686F7A"/>
    <w:rsid w:val="00686FF9"/>
    <w:rsid w:val="006875DB"/>
    <w:rsid w:val="006876A8"/>
    <w:rsid w:val="006876AC"/>
    <w:rsid w:val="0068779F"/>
    <w:rsid w:val="00687922"/>
    <w:rsid w:val="00687C41"/>
    <w:rsid w:val="00687E98"/>
    <w:rsid w:val="00690017"/>
    <w:rsid w:val="00690147"/>
    <w:rsid w:val="006901FB"/>
    <w:rsid w:val="006904D4"/>
    <w:rsid w:val="006906B6"/>
    <w:rsid w:val="00690717"/>
    <w:rsid w:val="006907F6"/>
    <w:rsid w:val="0069086F"/>
    <w:rsid w:val="0069087F"/>
    <w:rsid w:val="0069090C"/>
    <w:rsid w:val="00691217"/>
    <w:rsid w:val="00691ACE"/>
    <w:rsid w:val="00691B11"/>
    <w:rsid w:val="00691E7C"/>
    <w:rsid w:val="00691E98"/>
    <w:rsid w:val="00691FF9"/>
    <w:rsid w:val="0069213E"/>
    <w:rsid w:val="00692294"/>
    <w:rsid w:val="00692391"/>
    <w:rsid w:val="00692446"/>
    <w:rsid w:val="00692465"/>
    <w:rsid w:val="0069259C"/>
    <w:rsid w:val="006925D0"/>
    <w:rsid w:val="00692858"/>
    <w:rsid w:val="00692A1C"/>
    <w:rsid w:val="0069372E"/>
    <w:rsid w:val="00693966"/>
    <w:rsid w:val="006939C0"/>
    <w:rsid w:val="006939CC"/>
    <w:rsid w:val="0069440C"/>
    <w:rsid w:val="006944D9"/>
    <w:rsid w:val="00694507"/>
    <w:rsid w:val="006945EF"/>
    <w:rsid w:val="0069484B"/>
    <w:rsid w:val="00694B97"/>
    <w:rsid w:val="00694D52"/>
    <w:rsid w:val="00695054"/>
    <w:rsid w:val="00695546"/>
    <w:rsid w:val="0069554A"/>
    <w:rsid w:val="0069583A"/>
    <w:rsid w:val="006958FA"/>
    <w:rsid w:val="00695971"/>
    <w:rsid w:val="00695B33"/>
    <w:rsid w:val="00695EA2"/>
    <w:rsid w:val="00696058"/>
    <w:rsid w:val="00696061"/>
    <w:rsid w:val="006960CB"/>
    <w:rsid w:val="006962E0"/>
    <w:rsid w:val="0069653D"/>
    <w:rsid w:val="00696802"/>
    <w:rsid w:val="0069681D"/>
    <w:rsid w:val="0069684B"/>
    <w:rsid w:val="00696B80"/>
    <w:rsid w:val="00696E25"/>
    <w:rsid w:val="0069716C"/>
    <w:rsid w:val="0069731B"/>
    <w:rsid w:val="006975AC"/>
    <w:rsid w:val="0069784F"/>
    <w:rsid w:val="0069788E"/>
    <w:rsid w:val="00697AAE"/>
    <w:rsid w:val="006A0126"/>
    <w:rsid w:val="006A0425"/>
    <w:rsid w:val="006A06C6"/>
    <w:rsid w:val="006A0885"/>
    <w:rsid w:val="006A0AD5"/>
    <w:rsid w:val="006A0C28"/>
    <w:rsid w:val="006A0E06"/>
    <w:rsid w:val="006A0EB7"/>
    <w:rsid w:val="006A0F0F"/>
    <w:rsid w:val="006A0FA8"/>
    <w:rsid w:val="006A113D"/>
    <w:rsid w:val="006A1184"/>
    <w:rsid w:val="006A12F8"/>
    <w:rsid w:val="006A13B9"/>
    <w:rsid w:val="006A191E"/>
    <w:rsid w:val="006A1A91"/>
    <w:rsid w:val="006A1F8C"/>
    <w:rsid w:val="006A24C7"/>
    <w:rsid w:val="006A2654"/>
    <w:rsid w:val="006A26A6"/>
    <w:rsid w:val="006A2747"/>
    <w:rsid w:val="006A2A61"/>
    <w:rsid w:val="006A2D6C"/>
    <w:rsid w:val="006A3018"/>
    <w:rsid w:val="006A3164"/>
    <w:rsid w:val="006A322C"/>
    <w:rsid w:val="006A3279"/>
    <w:rsid w:val="006A369B"/>
    <w:rsid w:val="006A372F"/>
    <w:rsid w:val="006A37ED"/>
    <w:rsid w:val="006A385F"/>
    <w:rsid w:val="006A39AF"/>
    <w:rsid w:val="006A3C33"/>
    <w:rsid w:val="006A3DF5"/>
    <w:rsid w:val="006A3EA3"/>
    <w:rsid w:val="006A3EE7"/>
    <w:rsid w:val="006A44BF"/>
    <w:rsid w:val="006A453E"/>
    <w:rsid w:val="006A4685"/>
    <w:rsid w:val="006A4905"/>
    <w:rsid w:val="006A4973"/>
    <w:rsid w:val="006A4B32"/>
    <w:rsid w:val="006A5098"/>
    <w:rsid w:val="006A54E0"/>
    <w:rsid w:val="006A55FE"/>
    <w:rsid w:val="006A57F7"/>
    <w:rsid w:val="006A5B61"/>
    <w:rsid w:val="006A5D25"/>
    <w:rsid w:val="006A5F24"/>
    <w:rsid w:val="006A602A"/>
    <w:rsid w:val="006A61CB"/>
    <w:rsid w:val="006A61FA"/>
    <w:rsid w:val="006A6AAD"/>
    <w:rsid w:val="006A6AF9"/>
    <w:rsid w:val="006A6EB3"/>
    <w:rsid w:val="006A6F14"/>
    <w:rsid w:val="006A6FC3"/>
    <w:rsid w:val="006A6FEF"/>
    <w:rsid w:val="006A70D7"/>
    <w:rsid w:val="006A73BC"/>
    <w:rsid w:val="006A7510"/>
    <w:rsid w:val="006A79AD"/>
    <w:rsid w:val="006A7A18"/>
    <w:rsid w:val="006A7A20"/>
    <w:rsid w:val="006A7B17"/>
    <w:rsid w:val="006A7FFD"/>
    <w:rsid w:val="006B005D"/>
    <w:rsid w:val="006B008A"/>
    <w:rsid w:val="006B03C1"/>
    <w:rsid w:val="006B03C8"/>
    <w:rsid w:val="006B03E5"/>
    <w:rsid w:val="006B0483"/>
    <w:rsid w:val="006B0825"/>
    <w:rsid w:val="006B0BA0"/>
    <w:rsid w:val="006B0C10"/>
    <w:rsid w:val="006B0E7C"/>
    <w:rsid w:val="006B120C"/>
    <w:rsid w:val="006B15DE"/>
    <w:rsid w:val="006B19EE"/>
    <w:rsid w:val="006B1D19"/>
    <w:rsid w:val="006B1D1D"/>
    <w:rsid w:val="006B1D3A"/>
    <w:rsid w:val="006B1E55"/>
    <w:rsid w:val="006B21D2"/>
    <w:rsid w:val="006B2368"/>
    <w:rsid w:val="006B25CE"/>
    <w:rsid w:val="006B2724"/>
    <w:rsid w:val="006B2993"/>
    <w:rsid w:val="006B2AF8"/>
    <w:rsid w:val="006B2B4C"/>
    <w:rsid w:val="006B2B59"/>
    <w:rsid w:val="006B2E05"/>
    <w:rsid w:val="006B37AA"/>
    <w:rsid w:val="006B39CC"/>
    <w:rsid w:val="006B441A"/>
    <w:rsid w:val="006B4506"/>
    <w:rsid w:val="006B45E3"/>
    <w:rsid w:val="006B461F"/>
    <w:rsid w:val="006B4894"/>
    <w:rsid w:val="006B497C"/>
    <w:rsid w:val="006B5087"/>
    <w:rsid w:val="006B56D2"/>
    <w:rsid w:val="006B5781"/>
    <w:rsid w:val="006B590A"/>
    <w:rsid w:val="006B59EA"/>
    <w:rsid w:val="006B5A0B"/>
    <w:rsid w:val="006B5AE4"/>
    <w:rsid w:val="006B5B83"/>
    <w:rsid w:val="006B600C"/>
    <w:rsid w:val="006B60C8"/>
    <w:rsid w:val="006B6529"/>
    <w:rsid w:val="006B6D3C"/>
    <w:rsid w:val="006B6DF0"/>
    <w:rsid w:val="006B74C4"/>
    <w:rsid w:val="006B795F"/>
    <w:rsid w:val="006B7A64"/>
    <w:rsid w:val="006B7FA9"/>
    <w:rsid w:val="006C0183"/>
    <w:rsid w:val="006C02EA"/>
    <w:rsid w:val="006C05A6"/>
    <w:rsid w:val="006C08BA"/>
    <w:rsid w:val="006C0A1B"/>
    <w:rsid w:val="006C0CAD"/>
    <w:rsid w:val="006C10AE"/>
    <w:rsid w:val="006C1190"/>
    <w:rsid w:val="006C1261"/>
    <w:rsid w:val="006C1300"/>
    <w:rsid w:val="006C13D0"/>
    <w:rsid w:val="006C18A6"/>
    <w:rsid w:val="006C19D9"/>
    <w:rsid w:val="006C1AB8"/>
    <w:rsid w:val="006C1B3D"/>
    <w:rsid w:val="006C1B8F"/>
    <w:rsid w:val="006C1BF9"/>
    <w:rsid w:val="006C1C01"/>
    <w:rsid w:val="006C1C93"/>
    <w:rsid w:val="006C1D59"/>
    <w:rsid w:val="006C1F34"/>
    <w:rsid w:val="006C1F8F"/>
    <w:rsid w:val="006C2026"/>
    <w:rsid w:val="006C226A"/>
    <w:rsid w:val="006C2290"/>
    <w:rsid w:val="006C2340"/>
    <w:rsid w:val="006C24C3"/>
    <w:rsid w:val="006C2542"/>
    <w:rsid w:val="006C25B2"/>
    <w:rsid w:val="006C2829"/>
    <w:rsid w:val="006C2A2E"/>
    <w:rsid w:val="006C2D00"/>
    <w:rsid w:val="006C2D22"/>
    <w:rsid w:val="006C3000"/>
    <w:rsid w:val="006C31FE"/>
    <w:rsid w:val="006C3A98"/>
    <w:rsid w:val="006C3C40"/>
    <w:rsid w:val="006C3D39"/>
    <w:rsid w:val="006C3F10"/>
    <w:rsid w:val="006C3F2F"/>
    <w:rsid w:val="006C417D"/>
    <w:rsid w:val="006C4195"/>
    <w:rsid w:val="006C454E"/>
    <w:rsid w:val="006C4722"/>
    <w:rsid w:val="006C4A7A"/>
    <w:rsid w:val="006C4D0E"/>
    <w:rsid w:val="006C4EED"/>
    <w:rsid w:val="006C52FC"/>
    <w:rsid w:val="006C59FC"/>
    <w:rsid w:val="006C5AA1"/>
    <w:rsid w:val="006C5C65"/>
    <w:rsid w:val="006C5D2E"/>
    <w:rsid w:val="006C5F18"/>
    <w:rsid w:val="006C61E0"/>
    <w:rsid w:val="006C675C"/>
    <w:rsid w:val="006C6874"/>
    <w:rsid w:val="006C6A43"/>
    <w:rsid w:val="006C6ADA"/>
    <w:rsid w:val="006C6B19"/>
    <w:rsid w:val="006C6C76"/>
    <w:rsid w:val="006C6CA1"/>
    <w:rsid w:val="006C6D48"/>
    <w:rsid w:val="006C6E44"/>
    <w:rsid w:val="006C6E6C"/>
    <w:rsid w:val="006C6E9C"/>
    <w:rsid w:val="006C727E"/>
    <w:rsid w:val="006C72FB"/>
    <w:rsid w:val="006C7497"/>
    <w:rsid w:val="006C7598"/>
    <w:rsid w:val="006C78BC"/>
    <w:rsid w:val="006C7C31"/>
    <w:rsid w:val="006C7D4F"/>
    <w:rsid w:val="006C7E78"/>
    <w:rsid w:val="006C7EA6"/>
    <w:rsid w:val="006D0462"/>
    <w:rsid w:val="006D050E"/>
    <w:rsid w:val="006D070D"/>
    <w:rsid w:val="006D07FD"/>
    <w:rsid w:val="006D0A48"/>
    <w:rsid w:val="006D0B3C"/>
    <w:rsid w:val="006D0D1E"/>
    <w:rsid w:val="006D0F4D"/>
    <w:rsid w:val="006D127F"/>
    <w:rsid w:val="006D13E9"/>
    <w:rsid w:val="006D197D"/>
    <w:rsid w:val="006D1BCB"/>
    <w:rsid w:val="006D1C9D"/>
    <w:rsid w:val="006D1E04"/>
    <w:rsid w:val="006D1E4C"/>
    <w:rsid w:val="006D1E60"/>
    <w:rsid w:val="006D1FF6"/>
    <w:rsid w:val="006D2011"/>
    <w:rsid w:val="006D2083"/>
    <w:rsid w:val="006D2302"/>
    <w:rsid w:val="006D232B"/>
    <w:rsid w:val="006D271B"/>
    <w:rsid w:val="006D286D"/>
    <w:rsid w:val="006D2874"/>
    <w:rsid w:val="006D2C70"/>
    <w:rsid w:val="006D32E8"/>
    <w:rsid w:val="006D36B4"/>
    <w:rsid w:val="006D399F"/>
    <w:rsid w:val="006D39DA"/>
    <w:rsid w:val="006D3EFE"/>
    <w:rsid w:val="006D4433"/>
    <w:rsid w:val="006D46D8"/>
    <w:rsid w:val="006D4A3C"/>
    <w:rsid w:val="006D4D2D"/>
    <w:rsid w:val="006D5239"/>
    <w:rsid w:val="006D5427"/>
    <w:rsid w:val="006D5B7E"/>
    <w:rsid w:val="006D5E87"/>
    <w:rsid w:val="006D603E"/>
    <w:rsid w:val="006D60CA"/>
    <w:rsid w:val="006D6259"/>
    <w:rsid w:val="006D625A"/>
    <w:rsid w:val="006D6977"/>
    <w:rsid w:val="006D6C6A"/>
    <w:rsid w:val="006D6E88"/>
    <w:rsid w:val="006D71AB"/>
    <w:rsid w:val="006D73D3"/>
    <w:rsid w:val="006D75BE"/>
    <w:rsid w:val="006D7641"/>
    <w:rsid w:val="006D77A9"/>
    <w:rsid w:val="006D7915"/>
    <w:rsid w:val="006D7996"/>
    <w:rsid w:val="006D7C2A"/>
    <w:rsid w:val="006D7CC1"/>
    <w:rsid w:val="006E00BC"/>
    <w:rsid w:val="006E00E8"/>
    <w:rsid w:val="006E0170"/>
    <w:rsid w:val="006E0315"/>
    <w:rsid w:val="006E0429"/>
    <w:rsid w:val="006E0F15"/>
    <w:rsid w:val="006E10E5"/>
    <w:rsid w:val="006E11FC"/>
    <w:rsid w:val="006E1225"/>
    <w:rsid w:val="006E13D2"/>
    <w:rsid w:val="006E14F3"/>
    <w:rsid w:val="006E1716"/>
    <w:rsid w:val="006E197F"/>
    <w:rsid w:val="006E19B9"/>
    <w:rsid w:val="006E1AA0"/>
    <w:rsid w:val="006E1D0E"/>
    <w:rsid w:val="006E1DC4"/>
    <w:rsid w:val="006E1DEC"/>
    <w:rsid w:val="006E20CC"/>
    <w:rsid w:val="006E2303"/>
    <w:rsid w:val="006E2317"/>
    <w:rsid w:val="006E2990"/>
    <w:rsid w:val="006E2C37"/>
    <w:rsid w:val="006E2E66"/>
    <w:rsid w:val="006E301E"/>
    <w:rsid w:val="006E3372"/>
    <w:rsid w:val="006E39B7"/>
    <w:rsid w:val="006E3C8F"/>
    <w:rsid w:val="006E3FBF"/>
    <w:rsid w:val="006E43CC"/>
    <w:rsid w:val="006E485D"/>
    <w:rsid w:val="006E491D"/>
    <w:rsid w:val="006E49D6"/>
    <w:rsid w:val="006E4B5E"/>
    <w:rsid w:val="006E4B8F"/>
    <w:rsid w:val="006E515D"/>
    <w:rsid w:val="006E5372"/>
    <w:rsid w:val="006E55E9"/>
    <w:rsid w:val="006E567C"/>
    <w:rsid w:val="006E5728"/>
    <w:rsid w:val="006E58AA"/>
    <w:rsid w:val="006E5F44"/>
    <w:rsid w:val="006E6255"/>
    <w:rsid w:val="006E6256"/>
    <w:rsid w:val="006E63B6"/>
    <w:rsid w:val="006E6516"/>
    <w:rsid w:val="006E66C9"/>
    <w:rsid w:val="006E68D5"/>
    <w:rsid w:val="006E6ACB"/>
    <w:rsid w:val="006E6B1C"/>
    <w:rsid w:val="006E6D04"/>
    <w:rsid w:val="006E6D0B"/>
    <w:rsid w:val="006E6EB4"/>
    <w:rsid w:val="006E7186"/>
    <w:rsid w:val="006E72E5"/>
    <w:rsid w:val="006E7399"/>
    <w:rsid w:val="006E7697"/>
    <w:rsid w:val="006E7E59"/>
    <w:rsid w:val="006F0025"/>
    <w:rsid w:val="006F0239"/>
    <w:rsid w:val="006F0263"/>
    <w:rsid w:val="006F0299"/>
    <w:rsid w:val="006F08C8"/>
    <w:rsid w:val="006F093C"/>
    <w:rsid w:val="006F0943"/>
    <w:rsid w:val="006F0D1B"/>
    <w:rsid w:val="006F0E65"/>
    <w:rsid w:val="006F134C"/>
    <w:rsid w:val="006F13CB"/>
    <w:rsid w:val="006F13EA"/>
    <w:rsid w:val="006F1418"/>
    <w:rsid w:val="006F14C9"/>
    <w:rsid w:val="006F14FF"/>
    <w:rsid w:val="006F171E"/>
    <w:rsid w:val="006F1A34"/>
    <w:rsid w:val="006F1B64"/>
    <w:rsid w:val="006F1E43"/>
    <w:rsid w:val="006F1E56"/>
    <w:rsid w:val="006F1F58"/>
    <w:rsid w:val="006F2268"/>
    <w:rsid w:val="006F242E"/>
    <w:rsid w:val="006F2619"/>
    <w:rsid w:val="006F29C2"/>
    <w:rsid w:val="006F2A6C"/>
    <w:rsid w:val="006F2AE1"/>
    <w:rsid w:val="006F2B26"/>
    <w:rsid w:val="006F2C5B"/>
    <w:rsid w:val="006F3033"/>
    <w:rsid w:val="006F30EC"/>
    <w:rsid w:val="006F3328"/>
    <w:rsid w:val="006F3388"/>
    <w:rsid w:val="006F34C0"/>
    <w:rsid w:val="006F3573"/>
    <w:rsid w:val="006F37D3"/>
    <w:rsid w:val="006F3909"/>
    <w:rsid w:val="006F3BCE"/>
    <w:rsid w:val="006F418B"/>
    <w:rsid w:val="006F454F"/>
    <w:rsid w:val="006F45CC"/>
    <w:rsid w:val="006F4850"/>
    <w:rsid w:val="006F516A"/>
    <w:rsid w:val="006F5443"/>
    <w:rsid w:val="006F5502"/>
    <w:rsid w:val="006F5588"/>
    <w:rsid w:val="006F5A52"/>
    <w:rsid w:val="006F5B01"/>
    <w:rsid w:val="006F5B52"/>
    <w:rsid w:val="006F5F34"/>
    <w:rsid w:val="006F6423"/>
    <w:rsid w:val="006F6517"/>
    <w:rsid w:val="006F6C83"/>
    <w:rsid w:val="006F6C8B"/>
    <w:rsid w:val="006F6ED8"/>
    <w:rsid w:val="006F7240"/>
    <w:rsid w:val="006F72BC"/>
    <w:rsid w:val="006F7925"/>
    <w:rsid w:val="006F7C4E"/>
    <w:rsid w:val="00700172"/>
    <w:rsid w:val="007007D3"/>
    <w:rsid w:val="0070091B"/>
    <w:rsid w:val="00700A69"/>
    <w:rsid w:val="00700F80"/>
    <w:rsid w:val="00700FBC"/>
    <w:rsid w:val="00700FEC"/>
    <w:rsid w:val="007012BE"/>
    <w:rsid w:val="00701537"/>
    <w:rsid w:val="007015C2"/>
    <w:rsid w:val="00701634"/>
    <w:rsid w:val="007016A3"/>
    <w:rsid w:val="00701980"/>
    <w:rsid w:val="00701E91"/>
    <w:rsid w:val="007020BC"/>
    <w:rsid w:val="00702394"/>
    <w:rsid w:val="007027BA"/>
    <w:rsid w:val="007027E3"/>
    <w:rsid w:val="00702836"/>
    <w:rsid w:val="0070293F"/>
    <w:rsid w:val="00702C85"/>
    <w:rsid w:val="00702CE2"/>
    <w:rsid w:val="00702D56"/>
    <w:rsid w:val="00702F93"/>
    <w:rsid w:val="007032C4"/>
    <w:rsid w:val="00703ABC"/>
    <w:rsid w:val="00703BF1"/>
    <w:rsid w:val="00703F50"/>
    <w:rsid w:val="007042D5"/>
    <w:rsid w:val="00704582"/>
    <w:rsid w:val="0070483E"/>
    <w:rsid w:val="007056B4"/>
    <w:rsid w:val="00705B41"/>
    <w:rsid w:val="00705C60"/>
    <w:rsid w:val="00705F08"/>
    <w:rsid w:val="00705F12"/>
    <w:rsid w:val="00706033"/>
    <w:rsid w:val="00706084"/>
    <w:rsid w:val="00706417"/>
    <w:rsid w:val="0070675C"/>
    <w:rsid w:val="007068BA"/>
    <w:rsid w:val="00706AE0"/>
    <w:rsid w:val="0070704E"/>
    <w:rsid w:val="00707342"/>
    <w:rsid w:val="0070740C"/>
    <w:rsid w:val="0070764E"/>
    <w:rsid w:val="0070769A"/>
    <w:rsid w:val="00707CCC"/>
    <w:rsid w:val="00707ED9"/>
    <w:rsid w:val="00710111"/>
    <w:rsid w:val="0071021D"/>
    <w:rsid w:val="00710411"/>
    <w:rsid w:val="00710489"/>
    <w:rsid w:val="0071062B"/>
    <w:rsid w:val="007107B8"/>
    <w:rsid w:val="00710CB3"/>
    <w:rsid w:val="00710F08"/>
    <w:rsid w:val="0071103A"/>
    <w:rsid w:val="00711AD4"/>
    <w:rsid w:val="00711B2A"/>
    <w:rsid w:val="00711D63"/>
    <w:rsid w:val="0071239A"/>
    <w:rsid w:val="0071251F"/>
    <w:rsid w:val="00712529"/>
    <w:rsid w:val="007126BB"/>
    <w:rsid w:val="007128FD"/>
    <w:rsid w:val="00712BDA"/>
    <w:rsid w:val="0071303D"/>
    <w:rsid w:val="00713073"/>
    <w:rsid w:val="0071328A"/>
    <w:rsid w:val="0071330A"/>
    <w:rsid w:val="007135C3"/>
    <w:rsid w:val="007136F0"/>
    <w:rsid w:val="0071379B"/>
    <w:rsid w:val="00713BCA"/>
    <w:rsid w:val="00713FAB"/>
    <w:rsid w:val="007140DF"/>
    <w:rsid w:val="007140E3"/>
    <w:rsid w:val="0071423E"/>
    <w:rsid w:val="00714263"/>
    <w:rsid w:val="0071440D"/>
    <w:rsid w:val="00714741"/>
    <w:rsid w:val="00714C6C"/>
    <w:rsid w:val="00715072"/>
    <w:rsid w:val="007152C8"/>
    <w:rsid w:val="007153BD"/>
    <w:rsid w:val="00715475"/>
    <w:rsid w:val="0071555A"/>
    <w:rsid w:val="00715A22"/>
    <w:rsid w:val="00715AB4"/>
    <w:rsid w:val="00715E52"/>
    <w:rsid w:val="00715F34"/>
    <w:rsid w:val="00715F9A"/>
    <w:rsid w:val="0071609B"/>
    <w:rsid w:val="00716319"/>
    <w:rsid w:val="007164AB"/>
    <w:rsid w:val="00716500"/>
    <w:rsid w:val="007166D3"/>
    <w:rsid w:val="007166EA"/>
    <w:rsid w:val="00716721"/>
    <w:rsid w:val="00716A69"/>
    <w:rsid w:val="00716E2E"/>
    <w:rsid w:val="00717153"/>
    <w:rsid w:val="00717870"/>
    <w:rsid w:val="007205AC"/>
    <w:rsid w:val="007208E2"/>
    <w:rsid w:val="00720A57"/>
    <w:rsid w:val="00720BAE"/>
    <w:rsid w:val="00720D83"/>
    <w:rsid w:val="00720F83"/>
    <w:rsid w:val="0072129B"/>
    <w:rsid w:val="00721583"/>
    <w:rsid w:val="007216C5"/>
    <w:rsid w:val="00721A3E"/>
    <w:rsid w:val="00721B3A"/>
    <w:rsid w:val="00721BEB"/>
    <w:rsid w:val="00721BEF"/>
    <w:rsid w:val="00721C10"/>
    <w:rsid w:val="00721E14"/>
    <w:rsid w:val="00721F58"/>
    <w:rsid w:val="00722193"/>
    <w:rsid w:val="007227EE"/>
    <w:rsid w:val="00722845"/>
    <w:rsid w:val="00722EC3"/>
    <w:rsid w:val="00722EFB"/>
    <w:rsid w:val="007231D5"/>
    <w:rsid w:val="00723439"/>
    <w:rsid w:val="007235CA"/>
    <w:rsid w:val="00723677"/>
    <w:rsid w:val="00723BBE"/>
    <w:rsid w:val="00723CCF"/>
    <w:rsid w:val="00723D84"/>
    <w:rsid w:val="00724191"/>
    <w:rsid w:val="007243ED"/>
    <w:rsid w:val="007244D3"/>
    <w:rsid w:val="007247E5"/>
    <w:rsid w:val="0072497A"/>
    <w:rsid w:val="00724F38"/>
    <w:rsid w:val="0072504D"/>
    <w:rsid w:val="00725085"/>
    <w:rsid w:val="00725091"/>
    <w:rsid w:val="007250F3"/>
    <w:rsid w:val="007251F1"/>
    <w:rsid w:val="00725313"/>
    <w:rsid w:val="00725371"/>
    <w:rsid w:val="007256BA"/>
    <w:rsid w:val="00725825"/>
    <w:rsid w:val="00725C02"/>
    <w:rsid w:val="00725CD8"/>
    <w:rsid w:val="00725E59"/>
    <w:rsid w:val="00725FB6"/>
    <w:rsid w:val="00725FD1"/>
    <w:rsid w:val="00726295"/>
    <w:rsid w:val="00726917"/>
    <w:rsid w:val="00726B28"/>
    <w:rsid w:val="00726FA0"/>
    <w:rsid w:val="00726FDE"/>
    <w:rsid w:val="007270C9"/>
    <w:rsid w:val="0072716D"/>
    <w:rsid w:val="00727263"/>
    <w:rsid w:val="007274FB"/>
    <w:rsid w:val="00727623"/>
    <w:rsid w:val="00727642"/>
    <w:rsid w:val="00727689"/>
    <w:rsid w:val="007278D5"/>
    <w:rsid w:val="00727A2F"/>
    <w:rsid w:val="00727B03"/>
    <w:rsid w:val="00727E9E"/>
    <w:rsid w:val="00730017"/>
    <w:rsid w:val="007301B4"/>
    <w:rsid w:val="007303AD"/>
    <w:rsid w:val="007305CF"/>
    <w:rsid w:val="007308E5"/>
    <w:rsid w:val="00730B75"/>
    <w:rsid w:val="00730C2D"/>
    <w:rsid w:val="00730C73"/>
    <w:rsid w:val="00730D56"/>
    <w:rsid w:val="00731400"/>
    <w:rsid w:val="00731429"/>
    <w:rsid w:val="0073153C"/>
    <w:rsid w:val="00731601"/>
    <w:rsid w:val="00731899"/>
    <w:rsid w:val="00731909"/>
    <w:rsid w:val="00731D6F"/>
    <w:rsid w:val="00732394"/>
    <w:rsid w:val="00732559"/>
    <w:rsid w:val="007327B4"/>
    <w:rsid w:val="007327C0"/>
    <w:rsid w:val="007328A9"/>
    <w:rsid w:val="00732D89"/>
    <w:rsid w:val="00732DB9"/>
    <w:rsid w:val="00732E11"/>
    <w:rsid w:val="00732EA3"/>
    <w:rsid w:val="0073306B"/>
    <w:rsid w:val="007333C5"/>
    <w:rsid w:val="00733790"/>
    <w:rsid w:val="007337C5"/>
    <w:rsid w:val="007339AC"/>
    <w:rsid w:val="00733B02"/>
    <w:rsid w:val="00733EA2"/>
    <w:rsid w:val="00733F15"/>
    <w:rsid w:val="007340C6"/>
    <w:rsid w:val="0073424D"/>
    <w:rsid w:val="0073426C"/>
    <w:rsid w:val="00734312"/>
    <w:rsid w:val="00734694"/>
    <w:rsid w:val="007346D7"/>
    <w:rsid w:val="007349D9"/>
    <w:rsid w:val="00734A85"/>
    <w:rsid w:val="00734C03"/>
    <w:rsid w:val="007352E1"/>
    <w:rsid w:val="007352F0"/>
    <w:rsid w:val="00735DA6"/>
    <w:rsid w:val="00735DF9"/>
    <w:rsid w:val="00735EFE"/>
    <w:rsid w:val="00736139"/>
    <w:rsid w:val="007366FB"/>
    <w:rsid w:val="0073689D"/>
    <w:rsid w:val="00736C4B"/>
    <w:rsid w:val="00736E75"/>
    <w:rsid w:val="00736E80"/>
    <w:rsid w:val="007371AC"/>
    <w:rsid w:val="007375A2"/>
    <w:rsid w:val="007375FA"/>
    <w:rsid w:val="00737635"/>
    <w:rsid w:val="00737791"/>
    <w:rsid w:val="007379B6"/>
    <w:rsid w:val="00737CC9"/>
    <w:rsid w:val="00737FBC"/>
    <w:rsid w:val="0074010E"/>
    <w:rsid w:val="00740352"/>
    <w:rsid w:val="00740AB4"/>
    <w:rsid w:val="007412C8"/>
    <w:rsid w:val="00741394"/>
    <w:rsid w:val="00741478"/>
    <w:rsid w:val="00741591"/>
    <w:rsid w:val="0074198A"/>
    <w:rsid w:val="00741A97"/>
    <w:rsid w:val="00741C30"/>
    <w:rsid w:val="00741C79"/>
    <w:rsid w:val="00741F2D"/>
    <w:rsid w:val="007426CE"/>
    <w:rsid w:val="00742831"/>
    <w:rsid w:val="00742873"/>
    <w:rsid w:val="00742A58"/>
    <w:rsid w:val="00742B34"/>
    <w:rsid w:val="00742B56"/>
    <w:rsid w:val="00742E52"/>
    <w:rsid w:val="00742EE5"/>
    <w:rsid w:val="00742F8E"/>
    <w:rsid w:val="00743220"/>
    <w:rsid w:val="00743256"/>
    <w:rsid w:val="0074326D"/>
    <w:rsid w:val="007432DB"/>
    <w:rsid w:val="007433A8"/>
    <w:rsid w:val="007433C8"/>
    <w:rsid w:val="007434C3"/>
    <w:rsid w:val="0074362E"/>
    <w:rsid w:val="007436D4"/>
    <w:rsid w:val="00743716"/>
    <w:rsid w:val="0074394F"/>
    <w:rsid w:val="00743F00"/>
    <w:rsid w:val="00743F5B"/>
    <w:rsid w:val="00744B6A"/>
    <w:rsid w:val="00744D4E"/>
    <w:rsid w:val="00745067"/>
    <w:rsid w:val="0074532D"/>
    <w:rsid w:val="0074536C"/>
    <w:rsid w:val="00745445"/>
    <w:rsid w:val="00745651"/>
    <w:rsid w:val="00745CB6"/>
    <w:rsid w:val="00745E94"/>
    <w:rsid w:val="00745ED5"/>
    <w:rsid w:val="00746003"/>
    <w:rsid w:val="007465A4"/>
    <w:rsid w:val="007465FA"/>
    <w:rsid w:val="007468A4"/>
    <w:rsid w:val="0074695C"/>
    <w:rsid w:val="00746B2B"/>
    <w:rsid w:val="00746CB3"/>
    <w:rsid w:val="00747223"/>
    <w:rsid w:val="007472BE"/>
    <w:rsid w:val="0074743F"/>
    <w:rsid w:val="0074786B"/>
    <w:rsid w:val="00747A0C"/>
    <w:rsid w:val="00747AEC"/>
    <w:rsid w:val="00747E3F"/>
    <w:rsid w:val="007501D9"/>
    <w:rsid w:val="007508ED"/>
    <w:rsid w:val="00750E6E"/>
    <w:rsid w:val="00750F19"/>
    <w:rsid w:val="00750F27"/>
    <w:rsid w:val="00750F88"/>
    <w:rsid w:val="00751046"/>
    <w:rsid w:val="007510C2"/>
    <w:rsid w:val="00751918"/>
    <w:rsid w:val="00751924"/>
    <w:rsid w:val="00751A91"/>
    <w:rsid w:val="00751AF5"/>
    <w:rsid w:val="00751C3D"/>
    <w:rsid w:val="00751CEB"/>
    <w:rsid w:val="00752210"/>
    <w:rsid w:val="007523B5"/>
    <w:rsid w:val="0075245B"/>
    <w:rsid w:val="007525B0"/>
    <w:rsid w:val="007525EC"/>
    <w:rsid w:val="0075283F"/>
    <w:rsid w:val="00752944"/>
    <w:rsid w:val="00752F1C"/>
    <w:rsid w:val="00753247"/>
    <w:rsid w:val="0075330E"/>
    <w:rsid w:val="00753314"/>
    <w:rsid w:val="00753406"/>
    <w:rsid w:val="0075348E"/>
    <w:rsid w:val="00753BCB"/>
    <w:rsid w:val="00753EEE"/>
    <w:rsid w:val="00754083"/>
    <w:rsid w:val="0075417B"/>
    <w:rsid w:val="007542DA"/>
    <w:rsid w:val="007544E5"/>
    <w:rsid w:val="00754505"/>
    <w:rsid w:val="007545EE"/>
    <w:rsid w:val="0075498A"/>
    <w:rsid w:val="00754A1A"/>
    <w:rsid w:val="00754B57"/>
    <w:rsid w:val="00754C0D"/>
    <w:rsid w:val="00754D54"/>
    <w:rsid w:val="0075506B"/>
    <w:rsid w:val="007553B6"/>
    <w:rsid w:val="00755B09"/>
    <w:rsid w:val="00755F49"/>
    <w:rsid w:val="00756092"/>
    <w:rsid w:val="00756185"/>
    <w:rsid w:val="007566E1"/>
    <w:rsid w:val="00756AE5"/>
    <w:rsid w:val="00756C82"/>
    <w:rsid w:val="00756D48"/>
    <w:rsid w:val="00756EAD"/>
    <w:rsid w:val="00757039"/>
    <w:rsid w:val="00757147"/>
    <w:rsid w:val="007571DF"/>
    <w:rsid w:val="007575D8"/>
    <w:rsid w:val="0075763F"/>
    <w:rsid w:val="00757952"/>
    <w:rsid w:val="00757AE3"/>
    <w:rsid w:val="00757B18"/>
    <w:rsid w:val="00757C5C"/>
    <w:rsid w:val="00757E7F"/>
    <w:rsid w:val="00757F7B"/>
    <w:rsid w:val="007600D8"/>
    <w:rsid w:val="00760261"/>
    <w:rsid w:val="0076040B"/>
    <w:rsid w:val="00760533"/>
    <w:rsid w:val="0076058F"/>
    <w:rsid w:val="0076065E"/>
    <w:rsid w:val="007607F8"/>
    <w:rsid w:val="0076097C"/>
    <w:rsid w:val="00760A5B"/>
    <w:rsid w:val="00760A99"/>
    <w:rsid w:val="00760C9D"/>
    <w:rsid w:val="00760E98"/>
    <w:rsid w:val="0076140B"/>
    <w:rsid w:val="00761F9D"/>
    <w:rsid w:val="007623A8"/>
    <w:rsid w:val="00762404"/>
    <w:rsid w:val="00762485"/>
    <w:rsid w:val="007624F1"/>
    <w:rsid w:val="00762C98"/>
    <w:rsid w:val="00762D9A"/>
    <w:rsid w:val="00762E78"/>
    <w:rsid w:val="00762FF0"/>
    <w:rsid w:val="007630F5"/>
    <w:rsid w:val="007633D1"/>
    <w:rsid w:val="00763429"/>
    <w:rsid w:val="007636F6"/>
    <w:rsid w:val="0076374F"/>
    <w:rsid w:val="00763762"/>
    <w:rsid w:val="007637D6"/>
    <w:rsid w:val="007639E1"/>
    <w:rsid w:val="00763A21"/>
    <w:rsid w:val="00763AB0"/>
    <w:rsid w:val="00763BB2"/>
    <w:rsid w:val="00763F79"/>
    <w:rsid w:val="00763FEF"/>
    <w:rsid w:val="00764119"/>
    <w:rsid w:val="00764146"/>
    <w:rsid w:val="00764164"/>
    <w:rsid w:val="0076418E"/>
    <w:rsid w:val="00764664"/>
    <w:rsid w:val="007646C0"/>
    <w:rsid w:val="007647E5"/>
    <w:rsid w:val="00764C18"/>
    <w:rsid w:val="00764C8E"/>
    <w:rsid w:val="0076526B"/>
    <w:rsid w:val="007653B2"/>
    <w:rsid w:val="007653B8"/>
    <w:rsid w:val="007658E4"/>
    <w:rsid w:val="00765A2B"/>
    <w:rsid w:val="00765A52"/>
    <w:rsid w:val="00765BB0"/>
    <w:rsid w:val="00765D91"/>
    <w:rsid w:val="00765EFB"/>
    <w:rsid w:val="00765F92"/>
    <w:rsid w:val="00766462"/>
    <w:rsid w:val="0076675E"/>
    <w:rsid w:val="00766927"/>
    <w:rsid w:val="00766B1F"/>
    <w:rsid w:val="00766B87"/>
    <w:rsid w:val="00766C31"/>
    <w:rsid w:val="00766E7F"/>
    <w:rsid w:val="00766FF7"/>
    <w:rsid w:val="00767238"/>
    <w:rsid w:val="0076733A"/>
    <w:rsid w:val="00767349"/>
    <w:rsid w:val="007673FA"/>
    <w:rsid w:val="0076744D"/>
    <w:rsid w:val="00767559"/>
    <w:rsid w:val="0076764A"/>
    <w:rsid w:val="00767916"/>
    <w:rsid w:val="00770029"/>
    <w:rsid w:val="007701AF"/>
    <w:rsid w:val="00770EB5"/>
    <w:rsid w:val="00770F42"/>
    <w:rsid w:val="007711C5"/>
    <w:rsid w:val="00771501"/>
    <w:rsid w:val="007720AA"/>
    <w:rsid w:val="007720FE"/>
    <w:rsid w:val="00772258"/>
    <w:rsid w:val="007724D6"/>
    <w:rsid w:val="00772543"/>
    <w:rsid w:val="00772894"/>
    <w:rsid w:val="00773174"/>
    <w:rsid w:val="007731A0"/>
    <w:rsid w:val="00773278"/>
    <w:rsid w:val="007732A5"/>
    <w:rsid w:val="0077361D"/>
    <w:rsid w:val="00773757"/>
    <w:rsid w:val="007738B9"/>
    <w:rsid w:val="00773A56"/>
    <w:rsid w:val="00773B40"/>
    <w:rsid w:val="00774048"/>
    <w:rsid w:val="007745E7"/>
    <w:rsid w:val="0077470D"/>
    <w:rsid w:val="00774AFF"/>
    <w:rsid w:val="00774CA0"/>
    <w:rsid w:val="00774CA9"/>
    <w:rsid w:val="00774FA7"/>
    <w:rsid w:val="0077529D"/>
    <w:rsid w:val="00775584"/>
    <w:rsid w:val="00775A11"/>
    <w:rsid w:val="00775C80"/>
    <w:rsid w:val="0077627C"/>
    <w:rsid w:val="007762BF"/>
    <w:rsid w:val="007763B5"/>
    <w:rsid w:val="0077678C"/>
    <w:rsid w:val="00776B97"/>
    <w:rsid w:val="00776DDB"/>
    <w:rsid w:val="00776DEB"/>
    <w:rsid w:val="007774E8"/>
    <w:rsid w:val="007776B7"/>
    <w:rsid w:val="00777A0C"/>
    <w:rsid w:val="00777B08"/>
    <w:rsid w:val="00777B14"/>
    <w:rsid w:val="00777B1B"/>
    <w:rsid w:val="00777F3A"/>
    <w:rsid w:val="00777FE0"/>
    <w:rsid w:val="00780175"/>
    <w:rsid w:val="0078022B"/>
    <w:rsid w:val="0078028A"/>
    <w:rsid w:val="007802A9"/>
    <w:rsid w:val="00780629"/>
    <w:rsid w:val="0078063F"/>
    <w:rsid w:val="00780E59"/>
    <w:rsid w:val="007812E9"/>
    <w:rsid w:val="007816C3"/>
    <w:rsid w:val="00781A45"/>
    <w:rsid w:val="00781CDE"/>
    <w:rsid w:val="00781D74"/>
    <w:rsid w:val="0078203A"/>
    <w:rsid w:val="00782205"/>
    <w:rsid w:val="00782563"/>
    <w:rsid w:val="007828CC"/>
    <w:rsid w:val="00782E92"/>
    <w:rsid w:val="007830AE"/>
    <w:rsid w:val="00783280"/>
    <w:rsid w:val="007834E2"/>
    <w:rsid w:val="007836B5"/>
    <w:rsid w:val="007838A8"/>
    <w:rsid w:val="0078428A"/>
    <w:rsid w:val="0078447E"/>
    <w:rsid w:val="007845BA"/>
    <w:rsid w:val="007846EC"/>
    <w:rsid w:val="00784D41"/>
    <w:rsid w:val="00784DB6"/>
    <w:rsid w:val="00784E0F"/>
    <w:rsid w:val="00784FBB"/>
    <w:rsid w:val="00785127"/>
    <w:rsid w:val="007851CD"/>
    <w:rsid w:val="00785212"/>
    <w:rsid w:val="00785940"/>
    <w:rsid w:val="00785A85"/>
    <w:rsid w:val="00785ABF"/>
    <w:rsid w:val="00785F84"/>
    <w:rsid w:val="00785FBA"/>
    <w:rsid w:val="0078630F"/>
    <w:rsid w:val="00786459"/>
    <w:rsid w:val="007864F5"/>
    <w:rsid w:val="00786719"/>
    <w:rsid w:val="00786879"/>
    <w:rsid w:val="0078696C"/>
    <w:rsid w:val="00786A79"/>
    <w:rsid w:val="00786D32"/>
    <w:rsid w:val="00786D97"/>
    <w:rsid w:val="0078731C"/>
    <w:rsid w:val="00787632"/>
    <w:rsid w:val="007878F1"/>
    <w:rsid w:val="00787910"/>
    <w:rsid w:val="00787C75"/>
    <w:rsid w:val="00787C76"/>
    <w:rsid w:val="00787D86"/>
    <w:rsid w:val="00787DBE"/>
    <w:rsid w:val="00787E3E"/>
    <w:rsid w:val="00787E5F"/>
    <w:rsid w:val="0079018D"/>
    <w:rsid w:val="00790244"/>
    <w:rsid w:val="0079024C"/>
    <w:rsid w:val="00790372"/>
    <w:rsid w:val="007908A6"/>
    <w:rsid w:val="00790900"/>
    <w:rsid w:val="00790D7E"/>
    <w:rsid w:val="00790DC0"/>
    <w:rsid w:val="00790DC2"/>
    <w:rsid w:val="007910E3"/>
    <w:rsid w:val="0079110C"/>
    <w:rsid w:val="00791265"/>
    <w:rsid w:val="00791A74"/>
    <w:rsid w:val="007920B6"/>
    <w:rsid w:val="00792253"/>
    <w:rsid w:val="00792501"/>
    <w:rsid w:val="0079268D"/>
    <w:rsid w:val="007926DA"/>
    <w:rsid w:val="0079275E"/>
    <w:rsid w:val="007928D4"/>
    <w:rsid w:val="00792CE9"/>
    <w:rsid w:val="00792ECE"/>
    <w:rsid w:val="0079335E"/>
    <w:rsid w:val="0079352B"/>
    <w:rsid w:val="007937EB"/>
    <w:rsid w:val="00793AFB"/>
    <w:rsid w:val="00793DAE"/>
    <w:rsid w:val="00794010"/>
    <w:rsid w:val="0079402C"/>
    <w:rsid w:val="0079417D"/>
    <w:rsid w:val="007941EE"/>
    <w:rsid w:val="0079422B"/>
    <w:rsid w:val="0079476D"/>
    <w:rsid w:val="007949AB"/>
    <w:rsid w:val="007949B1"/>
    <w:rsid w:val="00794F3C"/>
    <w:rsid w:val="00794F66"/>
    <w:rsid w:val="007951D5"/>
    <w:rsid w:val="00795C17"/>
    <w:rsid w:val="00795D6A"/>
    <w:rsid w:val="00795DC1"/>
    <w:rsid w:val="00795E99"/>
    <w:rsid w:val="00795FF6"/>
    <w:rsid w:val="00796413"/>
    <w:rsid w:val="0079644F"/>
    <w:rsid w:val="0079650B"/>
    <w:rsid w:val="0079654F"/>
    <w:rsid w:val="0079692F"/>
    <w:rsid w:val="00796B7E"/>
    <w:rsid w:val="00796C1C"/>
    <w:rsid w:val="00796E87"/>
    <w:rsid w:val="00796FB7"/>
    <w:rsid w:val="007971B8"/>
    <w:rsid w:val="0079730A"/>
    <w:rsid w:val="007973C2"/>
    <w:rsid w:val="0079747C"/>
    <w:rsid w:val="00797970"/>
    <w:rsid w:val="00797A6A"/>
    <w:rsid w:val="00797C38"/>
    <w:rsid w:val="00797F08"/>
    <w:rsid w:val="007A05AE"/>
    <w:rsid w:val="007A05F1"/>
    <w:rsid w:val="007A075D"/>
    <w:rsid w:val="007A077F"/>
    <w:rsid w:val="007A079D"/>
    <w:rsid w:val="007A08B9"/>
    <w:rsid w:val="007A0A47"/>
    <w:rsid w:val="007A0AF4"/>
    <w:rsid w:val="007A0C02"/>
    <w:rsid w:val="007A0DF1"/>
    <w:rsid w:val="007A0E70"/>
    <w:rsid w:val="007A10D5"/>
    <w:rsid w:val="007A1171"/>
    <w:rsid w:val="007A12B6"/>
    <w:rsid w:val="007A14E3"/>
    <w:rsid w:val="007A1F8E"/>
    <w:rsid w:val="007A1FB2"/>
    <w:rsid w:val="007A206D"/>
    <w:rsid w:val="007A2294"/>
    <w:rsid w:val="007A23AE"/>
    <w:rsid w:val="007A2485"/>
    <w:rsid w:val="007A2997"/>
    <w:rsid w:val="007A29BC"/>
    <w:rsid w:val="007A29E4"/>
    <w:rsid w:val="007A2A73"/>
    <w:rsid w:val="007A2B54"/>
    <w:rsid w:val="007A2E45"/>
    <w:rsid w:val="007A2EC0"/>
    <w:rsid w:val="007A323B"/>
    <w:rsid w:val="007A33B9"/>
    <w:rsid w:val="007A345A"/>
    <w:rsid w:val="007A3AA9"/>
    <w:rsid w:val="007A3EEA"/>
    <w:rsid w:val="007A41E6"/>
    <w:rsid w:val="007A444D"/>
    <w:rsid w:val="007A44F7"/>
    <w:rsid w:val="007A48B4"/>
    <w:rsid w:val="007A4A34"/>
    <w:rsid w:val="007A4FB7"/>
    <w:rsid w:val="007A50C4"/>
    <w:rsid w:val="007A54B2"/>
    <w:rsid w:val="007A54BE"/>
    <w:rsid w:val="007A5897"/>
    <w:rsid w:val="007A5AF3"/>
    <w:rsid w:val="007A5AFB"/>
    <w:rsid w:val="007A5C98"/>
    <w:rsid w:val="007A616C"/>
    <w:rsid w:val="007A62C8"/>
    <w:rsid w:val="007A63A6"/>
    <w:rsid w:val="007A6590"/>
    <w:rsid w:val="007A6872"/>
    <w:rsid w:val="007A6C65"/>
    <w:rsid w:val="007A7292"/>
    <w:rsid w:val="007A7402"/>
    <w:rsid w:val="007A744A"/>
    <w:rsid w:val="007A74F5"/>
    <w:rsid w:val="007A7646"/>
    <w:rsid w:val="007A775F"/>
    <w:rsid w:val="007A7BBF"/>
    <w:rsid w:val="007B032C"/>
    <w:rsid w:val="007B05DF"/>
    <w:rsid w:val="007B0C60"/>
    <w:rsid w:val="007B0C6A"/>
    <w:rsid w:val="007B0C99"/>
    <w:rsid w:val="007B106A"/>
    <w:rsid w:val="007B14DA"/>
    <w:rsid w:val="007B1C63"/>
    <w:rsid w:val="007B1F14"/>
    <w:rsid w:val="007B2221"/>
    <w:rsid w:val="007B22FB"/>
    <w:rsid w:val="007B2524"/>
    <w:rsid w:val="007B2646"/>
    <w:rsid w:val="007B2740"/>
    <w:rsid w:val="007B2766"/>
    <w:rsid w:val="007B278F"/>
    <w:rsid w:val="007B28FF"/>
    <w:rsid w:val="007B2911"/>
    <w:rsid w:val="007B2C39"/>
    <w:rsid w:val="007B2C5E"/>
    <w:rsid w:val="007B3260"/>
    <w:rsid w:val="007B326C"/>
    <w:rsid w:val="007B32F5"/>
    <w:rsid w:val="007B34AC"/>
    <w:rsid w:val="007B36E4"/>
    <w:rsid w:val="007B3945"/>
    <w:rsid w:val="007B3C97"/>
    <w:rsid w:val="007B3D42"/>
    <w:rsid w:val="007B3E14"/>
    <w:rsid w:val="007B3EA3"/>
    <w:rsid w:val="007B465F"/>
    <w:rsid w:val="007B47E9"/>
    <w:rsid w:val="007B4BD3"/>
    <w:rsid w:val="007B4F07"/>
    <w:rsid w:val="007B4F4A"/>
    <w:rsid w:val="007B5550"/>
    <w:rsid w:val="007B56F1"/>
    <w:rsid w:val="007B5737"/>
    <w:rsid w:val="007B595F"/>
    <w:rsid w:val="007B5A98"/>
    <w:rsid w:val="007B5E7D"/>
    <w:rsid w:val="007B5EDF"/>
    <w:rsid w:val="007B601A"/>
    <w:rsid w:val="007B601F"/>
    <w:rsid w:val="007B602D"/>
    <w:rsid w:val="007B67DB"/>
    <w:rsid w:val="007B6A3C"/>
    <w:rsid w:val="007B6AC6"/>
    <w:rsid w:val="007B70FC"/>
    <w:rsid w:val="007B72C4"/>
    <w:rsid w:val="007B75D3"/>
    <w:rsid w:val="007B796F"/>
    <w:rsid w:val="007B7B33"/>
    <w:rsid w:val="007B7E3B"/>
    <w:rsid w:val="007C0114"/>
    <w:rsid w:val="007C046C"/>
    <w:rsid w:val="007C055F"/>
    <w:rsid w:val="007C059A"/>
    <w:rsid w:val="007C0874"/>
    <w:rsid w:val="007C0892"/>
    <w:rsid w:val="007C0AD4"/>
    <w:rsid w:val="007C0B2F"/>
    <w:rsid w:val="007C0D42"/>
    <w:rsid w:val="007C0D45"/>
    <w:rsid w:val="007C0DEB"/>
    <w:rsid w:val="007C0F5C"/>
    <w:rsid w:val="007C15BA"/>
    <w:rsid w:val="007C16F7"/>
    <w:rsid w:val="007C1780"/>
    <w:rsid w:val="007C187C"/>
    <w:rsid w:val="007C1AA6"/>
    <w:rsid w:val="007C1B34"/>
    <w:rsid w:val="007C1C5D"/>
    <w:rsid w:val="007C1CA1"/>
    <w:rsid w:val="007C1DFA"/>
    <w:rsid w:val="007C1E22"/>
    <w:rsid w:val="007C1FE1"/>
    <w:rsid w:val="007C2142"/>
    <w:rsid w:val="007C21CB"/>
    <w:rsid w:val="007C2200"/>
    <w:rsid w:val="007C22A0"/>
    <w:rsid w:val="007C232A"/>
    <w:rsid w:val="007C2722"/>
    <w:rsid w:val="007C27BD"/>
    <w:rsid w:val="007C290A"/>
    <w:rsid w:val="007C2A1D"/>
    <w:rsid w:val="007C2B12"/>
    <w:rsid w:val="007C3110"/>
    <w:rsid w:val="007C31AE"/>
    <w:rsid w:val="007C33FA"/>
    <w:rsid w:val="007C36C6"/>
    <w:rsid w:val="007C39D2"/>
    <w:rsid w:val="007C4F0E"/>
    <w:rsid w:val="007C509E"/>
    <w:rsid w:val="007C5193"/>
    <w:rsid w:val="007C5271"/>
    <w:rsid w:val="007C52E3"/>
    <w:rsid w:val="007C56E1"/>
    <w:rsid w:val="007C5953"/>
    <w:rsid w:val="007C5DA7"/>
    <w:rsid w:val="007C5DB2"/>
    <w:rsid w:val="007C5E9E"/>
    <w:rsid w:val="007C5F2B"/>
    <w:rsid w:val="007C5F7F"/>
    <w:rsid w:val="007C620D"/>
    <w:rsid w:val="007C6851"/>
    <w:rsid w:val="007C6978"/>
    <w:rsid w:val="007C6D97"/>
    <w:rsid w:val="007C6EC2"/>
    <w:rsid w:val="007C6F1A"/>
    <w:rsid w:val="007C721C"/>
    <w:rsid w:val="007C7280"/>
    <w:rsid w:val="007C75F8"/>
    <w:rsid w:val="007C79BC"/>
    <w:rsid w:val="007C7A3A"/>
    <w:rsid w:val="007C7B06"/>
    <w:rsid w:val="007C7C6D"/>
    <w:rsid w:val="007C7F21"/>
    <w:rsid w:val="007C7F52"/>
    <w:rsid w:val="007D07D2"/>
    <w:rsid w:val="007D0916"/>
    <w:rsid w:val="007D0AC8"/>
    <w:rsid w:val="007D0F46"/>
    <w:rsid w:val="007D1046"/>
    <w:rsid w:val="007D1136"/>
    <w:rsid w:val="007D123E"/>
    <w:rsid w:val="007D12B3"/>
    <w:rsid w:val="007D1325"/>
    <w:rsid w:val="007D1812"/>
    <w:rsid w:val="007D1829"/>
    <w:rsid w:val="007D1DD2"/>
    <w:rsid w:val="007D2375"/>
    <w:rsid w:val="007D2626"/>
    <w:rsid w:val="007D29A7"/>
    <w:rsid w:val="007D29D1"/>
    <w:rsid w:val="007D2C4C"/>
    <w:rsid w:val="007D33D3"/>
    <w:rsid w:val="007D3913"/>
    <w:rsid w:val="007D3A3F"/>
    <w:rsid w:val="007D3AD7"/>
    <w:rsid w:val="007D3C9C"/>
    <w:rsid w:val="007D3E91"/>
    <w:rsid w:val="007D4140"/>
    <w:rsid w:val="007D4362"/>
    <w:rsid w:val="007D4458"/>
    <w:rsid w:val="007D47C5"/>
    <w:rsid w:val="007D4E00"/>
    <w:rsid w:val="007D4E89"/>
    <w:rsid w:val="007D5101"/>
    <w:rsid w:val="007D52A5"/>
    <w:rsid w:val="007D5C94"/>
    <w:rsid w:val="007D5D51"/>
    <w:rsid w:val="007D5EC3"/>
    <w:rsid w:val="007D5EE0"/>
    <w:rsid w:val="007D5F08"/>
    <w:rsid w:val="007D5FC8"/>
    <w:rsid w:val="007D609D"/>
    <w:rsid w:val="007D61B3"/>
    <w:rsid w:val="007D6681"/>
    <w:rsid w:val="007D69B1"/>
    <w:rsid w:val="007D69F2"/>
    <w:rsid w:val="007D6C50"/>
    <w:rsid w:val="007D6EDC"/>
    <w:rsid w:val="007D7460"/>
    <w:rsid w:val="007D790D"/>
    <w:rsid w:val="007D7CCB"/>
    <w:rsid w:val="007D7D6F"/>
    <w:rsid w:val="007D7F19"/>
    <w:rsid w:val="007D7F7F"/>
    <w:rsid w:val="007E0352"/>
    <w:rsid w:val="007E038A"/>
    <w:rsid w:val="007E0DE3"/>
    <w:rsid w:val="007E0FB8"/>
    <w:rsid w:val="007E0FDD"/>
    <w:rsid w:val="007E109F"/>
    <w:rsid w:val="007E10F2"/>
    <w:rsid w:val="007E1328"/>
    <w:rsid w:val="007E1761"/>
    <w:rsid w:val="007E184D"/>
    <w:rsid w:val="007E1891"/>
    <w:rsid w:val="007E1B7D"/>
    <w:rsid w:val="007E1FF7"/>
    <w:rsid w:val="007E228F"/>
    <w:rsid w:val="007E24BB"/>
    <w:rsid w:val="007E2B1E"/>
    <w:rsid w:val="007E2B5D"/>
    <w:rsid w:val="007E32D9"/>
    <w:rsid w:val="007E37C1"/>
    <w:rsid w:val="007E389B"/>
    <w:rsid w:val="007E3B8F"/>
    <w:rsid w:val="007E3BA9"/>
    <w:rsid w:val="007E3F18"/>
    <w:rsid w:val="007E42E8"/>
    <w:rsid w:val="007E4398"/>
    <w:rsid w:val="007E43E4"/>
    <w:rsid w:val="007E43F6"/>
    <w:rsid w:val="007E490F"/>
    <w:rsid w:val="007E5403"/>
    <w:rsid w:val="007E5E56"/>
    <w:rsid w:val="007E67FB"/>
    <w:rsid w:val="007E67FC"/>
    <w:rsid w:val="007E6E7B"/>
    <w:rsid w:val="007E6E81"/>
    <w:rsid w:val="007E6FB1"/>
    <w:rsid w:val="007E7197"/>
    <w:rsid w:val="007E71A0"/>
    <w:rsid w:val="007E722C"/>
    <w:rsid w:val="007E73DA"/>
    <w:rsid w:val="007E754D"/>
    <w:rsid w:val="007E7BA6"/>
    <w:rsid w:val="007E7C48"/>
    <w:rsid w:val="007E7D10"/>
    <w:rsid w:val="007E7F80"/>
    <w:rsid w:val="007F016A"/>
    <w:rsid w:val="007F02C2"/>
    <w:rsid w:val="007F044B"/>
    <w:rsid w:val="007F059D"/>
    <w:rsid w:val="007F05C4"/>
    <w:rsid w:val="007F0610"/>
    <w:rsid w:val="007F0951"/>
    <w:rsid w:val="007F0B3F"/>
    <w:rsid w:val="007F0BC8"/>
    <w:rsid w:val="007F0F17"/>
    <w:rsid w:val="007F0FC4"/>
    <w:rsid w:val="007F1017"/>
    <w:rsid w:val="007F1266"/>
    <w:rsid w:val="007F1396"/>
    <w:rsid w:val="007F1643"/>
    <w:rsid w:val="007F176C"/>
    <w:rsid w:val="007F18B3"/>
    <w:rsid w:val="007F1BFA"/>
    <w:rsid w:val="007F1CCA"/>
    <w:rsid w:val="007F249C"/>
    <w:rsid w:val="007F267D"/>
    <w:rsid w:val="007F2760"/>
    <w:rsid w:val="007F2835"/>
    <w:rsid w:val="007F2AF0"/>
    <w:rsid w:val="007F2C8F"/>
    <w:rsid w:val="007F2E93"/>
    <w:rsid w:val="007F3069"/>
    <w:rsid w:val="007F31FE"/>
    <w:rsid w:val="007F3693"/>
    <w:rsid w:val="007F37B9"/>
    <w:rsid w:val="007F3A92"/>
    <w:rsid w:val="007F3AA5"/>
    <w:rsid w:val="007F3AEA"/>
    <w:rsid w:val="007F3BDF"/>
    <w:rsid w:val="007F3C00"/>
    <w:rsid w:val="007F4080"/>
    <w:rsid w:val="007F4244"/>
    <w:rsid w:val="007F4490"/>
    <w:rsid w:val="007F462E"/>
    <w:rsid w:val="007F49C6"/>
    <w:rsid w:val="007F4AF3"/>
    <w:rsid w:val="007F4DCD"/>
    <w:rsid w:val="007F4F61"/>
    <w:rsid w:val="007F53CE"/>
    <w:rsid w:val="007F5593"/>
    <w:rsid w:val="007F57F0"/>
    <w:rsid w:val="007F5D8D"/>
    <w:rsid w:val="007F607B"/>
    <w:rsid w:val="007F6082"/>
    <w:rsid w:val="007F636C"/>
    <w:rsid w:val="007F67DD"/>
    <w:rsid w:val="007F6C57"/>
    <w:rsid w:val="007F6D11"/>
    <w:rsid w:val="007F6D1E"/>
    <w:rsid w:val="007F6E01"/>
    <w:rsid w:val="007F70E4"/>
    <w:rsid w:val="007F7172"/>
    <w:rsid w:val="007F746B"/>
    <w:rsid w:val="007F74AE"/>
    <w:rsid w:val="007F75D8"/>
    <w:rsid w:val="007F780D"/>
    <w:rsid w:val="007F7A9F"/>
    <w:rsid w:val="007F7BEC"/>
    <w:rsid w:val="008000A3"/>
    <w:rsid w:val="008001A8"/>
    <w:rsid w:val="00800262"/>
    <w:rsid w:val="00800374"/>
    <w:rsid w:val="00800770"/>
    <w:rsid w:val="00800780"/>
    <w:rsid w:val="00800895"/>
    <w:rsid w:val="0080091A"/>
    <w:rsid w:val="00800B73"/>
    <w:rsid w:val="00800F67"/>
    <w:rsid w:val="00801640"/>
    <w:rsid w:val="00801880"/>
    <w:rsid w:val="008019D0"/>
    <w:rsid w:val="00801BD4"/>
    <w:rsid w:val="00801D54"/>
    <w:rsid w:val="00801F11"/>
    <w:rsid w:val="00802198"/>
    <w:rsid w:val="00802256"/>
    <w:rsid w:val="00802388"/>
    <w:rsid w:val="008024BC"/>
    <w:rsid w:val="0080283F"/>
    <w:rsid w:val="00802970"/>
    <w:rsid w:val="00802B08"/>
    <w:rsid w:val="00802F84"/>
    <w:rsid w:val="0080322B"/>
    <w:rsid w:val="0080371C"/>
    <w:rsid w:val="00803A3A"/>
    <w:rsid w:val="00803BAB"/>
    <w:rsid w:val="00803BEF"/>
    <w:rsid w:val="00803BF8"/>
    <w:rsid w:val="00803C16"/>
    <w:rsid w:val="00803FEF"/>
    <w:rsid w:val="008040AB"/>
    <w:rsid w:val="008044A2"/>
    <w:rsid w:val="00804B6F"/>
    <w:rsid w:val="00804C43"/>
    <w:rsid w:val="00804E52"/>
    <w:rsid w:val="00804FA6"/>
    <w:rsid w:val="008052A9"/>
    <w:rsid w:val="00805607"/>
    <w:rsid w:val="00805874"/>
    <w:rsid w:val="00805C49"/>
    <w:rsid w:val="00806138"/>
    <w:rsid w:val="008063C1"/>
    <w:rsid w:val="0080691F"/>
    <w:rsid w:val="008069B1"/>
    <w:rsid w:val="00806C12"/>
    <w:rsid w:val="00806C63"/>
    <w:rsid w:val="00806CED"/>
    <w:rsid w:val="00806E12"/>
    <w:rsid w:val="00806E6E"/>
    <w:rsid w:val="00806EC6"/>
    <w:rsid w:val="00807420"/>
    <w:rsid w:val="0080744C"/>
    <w:rsid w:val="008076FC"/>
    <w:rsid w:val="0080771F"/>
    <w:rsid w:val="00807758"/>
    <w:rsid w:val="00807772"/>
    <w:rsid w:val="00807849"/>
    <w:rsid w:val="00807BCB"/>
    <w:rsid w:val="00810190"/>
    <w:rsid w:val="00810315"/>
    <w:rsid w:val="00810738"/>
    <w:rsid w:val="00810AC9"/>
    <w:rsid w:val="008110B9"/>
    <w:rsid w:val="008114B5"/>
    <w:rsid w:val="008117CF"/>
    <w:rsid w:val="00811ACC"/>
    <w:rsid w:val="00811C4B"/>
    <w:rsid w:val="00811D69"/>
    <w:rsid w:val="00811E45"/>
    <w:rsid w:val="00811EB7"/>
    <w:rsid w:val="00811F00"/>
    <w:rsid w:val="008121AC"/>
    <w:rsid w:val="008122DA"/>
    <w:rsid w:val="00812AD9"/>
    <w:rsid w:val="00812CBF"/>
    <w:rsid w:val="00812F07"/>
    <w:rsid w:val="0081314C"/>
    <w:rsid w:val="008134F3"/>
    <w:rsid w:val="00813631"/>
    <w:rsid w:val="0081374D"/>
    <w:rsid w:val="00813E6F"/>
    <w:rsid w:val="00814259"/>
    <w:rsid w:val="00814343"/>
    <w:rsid w:val="0081434D"/>
    <w:rsid w:val="008145FA"/>
    <w:rsid w:val="008147C3"/>
    <w:rsid w:val="00814BD7"/>
    <w:rsid w:val="00814CB2"/>
    <w:rsid w:val="0081506D"/>
    <w:rsid w:val="008152E3"/>
    <w:rsid w:val="008154AC"/>
    <w:rsid w:val="008158CA"/>
    <w:rsid w:val="00815B92"/>
    <w:rsid w:val="00815C49"/>
    <w:rsid w:val="00815CD4"/>
    <w:rsid w:val="0081635C"/>
    <w:rsid w:val="00816746"/>
    <w:rsid w:val="0081689B"/>
    <w:rsid w:val="008169C9"/>
    <w:rsid w:val="00816A04"/>
    <w:rsid w:val="00816B9E"/>
    <w:rsid w:val="008170CC"/>
    <w:rsid w:val="008173C8"/>
    <w:rsid w:val="00817421"/>
    <w:rsid w:val="00817516"/>
    <w:rsid w:val="00817646"/>
    <w:rsid w:val="00817ED2"/>
    <w:rsid w:val="00817FA8"/>
    <w:rsid w:val="0082040A"/>
    <w:rsid w:val="00820600"/>
    <w:rsid w:val="008207DB"/>
    <w:rsid w:val="00820815"/>
    <w:rsid w:val="008208CE"/>
    <w:rsid w:val="008208F4"/>
    <w:rsid w:val="008209CC"/>
    <w:rsid w:val="00820AE3"/>
    <w:rsid w:val="00820C2A"/>
    <w:rsid w:val="00820FEF"/>
    <w:rsid w:val="00821439"/>
    <w:rsid w:val="008214ED"/>
    <w:rsid w:val="00821567"/>
    <w:rsid w:val="00821A1F"/>
    <w:rsid w:val="00821AC9"/>
    <w:rsid w:val="00821DFF"/>
    <w:rsid w:val="0082228B"/>
    <w:rsid w:val="0082230D"/>
    <w:rsid w:val="00822A94"/>
    <w:rsid w:val="00822B8B"/>
    <w:rsid w:val="008230EF"/>
    <w:rsid w:val="008231D8"/>
    <w:rsid w:val="008231F9"/>
    <w:rsid w:val="0082320B"/>
    <w:rsid w:val="00823964"/>
    <w:rsid w:val="008239B4"/>
    <w:rsid w:val="00823D51"/>
    <w:rsid w:val="008245A4"/>
    <w:rsid w:val="00824845"/>
    <w:rsid w:val="00824D68"/>
    <w:rsid w:val="00824E8E"/>
    <w:rsid w:val="0082516C"/>
    <w:rsid w:val="0082592A"/>
    <w:rsid w:val="00825A45"/>
    <w:rsid w:val="00826388"/>
    <w:rsid w:val="008264CD"/>
    <w:rsid w:val="00826736"/>
    <w:rsid w:val="00826898"/>
    <w:rsid w:val="00826B0C"/>
    <w:rsid w:val="00826CEC"/>
    <w:rsid w:val="00826F62"/>
    <w:rsid w:val="00827587"/>
    <w:rsid w:val="0082780B"/>
    <w:rsid w:val="0082793D"/>
    <w:rsid w:val="00827A85"/>
    <w:rsid w:val="0083001C"/>
    <w:rsid w:val="00830058"/>
    <w:rsid w:val="00830573"/>
    <w:rsid w:val="0083067C"/>
    <w:rsid w:val="00830BBB"/>
    <w:rsid w:val="00830C44"/>
    <w:rsid w:val="008311AD"/>
    <w:rsid w:val="0083120A"/>
    <w:rsid w:val="008316F5"/>
    <w:rsid w:val="00831846"/>
    <w:rsid w:val="00831881"/>
    <w:rsid w:val="0083191F"/>
    <w:rsid w:val="00831AA1"/>
    <w:rsid w:val="00831C1B"/>
    <w:rsid w:val="00831CD5"/>
    <w:rsid w:val="008320B9"/>
    <w:rsid w:val="008321DA"/>
    <w:rsid w:val="008325B9"/>
    <w:rsid w:val="00832632"/>
    <w:rsid w:val="0083281C"/>
    <w:rsid w:val="0083290F"/>
    <w:rsid w:val="00832B84"/>
    <w:rsid w:val="00832F32"/>
    <w:rsid w:val="00832F89"/>
    <w:rsid w:val="00833053"/>
    <w:rsid w:val="0083307C"/>
    <w:rsid w:val="00833498"/>
    <w:rsid w:val="00833886"/>
    <w:rsid w:val="008338A7"/>
    <w:rsid w:val="00833BBD"/>
    <w:rsid w:val="00833D93"/>
    <w:rsid w:val="00833FC1"/>
    <w:rsid w:val="00834266"/>
    <w:rsid w:val="008344F2"/>
    <w:rsid w:val="008348B3"/>
    <w:rsid w:val="0083508A"/>
    <w:rsid w:val="00835334"/>
    <w:rsid w:val="00835357"/>
    <w:rsid w:val="008353E6"/>
    <w:rsid w:val="0083554D"/>
    <w:rsid w:val="008358D1"/>
    <w:rsid w:val="00835D0F"/>
    <w:rsid w:val="00835D98"/>
    <w:rsid w:val="00835DD2"/>
    <w:rsid w:val="00835E70"/>
    <w:rsid w:val="00835EDE"/>
    <w:rsid w:val="00835FF4"/>
    <w:rsid w:val="008362C6"/>
    <w:rsid w:val="00836399"/>
    <w:rsid w:val="008364AB"/>
    <w:rsid w:val="008365CA"/>
    <w:rsid w:val="00836A5D"/>
    <w:rsid w:val="00836AFE"/>
    <w:rsid w:val="00836E06"/>
    <w:rsid w:val="00837217"/>
    <w:rsid w:val="0083745A"/>
    <w:rsid w:val="00837A57"/>
    <w:rsid w:val="00837BFC"/>
    <w:rsid w:val="00837E2E"/>
    <w:rsid w:val="00837F18"/>
    <w:rsid w:val="0084002B"/>
    <w:rsid w:val="00840459"/>
    <w:rsid w:val="008405D8"/>
    <w:rsid w:val="0084074F"/>
    <w:rsid w:val="008408E5"/>
    <w:rsid w:val="0084091C"/>
    <w:rsid w:val="00841019"/>
    <w:rsid w:val="008410FE"/>
    <w:rsid w:val="008412E9"/>
    <w:rsid w:val="00841478"/>
    <w:rsid w:val="00841554"/>
    <w:rsid w:val="00841587"/>
    <w:rsid w:val="008417F9"/>
    <w:rsid w:val="00841A22"/>
    <w:rsid w:val="00841B01"/>
    <w:rsid w:val="00841C6F"/>
    <w:rsid w:val="00841DA0"/>
    <w:rsid w:val="00841DCD"/>
    <w:rsid w:val="008420D4"/>
    <w:rsid w:val="008424CD"/>
    <w:rsid w:val="00842628"/>
    <w:rsid w:val="008429C7"/>
    <w:rsid w:val="008429CB"/>
    <w:rsid w:val="00842BE9"/>
    <w:rsid w:val="00842C82"/>
    <w:rsid w:val="0084307C"/>
    <w:rsid w:val="008435DF"/>
    <w:rsid w:val="0084371B"/>
    <w:rsid w:val="00843816"/>
    <w:rsid w:val="008439AC"/>
    <w:rsid w:val="00843AF1"/>
    <w:rsid w:val="00843CC4"/>
    <w:rsid w:val="00843FA5"/>
    <w:rsid w:val="00844195"/>
    <w:rsid w:val="00844211"/>
    <w:rsid w:val="0084457A"/>
    <w:rsid w:val="008446B0"/>
    <w:rsid w:val="0084478A"/>
    <w:rsid w:val="0084478E"/>
    <w:rsid w:val="00844917"/>
    <w:rsid w:val="00844B6C"/>
    <w:rsid w:val="00844CD5"/>
    <w:rsid w:val="00844D1C"/>
    <w:rsid w:val="00844D3D"/>
    <w:rsid w:val="00844E44"/>
    <w:rsid w:val="00844E94"/>
    <w:rsid w:val="00845091"/>
    <w:rsid w:val="0084515F"/>
    <w:rsid w:val="008451F5"/>
    <w:rsid w:val="008456B7"/>
    <w:rsid w:val="00845824"/>
    <w:rsid w:val="008458E0"/>
    <w:rsid w:val="00845D4C"/>
    <w:rsid w:val="008462F2"/>
    <w:rsid w:val="008462FC"/>
    <w:rsid w:val="00846367"/>
    <w:rsid w:val="00846534"/>
    <w:rsid w:val="008466FB"/>
    <w:rsid w:val="0084672A"/>
    <w:rsid w:val="00846A0B"/>
    <w:rsid w:val="00846B19"/>
    <w:rsid w:val="00846DB6"/>
    <w:rsid w:val="0084701E"/>
    <w:rsid w:val="008476AF"/>
    <w:rsid w:val="008477D9"/>
    <w:rsid w:val="00847921"/>
    <w:rsid w:val="00847B13"/>
    <w:rsid w:val="00847D38"/>
    <w:rsid w:val="00847E70"/>
    <w:rsid w:val="0085026E"/>
    <w:rsid w:val="00850333"/>
    <w:rsid w:val="0085039C"/>
    <w:rsid w:val="008503E6"/>
    <w:rsid w:val="00850452"/>
    <w:rsid w:val="008504E4"/>
    <w:rsid w:val="00850779"/>
    <w:rsid w:val="008508F1"/>
    <w:rsid w:val="00850955"/>
    <w:rsid w:val="00850D18"/>
    <w:rsid w:val="00850D8C"/>
    <w:rsid w:val="00850F34"/>
    <w:rsid w:val="00851077"/>
    <w:rsid w:val="008511EA"/>
    <w:rsid w:val="00851351"/>
    <w:rsid w:val="0085139E"/>
    <w:rsid w:val="008515B9"/>
    <w:rsid w:val="00851701"/>
    <w:rsid w:val="008518D4"/>
    <w:rsid w:val="008518E4"/>
    <w:rsid w:val="00852109"/>
    <w:rsid w:val="0085214C"/>
    <w:rsid w:val="00852202"/>
    <w:rsid w:val="00852507"/>
    <w:rsid w:val="008525B3"/>
    <w:rsid w:val="00852B69"/>
    <w:rsid w:val="00852C60"/>
    <w:rsid w:val="00852E85"/>
    <w:rsid w:val="00852E9D"/>
    <w:rsid w:val="00852F59"/>
    <w:rsid w:val="00853197"/>
    <w:rsid w:val="0085368D"/>
    <w:rsid w:val="0085372E"/>
    <w:rsid w:val="008539EC"/>
    <w:rsid w:val="0085402F"/>
    <w:rsid w:val="0085457B"/>
    <w:rsid w:val="00854724"/>
    <w:rsid w:val="00854986"/>
    <w:rsid w:val="00854D30"/>
    <w:rsid w:val="0085507F"/>
    <w:rsid w:val="0085527E"/>
    <w:rsid w:val="00855413"/>
    <w:rsid w:val="008554E1"/>
    <w:rsid w:val="00855584"/>
    <w:rsid w:val="008558E7"/>
    <w:rsid w:val="0085592D"/>
    <w:rsid w:val="00855A6B"/>
    <w:rsid w:val="00855F3A"/>
    <w:rsid w:val="0085604C"/>
    <w:rsid w:val="00856187"/>
    <w:rsid w:val="00856323"/>
    <w:rsid w:val="008563D2"/>
    <w:rsid w:val="0085658F"/>
    <w:rsid w:val="008569EF"/>
    <w:rsid w:val="00856A96"/>
    <w:rsid w:val="00856DC0"/>
    <w:rsid w:val="00856E1B"/>
    <w:rsid w:val="0085708D"/>
    <w:rsid w:val="00857145"/>
    <w:rsid w:val="008578AC"/>
    <w:rsid w:val="0085790F"/>
    <w:rsid w:val="008579F2"/>
    <w:rsid w:val="00857AAE"/>
    <w:rsid w:val="00857B37"/>
    <w:rsid w:val="00857C0F"/>
    <w:rsid w:val="00857CA1"/>
    <w:rsid w:val="00857D03"/>
    <w:rsid w:val="00857DDF"/>
    <w:rsid w:val="00860165"/>
    <w:rsid w:val="008602A5"/>
    <w:rsid w:val="0086065C"/>
    <w:rsid w:val="00860811"/>
    <w:rsid w:val="0086084D"/>
    <w:rsid w:val="00860A64"/>
    <w:rsid w:val="00860B44"/>
    <w:rsid w:val="00860C50"/>
    <w:rsid w:val="00860CAC"/>
    <w:rsid w:val="00860DB4"/>
    <w:rsid w:val="00860E2F"/>
    <w:rsid w:val="00860E8A"/>
    <w:rsid w:val="00861329"/>
    <w:rsid w:val="00861D44"/>
    <w:rsid w:val="00861DDB"/>
    <w:rsid w:val="00861E5D"/>
    <w:rsid w:val="008621C2"/>
    <w:rsid w:val="008621E5"/>
    <w:rsid w:val="0086284E"/>
    <w:rsid w:val="00862BA0"/>
    <w:rsid w:val="00862DDA"/>
    <w:rsid w:val="00862FBE"/>
    <w:rsid w:val="00863519"/>
    <w:rsid w:val="008638B3"/>
    <w:rsid w:val="0086398C"/>
    <w:rsid w:val="008639A5"/>
    <w:rsid w:val="00863E88"/>
    <w:rsid w:val="00863F3F"/>
    <w:rsid w:val="008640CF"/>
    <w:rsid w:val="00864318"/>
    <w:rsid w:val="008643B7"/>
    <w:rsid w:val="00864A2C"/>
    <w:rsid w:val="00864A84"/>
    <w:rsid w:val="00864ACF"/>
    <w:rsid w:val="00864B92"/>
    <w:rsid w:val="00864D25"/>
    <w:rsid w:val="00865032"/>
    <w:rsid w:val="00865052"/>
    <w:rsid w:val="00865300"/>
    <w:rsid w:val="0086587C"/>
    <w:rsid w:val="00865B99"/>
    <w:rsid w:val="00865CBB"/>
    <w:rsid w:val="00865E20"/>
    <w:rsid w:val="00865FEF"/>
    <w:rsid w:val="008662B6"/>
    <w:rsid w:val="00866674"/>
    <w:rsid w:val="008667A8"/>
    <w:rsid w:val="00866896"/>
    <w:rsid w:val="00866A11"/>
    <w:rsid w:val="00866CF1"/>
    <w:rsid w:val="00866F02"/>
    <w:rsid w:val="00866F87"/>
    <w:rsid w:val="008670DE"/>
    <w:rsid w:val="008672AC"/>
    <w:rsid w:val="0086742B"/>
    <w:rsid w:val="00867500"/>
    <w:rsid w:val="00867688"/>
    <w:rsid w:val="00867A24"/>
    <w:rsid w:val="00867F92"/>
    <w:rsid w:val="00870101"/>
    <w:rsid w:val="00870163"/>
    <w:rsid w:val="0087024F"/>
    <w:rsid w:val="008705A3"/>
    <w:rsid w:val="00870612"/>
    <w:rsid w:val="00870683"/>
    <w:rsid w:val="00870800"/>
    <w:rsid w:val="00870832"/>
    <w:rsid w:val="00870878"/>
    <w:rsid w:val="008709E0"/>
    <w:rsid w:val="00870B96"/>
    <w:rsid w:val="00870B97"/>
    <w:rsid w:val="00870C56"/>
    <w:rsid w:val="00871252"/>
    <w:rsid w:val="00871434"/>
    <w:rsid w:val="008714CA"/>
    <w:rsid w:val="00871544"/>
    <w:rsid w:val="0087162B"/>
    <w:rsid w:val="008716DE"/>
    <w:rsid w:val="008716E8"/>
    <w:rsid w:val="00871924"/>
    <w:rsid w:val="008719CC"/>
    <w:rsid w:val="00871A86"/>
    <w:rsid w:val="00871C10"/>
    <w:rsid w:val="00871DAF"/>
    <w:rsid w:val="00871E98"/>
    <w:rsid w:val="00871FD8"/>
    <w:rsid w:val="008720C3"/>
    <w:rsid w:val="0087224C"/>
    <w:rsid w:val="00872406"/>
    <w:rsid w:val="008724FA"/>
    <w:rsid w:val="0087290B"/>
    <w:rsid w:val="008729A7"/>
    <w:rsid w:val="00872ADA"/>
    <w:rsid w:val="00872AF3"/>
    <w:rsid w:val="00872C71"/>
    <w:rsid w:val="00872E76"/>
    <w:rsid w:val="00873A9D"/>
    <w:rsid w:val="00873E14"/>
    <w:rsid w:val="00873EE0"/>
    <w:rsid w:val="00873FB6"/>
    <w:rsid w:val="00874285"/>
    <w:rsid w:val="008742AE"/>
    <w:rsid w:val="008742D1"/>
    <w:rsid w:val="00874AB0"/>
    <w:rsid w:val="00874D79"/>
    <w:rsid w:val="00874E01"/>
    <w:rsid w:val="00875355"/>
    <w:rsid w:val="008754B8"/>
    <w:rsid w:val="0087558E"/>
    <w:rsid w:val="00875758"/>
    <w:rsid w:val="008757B7"/>
    <w:rsid w:val="00875809"/>
    <w:rsid w:val="0087584E"/>
    <w:rsid w:val="00875B52"/>
    <w:rsid w:val="00875BEC"/>
    <w:rsid w:val="00875CB1"/>
    <w:rsid w:val="00875EB0"/>
    <w:rsid w:val="00875EBB"/>
    <w:rsid w:val="00876328"/>
    <w:rsid w:val="008763CB"/>
    <w:rsid w:val="008763CE"/>
    <w:rsid w:val="008765E5"/>
    <w:rsid w:val="00876646"/>
    <w:rsid w:val="008766A8"/>
    <w:rsid w:val="008768B6"/>
    <w:rsid w:val="00876A6C"/>
    <w:rsid w:val="00876A8D"/>
    <w:rsid w:val="00876AA8"/>
    <w:rsid w:val="00876F25"/>
    <w:rsid w:val="00876F81"/>
    <w:rsid w:val="00877082"/>
    <w:rsid w:val="008770C9"/>
    <w:rsid w:val="0087755A"/>
    <w:rsid w:val="0087770D"/>
    <w:rsid w:val="00877A1E"/>
    <w:rsid w:val="00877CED"/>
    <w:rsid w:val="00877E63"/>
    <w:rsid w:val="00877E79"/>
    <w:rsid w:val="0088014B"/>
    <w:rsid w:val="00880253"/>
    <w:rsid w:val="00880B8A"/>
    <w:rsid w:val="00880C0D"/>
    <w:rsid w:val="00880C69"/>
    <w:rsid w:val="00880D2A"/>
    <w:rsid w:val="00880D4D"/>
    <w:rsid w:val="00880E24"/>
    <w:rsid w:val="00881077"/>
    <w:rsid w:val="008814A0"/>
    <w:rsid w:val="008814FB"/>
    <w:rsid w:val="00881719"/>
    <w:rsid w:val="008817DB"/>
    <w:rsid w:val="00881E84"/>
    <w:rsid w:val="00882000"/>
    <w:rsid w:val="00882098"/>
    <w:rsid w:val="00882762"/>
    <w:rsid w:val="00882B1A"/>
    <w:rsid w:val="00882B26"/>
    <w:rsid w:val="00882B7E"/>
    <w:rsid w:val="00882CCF"/>
    <w:rsid w:val="00882DF3"/>
    <w:rsid w:val="008831FC"/>
    <w:rsid w:val="0088332A"/>
    <w:rsid w:val="008834CF"/>
    <w:rsid w:val="00883726"/>
    <w:rsid w:val="00883834"/>
    <w:rsid w:val="00883BB0"/>
    <w:rsid w:val="00883CF2"/>
    <w:rsid w:val="00884291"/>
    <w:rsid w:val="008842BB"/>
    <w:rsid w:val="0088436C"/>
    <w:rsid w:val="008847E2"/>
    <w:rsid w:val="00884BB7"/>
    <w:rsid w:val="00884DCD"/>
    <w:rsid w:val="0088529E"/>
    <w:rsid w:val="008852EA"/>
    <w:rsid w:val="00885410"/>
    <w:rsid w:val="0088543F"/>
    <w:rsid w:val="00885848"/>
    <w:rsid w:val="00885B9F"/>
    <w:rsid w:val="00885BCE"/>
    <w:rsid w:val="00885D4B"/>
    <w:rsid w:val="00885D93"/>
    <w:rsid w:val="00885E16"/>
    <w:rsid w:val="00885E83"/>
    <w:rsid w:val="00886789"/>
    <w:rsid w:val="00886973"/>
    <w:rsid w:val="008869BF"/>
    <w:rsid w:val="00886A3C"/>
    <w:rsid w:val="00886B63"/>
    <w:rsid w:val="00886DDC"/>
    <w:rsid w:val="00886EA7"/>
    <w:rsid w:val="008870DE"/>
    <w:rsid w:val="008878BE"/>
    <w:rsid w:val="00887E93"/>
    <w:rsid w:val="008900F7"/>
    <w:rsid w:val="00890202"/>
    <w:rsid w:val="00890434"/>
    <w:rsid w:val="00890489"/>
    <w:rsid w:val="00890744"/>
    <w:rsid w:val="0089085C"/>
    <w:rsid w:val="008908FF"/>
    <w:rsid w:val="00890ED7"/>
    <w:rsid w:val="00891149"/>
    <w:rsid w:val="008911F2"/>
    <w:rsid w:val="0089120D"/>
    <w:rsid w:val="008913A9"/>
    <w:rsid w:val="00891431"/>
    <w:rsid w:val="00891536"/>
    <w:rsid w:val="00891A91"/>
    <w:rsid w:val="008920AE"/>
    <w:rsid w:val="008928F2"/>
    <w:rsid w:val="00892A60"/>
    <w:rsid w:val="00893331"/>
    <w:rsid w:val="00893362"/>
    <w:rsid w:val="008933FD"/>
    <w:rsid w:val="0089349D"/>
    <w:rsid w:val="00893647"/>
    <w:rsid w:val="00893A3D"/>
    <w:rsid w:val="00893B56"/>
    <w:rsid w:val="00893CD9"/>
    <w:rsid w:val="00893DC0"/>
    <w:rsid w:val="00894279"/>
    <w:rsid w:val="00894558"/>
    <w:rsid w:val="008946E9"/>
    <w:rsid w:val="00894905"/>
    <w:rsid w:val="00894980"/>
    <w:rsid w:val="00894BC9"/>
    <w:rsid w:val="00894DF6"/>
    <w:rsid w:val="00894E29"/>
    <w:rsid w:val="00894F40"/>
    <w:rsid w:val="00894F5F"/>
    <w:rsid w:val="00894FAE"/>
    <w:rsid w:val="0089530E"/>
    <w:rsid w:val="00895562"/>
    <w:rsid w:val="008956D5"/>
    <w:rsid w:val="00895DF8"/>
    <w:rsid w:val="00896210"/>
    <w:rsid w:val="008967EB"/>
    <w:rsid w:val="00896927"/>
    <w:rsid w:val="00896952"/>
    <w:rsid w:val="008969C6"/>
    <w:rsid w:val="00896AA1"/>
    <w:rsid w:val="00896AF6"/>
    <w:rsid w:val="00896EE0"/>
    <w:rsid w:val="00896FD9"/>
    <w:rsid w:val="008970D3"/>
    <w:rsid w:val="008975AE"/>
    <w:rsid w:val="00897669"/>
    <w:rsid w:val="0089793D"/>
    <w:rsid w:val="008979BF"/>
    <w:rsid w:val="00897AA1"/>
    <w:rsid w:val="00897DF6"/>
    <w:rsid w:val="008A0097"/>
    <w:rsid w:val="008A010A"/>
    <w:rsid w:val="008A02E0"/>
    <w:rsid w:val="008A0320"/>
    <w:rsid w:val="008A03DA"/>
    <w:rsid w:val="008A04C1"/>
    <w:rsid w:val="008A07B2"/>
    <w:rsid w:val="008A0A1F"/>
    <w:rsid w:val="008A0BE6"/>
    <w:rsid w:val="008A0D62"/>
    <w:rsid w:val="008A0D74"/>
    <w:rsid w:val="008A0F62"/>
    <w:rsid w:val="008A123B"/>
    <w:rsid w:val="008A12B1"/>
    <w:rsid w:val="008A17A6"/>
    <w:rsid w:val="008A17E5"/>
    <w:rsid w:val="008A1A36"/>
    <w:rsid w:val="008A1C84"/>
    <w:rsid w:val="008A1F37"/>
    <w:rsid w:val="008A1F6F"/>
    <w:rsid w:val="008A1FE0"/>
    <w:rsid w:val="008A2187"/>
    <w:rsid w:val="008A27CB"/>
    <w:rsid w:val="008A2B2B"/>
    <w:rsid w:val="008A2B3F"/>
    <w:rsid w:val="008A2BFB"/>
    <w:rsid w:val="008A2E15"/>
    <w:rsid w:val="008A3065"/>
    <w:rsid w:val="008A3261"/>
    <w:rsid w:val="008A348C"/>
    <w:rsid w:val="008A34B7"/>
    <w:rsid w:val="008A3547"/>
    <w:rsid w:val="008A3578"/>
    <w:rsid w:val="008A3837"/>
    <w:rsid w:val="008A3972"/>
    <w:rsid w:val="008A3ADB"/>
    <w:rsid w:val="008A3B23"/>
    <w:rsid w:val="008A3B6D"/>
    <w:rsid w:val="008A3FB1"/>
    <w:rsid w:val="008A4039"/>
    <w:rsid w:val="008A416A"/>
    <w:rsid w:val="008A433A"/>
    <w:rsid w:val="008A446C"/>
    <w:rsid w:val="008A46D0"/>
    <w:rsid w:val="008A4AED"/>
    <w:rsid w:val="008A4F84"/>
    <w:rsid w:val="008A5033"/>
    <w:rsid w:val="008A50BA"/>
    <w:rsid w:val="008A5667"/>
    <w:rsid w:val="008A5699"/>
    <w:rsid w:val="008A58C6"/>
    <w:rsid w:val="008A5A69"/>
    <w:rsid w:val="008A5B2F"/>
    <w:rsid w:val="008A5F4E"/>
    <w:rsid w:val="008A60A8"/>
    <w:rsid w:val="008A60BB"/>
    <w:rsid w:val="008A6158"/>
    <w:rsid w:val="008A62D3"/>
    <w:rsid w:val="008A6316"/>
    <w:rsid w:val="008A6441"/>
    <w:rsid w:val="008A647C"/>
    <w:rsid w:val="008A64AB"/>
    <w:rsid w:val="008A6531"/>
    <w:rsid w:val="008A66D8"/>
    <w:rsid w:val="008A6C11"/>
    <w:rsid w:val="008A73B7"/>
    <w:rsid w:val="008A79F9"/>
    <w:rsid w:val="008A7B74"/>
    <w:rsid w:val="008A7DE6"/>
    <w:rsid w:val="008A7E29"/>
    <w:rsid w:val="008A7E47"/>
    <w:rsid w:val="008A7EB5"/>
    <w:rsid w:val="008A7F0D"/>
    <w:rsid w:val="008A7FA2"/>
    <w:rsid w:val="008B00C1"/>
    <w:rsid w:val="008B0474"/>
    <w:rsid w:val="008B0AC2"/>
    <w:rsid w:val="008B0FA0"/>
    <w:rsid w:val="008B0FEA"/>
    <w:rsid w:val="008B1162"/>
    <w:rsid w:val="008B1163"/>
    <w:rsid w:val="008B127C"/>
    <w:rsid w:val="008B13FF"/>
    <w:rsid w:val="008B1455"/>
    <w:rsid w:val="008B17FE"/>
    <w:rsid w:val="008B1828"/>
    <w:rsid w:val="008B1B10"/>
    <w:rsid w:val="008B1C19"/>
    <w:rsid w:val="008B1CED"/>
    <w:rsid w:val="008B1D26"/>
    <w:rsid w:val="008B1E0F"/>
    <w:rsid w:val="008B20C3"/>
    <w:rsid w:val="008B2113"/>
    <w:rsid w:val="008B25A5"/>
    <w:rsid w:val="008B27D5"/>
    <w:rsid w:val="008B27E9"/>
    <w:rsid w:val="008B28C7"/>
    <w:rsid w:val="008B2E84"/>
    <w:rsid w:val="008B2E89"/>
    <w:rsid w:val="008B3585"/>
    <w:rsid w:val="008B35A4"/>
    <w:rsid w:val="008B3706"/>
    <w:rsid w:val="008B379C"/>
    <w:rsid w:val="008B38B0"/>
    <w:rsid w:val="008B38B4"/>
    <w:rsid w:val="008B3AAF"/>
    <w:rsid w:val="008B3BD1"/>
    <w:rsid w:val="008B3BEA"/>
    <w:rsid w:val="008B40CD"/>
    <w:rsid w:val="008B4286"/>
    <w:rsid w:val="008B4754"/>
    <w:rsid w:val="008B47F8"/>
    <w:rsid w:val="008B4833"/>
    <w:rsid w:val="008B4CA4"/>
    <w:rsid w:val="008B4D65"/>
    <w:rsid w:val="008B4E86"/>
    <w:rsid w:val="008B4EFD"/>
    <w:rsid w:val="008B4FB8"/>
    <w:rsid w:val="008B54EE"/>
    <w:rsid w:val="008B5661"/>
    <w:rsid w:val="008B571B"/>
    <w:rsid w:val="008B57E8"/>
    <w:rsid w:val="008B5811"/>
    <w:rsid w:val="008B5850"/>
    <w:rsid w:val="008B58FD"/>
    <w:rsid w:val="008B5A16"/>
    <w:rsid w:val="008B5B1E"/>
    <w:rsid w:val="008B5B94"/>
    <w:rsid w:val="008B5CE7"/>
    <w:rsid w:val="008B5D25"/>
    <w:rsid w:val="008B5DB1"/>
    <w:rsid w:val="008B5DEC"/>
    <w:rsid w:val="008B5FE2"/>
    <w:rsid w:val="008B6014"/>
    <w:rsid w:val="008B60CB"/>
    <w:rsid w:val="008B625B"/>
    <w:rsid w:val="008B6280"/>
    <w:rsid w:val="008B64B2"/>
    <w:rsid w:val="008B665A"/>
    <w:rsid w:val="008B6759"/>
    <w:rsid w:val="008B6777"/>
    <w:rsid w:val="008B68CA"/>
    <w:rsid w:val="008B69DD"/>
    <w:rsid w:val="008B6A59"/>
    <w:rsid w:val="008B6C01"/>
    <w:rsid w:val="008B6D6D"/>
    <w:rsid w:val="008B7141"/>
    <w:rsid w:val="008B72DC"/>
    <w:rsid w:val="008B73AB"/>
    <w:rsid w:val="008B744E"/>
    <w:rsid w:val="008B74E4"/>
    <w:rsid w:val="008B75A2"/>
    <w:rsid w:val="008B78AC"/>
    <w:rsid w:val="008B7DED"/>
    <w:rsid w:val="008B7E1C"/>
    <w:rsid w:val="008C010E"/>
    <w:rsid w:val="008C03AD"/>
    <w:rsid w:val="008C043C"/>
    <w:rsid w:val="008C055A"/>
    <w:rsid w:val="008C05A5"/>
    <w:rsid w:val="008C07C9"/>
    <w:rsid w:val="008C0A5F"/>
    <w:rsid w:val="008C0BC7"/>
    <w:rsid w:val="008C0C4D"/>
    <w:rsid w:val="008C13B5"/>
    <w:rsid w:val="008C152F"/>
    <w:rsid w:val="008C178F"/>
    <w:rsid w:val="008C1971"/>
    <w:rsid w:val="008C1BA0"/>
    <w:rsid w:val="008C1C8E"/>
    <w:rsid w:val="008C21BD"/>
    <w:rsid w:val="008C229A"/>
    <w:rsid w:val="008C23F8"/>
    <w:rsid w:val="008C25E1"/>
    <w:rsid w:val="008C26B2"/>
    <w:rsid w:val="008C2C9F"/>
    <w:rsid w:val="008C308A"/>
    <w:rsid w:val="008C3ACD"/>
    <w:rsid w:val="008C3DE9"/>
    <w:rsid w:val="008C4161"/>
    <w:rsid w:val="008C421B"/>
    <w:rsid w:val="008C42EB"/>
    <w:rsid w:val="008C4720"/>
    <w:rsid w:val="008C47F9"/>
    <w:rsid w:val="008C4923"/>
    <w:rsid w:val="008C495D"/>
    <w:rsid w:val="008C4D46"/>
    <w:rsid w:val="008C4D98"/>
    <w:rsid w:val="008C4F8C"/>
    <w:rsid w:val="008C5267"/>
    <w:rsid w:val="008C562B"/>
    <w:rsid w:val="008C59CD"/>
    <w:rsid w:val="008C5B9C"/>
    <w:rsid w:val="008C5BC8"/>
    <w:rsid w:val="008C5D86"/>
    <w:rsid w:val="008C5EAB"/>
    <w:rsid w:val="008C5FF6"/>
    <w:rsid w:val="008C6245"/>
    <w:rsid w:val="008C62CB"/>
    <w:rsid w:val="008C63CE"/>
    <w:rsid w:val="008C655D"/>
    <w:rsid w:val="008C66F4"/>
    <w:rsid w:val="008C683F"/>
    <w:rsid w:val="008C6B48"/>
    <w:rsid w:val="008C6CE7"/>
    <w:rsid w:val="008C7098"/>
    <w:rsid w:val="008C71A7"/>
    <w:rsid w:val="008C71E1"/>
    <w:rsid w:val="008C728B"/>
    <w:rsid w:val="008C7575"/>
    <w:rsid w:val="008C75AB"/>
    <w:rsid w:val="008C75E9"/>
    <w:rsid w:val="008C7771"/>
    <w:rsid w:val="008C7840"/>
    <w:rsid w:val="008C7870"/>
    <w:rsid w:val="008C7B36"/>
    <w:rsid w:val="008C7BE1"/>
    <w:rsid w:val="008C7CE1"/>
    <w:rsid w:val="008C7D05"/>
    <w:rsid w:val="008C7D32"/>
    <w:rsid w:val="008C7EB9"/>
    <w:rsid w:val="008D0128"/>
    <w:rsid w:val="008D0167"/>
    <w:rsid w:val="008D0378"/>
    <w:rsid w:val="008D0429"/>
    <w:rsid w:val="008D0594"/>
    <w:rsid w:val="008D05D7"/>
    <w:rsid w:val="008D0640"/>
    <w:rsid w:val="008D0740"/>
    <w:rsid w:val="008D074D"/>
    <w:rsid w:val="008D0945"/>
    <w:rsid w:val="008D0A32"/>
    <w:rsid w:val="008D0A5A"/>
    <w:rsid w:val="008D0F96"/>
    <w:rsid w:val="008D11B8"/>
    <w:rsid w:val="008D161A"/>
    <w:rsid w:val="008D164E"/>
    <w:rsid w:val="008D17F2"/>
    <w:rsid w:val="008D18AB"/>
    <w:rsid w:val="008D1BBB"/>
    <w:rsid w:val="008D1BDB"/>
    <w:rsid w:val="008D1C1C"/>
    <w:rsid w:val="008D1C8C"/>
    <w:rsid w:val="008D1EDA"/>
    <w:rsid w:val="008D1F60"/>
    <w:rsid w:val="008D201B"/>
    <w:rsid w:val="008D20E2"/>
    <w:rsid w:val="008D2116"/>
    <w:rsid w:val="008D2E36"/>
    <w:rsid w:val="008D2E82"/>
    <w:rsid w:val="008D2EF8"/>
    <w:rsid w:val="008D3070"/>
    <w:rsid w:val="008D30C8"/>
    <w:rsid w:val="008D328A"/>
    <w:rsid w:val="008D334D"/>
    <w:rsid w:val="008D363F"/>
    <w:rsid w:val="008D37B7"/>
    <w:rsid w:val="008D3843"/>
    <w:rsid w:val="008D3B6B"/>
    <w:rsid w:val="008D3EF7"/>
    <w:rsid w:val="008D428D"/>
    <w:rsid w:val="008D4485"/>
    <w:rsid w:val="008D4538"/>
    <w:rsid w:val="008D46E7"/>
    <w:rsid w:val="008D4CC0"/>
    <w:rsid w:val="008D4D51"/>
    <w:rsid w:val="008D4FF1"/>
    <w:rsid w:val="008D53B8"/>
    <w:rsid w:val="008D5743"/>
    <w:rsid w:val="008D5827"/>
    <w:rsid w:val="008D5880"/>
    <w:rsid w:val="008D5CD0"/>
    <w:rsid w:val="008D6B51"/>
    <w:rsid w:val="008D725F"/>
    <w:rsid w:val="008D7547"/>
    <w:rsid w:val="008D7798"/>
    <w:rsid w:val="008D7AAF"/>
    <w:rsid w:val="008D7EBB"/>
    <w:rsid w:val="008D7FE3"/>
    <w:rsid w:val="008E013B"/>
    <w:rsid w:val="008E0339"/>
    <w:rsid w:val="008E0475"/>
    <w:rsid w:val="008E0BD7"/>
    <w:rsid w:val="008E0DDB"/>
    <w:rsid w:val="008E0EE3"/>
    <w:rsid w:val="008E0F8F"/>
    <w:rsid w:val="008E1026"/>
    <w:rsid w:val="008E11D9"/>
    <w:rsid w:val="008E12D8"/>
    <w:rsid w:val="008E1394"/>
    <w:rsid w:val="008E1581"/>
    <w:rsid w:val="008E1591"/>
    <w:rsid w:val="008E17C9"/>
    <w:rsid w:val="008E1A8E"/>
    <w:rsid w:val="008E1B36"/>
    <w:rsid w:val="008E1D4D"/>
    <w:rsid w:val="008E1E2E"/>
    <w:rsid w:val="008E1FB6"/>
    <w:rsid w:val="008E2160"/>
    <w:rsid w:val="008E216E"/>
    <w:rsid w:val="008E244B"/>
    <w:rsid w:val="008E2598"/>
    <w:rsid w:val="008E28C3"/>
    <w:rsid w:val="008E28C4"/>
    <w:rsid w:val="008E2D94"/>
    <w:rsid w:val="008E2E41"/>
    <w:rsid w:val="008E2F37"/>
    <w:rsid w:val="008E2F7B"/>
    <w:rsid w:val="008E3005"/>
    <w:rsid w:val="008E30AD"/>
    <w:rsid w:val="008E31AB"/>
    <w:rsid w:val="008E3744"/>
    <w:rsid w:val="008E37E7"/>
    <w:rsid w:val="008E3947"/>
    <w:rsid w:val="008E3A1C"/>
    <w:rsid w:val="008E3E67"/>
    <w:rsid w:val="008E3F38"/>
    <w:rsid w:val="008E422B"/>
    <w:rsid w:val="008E4528"/>
    <w:rsid w:val="008E47A2"/>
    <w:rsid w:val="008E4817"/>
    <w:rsid w:val="008E497A"/>
    <w:rsid w:val="008E4C3C"/>
    <w:rsid w:val="008E507B"/>
    <w:rsid w:val="008E52C0"/>
    <w:rsid w:val="008E55AF"/>
    <w:rsid w:val="008E560A"/>
    <w:rsid w:val="008E5711"/>
    <w:rsid w:val="008E5AC0"/>
    <w:rsid w:val="008E5AE6"/>
    <w:rsid w:val="008E5D43"/>
    <w:rsid w:val="008E5D7C"/>
    <w:rsid w:val="008E5DD8"/>
    <w:rsid w:val="008E5F6A"/>
    <w:rsid w:val="008E60ED"/>
    <w:rsid w:val="008E60F4"/>
    <w:rsid w:val="008E64E4"/>
    <w:rsid w:val="008E651F"/>
    <w:rsid w:val="008E66F4"/>
    <w:rsid w:val="008E6838"/>
    <w:rsid w:val="008E6A8E"/>
    <w:rsid w:val="008E6B61"/>
    <w:rsid w:val="008E6D9A"/>
    <w:rsid w:val="008E6E00"/>
    <w:rsid w:val="008E6F24"/>
    <w:rsid w:val="008E7010"/>
    <w:rsid w:val="008E70A6"/>
    <w:rsid w:val="008E7396"/>
    <w:rsid w:val="008E7662"/>
    <w:rsid w:val="008E76C7"/>
    <w:rsid w:val="008E7757"/>
    <w:rsid w:val="008E784C"/>
    <w:rsid w:val="008E7932"/>
    <w:rsid w:val="008E7B30"/>
    <w:rsid w:val="008E7C6F"/>
    <w:rsid w:val="008F009E"/>
    <w:rsid w:val="008F0157"/>
    <w:rsid w:val="008F015B"/>
    <w:rsid w:val="008F0381"/>
    <w:rsid w:val="008F069A"/>
    <w:rsid w:val="008F073A"/>
    <w:rsid w:val="008F0836"/>
    <w:rsid w:val="008F087E"/>
    <w:rsid w:val="008F0A07"/>
    <w:rsid w:val="008F0AB6"/>
    <w:rsid w:val="008F0DE8"/>
    <w:rsid w:val="008F0EEB"/>
    <w:rsid w:val="008F0F9E"/>
    <w:rsid w:val="008F1692"/>
    <w:rsid w:val="008F1974"/>
    <w:rsid w:val="008F1D75"/>
    <w:rsid w:val="008F1DAB"/>
    <w:rsid w:val="008F1E66"/>
    <w:rsid w:val="008F24A2"/>
    <w:rsid w:val="008F253A"/>
    <w:rsid w:val="008F25BE"/>
    <w:rsid w:val="008F25F8"/>
    <w:rsid w:val="008F2B78"/>
    <w:rsid w:val="008F2D36"/>
    <w:rsid w:val="008F2E98"/>
    <w:rsid w:val="008F2EEC"/>
    <w:rsid w:val="008F2F7D"/>
    <w:rsid w:val="008F3255"/>
    <w:rsid w:val="008F3660"/>
    <w:rsid w:val="008F3A1E"/>
    <w:rsid w:val="008F3BA7"/>
    <w:rsid w:val="008F3F09"/>
    <w:rsid w:val="008F44DD"/>
    <w:rsid w:val="008F44DF"/>
    <w:rsid w:val="008F458C"/>
    <w:rsid w:val="008F463E"/>
    <w:rsid w:val="008F52E1"/>
    <w:rsid w:val="008F5436"/>
    <w:rsid w:val="008F55A0"/>
    <w:rsid w:val="008F55B1"/>
    <w:rsid w:val="008F5707"/>
    <w:rsid w:val="008F57EE"/>
    <w:rsid w:val="008F58CA"/>
    <w:rsid w:val="008F5998"/>
    <w:rsid w:val="008F59A1"/>
    <w:rsid w:val="008F5A26"/>
    <w:rsid w:val="008F5C26"/>
    <w:rsid w:val="008F5CC5"/>
    <w:rsid w:val="008F604B"/>
    <w:rsid w:val="008F6186"/>
    <w:rsid w:val="008F6302"/>
    <w:rsid w:val="008F6489"/>
    <w:rsid w:val="008F6500"/>
    <w:rsid w:val="008F6A2E"/>
    <w:rsid w:val="008F6BD9"/>
    <w:rsid w:val="008F6CA4"/>
    <w:rsid w:val="008F6E81"/>
    <w:rsid w:val="008F7025"/>
    <w:rsid w:val="008F710D"/>
    <w:rsid w:val="008F7150"/>
    <w:rsid w:val="008F7BBA"/>
    <w:rsid w:val="008F7D68"/>
    <w:rsid w:val="008F7E76"/>
    <w:rsid w:val="008F7F11"/>
    <w:rsid w:val="008F7FE4"/>
    <w:rsid w:val="00900868"/>
    <w:rsid w:val="00900B60"/>
    <w:rsid w:val="00900BFC"/>
    <w:rsid w:val="00900C57"/>
    <w:rsid w:val="009010FA"/>
    <w:rsid w:val="00901279"/>
    <w:rsid w:val="0090164B"/>
    <w:rsid w:val="00901667"/>
    <w:rsid w:val="0090175E"/>
    <w:rsid w:val="00901C3B"/>
    <w:rsid w:val="00901CE3"/>
    <w:rsid w:val="00901E26"/>
    <w:rsid w:val="00901E9D"/>
    <w:rsid w:val="009021F0"/>
    <w:rsid w:val="009023C4"/>
    <w:rsid w:val="0090241D"/>
    <w:rsid w:val="009025E1"/>
    <w:rsid w:val="009029D0"/>
    <w:rsid w:val="00902AD1"/>
    <w:rsid w:val="00902C5E"/>
    <w:rsid w:val="00902E3D"/>
    <w:rsid w:val="0090326C"/>
    <w:rsid w:val="0090328D"/>
    <w:rsid w:val="00903482"/>
    <w:rsid w:val="00903578"/>
    <w:rsid w:val="009035EE"/>
    <w:rsid w:val="00903CCD"/>
    <w:rsid w:val="0090425D"/>
    <w:rsid w:val="009042BB"/>
    <w:rsid w:val="009045F7"/>
    <w:rsid w:val="009047C2"/>
    <w:rsid w:val="009047C7"/>
    <w:rsid w:val="009049B9"/>
    <w:rsid w:val="00904CB5"/>
    <w:rsid w:val="00904D6E"/>
    <w:rsid w:val="00904EEF"/>
    <w:rsid w:val="00905276"/>
    <w:rsid w:val="009055CE"/>
    <w:rsid w:val="00905854"/>
    <w:rsid w:val="009059B9"/>
    <w:rsid w:val="009059C3"/>
    <w:rsid w:val="00905AC0"/>
    <w:rsid w:val="00905E1D"/>
    <w:rsid w:val="00905E9F"/>
    <w:rsid w:val="00906035"/>
    <w:rsid w:val="009063C8"/>
    <w:rsid w:val="009064A5"/>
    <w:rsid w:val="0090654B"/>
    <w:rsid w:val="009068A4"/>
    <w:rsid w:val="009069D2"/>
    <w:rsid w:val="00906FED"/>
    <w:rsid w:val="0090701C"/>
    <w:rsid w:val="00907751"/>
    <w:rsid w:val="00907825"/>
    <w:rsid w:val="00907DA9"/>
    <w:rsid w:val="009101A5"/>
    <w:rsid w:val="00910294"/>
    <w:rsid w:val="009105C6"/>
    <w:rsid w:val="009105E6"/>
    <w:rsid w:val="00910693"/>
    <w:rsid w:val="009106D8"/>
    <w:rsid w:val="00910879"/>
    <w:rsid w:val="00910A49"/>
    <w:rsid w:val="00910B52"/>
    <w:rsid w:val="00910B78"/>
    <w:rsid w:val="00910D85"/>
    <w:rsid w:val="00910E4C"/>
    <w:rsid w:val="00910EEA"/>
    <w:rsid w:val="009110AA"/>
    <w:rsid w:val="00911108"/>
    <w:rsid w:val="0091149E"/>
    <w:rsid w:val="00911916"/>
    <w:rsid w:val="00911A3A"/>
    <w:rsid w:val="00911A99"/>
    <w:rsid w:val="00911E8F"/>
    <w:rsid w:val="009121EF"/>
    <w:rsid w:val="009123F0"/>
    <w:rsid w:val="00912728"/>
    <w:rsid w:val="00912D19"/>
    <w:rsid w:val="00912D95"/>
    <w:rsid w:val="00912ED7"/>
    <w:rsid w:val="00912F2E"/>
    <w:rsid w:val="009131BA"/>
    <w:rsid w:val="00913835"/>
    <w:rsid w:val="009138E3"/>
    <w:rsid w:val="009138E5"/>
    <w:rsid w:val="00913A7F"/>
    <w:rsid w:val="00913D66"/>
    <w:rsid w:val="00913DAF"/>
    <w:rsid w:val="00913FE0"/>
    <w:rsid w:val="00914105"/>
    <w:rsid w:val="0091411B"/>
    <w:rsid w:val="00914435"/>
    <w:rsid w:val="0091446E"/>
    <w:rsid w:val="00914870"/>
    <w:rsid w:val="00914DEA"/>
    <w:rsid w:val="00914EF1"/>
    <w:rsid w:val="00914F09"/>
    <w:rsid w:val="00914FB4"/>
    <w:rsid w:val="0091561A"/>
    <w:rsid w:val="00915699"/>
    <w:rsid w:val="00915826"/>
    <w:rsid w:val="009159AC"/>
    <w:rsid w:val="009159CD"/>
    <w:rsid w:val="00915A64"/>
    <w:rsid w:val="00915C6E"/>
    <w:rsid w:val="00915CC2"/>
    <w:rsid w:val="00915CDD"/>
    <w:rsid w:val="00915D37"/>
    <w:rsid w:val="009162CC"/>
    <w:rsid w:val="009162D5"/>
    <w:rsid w:val="0091634D"/>
    <w:rsid w:val="00916533"/>
    <w:rsid w:val="009165A8"/>
    <w:rsid w:val="00916747"/>
    <w:rsid w:val="009167A4"/>
    <w:rsid w:val="009167BA"/>
    <w:rsid w:val="00916847"/>
    <w:rsid w:val="00916BDB"/>
    <w:rsid w:val="00916DB1"/>
    <w:rsid w:val="00917021"/>
    <w:rsid w:val="00917113"/>
    <w:rsid w:val="009174EC"/>
    <w:rsid w:val="00917585"/>
    <w:rsid w:val="009175EC"/>
    <w:rsid w:val="009176AF"/>
    <w:rsid w:val="009176F8"/>
    <w:rsid w:val="00917831"/>
    <w:rsid w:val="00917844"/>
    <w:rsid w:val="00917F8D"/>
    <w:rsid w:val="00920158"/>
    <w:rsid w:val="009201BA"/>
    <w:rsid w:val="009201DC"/>
    <w:rsid w:val="009202A0"/>
    <w:rsid w:val="009203E5"/>
    <w:rsid w:val="00920709"/>
    <w:rsid w:val="00920891"/>
    <w:rsid w:val="00920949"/>
    <w:rsid w:val="00920BBF"/>
    <w:rsid w:val="00920CB0"/>
    <w:rsid w:val="00920D8C"/>
    <w:rsid w:val="00920E9C"/>
    <w:rsid w:val="00921461"/>
    <w:rsid w:val="0092157A"/>
    <w:rsid w:val="009216AE"/>
    <w:rsid w:val="009219FA"/>
    <w:rsid w:val="00921A52"/>
    <w:rsid w:val="00921A6F"/>
    <w:rsid w:val="00921EA8"/>
    <w:rsid w:val="00922608"/>
    <w:rsid w:val="0092292D"/>
    <w:rsid w:val="00922B41"/>
    <w:rsid w:val="00922C2D"/>
    <w:rsid w:val="009230F9"/>
    <w:rsid w:val="0092365F"/>
    <w:rsid w:val="0092370F"/>
    <w:rsid w:val="0092377C"/>
    <w:rsid w:val="00923F9D"/>
    <w:rsid w:val="00924017"/>
    <w:rsid w:val="0092410D"/>
    <w:rsid w:val="009241CA"/>
    <w:rsid w:val="00924464"/>
    <w:rsid w:val="00924693"/>
    <w:rsid w:val="00924BD4"/>
    <w:rsid w:val="00924F81"/>
    <w:rsid w:val="009252CB"/>
    <w:rsid w:val="00925379"/>
    <w:rsid w:val="009254C2"/>
    <w:rsid w:val="00925746"/>
    <w:rsid w:val="00925BA4"/>
    <w:rsid w:val="00925C02"/>
    <w:rsid w:val="00925C48"/>
    <w:rsid w:val="00925C6D"/>
    <w:rsid w:val="00925DA5"/>
    <w:rsid w:val="00925E64"/>
    <w:rsid w:val="00925FDF"/>
    <w:rsid w:val="009262BE"/>
    <w:rsid w:val="009263A3"/>
    <w:rsid w:val="00926494"/>
    <w:rsid w:val="00926674"/>
    <w:rsid w:val="00926774"/>
    <w:rsid w:val="009267AB"/>
    <w:rsid w:val="00926A28"/>
    <w:rsid w:val="00926B03"/>
    <w:rsid w:val="00926BF3"/>
    <w:rsid w:val="009274C6"/>
    <w:rsid w:val="009275FC"/>
    <w:rsid w:val="00927921"/>
    <w:rsid w:val="00930011"/>
    <w:rsid w:val="009300E5"/>
    <w:rsid w:val="00930176"/>
    <w:rsid w:val="009301A2"/>
    <w:rsid w:val="009302AA"/>
    <w:rsid w:val="0093051C"/>
    <w:rsid w:val="009305C7"/>
    <w:rsid w:val="00930682"/>
    <w:rsid w:val="009307C2"/>
    <w:rsid w:val="00930A31"/>
    <w:rsid w:val="00930AF1"/>
    <w:rsid w:val="00930E16"/>
    <w:rsid w:val="00930EE9"/>
    <w:rsid w:val="00930F70"/>
    <w:rsid w:val="00930FE0"/>
    <w:rsid w:val="0093158D"/>
    <w:rsid w:val="00931898"/>
    <w:rsid w:val="00931A26"/>
    <w:rsid w:val="00931F7E"/>
    <w:rsid w:val="00931F91"/>
    <w:rsid w:val="00931FB8"/>
    <w:rsid w:val="00932016"/>
    <w:rsid w:val="00932078"/>
    <w:rsid w:val="0093212F"/>
    <w:rsid w:val="009329D5"/>
    <w:rsid w:val="00932A14"/>
    <w:rsid w:val="00932B78"/>
    <w:rsid w:val="00932CFD"/>
    <w:rsid w:val="00932CFF"/>
    <w:rsid w:val="00932D1B"/>
    <w:rsid w:val="00932E33"/>
    <w:rsid w:val="00932F91"/>
    <w:rsid w:val="0093309E"/>
    <w:rsid w:val="00933111"/>
    <w:rsid w:val="009332A7"/>
    <w:rsid w:val="009333C9"/>
    <w:rsid w:val="009334E8"/>
    <w:rsid w:val="009335BC"/>
    <w:rsid w:val="009335E7"/>
    <w:rsid w:val="009338A7"/>
    <w:rsid w:val="009339BF"/>
    <w:rsid w:val="009339D2"/>
    <w:rsid w:val="00933A86"/>
    <w:rsid w:val="00933F68"/>
    <w:rsid w:val="0093411B"/>
    <w:rsid w:val="0093450C"/>
    <w:rsid w:val="00934523"/>
    <w:rsid w:val="00934541"/>
    <w:rsid w:val="00934640"/>
    <w:rsid w:val="00934806"/>
    <w:rsid w:val="0093489E"/>
    <w:rsid w:val="0093493A"/>
    <w:rsid w:val="00934A7F"/>
    <w:rsid w:val="00934C16"/>
    <w:rsid w:val="009350CA"/>
    <w:rsid w:val="009351BF"/>
    <w:rsid w:val="009351E3"/>
    <w:rsid w:val="0093527C"/>
    <w:rsid w:val="009354F0"/>
    <w:rsid w:val="00935DD3"/>
    <w:rsid w:val="00935FF7"/>
    <w:rsid w:val="00936207"/>
    <w:rsid w:val="0093699E"/>
    <w:rsid w:val="009369F3"/>
    <w:rsid w:val="00936D73"/>
    <w:rsid w:val="00936E39"/>
    <w:rsid w:val="0093716F"/>
    <w:rsid w:val="009373B5"/>
    <w:rsid w:val="00937640"/>
    <w:rsid w:val="00937736"/>
    <w:rsid w:val="00937928"/>
    <w:rsid w:val="00937D47"/>
    <w:rsid w:val="0094034D"/>
    <w:rsid w:val="0094040B"/>
    <w:rsid w:val="0094069D"/>
    <w:rsid w:val="0094086F"/>
    <w:rsid w:val="009408CA"/>
    <w:rsid w:val="00940DFA"/>
    <w:rsid w:val="00940EC3"/>
    <w:rsid w:val="009410A2"/>
    <w:rsid w:val="0094114F"/>
    <w:rsid w:val="00941178"/>
    <w:rsid w:val="00941223"/>
    <w:rsid w:val="009413C6"/>
    <w:rsid w:val="009418A5"/>
    <w:rsid w:val="00941940"/>
    <w:rsid w:val="00941D01"/>
    <w:rsid w:val="00942192"/>
    <w:rsid w:val="00942292"/>
    <w:rsid w:val="0094245D"/>
    <w:rsid w:val="0094294B"/>
    <w:rsid w:val="009429B0"/>
    <w:rsid w:val="00942B70"/>
    <w:rsid w:val="00942E36"/>
    <w:rsid w:val="0094304C"/>
    <w:rsid w:val="0094305E"/>
    <w:rsid w:val="00943146"/>
    <w:rsid w:val="0094318F"/>
    <w:rsid w:val="0094324E"/>
    <w:rsid w:val="0094340D"/>
    <w:rsid w:val="009435C9"/>
    <w:rsid w:val="009437A4"/>
    <w:rsid w:val="009437D6"/>
    <w:rsid w:val="00943950"/>
    <w:rsid w:val="00943955"/>
    <w:rsid w:val="0094399A"/>
    <w:rsid w:val="00943C34"/>
    <w:rsid w:val="00943D2E"/>
    <w:rsid w:val="00943D67"/>
    <w:rsid w:val="00943DB3"/>
    <w:rsid w:val="009445FA"/>
    <w:rsid w:val="009446B0"/>
    <w:rsid w:val="009447F5"/>
    <w:rsid w:val="00944834"/>
    <w:rsid w:val="00944955"/>
    <w:rsid w:val="00944985"/>
    <w:rsid w:val="00944A5D"/>
    <w:rsid w:val="00944D01"/>
    <w:rsid w:val="009451CA"/>
    <w:rsid w:val="0094533D"/>
    <w:rsid w:val="009454FD"/>
    <w:rsid w:val="009455A1"/>
    <w:rsid w:val="0094562B"/>
    <w:rsid w:val="00945638"/>
    <w:rsid w:val="0094570B"/>
    <w:rsid w:val="00945790"/>
    <w:rsid w:val="00945E38"/>
    <w:rsid w:val="00946180"/>
    <w:rsid w:val="0094644C"/>
    <w:rsid w:val="009465F7"/>
    <w:rsid w:val="00946803"/>
    <w:rsid w:val="0094698A"/>
    <w:rsid w:val="00946BFC"/>
    <w:rsid w:val="00946D43"/>
    <w:rsid w:val="00946F0A"/>
    <w:rsid w:val="00946F1D"/>
    <w:rsid w:val="00947670"/>
    <w:rsid w:val="00947C29"/>
    <w:rsid w:val="00947C2F"/>
    <w:rsid w:val="009500BF"/>
    <w:rsid w:val="009501EE"/>
    <w:rsid w:val="009501F6"/>
    <w:rsid w:val="009505FA"/>
    <w:rsid w:val="00950663"/>
    <w:rsid w:val="009506E9"/>
    <w:rsid w:val="00950814"/>
    <w:rsid w:val="00950862"/>
    <w:rsid w:val="00950CB4"/>
    <w:rsid w:val="00950DB0"/>
    <w:rsid w:val="00950EC5"/>
    <w:rsid w:val="00951036"/>
    <w:rsid w:val="009510A9"/>
    <w:rsid w:val="0095124A"/>
    <w:rsid w:val="00951256"/>
    <w:rsid w:val="0095128F"/>
    <w:rsid w:val="009513BB"/>
    <w:rsid w:val="009515AD"/>
    <w:rsid w:val="009517ED"/>
    <w:rsid w:val="00951970"/>
    <w:rsid w:val="00951CE1"/>
    <w:rsid w:val="009526A5"/>
    <w:rsid w:val="00952853"/>
    <w:rsid w:val="00952970"/>
    <w:rsid w:val="00952AA9"/>
    <w:rsid w:val="00952B03"/>
    <w:rsid w:val="00952B08"/>
    <w:rsid w:val="00952CE2"/>
    <w:rsid w:val="00952FBC"/>
    <w:rsid w:val="009530C4"/>
    <w:rsid w:val="009531C7"/>
    <w:rsid w:val="00953C8A"/>
    <w:rsid w:val="00953DF3"/>
    <w:rsid w:val="00953F48"/>
    <w:rsid w:val="0095434B"/>
    <w:rsid w:val="009545A1"/>
    <w:rsid w:val="009545B8"/>
    <w:rsid w:val="00954658"/>
    <w:rsid w:val="00954818"/>
    <w:rsid w:val="00954868"/>
    <w:rsid w:val="00954901"/>
    <w:rsid w:val="00954929"/>
    <w:rsid w:val="00954974"/>
    <w:rsid w:val="00954A86"/>
    <w:rsid w:val="00954BB0"/>
    <w:rsid w:val="00954CE9"/>
    <w:rsid w:val="00954FF6"/>
    <w:rsid w:val="00955243"/>
    <w:rsid w:val="00955340"/>
    <w:rsid w:val="009555B3"/>
    <w:rsid w:val="00955707"/>
    <w:rsid w:val="00955B3D"/>
    <w:rsid w:val="00955BE9"/>
    <w:rsid w:val="00955C3F"/>
    <w:rsid w:val="00955CFD"/>
    <w:rsid w:val="00955F18"/>
    <w:rsid w:val="00955F5E"/>
    <w:rsid w:val="00955F76"/>
    <w:rsid w:val="00956403"/>
    <w:rsid w:val="00956689"/>
    <w:rsid w:val="00956908"/>
    <w:rsid w:val="00956A57"/>
    <w:rsid w:val="00956EE2"/>
    <w:rsid w:val="00957126"/>
    <w:rsid w:val="00957251"/>
    <w:rsid w:val="00957529"/>
    <w:rsid w:val="00957985"/>
    <w:rsid w:val="00957FFC"/>
    <w:rsid w:val="00960671"/>
    <w:rsid w:val="0096069A"/>
    <w:rsid w:val="00960816"/>
    <w:rsid w:val="009608D3"/>
    <w:rsid w:val="00960E67"/>
    <w:rsid w:val="00961384"/>
    <w:rsid w:val="009618DF"/>
    <w:rsid w:val="00962086"/>
    <w:rsid w:val="0096210B"/>
    <w:rsid w:val="009624E8"/>
    <w:rsid w:val="009628A5"/>
    <w:rsid w:val="00962E71"/>
    <w:rsid w:val="00962F17"/>
    <w:rsid w:val="00963405"/>
    <w:rsid w:val="00963694"/>
    <w:rsid w:val="00963779"/>
    <w:rsid w:val="00963790"/>
    <w:rsid w:val="009638A1"/>
    <w:rsid w:val="009639F8"/>
    <w:rsid w:val="00963C88"/>
    <w:rsid w:val="00963E1E"/>
    <w:rsid w:val="00963FF2"/>
    <w:rsid w:val="0096434B"/>
    <w:rsid w:val="0096439B"/>
    <w:rsid w:val="009647EB"/>
    <w:rsid w:val="00964819"/>
    <w:rsid w:val="009648DF"/>
    <w:rsid w:val="00964A6C"/>
    <w:rsid w:val="00964CA6"/>
    <w:rsid w:val="00964CFC"/>
    <w:rsid w:val="00964E59"/>
    <w:rsid w:val="00964E7E"/>
    <w:rsid w:val="0096512A"/>
    <w:rsid w:val="009651D4"/>
    <w:rsid w:val="0096523B"/>
    <w:rsid w:val="00965643"/>
    <w:rsid w:val="00965729"/>
    <w:rsid w:val="00965AE3"/>
    <w:rsid w:val="00965CA9"/>
    <w:rsid w:val="00965D6E"/>
    <w:rsid w:val="00965EE2"/>
    <w:rsid w:val="0096635E"/>
    <w:rsid w:val="009665F7"/>
    <w:rsid w:val="00966A4E"/>
    <w:rsid w:val="00966BC0"/>
    <w:rsid w:val="00966BFC"/>
    <w:rsid w:val="00966EF1"/>
    <w:rsid w:val="0096714F"/>
    <w:rsid w:val="00967201"/>
    <w:rsid w:val="00967370"/>
    <w:rsid w:val="0096762F"/>
    <w:rsid w:val="00967ACC"/>
    <w:rsid w:val="00967FA6"/>
    <w:rsid w:val="00970185"/>
    <w:rsid w:val="009705A3"/>
    <w:rsid w:val="00970613"/>
    <w:rsid w:val="00970A19"/>
    <w:rsid w:val="00971273"/>
    <w:rsid w:val="00971989"/>
    <w:rsid w:val="00971A30"/>
    <w:rsid w:val="00971C7E"/>
    <w:rsid w:val="00971E2C"/>
    <w:rsid w:val="00971E81"/>
    <w:rsid w:val="00971FB7"/>
    <w:rsid w:val="00972046"/>
    <w:rsid w:val="00972620"/>
    <w:rsid w:val="00973349"/>
    <w:rsid w:val="00973390"/>
    <w:rsid w:val="00973AFD"/>
    <w:rsid w:val="00973CCD"/>
    <w:rsid w:val="00973EA8"/>
    <w:rsid w:val="00974345"/>
    <w:rsid w:val="0097448C"/>
    <w:rsid w:val="009744A5"/>
    <w:rsid w:val="00974536"/>
    <w:rsid w:val="009747AB"/>
    <w:rsid w:val="00975315"/>
    <w:rsid w:val="0097535D"/>
    <w:rsid w:val="0097569B"/>
    <w:rsid w:val="00975716"/>
    <w:rsid w:val="00975DED"/>
    <w:rsid w:val="00975E42"/>
    <w:rsid w:val="00975F97"/>
    <w:rsid w:val="00976010"/>
    <w:rsid w:val="00976287"/>
    <w:rsid w:val="00976612"/>
    <w:rsid w:val="00976CA1"/>
    <w:rsid w:val="00976FB4"/>
    <w:rsid w:val="00977550"/>
    <w:rsid w:val="0097758C"/>
    <w:rsid w:val="00977764"/>
    <w:rsid w:val="009779BE"/>
    <w:rsid w:val="00977A55"/>
    <w:rsid w:val="00980E07"/>
    <w:rsid w:val="00980F7C"/>
    <w:rsid w:val="009811C2"/>
    <w:rsid w:val="009814C3"/>
    <w:rsid w:val="00981AC3"/>
    <w:rsid w:val="00981B95"/>
    <w:rsid w:val="00981F93"/>
    <w:rsid w:val="0098204D"/>
    <w:rsid w:val="0098208E"/>
    <w:rsid w:val="0098252E"/>
    <w:rsid w:val="009825B9"/>
    <w:rsid w:val="00982998"/>
    <w:rsid w:val="009829FD"/>
    <w:rsid w:val="0098317F"/>
    <w:rsid w:val="00983313"/>
    <w:rsid w:val="009833A1"/>
    <w:rsid w:val="00983410"/>
    <w:rsid w:val="009837C1"/>
    <w:rsid w:val="00983BB2"/>
    <w:rsid w:val="00983D12"/>
    <w:rsid w:val="00983D36"/>
    <w:rsid w:val="0098406A"/>
    <w:rsid w:val="009840F1"/>
    <w:rsid w:val="0098427E"/>
    <w:rsid w:val="00984342"/>
    <w:rsid w:val="009843B6"/>
    <w:rsid w:val="00984714"/>
    <w:rsid w:val="009847DE"/>
    <w:rsid w:val="00984954"/>
    <w:rsid w:val="00984AE0"/>
    <w:rsid w:val="00984F31"/>
    <w:rsid w:val="0098541F"/>
    <w:rsid w:val="009856AE"/>
    <w:rsid w:val="009859DA"/>
    <w:rsid w:val="00985A89"/>
    <w:rsid w:val="00985D42"/>
    <w:rsid w:val="00985FE9"/>
    <w:rsid w:val="0098608A"/>
    <w:rsid w:val="009860FB"/>
    <w:rsid w:val="00986258"/>
    <w:rsid w:val="009862CD"/>
    <w:rsid w:val="00986383"/>
    <w:rsid w:val="009864AE"/>
    <w:rsid w:val="00986541"/>
    <w:rsid w:val="0098658C"/>
    <w:rsid w:val="0098676A"/>
    <w:rsid w:val="009867FF"/>
    <w:rsid w:val="00986B9C"/>
    <w:rsid w:val="00986C2B"/>
    <w:rsid w:val="00986D00"/>
    <w:rsid w:val="00987061"/>
    <w:rsid w:val="009873A9"/>
    <w:rsid w:val="00987936"/>
    <w:rsid w:val="00987C09"/>
    <w:rsid w:val="00987D3B"/>
    <w:rsid w:val="00987D96"/>
    <w:rsid w:val="00990262"/>
    <w:rsid w:val="00990339"/>
    <w:rsid w:val="00990626"/>
    <w:rsid w:val="009906AE"/>
    <w:rsid w:val="00990795"/>
    <w:rsid w:val="00990A8B"/>
    <w:rsid w:val="00990AC1"/>
    <w:rsid w:val="00990B01"/>
    <w:rsid w:val="00990B5D"/>
    <w:rsid w:val="00990B66"/>
    <w:rsid w:val="00990DC7"/>
    <w:rsid w:val="00990F2D"/>
    <w:rsid w:val="0099138D"/>
    <w:rsid w:val="009913ED"/>
    <w:rsid w:val="0099145C"/>
    <w:rsid w:val="00991556"/>
    <w:rsid w:val="00991665"/>
    <w:rsid w:val="00991C7E"/>
    <w:rsid w:val="00991ECE"/>
    <w:rsid w:val="0099216A"/>
    <w:rsid w:val="009922D3"/>
    <w:rsid w:val="009923A0"/>
    <w:rsid w:val="0099247F"/>
    <w:rsid w:val="00992489"/>
    <w:rsid w:val="009924E0"/>
    <w:rsid w:val="00992836"/>
    <w:rsid w:val="009928DE"/>
    <w:rsid w:val="00992D8B"/>
    <w:rsid w:val="00992E23"/>
    <w:rsid w:val="009936AD"/>
    <w:rsid w:val="00993714"/>
    <w:rsid w:val="00993B79"/>
    <w:rsid w:val="00993DA4"/>
    <w:rsid w:val="00993DE9"/>
    <w:rsid w:val="00993F22"/>
    <w:rsid w:val="0099462A"/>
    <w:rsid w:val="0099471A"/>
    <w:rsid w:val="00994750"/>
    <w:rsid w:val="00994972"/>
    <w:rsid w:val="009949D5"/>
    <w:rsid w:val="00994A9F"/>
    <w:rsid w:val="00994B06"/>
    <w:rsid w:val="00994CCE"/>
    <w:rsid w:val="00994D1A"/>
    <w:rsid w:val="00994FF7"/>
    <w:rsid w:val="009950F3"/>
    <w:rsid w:val="00995296"/>
    <w:rsid w:val="0099542E"/>
    <w:rsid w:val="0099543C"/>
    <w:rsid w:val="00995645"/>
    <w:rsid w:val="00995836"/>
    <w:rsid w:val="00995DC7"/>
    <w:rsid w:val="009960E5"/>
    <w:rsid w:val="009960EA"/>
    <w:rsid w:val="00996494"/>
    <w:rsid w:val="00996572"/>
    <w:rsid w:val="0099668D"/>
    <w:rsid w:val="0099670B"/>
    <w:rsid w:val="0099679E"/>
    <w:rsid w:val="009967E7"/>
    <w:rsid w:val="009978FB"/>
    <w:rsid w:val="00997A18"/>
    <w:rsid w:val="009A010D"/>
    <w:rsid w:val="009A01DD"/>
    <w:rsid w:val="009A035A"/>
    <w:rsid w:val="009A05BA"/>
    <w:rsid w:val="009A075B"/>
    <w:rsid w:val="009A09DD"/>
    <w:rsid w:val="009A0B12"/>
    <w:rsid w:val="009A0FF1"/>
    <w:rsid w:val="009A13F7"/>
    <w:rsid w:val="009A17B1"/>
    <w:rsid w:val="009A1BFD"/>
    <w:rsid w:val="009A1E8D"/>
    <w:rsid w:val="009A2026"/>
    <w:rsid w:val="009A2520"/>
    <w:rsid w:val="009A255F"/>
    <w:rsid w:val="009A26B4"/>
    <w:rsid w:val="009A29D8"/>
    <w:rsid w:val="009A3506"/>
    <w:rsid w:val="009A36F0"/>
    <w:rsid w:val="009A3AB5"/>
    <w:rsid w:val="009A3C75"/>
    <w:rsid w:val="009A3E8C"/>
    <w:rsid w:val="009A3F40"/>
    <w:rsid w:val="009A3F74"/>
    <w:rsid w:val="009A440E"/>
    <w:rsid w:val="009A45AB"/>
    <w:rsid w:val="009A47D0"/>
    <w:rsid w:val="009A484D"/>
    <w:rsid w:val="009A4FF4"/>
    <w:rsid w:val="009A513A"/>
    <w:rsid w:val="009A5365"/>
    <w:rsid w:val="009A5640"/>
    <w:rsid w:val="009A56DA"/>
    <w:rsid w:val="009A56FB"/>
    <w:rsid w:val="009A5817"/>
    <w:rsid w:val="009A58DF"/>
    <w:rsid w:val="009A5F6E"/>
    <w:rsid w:val="009A601E"/>
    <w:rsid w:val="009A6189"/>
    <w:rsid w:val="009A66C1"/>
    <w:rsid w:val="009A66E9"/>
    <w:rsid w:val="009A70AB"/>
    <w:rsid w:val="009A726E"/>
    <w:rsid w:val="009A732D"/>
    <w:rsid w:val="009A7353"/>
    <w:rsid w:val="009A7382"/>
    <w:rsid w:val="009A7413"/>
    <w:rsid w:val="009A7488"/>
    <w:rsid w:val="009A7749"/>
    <w:rsid w:val="009A77A6"/>
    <w:rsid w:val="009A79C1"/>
    <w:rsid w:val="009A79DD"/>
    <w:rsid w:val="009A7B9F"/>
    <w:rsid w:val="009A7DAD"/>
    <w:rsid w:val="009B0060"/>
    <w:rsid w:val="009B00AF"/>
    <w:rsid w:val="009B016C"/>
    <w:rsid w:val="009B02E1"/>
    <w:rsid w:val="009B034E"/>
    <w:rsid w:val="009B0397"/>
    <w:rsid w:val="009B03B5"/>
    <w:rsid w:val="009B03DB"/>
    <w:rsid w:val="009B0507"/>
    <w:rsid w:val="009B0771"/>
    <w:rsid w:val="009B09AE"/>
    <w:rsid w:val="009B0EEF"/>
    <w:rsid w:val="009B17F6"/>
    <w:rsid w:val="009B1F74"/>
    <w:rsid w:val="009B2020"/>
    <w:rsid w:val="009B2123"/>
    <w:rsid w:val="009B2141"/>
    <w:rsid w:val="009B23CA"/>
    <w:rsid w:val="009B23F4"/>
    <w:rsid w:val="009B2443"/>
    <w:rsid w:val="009B25E0"/>
    <w:rsid w:val="009B2820"/>
    <w:rsid w:val="009B2BB1"/>
    <w:rsid w:val="009B2C2F"/>
    <w:rsid w:val="009B2D6A"/>
    <w:rsid w:val="009B2E0C"/>
    <w:rsid w:val="009B3062"/>
    <w:rsid w:val="009B30B5"/>
    <w:rsid w:val="009B3245"/>
    <w:rsid w:val="009B35B0"/>
    <w:rsid w:val="009B3AB0"/>
    <w:rsid w:val="009B3DB6"/>
    <w:rsid w:val="009B3E81"/>
    <w:rsid w:val="009B3FCE"/>
    <w:rsid w:val="009B4589"/>
    <w:rsid w:val="009B49E7"/>
    <w:rsid w:val="009B49EC"/>
    <w:rsid w:val="009B5050"/>
    <w:rsid w:val="009B50C4"/>
    <w:rsid w:val="009B5592"/>
    <w:rsid w:val="009B562D"/>
    <w:rsid w:val="009B5698"/>
    <w:rsid w:val="009B56AE"/>
    <w:rsid w:val="009B5729"/>
    <w:rsid w:val="009B5839"/>
    <w:rsid w:val="009B5ACF"/>
    <w:rsid w:val="009B5E36"/>
    <w:rsid w:val="009B62B3"/>
    <w:rsid w:val="009B6302"/>
    <w:rsid w:val="009B64E9"/>
    <w:rsid w:val="009B67A4"/>
    <w:rsid w:val="009B6866"/>
    <w:rsid w:val="009B68E3"/>
    <w:rsid w:val="009B7491"/>
    <w:rsid w:val="009B7656"/>
    <w:rsid w:val="009B7668"/>
    <w:rsid w:val="009B7774"/>
    <w:rsid w:val="009B78A4"/>
    <w:rsid w:val="009B78B2"/>
    <w:rsid w:val="009B7956"/>
    <w:rsid w:val="009B7AD7"/>
    <w:rsid w:val="009B7CFF"/>
    <w:rsid w:val="009B7F28"/>
    <w:rsid w:val="009B7F6C"/>
    <w:rsid w:val="009C032B"/>
    <w:rsid w:val="009C0335"/>
    <w:rsid w:val="009C0EC4"/>
    <w:rsid w:val="009C104E"/>
    <w:rsid w:val="009C128A"/>
    <w:rsid w:val="009C1593"/>
    <w:rsid w:val="009C1889"/>
    <w:rsid w:val="009C1A7F"/>
    <w:rsid w:val="009C1AC4"/>
    <w:rsid w:val="009C1B25"/>
    <w:rsid w:val="009C1B2A"/>
    <w:rsid w:val="009C2064"/>
    <w:rsid w:val="009C21F8"/>
    <w:rsid w:val="009C2391"/>
    <w:rsid w:val="009C23B3"/>
    <w:rsid w:val="009C27A0"/>
    <w:rsid w:val="009C2C05"/>
    <w:rsid w:val="009C2CAC"/>
    <w:rsid w:val="009C2F64"/>
    <w:rsid w:val="009C322C"/>
    <w:rsid w:val="009C327E"/>
    <w:rsid w:val="009C351C"/>
    <w:rsid w:val="009C3846"/>
    <w:rsid w:val="009C3A04"/>
    <w:rsid w:val="009C3A41"/>
    <w:rsid w:val="009C3A79"/>
    <w:rsid w:val="009C3F8B"/>
    <w:rsid w:val="009C4173"/>
    <w:rsid w:val="009C43C1"/>
    <w:rsid w:val="009C457B"/>
    <w:rsid w:val="009C48C6"/>
    <w:rsid w:val="009C4943"/>
    <w:rsid w:val="009C51DF"/>
    <w:rsid w:val="009C553A"/>
    <w:rsid w:val="009C57F2"/>
    <w:rsid w:val="009C5AF9"/>
    <w:rsid w:val="009C5EAD"/>
    <w:rsid w:val="009C5FF9"/>
    <w:rsid w:val="009C627B"/>
    <w:rsid w:val="009C6373"/>
    <w:rsid w:val="009C679E"/>
    <w:rsid w:val="009C6838"/>
    <w:rsid w:val="009C684B"/>
    <w:rsid w:val="009C6B81"/>
    <w:rsid w:val="009C6D6A"/>
    <w:rsid w:val="009C6DD6"/>
    <w:rsid w:val="009C6FAF"/>
    <w:rsid w:val="009C77D3"/>
    <w:rsid w:val="009C7A9C"/>
    <w:rsid w:val="009C7BF2"/>
    <w:rsid w:val="009C7CA0"/>
    <w:rsid w:val="009C7CE4"/>
    <w:rsid w:val="009D000B"/>
    <w:rsid w:val="009D00D5"/>
    <w:rsid w:val="009D0651"/>
    <w:rsid w:val="009D0767"/>
    <w:rsid w:val="009D07DD"/>
    <w:rsid w:val="009D0909"/>
    <w:rsid w:val="009D10F9"/>
    <w:rsid w:val="009D147D"/>
    <w:rsid w:val="009D151F"/>
    <w:rsid w:val="009D1A4C"/>
    <w:rsid w:val="009D1B7F"/>
    <w:rsid w:val="009D1DD1"/>
    <w:rsid w:val="009D1E7E"/>
    <w:rsid w:val="009D1FCE"/>
    <w:rsid w:val="009D1FDB"/>
    <w:rsid w:val="009D2032"/>
    <w:rsid w:val="009D2067"/>
    <w:rsid w:val="009D2107"/>
    <w:rsid w:val="009D24C5"/>
    <w:rsid w:val="009D26E1"/>
    <w:rsid w:val="009D271C"/>
    <w:rsid w:val="009D275D"/>
    <w:rsid w:val="009D2B7D"/>
    <w:rsid w:val="009D2CBC"/>
    <w:rsid w:val="009D2FC9"/>
    <w:rsid w:val="009D312E"/>
    <w:rsid w:val="009D38DB"/>
    <w:rsid w:val="009D3A6A"/>
    <w:rsid w:val="009D3AF4"/>
    <w:rsid w:val="009D3CD3"/>
    <w:rsid w:val="009D3CDF"/>
    <w:rsid w:val="009D424A"/>
    <w:rsid w:val="009D444F"/>
    <w:rsid w:val="009D46C0"/>
    <w:rsid w:val="009D4862"/>
    <w:rsid w:val="009D48BB"/>
    <w:rsid w:val="009D4993"/>
    <w:rsid w:val="009D4E5C"/>
    <w:rsid w:val="009D5097"/>
    <w:rsid w:val="009D50D9"/>
    <w:rsid w:val="009D5269"/>
    <w:rsid w:val="009D52B0"/>
    <w:rsid w:val="009D52F1"/>
    <w:rsid w:val="009D5316"/>
    <w:rsid w:val="009D5506"/>
    <w:rsid w:val="009D5858"/>
    <w:rsid w:val="009D59D0"/>
    <w:rsid w:val="009D5F9B"/>
    <w:rsid w:val="009D6704"/>
    <w:rsid w:val="009D683B"/>
    <w:rsid w:val="009D69AA"/>
    <w:rsid w:val="009D6B8F"/>
    <w:rsid w:val="009D6CFA"/>
    <w:rsid w:val="009D71D3"/>
    <w:rsid w:val="009D7745"/>
    <w:rsid w:val="009D7818"/>
    <w:rsid w:val="009D7BBE"/>
    <w:rsid w:val="009D7CB1"/>
    <w:rsid w:val="009D7CB3"/>
    <w:rsid w:val="009D7CBE"/>
    <w:rsid w:val="009D7CCE"/>
    <w:rsid w:val="009D7DE3"/>
    <w:rsid w:val="009D7EA2"/>
    <w:rsid w:val="009E0163"/>
    <w:rsid w:val="009E040F"/>
    <w:rsid w:val="009E0436"/>
    <w:rsid w:val="009E05CB"/>
    <w:rsid w:val="009E0774"/>
    <w:rsid w:val="009E0803"/>
    <w:rsid w:val="009E086C"/>
    <w:rsid w:val="009E0FEC"/>
    <w:rsid w:val="009E1004"/>
    <w:rsid w:val="009E1032"/>
    <w:rsid w:val="009E1209"/>
    <w:rsid w:val="009E1D99"/>
    <w:rsid w:val="009E23A2"/>
    <w:rsid w:val="009E245F"/>
    <w:rsid w:val="009E250E"/>
    <w:rsid w:val="009E2598"/>
    <w:rsid w:val="009E28A8"/>
    <w:rsid w:val="009E2940"/>
    <w:rsid w:val="009E2996"/>
    <w:rsid w:val="009E2A06"/>
    <w:rsid w:val="009E2AA2"/>
    <w:rsid w:val="009E2B99"/>
    <w:rsid w:val="009E2CC5"/>
    <w:rsid w:val="009E2F2A"/>
    <w:rsid w:val="009E30B2"/>
    <w:rsid w:val="009E3346"/>
    <w:rsid w:val="009E339F"/>
    <w:rsid w:val="009E3835"/>
    <w:rsid w:val="009E3916"/>
    <w:rsid w:val="009E3980"/>
    <w:rsid w:val="009E3C9E"/>
    <w:rsid w:val="009E3DE4"/>
    <w:rsid w:val="009E3E5C"/>
    <w:rsid w:val="009E3E98"/>
    <w:rsid w:val="009E3ECD"/>
    <w:rsid w:val="009E40A0"/>
    <w:rsid w:val="009E4114"/>
    <w:rsid w:val="009E413F"/>
    <w:rsid w:val="009E4569"/>
    <w:rsid w:val="009E46FD"/>
    <w:rsid w:val="009E4965"/>
    <w:rsid w:val="009E4B7C"/>
    <w:rsid w:val="009E4D0C"/>
    <w:rsid w:val="009E4EE2"/>
    <w:rsid w:val="009E5083"/>
    <w:rsid w:val="009E51BB"/>
    <w:rsid w:val="009E52DB"/>
    <w:rsid w:val="009E5503"/>
    <w:rsid w:val="009E554A"/>
    <w:rsid w:val="009E58C0"/>
    <w:rsid w:val="009E5928"/>
    <w:rsid w:val="009E5987"/>
    <w:rsid w:val="009E5D66"/>
    <w:rsid w:val="009E5E10"/>
    <w:rsid w:val="009E6260"/>
    <w:rsid w:val="009E62FF"/>
    <w:rsid w:val="009E6367"/>
    <w:rsid w:val="009E636E"/>
    <w:rsid w:val="009E63C2"/>
    <w:rsid w:val="009E6490"/>
    <w:rsid w:val="009E6868"/>
    <w:rsid w:val="009E6957"/>
    <w:rsid w:val="009E69EE"/>
    <w:rsid w:val="009E6B97"/>
    <w:rsid w:val="009E6E5A"/>
    <w:rsid w:val="009E6FDE"/>
    <w:rsid w:val="009E7011"/>
    <w:rsid w:val="009E7019"/>
    <w:rsid w:val="009E7200"/>
    <w:rsid w:val="009E735D"/>
    <w:rsid w:val="009E7762"/>
    <w:rsid w:val="009E7966"/>
    <w:rsid w:val="009E79AF"/>
    <w:rsid w:val="009E7C7D"/>
    <w:rsid w:val="009E7CEC"/>
    <w:rsid w:val="009E7D75"/>
    <w:rsid w:val="009E7FD8"/>
    <w:rsid w:val="009F03F6"/>
    <w:rsid w:val="009F0719"/>
    <w:rsid w:val="009F0812"/>
    <w:rsid w:val="009F0C18"/>
    <w:rsid w:val="009F0E32"/>
    <w:rsid w:val="009F0F2F"/>
    <w:rsid w:val="009F10C9"/>
    <w:rsid w:val="009F12F1"/>
    <w:rsid w:val="009F16CD"/>
    <w:rsid w:val="009F195B"/>
    <w:rsid w:val="009F1BBB"/>
    <w:rsid w:val="009F1DA5"/>
    <w:rsid w:val="009F21DC"/>
    <w:rsid w:val="009F260D"/>
    <w:rsid w:val="009F268E"/>
    <w:rsid w:val="009F2818"/>
    <w:rsid w:val="009F2836"/>
    <w:rsid w:val="009F2917"/>
    <w:rsid w:val="009F29D3"/>
    <w:rsid w:val="009F2A62"/>
    <w:rsid w:val="009F2B70"/>
    <w:rsid w:val="009F30AF"/>
    <w:rsid w:val="009F3118"/>
    <w:rsid w:val="009F3297"/>
    <w:rsid w:val="009F34EC"/>
    <w:rsid w:val="009F3621"/>
    <w:rsid w:val="009F37F3"/>
    <w:rsid w:val="009F381B"/>
    <w:rsid w:val="009F3D5B"/>
    <w:rsid w:val="009F4369"/>
    <w:rsid w:val="009F45A8"/>
    <w:rsid w:val="009F471F"/>
    <w:rsid w:val="009F47E4"/>
    <w:rsid w:val="009F4931"/>
    <w:rsid w:val="009F4A90"/>
    <w:rsid w:val="009F4AE7"/>
    <w:rsid w:val="009F4B41"/>
    <w:rsid w:val="009F4DFC"/>
    <w:rsid w:val="009F4F1A"/>
    <w:rsid w:val="009F4F4F"/>
    <w:rsid w:val="009F4F50"/>
    <w:rsid w:val="009F52E5"/>
    <w:rsid w:val="009F5543"/>
    <w:rsid w:val="009F5779"/>
    <w:rsid w:val="009F5912"/>
    <w:rsid w:val="009F596E"/>
    <w:rsid w:val="009F5A76"/>
    <w:rsid w:val="009F5BED"/>
    <w:rsid w:val="009F63F0"/>
    <w:rsid w:val="009F6440"/>
    <w:rsid w:val="009F6539"/>
    <w:rsid w:val="009F65CC"/>
    <w:rsid w:val="009F676D"/>
    <w:rsid w:val="009F691D"/>
    <w:rsid w:val="009F6B17"/>
    <w:rsid w:val="009F6CE6"/>
    <w:rsid w:val="009F6ED7"/>
    <w:rsid w:val="009F6F49"/>
    <w:rsid w:val="009F6F85"/>
    <w:rsid w:val="009F711C"/>
    <w:rsid w:val="009F727B"/>
    <w:rsid w:val="009F742A"/>
    <w:rsid w:val="009F76E5"/>
    <w:rsid w:val="009F7952"/>
    <w:rsid w:val="009F7F3A"/>
    <w:rsid w:val="00A00029"/>
    <w:rsid w:val="00A000CE"/>
    <w:rsid w:val="00A0026C"/>
    <w:rsid w:val="00A003BA"/>
    <w:rsid w:val="00A00433"/>
    <w:rsid w:val="00A0070C"/>
    <w:rsid w:val="00A007F6"/>
    <w:rsid w:val="00A00ECE"/>
    <w:rsid w:val="00A010A3"/>
    <w:rsid w:val="00A010E8"/>
    <w:rsid w:val="00A0112A"/>
    <w:rsid w:val="00A01172"/>
    <w:rsid w:val="00A0147D"/>
    <w:rsid w:val="00A01640"/>
    <w:rsid w:val="00A01C25"/>
    <w:rsid w:val="00A01FA8"/>
    <w:rsid w:val="00A02026"/>
    <w:rsid w:val="00A02048"/>
    <w:rsid w:val="00A02051"/>
    <w:rsid w:val="00A02152"/>
    <w:rsid w:val="00A0216C"/>
    <w:rsid w:val="00A025D6"/>
    <w:rsid w:val="00A02894"/>
    <w:rsid w:val="00A0295A"/>
    <w:rsid w:val="00A02C1F"/>
    <w:rsid w:val="00A0308A"/>
    <w:rsid w:val="00A031E1"/>
    <w:rsid w:val="00A031EC"/>
    <w:rsid w:val="00A0333D"/>
    <w:rsid w:val="00A035AB"/>
    <w:rsid w:val="00A035D5"/>
    <w:rsid w:val="00A036FA"/>
    <w:rsid w:val="00A03B6C"/>
    <w:rsid w:val="00A03D77"/>
    <w:rsid w:val="00A042FD"/>
    <w:rsid w:val="00A04410"/>
    <w:rsid w:val="00A04470"/>
    <w:rsid w:val="00A045C4"/>
    <w:rsid w:val="00A04728"/>
    <w:rsid w:val="00A049DA"/>
    <w:rsid w:val="00A04A69"/>
    <w:rsid w:val="00A04E2C"/>
    <w:rsid w:val="00A05193"/>
    <w:rsid w:val="00A05519"/>
    <w:rsid w:val="00A05724"/>
    <w:rsid w:val="00A05751"/>
    <w:rsid w:val="00A05AFE"/>
    <w:rsid w:val="00A05C8B"/>
    <w:rsid w:val="00A06333"/>
    <w:rsid w:val="00A06518"/>
    <w:rsid w:val="00A0694E"/>
    <w:rsid w:val="00A06B0B"/>
    <w:rsid w:val="00A06B64"/>
    <w:rsid w:val="00A06DA8"/>
    <w:rsid w:val="00A06EC7"/>
    <w:rsid w:val="00A071AE"/>
    <w:rsid w:val="00A0748D"/>
    <w:rsid w:val="00A07518"/>
    <w:rsid w:val="00A0762B"/>
    <w:rsid w:val="00A0766E"/>
    <w:rsid w:val="00A07914"/>
    <w:rsid w:val="00A079A8"/>
    <w:rsid w:val="00A079DA"/>
    <w:rsid w:val="00A07A71"/>
    <w:rsid w:val="00A07A80"/>
    <w:rsid w:val="00A07A9B"/>
    <w:rsid w:val="00A07EFD"/>
    <w:rsid w:val="00A10013"/>
    <w:rsid w:val="00A1024D"/>
    <w:rsid w:val="00A10672"/>
    <w:rsid w:val="00A1083D"/>
    <w:rsid w:val="00A10862"/>
    <w:rsid w:val="00A109DA"/>
    <w:rsid w:val="00A10C41"/>
    <w:rsid w:val="00A113F5"/>
    <w:rsid w:val="00A1142A"/>
    <w:rsid w:val="00A1153E"/>
    <w:rsid w:val="00A11541"/>
    <w:rsid w:val="00A11884"/>
    <w:rsid w:val="00A118F3"/>
    <w:rsid w:val="00A121B9"/>
    <w:rsid w:val="00A1221C"/>
    <w:rsid w:val="00A12247"/>
    <w:rsid w:val="00A12436"/>
    <w:rsid w:val="00A1265B"/>
    <w:rsid w:val="00A1277D"/>
    <w:rsid w:val="00A12802"/>
    <w:rsid w:val="00A12950"/>
    <w:rsid w:val="00A12E24"/>
    <w:rsid w:val="00A12EEF"/>
    <w:rsid w:val="00A1315A"/>
    <w:rsid w:val="00A132CA"/>
    <w:rsid w:val="00A13378"/>
    <w:rsid w:val="00A133CE"/>
    <w:rsid w:val="00A133F5"/>
    <w:rsid w:val="00A135F6"/>
    <w:rsid w:val="00A13657"/>
    <w:rsid w:val="00A13693"/>
    <w:rsid w:val="00A137F1"/>
    <w:rsid w:val="00A139FB"/>
    <w:rsid w:val="00A13DE6"/>
    <w:rsid w:val="00A13EE8"/>
    <w:rsid w:val="00A1467E"/>
    <w:rsid w:val="00A14971"/>
    <w:rsid w:val="00A14AE4"/>
    <w:rsid w:val="00A14BDB"/>
    <w:rsid w:val="00A14BEA"/>
    <w:rsid w:val="00A14FF6"/>
    <w:rsid w:val="00A15417"/>
    <w:rsid w:val="00A15584"/>
    <w:rsid w:val="00A156B6"/>
    <w:rsid w:val="00A15834"/>
    <w:rsid w:val="00A158AD"/>
    <w:rsid w:val="00A15AEA"/>
    <w:rsid w:val="00A15FCE"/>
    <w:rsid w:val="00A1616A"/>
    <w:rsid w:val="00A161AA"/>
    <w:rsid w:val="00A163C5"/>
    <w:rsid w:val="00A16448"/>
    <w:rsid w:val="00A16777"/>
    <w:rsid w:val="00A1687F"/>
    <w:rsid w:val="00A16884"/>
    <w:rsid w:val="00A16A00"/>
    <w:rsid w:val="00A16B12"/>
    <w:rsid w:val="00A16D12"/>
    <w:rsid w:val="00A16E49"/>
    <w:rsid w:val="00A16E52"/>
    <w:rsid w:val="00A16F47"/>
    <w:rsid w:val="00A16FDB"/>
    <w:rsid w:val="00A171DC"/>
    <w:rsid w:val="00A172B3"/>
    <w:rsid w:val="00A1733F"/>
    <w:rsid w:val="00A17631"/>
    <w:rsid w:val="00A1767C"/>
    <w:rsid w:val="00A17C92"/>
    <w:rsid w:val="00A17F64"/>
    <w:rsid w:val="00A17FC3"/>
    <w:rsid w:val="00A20A6F"/>
    <w:rsid w:val="00A20A8C"/>
    <w:rsid w:val="00A20B14"/>
    <w:rsid w:val="00A20EC8"/>
    <w:rsid w:val="00A2105F"/>
    <w:rsid w:val="00A211AD"/>
    <w:rsid w:val="00A21325"/>
    <w:rsid w:val="00A21396"/>
    <w:rsid w:val="00A21528"/>
    <w:rsid w:val="00A21579"/>
    <w:rsid w:val="00A2157A"/>
    <w:rsid w:val="00A217CF"/>
    <w:rsid w:val="00A2193B"/>
    <w:rsid w:val="00A21B54"/>
    <w:rsid w:val="00A21B69"/>
    <w:rsid w:val="00A21F16"/>
    <w:rsid w:val="00A21FB6"/>
    <w:rsid w:val="00A2206C"/>
    <w:rsid w:val="00A2231E"/>
    <w:rsid w:val="00A224B6"/>
    <w:rsid w:val="00A22815"/>
    <w:rsid w:val="00A2285F"/>
    <w:rsid w:val="00A22897"/>
    <w:rsid w:val="00A22A0E"/>
    <w:rsid w:val="00A22ADB"/>
    <w:rsid w:val="00A22C98"/>
    <w:rsid w:val="00A22D5C"/>
    <w:rsid w:val="00A22E5D"/>
    <w:rsid w:val="00A22ED9"/>
    <w:rsid w:val="00A23165"/>
    <w:rsid w:val="00A232B3"/>
    <w:rsid w:val="00A2337C"/>
    <w:rsid w:val="00A235FC"/>
    <w:rsid w:val="00A2376C"/>
    <w:rsid w:val="00A2381D"/>
    <w:rsid w:val="00A23AB4"/>
    <w:rsid w:val="00A23CBD"/>
    <w:rsid w:val="00A23D29"/>
    <w:rsid w:val="00A240A6"/>
    <w:rsid w:val="00A24492"/>
    <w:rsid w:val="00A244C3"/>
    <w:rsid w:val="00A244CD"/>
    <w:rsid w:val="00A2455C"/>
    <w:rsid w:val="00A2467E"/>
    <w:rsid w:val="00A246D9"/>
    <w:rsid w:val="00A247E0"/>
    <w:rsid w:val="00A24A13"/>
    <w:rsid w:val="00A250BE"/>
    <w:rsid w:val="00A25300"/>
    <w:rsid w:val="00A253CD"/>
    <w:rsid w:val="00A25442"/>
    <w:rsid w:val="00A2544C"/>
    <w:rsid w:val="00A25681"/>
    <w:rsid w:val="00A256BB"/>
    <w:rsid w:val="00A25EC8"/>
    <w:rsid w:val="00A26002"/>
    <w:rsid w:val="00A26428"/>
    <w:rsid w:val="00A26B18"/>
    <w:rsid w:val="00A26C27"/>
    <w:rsid w:val="00A270CA"/>
    <w:rsid w:val="00A27103"/>
    <w:rsid w:val="00A27212"/>
    <w:rsid w:val="00A27215"/>
    <w:rsid w:val="00A2736C"/>
    <w:rsid w:val="00A273E8"/>
    <w:rsid w:val="00A27518"/>
    <w:rsid w:val="00A276DF"/>
    <w:rsid w:val="00A27967"/>
    <w:rsid w:val="00A27FC3"/>
    <w:rsid w:val="00A301A9"/>
    <w:rsid w:val="00A30353"/>
    <w:rsid w:val="00A30E1A"/>
    <w:rsid w:val="00A3110C"/>
    <w:rsid w:val="00A3169C"/>
    <w:rsid w:val="00A31819"/>
    <w:rsid w:val="00A3187F"/>
    <w:rsid w:val="00A31BE2"/>
    <w:rsid w:val="00A31C2F"/>
    <w:rsid w:val="00A31CB4"/>
    <w:rsid w:val="00A31EC2"/>
    <w:rsid w:val="00A32266"/>
    <w:rsid w:val="00A323EC"/>
    <w:rsid w:val="00A3269F"/>
    <w:rsid w:val="00A3326B"/>
    <w:rsid w:val="00A33272"/>
    <w:rsid w:val="00A33CC7"/>
    <w:rsid w:val="00A33E1E"/>
    <w:rsid w:val="00A33E25"/>
    <w:rsid w:val="00A33E57"/>
    <w:rsid w:val="00A3417D"/>
    <w:rsid w:val="00A3447C"/>
    <w:rsid w:val="00A3460F"/>
    <w:rsid w:val="00A346F8"/>
    <w:rsid w:val="00A3472C"/>
    <w:rsid w:val="00A348C0"/>
    <w:rsid w:val="00A35026"/>
    <w:rsid w:val="00A35038"/>
    <w:rsid w:val="00A35452"/>
    <w:rsid w:val="00A3550E"/>
    <w:rsid w:val="00A3560E"/>
    <w:rsid w:val="00A35706"/>
    <w:rsid w:val="00A35852"/>
    <w:rsid w:val="00A3597D"/>
    <w:rsid w:val="00A35AA1"/>
    <w:rsid w:val="00A35DB1"/>
    <w:rsid w:val="00A3629D"/>
    <w:rsid w:val="00A363D7"/>
    <w:rsid w:val="00A365D3"/>
    <w:rsid w:val="00A36CE1"/>
    <w:rsid w:val="00A3700D"/>
    <w:rsid w:val="00A37056"/>
    <w:rsid w:val="00A37248"/>
    <w:rsid w:val="00A37CA7"/>
    <w:rsid w:val="00A40084"/>
    <w:rsid w:val="00A400B9"/>
    <w:rsid w:val="00A403F4"/>
    <w:rsid w:val="00A405CF"/>
    <w:rsid w:val="00A40663"/>
    <w:rsid w:val="00A408E4"/>
    <w:rsid w:val="00A40B1A"/>
    <w:rsid w:val="00A40DA5"/>
    <w:rsid w:val="00A40E67"/>
    <w:rsid w:val="00A41048"/>
    <w:rsid w:val="00A4166D"/>
    <w:rsid w:val="00A41A67"/>
    <w:rsid w:val="00A41A97"/>
    <w:rsid w:val="00A41DE8"/>
    <w:rsid w:val="00A41F1A"/>
    <w:rsid w:val="00A4230F"/>
    <w:rsid w:val="00A42692"/>
    <w:rsid w:val="00A42AA8"/>
    <w:rsid w:val="00A42C6E"/>
    <w:rsid w:val="00A4306E"/>
    <w:rsid w:val="00A430F1"/>
    <w:rsid w:val="00A433B6"/>
    <w:rsid w:val="00A435F1"/>
    <w:rsid w:val="00A43A92"/>
    <w:rsid w:val="00A43B61"/>
    <w:rsid w:val="00A43B81"/>
    <w:rsid w:val="00A43E0F"/>
    <w:rsid w:val="00A43F15"/>
    <w:rsid w:val="00A440D5"/>
    <w:rsid w:val="00A440F6"/>
    <w:rsid w:val="00A441A4"/>
    <w:rsid w:val="00A44BD1"/>
    <w:rsid w:val="00A44E64"/>
    <w:rsid w:val="00A4525A"/>
    <w:rsid w:val="00A455B6"/>
    <w:rsid w:val="00A456B0"/>
    <w:rsid w:val="00A45A71"/>
    <w:rsid w:val="00A45B22"/>
    <w:rsid w:val="00A45CD4"/>
    <w:rsid w:val="00A45CE3"/>
    <w:rsid w:val="00A4646C"/>
    <w:rsid w:val="00A4647E"/>
    <w:rsid w:val="00A46520"/>
    <w:rsid w:val="00A46A31"/>
    <w:rsid w:val="00A46A59"/>
    <w:rsid w:val="00A471E4"/>
    <w:rsid w:val="00A47546"/>
    <w:rsid w:val="00A47549"/>
    <w:rsid w:val="00A476B7"/>
    <w:rsid w:val="00A47918"/>
    <w:rsid w:val="00A47B0E"/>
    <w:rsid w:val="00A47C6D"/>
    <w:rsid w:val="00A47EE5"/>
    <w:rsid w:val="00A508F6"/>
    <w:rsid w:val="00A50973"/>
    <w:rsid w:val="00A50A03"/>
    <w:rsid w:val="00A50A85"/>
    <w:rsid w:val="00A50B11"/>
    <w:rsid w:val="00A50CD1"/>
    <w:rsid w:val="00A51127"/>
    <w:rsid w:val="00A5121C"/>
    <w:rsid w:val="00A5146E"/>
    <w:rsid w:val="00A51996"/>
    <w:rsid w:val="00A51ABE"/>
    <w:rsid w:val="00A51C1F"/>
    <w:rsid w:val="00A51C7D"/>
    <w:rsid w:val="00A51E1B"/>
    <w:rsid w:val="00A51FFD"/>
    <w:rsid w:val="00A52284"/>
    <w:rsid w:val="00A5247C"/>
    <w:rsid w:val="00A524E0"/>
    <w:rsid w:val="00A52948"/>
    <w:rsid w:val="00A52A04"/>
    <w:rsid w:val="00A52D27"/>
    <w:rsid w:val="00A52F31"/>
    <w:rsid w:val="00A533D0"/>
    <w:rsid w:val="00A5341B"/>
    <w:rsid w:val="00A53485"/>
    <w:rsid w:val="00A53529"/>
    <w:rsid w:val="00A53577"/>
    <w:rsid w:val="00A535D0"/>
    <w:rsid w:val="00A536A6"/>
    <w:rsid w:val="00A53B32"/>
    <w:rsid w:val="00A53B84"/>
    <w:rsid w:val="00A54019"/>
    <w:rsid w:val="00A540B8"/>
    <w:rsid w:val="00A5421F"/>
    <w:rsid w:val="00A542F7"/>
    <w:rsid w:val="00A54311"/>
    <w:rsid w:val="00A54885"/>
    <w:rsid w:val="00A54AFB"/>
    <w:rsid w:val="00A54F7B"/>
    <w:rsid w:val="00A554D9"/>
    <w:rsid w:val="00A55576"/>
    <w:rsid w:val="00A55852"/>
    <w:rsid w:val="00A55A0B"/>
    <w:rsid w:val="00A55AC1"/>
    <w:rsid w:val="00A55AFC"/>
    <w:rsid w:val="00A55D96"/>
    <w:rsid w:val="00A55FC2"/>
    <w:rsid w:val="00A56002"/>
    <w:rsid w:val="00A56075"/>
    <w:rsid w:val="00A56089"/>
    <w:rsid w:val="00A5625E"/>
    <w:rsid w:val="00A562C4"/>
    <w:rsid w:val="00A564AF"/>
    <w:rsid w:val="00A56715"/>
    <w:rsid w:val="00A568E4"/>
    <w:rsid w:val="00A56A7B"/>
    <w:rsid w:val="00A56F5F"/>
    <w:rsid w:val="00A56FA8"/>
    <w:rsid w:val="00A57163"/>
    <w:rsid w:val="00A57184"/>
    <w:rsid w:val="00A57412"/>
    <w:rsid w:val="00A5756C"/>
    <w:rsid w:val="00A60A31"/>
    <w:rsid w:val="00A60AAD"/>
    <w:rsid w:val="00A6105A"/>
    <w:rsid w:val="00A61188"/>
    <w:rsid w:val="00A61484"/>
    <w:rsid w:val="00A614C0"/>
    <w:rsid w:val="00A6172A"/>
    <w:rsid w:val="00A61945"/>
    <w:rsid w:val="00A619B1"/>
    <w:rsid w:val="00A61B0E"/>
    <w:rsid w:val="00A61E63"/>
    <w:rsid w:val="00A61FF4"/>
    <w:rsid w:val="00A6227B"/>
    <w:rsid w:val="00A624DA"/>
    <w:rsid w:val="00A62604"/>
    <w:rsid w:val="00A6288E"/>
    <w:rsid w:val="00A6290E"/>
    <w:rsid w:val="00A62DAC"/>
    <w:rsid w:val="00A630BC"/>
    <w:rsid w:val="00A63145"/>
    <w:rsid w:val="00A6322A"/>
    <w:rsid w:val="00A63618"/>
    <w:rsid w:val="00A63871"/>
    <w:rsid w:val="00A638D6"/>
    <w:rsid w:val="00A63CDD"/>
    <w:rsid w:val="00A63EC1"/>
    <w:rsid w:val="00A640D4"/>
    <w:rsid w:val="00A64360"/>
    <w:rsid w:val="00A644C2"/>
    <w:rsid w:val="00A64595"/>
    <w:rsid w:val="00A64BF7"/>
    <w:rsid w:val="00A64C13"/>
    <w:rsid w:val="00A6500F"/>
    <w:rsid w:val="00A650FF"/>
    <w:rsid w:val="00A65160"/>
    <w:rsid w:val="00A65197"/>
    <w:rsid w:val="00A653AE"/>
    <w:rsid w:val="00A660D2"/>
    <w:rsid w:val="00A663E4"/>
    <w:rsid w:val="00A6665F"/>
    <w:rsid w:val="00A66A06"/>
    <w:rsid w:val="00A66E6E"/>
    <w:rsid w:val="00A67740"/>
    <w:rsid w:val="00A67840"/>
    <w:rsid w:val="00A679A1"/>
    <w:rsid w:val="00A67A1A"/>
    <w:rsid w:val="00A67A50"/>
    <w:rsid w:val="00A67C7B"/>
    <w:rsid w:val="00A67D6C"/>
    <w:rsid w:val="00A702E7"/>
    <w:rsid w:val="00A70874"/>
    <w:rsid w:val="00A70987"/>
    <w:rsid w:val="00A713F9"/>
    <w:rsid w:val="00A7140B"/>
    <w:rsid w:val="00A7163F"/>
    <w:rsid w:val="00A718E2"/>
    <w:rsid w:val="00A7209D"/>
    <w:rsid w:val="00A720FA"/>
    <w:rsid w:val="00A720FC"/>
    <w:rsid w:val="00A721F1"/>
    <w:rsid w:val="00A72201"/>
    <w:rsid w:val="00A7255D"/>
    <w:rsid w:val="00A72814"/>
    <w:rsid w:val="00A7294C"/>
    <w:rsid w:val="00A72958"/>
    <w:rsid w:val="00A7296F"/>
    <w:rsid w:val="00A73129"/>
    <w:rsid w:val="00A73295"/>
    <w:rsid w:val="00A73429"/>
    <w:rsid w:val="00A734BC"/>
    <w:rsid w:val="00A73A7D"/>
    <w:rsid w:val="00A73BD1"/>
    <w:rsid w:val="00A73C2C"/>
    <w:rsid w:val="00A73F22"/>
    <w:rsid w:val="00A73F42"/>
    <w:rsid w:val="00A73F48"/>
    <w:rsid w:val="00A7408F"/>
    <w:rsid w:val="00A743C6"/>
    <w:rsid w:val="00A745B5"/>
    <w:rsid w:val="00A745BC"/>
    <w:rsid w:val="00A745E9"/>
    <w:rsid w:val="00A746F5"/>
    <w:rsid w:val="00A7487B"/>
    <w:rsid w:val="00A7487C"/>
    <w:rsid w:val="00A74AAC"/>
    <w:rsid w:val="00A74BFD"/>
    <w:rsid w:val="00A74CAA"/>
    <w:rsid w:val="00A74DFB"/>
    <w:rsid w:val="00A74EAF"/>
    <w:rsid w:val="00A74F8B"/>
    <w:rsid w:val="00A75240"/>
    <w:rsid w:val="00A753EA"/>
    <w:rsid w:val="00A754D1"/>
    <w:rsid w:val="00A75611"/>
    <w:rsid w:val="00A75686"/>
    <w:rsid w:val="00A7568B"/>
    <w:rsid w:val="00A758E5"/>
    <w:rsid w:val="00A759B1"/>
    <w:rsid w:val="00A75B18"/>
    <w:rsid w:val="00A76024"/>
    <w:rsid w:val="00A760F7"/>
    <w:rsid w:val="00A769DD"/>
    <w:rsid w:val="00A76A89"/>
    <w:rsid w:val="00A76D3C"/>
    <w:rsid w:val="00A76EA3"/>
    <w:rsid w:val="00A76EE4"/>
    <w:rsid w:val="00A770A6"/>
    <w:rsid w:val="00A77434"/>
    <w:rsid w:val="00A77594"/>
    <w:rsid w:val="00A77AE3"/>
    <w:rsid w:val="00A77B74"/>
    <w:rsid w:val="00A77FF0"/>
    <w:rsid w:val="00A80035"/>
    <w:rsid w:val="00A800C5"/>
    <w:rsid w:val="00A802B6"/>
    <w:rsid w:val="00A8035B"/>
    <w:rsid w:val="00A80538"/>
    <w:rsid w:val="00A8057D"/>
    <w:rsid w:val="00A80620"/>
    <w:rsid w:val="00A80678"/>
    <w:rsid w:val="00A8086C"/>
    <w:rsid w:val="00A80992"/>
    <w:rsid w:val="00A80AB5"/>
    <w:rsid w:val="00A80E85"/>
    <w:rsid w:val="00A80F79"/>
    <w:rsid w:val="00A81067"/>
    <w:rsid w:val="00A810C7"/>
    <w:rsid w:val="00A8113C"/>
    <w:rsid w:val="00A81142"/>
    <w:rsid w:val="00A81161"/>
    <w:rsid w:val="00A81280"/>
    <w:rsid w:val="00A81551"/>
    <w:rsid w:val="00A817DA"/>
    <w:rsid w:val="00A81A82"/>
    <w:rsid w:val="00A81DE1"/>
    <w:rsid w:val="00A81F3B"/>
    <w:rsid w:val="00A82090"/>
    <w:rsid w:val="00A824D3"/>
    <w:rsid w:val="00A82766"/>
    <w:rsid w:val="00A82832"/>
    <w:rsid w:val="00A829F2"/>
    <w:rsid w:val="00A82A61"/>
    <w:rsid w:val="00A82B03"/>
    <w:rsid w:val="00A82D5E"/>
    <w:rsid w:val="00A82D9B"/>
    <w:rsid w:val="00A8306F"/>
    <w:rsid w:val="00A838C3"/>
    <w:rsid w:val="00A8392B"/>
    <w:rsid w:val="00A83D01"/>
    <w:rsid w:val="00A840D4"/>
    <w:rsid w:val="00A84617"/>
    <w:rsid w:val="00A848E8"/>
    <w:rsid w:val="00A84A83"/>
    <w:rsid w:val="00A84C95"/>
    <w:rsid w:val="00A84CBB"/>
    <w:rsid w:val="00A84F35"/>
    <w:rsid w:val="00A850CD"/>
    <w:rsid w:val="00A85304"/>
    <w:rsid w:val="00A85333"/>
    <w:rsid w:val="00A856A3"/>
    <w:rsid w:val="00A856EE"/>
    <w:rsid w:val="00A8578F"/>
    <w:rsid w:val="00A85A82"/>
    <w:rsid w:val="00A85F35"/>
    <w:rsid w:val="00A86016"/>
    <w:rsid w:val="00A865C9"/>
    <w:rsid w:val="00A869C9"/>
    <w:rsid w:val="00A87069"/>
    <w:rsid w:val="00A873B8"/>
    <w:rsid w:val="00A874A2"/>
    <w:rsid w:val="00A87ACA"/>
    <w:rsid w:val="00A87CDC"/>
    <w:rsid w:val="00A87DA8"/>
    <w:rsid w:val="00A87E5E"/>
    <w:rsid w:val="00A901D1"/>
    <w:rsid w:val="00A9026A"/>
    <w:rsid w:val="00A9026C"/>
    <w:rsid w:val="00A9046C"/>
    <w:rsid w:val="00A9047D"/>
    <w:rsid w:val="00A90486"/>
    <w:rsid w:val="00A904F4"/>
    <w:rsid w:val="00A905A8"/>
    <w:rsid w:val="00A9081F"/>
    <w:rsid w:val="00A909C6"/>
    <w:rsid w:val="00A90A62"/>
    <w:rsid w:val="00A90F2A"/>
    <w:rsid w:val="00A91123"/>
    <w:rsid w:val="00A9117B"/>
    <w:rsid w:val="00A914CF"/>
    <w:rsid w:val="00A9166C"/>
    <w:rsid w:val="00A9168E"/>
    <w:rsid w:val="00A9189E"/>
    <w:rsid w:val="00A91B10"/>
    <w:rsid w:val="00A91C6B"/>
    <w:rsid w:val="00A91CB7"/>
    <w:rsid w:val="00A91D0F"/>
    <w:rsid w:val="00A91E41"/>
    <w:rsid w:val="00A920E2"/>
    <w:rsid w:val="00A922D9"/>
    <w:rsid w:val="00A924A3"/>
    <w:rsid w:val="00A925AF"/>
    <w:rsid w:val="00A92871"/>
    <w:rsid w:val="00A930C6"/>
    <w:rsid w:val="00A93175"/>
    <w:rsid w:val="00A93D19"/>
    <w:rsid w:val="00A941F5"/>
    <w:rsid w:val="00A9438A"/>
    <w:rsid w:val="00A9456A"/>
    <w:rsid w:val="00A94630"/>
    <w:rsid w:val="00A946DB"/>
    <w:rsid w:val="00A946EA"/>
    <w:rsid w:val="00A94A55"/>
    <w:rsid w:val="00A94AAF"/>
    <w:rsid w:val="00A94C2D"/>
    <w:rsid w:val="00A94C65"/>
    <w:rsid w:val="00A94F33"/>
    <w:rsid w:val="00A9507C"/>
    <w:rsid w:val="00A9508A"/>
    <w:rsid w:val="00A9513E"/>
    <w:rsid w:val="00A9537D"/>
    <w:rsid w:val="00A9538A"/>
    <w:rsid w:val="00A95706"/>
    <w:rsid w:val="00A958C0"/>
    <w:rsid w:val="00A958FC"/>
    <w:rsid w:val="00A95950"/>
    <w:rsid w:val="00A96413"/>
    <w:rsid w:val="00A96455"/>
    <w:rsid w:val="00A9675A"/>
    <w:rsid w:val="00A9766C"/>
    <w:rsid w:val="00A9794D"/>
    <w:rsid w:val="00A979B3"/>
    <w:rsid w:val="00A97BAB"/>
    <w:rsid w:val="00A97D1E"/>
    <w:rsid w:val="00AA0337"/>
    <w:rsid w:val="00AA0B84"/>
    <w:rsid w:val="00AA0C19"/>
    <w:rsid w:val="00AA0C8A"/>
    <w:rsid w:val="00AA0DCA"/>
    <w:rsid w:val="00AA0F55"/>
    <w:rsid w:val="00AA1196"/>
    <w:rsid w:val="00AA11F5"/>
    <w:rsid w:val="00AA1433"/>
    <w:rsid w:val="00AA1508"/>
    <w:rsid w:val="00AA183F"/>
    <w:rsid w:val="00AA1B71"/>
    <w:rsid w:val="00AA1E45"/>
    <w:rsid w:val="00AA1E5D"/>
    <w:rsid w:val="00AA21EA"/>
    <w:rsid w:val="00AA2411"/>
    <w:rsid w:val="00AA2466"/>
    <w:rsid w:val="00AA271A"/>
    <w:rsid w:val="00AA272D"/>
    <w:rsid w:val="00AA2826"/>
    <w:rsid w:val="00AA2844"/>
    <w:rsid w:val="00AA2854"/>
    <w:rsid w:val="00AA2D1C"/>
    <w:rsid w:val="00AA2D51"/>
    <w:rsid w:val="00AA2F43"/>
    <w:rsid w:val="00AA315E"/>
    <w:rsid w:val="00AA31BD"/>
    <w:rsid w:val="00AA3212"/>
    <w:rsid w:val="00AA32A2"/>
    <w:rsid w:val="00AA3595"/>
    <w:rsid w:val="00AA35B6"/>
    <w:rsid w:val="00AA3666"/>
    <w:rsid w:val="00AA36B4"/>
    <w:rsid w:val="00AA379B"/>
    <w:rsid w:val="00AA3834"/>
    <w:rsid w:val="00AA39AF"/>
    <w:rsid w:val="00AA3BF7"/>
    <w:rsid w:val="00AA3E5B"/>
    <w:rsid w:val="00AA469F"/>
    <w:rsid w:val="00AA47F3"/>
    <w:rsid w:val="00AA4815"/>
    <w:rsid w:val="00AA4A79"/>
    <w:rsid w:val="00AA5046"/>
    <w:rsid w:val="00AA50BE"/>
    <w:rsid w:val="00AA530D"/>
    <w:rsid w:val="00AA5561"/>
    <w:rsid w:val="00AA56FC"/>
    <w:rsid w:val="00AA5B00"/>
    <w:rsid w:val="00AA5BB1"/>
    <w:rsid w:val="00AA5CE8"/>
    <w:rsid w:val="00AA5F04"/>
    <w:rsid w:val="00AA62AF"/>
    <w:rsid w:val="00AA64A1"/>
    <w:rsid w:val="00AA668A"/>
    <w:rsid w:val="00AA67A6"/>
    <w:rsid w:val="00AA6E01"/>
    <w:rsid w:val="00AA6EB6"/>
    <w:rsid w:val="00AA73E6"/>
    <w:rsid w:val="00AA7626"/>
    <w:rsid w:val="00AA769C"/>
    <w:rsid w:val="00AA7A12"/>
    <w:rsid w:val="00AA7B46"/>
    <w:rsid w:val="00AA7BDA"/>
    <w:rsid w:val="00AA7DFA"/>
    <w:rsid w:val="00AB0054"/>
    <w:rsid w:val="00AB0259"/>
    <w:rsid w:val="00AB02A2"/>
    <w:rsid w:val="00AB0CF2"/>
    <w:rsid w:val="00AB0D5F"/>
    <w:rsid w:val="00AB0E64"/>
    <w:rsid w:val="00AB1251"/>
    <w:rsid w:val="00AB1693"/>
    <w:rsid w:val="00AB1698"/>
    <w:rsid w:val="00AB1A61"/>
    <w:rsid w:val="00AB1B09"/>
    <w:rsid w:val="00AB1BCA"/>
    <w:rsid w:val="00AB2140"/>
    <w:rsid w:val="00AB224F"/>
    <w:rsid w:val="00AB24CF"/>
    <w:rsid w:val="00AB2713"/>
    <w:rsid w:val="00AB294F"/>
    <w:rsid w:val="00AB2F0C"/>
    <w:rsid w:val="00AB3289"/>
    <w:rsid w:val="00AB3315"/>
    <w:rsid w:val="00AB34FF"/>
    <w:rsid w:val="00AB355E"/>
    <w:rsid w:val="00AB35F1"/>
    <w:rsid w:val="00AB3688"/>
    <w:rsid w:val="00AB3731"/>
    <w:rsid w:val="00AB397F"/>
    <w:rsid w:val="00AB3C6B"/>
    <w:rsid w:val="00AB3F15"/>
    <w:rsid w:val="00AB3FAA"/>
    <w:rsid w:val="00AB3FE5"/>
    <w:rsid w:val="00AB3FE7"/>
    <w:rsid w:val="00AB4054"/>
    <w:rsid w:val="00AB4146"/>
    <w:rsid w:val="00AB417B"/>
    <w:rsid w:val="00AB41CA"/>
    <w:rsid w:val="00AB41F3"/>
    <w:rsid w:val="00AB4315"/>
    <w:rsid w:val="00AB460F"/>
    <w:rsid w:val="00AB4C8F"/>
    <w:rsid w:val="00AB50EA"/>
    <w:rsid w:val="00AB5191"/>
    <w:rsid w:val="00AB51A3"/>
    <w:rsid w:val="00AB5372"/>
    <w:rsid w:val="00AB53B2"/>
    <w:rsid w:val="00AB575F"/>
    <w:rsid w:val="00AB577D"/>
    <w:rsid w:val="00AB57AB"/>
    <w:rsid w:val="00AB5824"/>
    <w:rsid w:val="00AB5862"/>
    <w:rsid w:val="00AB58D1"/>
    <w:rsid w:val="00AB5939"/>
    <w:rsid w:val="00AB5C66"/>
    <w:rsid w:val="00AB5D93"/>
    <w:rsid w:val="00AB610A"/>
    <w:rsid w:val="00AB6295"/>
    <w:rsid w:val="00AB64E6"/>
    <w:rsid w:val="00AB664E"/>
    <w:rsid w:val="00AB686E"/>
    <w:rsid w:val="00AB6D33"/>
    <w:rsid w:val="00AB6D5B"/>
    <w:rsid w:val="00AB7269"/>
    <w:rsid w:val="00AB7429"/>
    <w:rsid w:val="00AB7475"/>
    <w:rsid w:val="00AB76B9"/>
    <w:rsid w:val="00AB7708"/>
    <w:rsid w:val="00AB7730"/>
    <w:rsid w:val="00AB77F5"/>
    <w:rsid w:val="00AB78E2"/>
    <w:rsid w:val="00AB7C81"/>
    <w:rsid w:val="00AB7EC2"/>
    <w:rsid w:val="00AC024A"/>
    <w:rsid w:val="00AC02CB"/>
    <w:rsid w:val="00AC049C"/>
    <w:rsid w:val="00AC0D6B"/>
    <w:rsid w:val="00AC0D73"/>
    <w:rsid w:val="00AC0D7A"/>
    <w:rsid w:val="00AC0E20"/>
    <w:rsid w:val="00AC0F31"/>
    <w:rsid w:val="00AC10DB"/>
    <w:rsid w:val="00AC14F1"/>
    <w:rsid w:val="00AC1908"/>
    <w:rsid w:val="00AC1C2E"/>
    <w:rsid w:val="00AC1D30"/>
    <w:rsid w:val="00AC207D"/>
    <w:rsid w:val="00AC2257"/>
    <w:rsid w:val="00AC2279"/>
    <w:rsid w:val="00AC22AF"/>
    <w:rsid w:val="00AC28BE"/>
    <w:rsid w:val="00AC28DE"/>
    <w:rsid w:val="00AC301D"/>
    <w:rsid w:val="00AC3240"/>
    <w:rsid w:val="00AC3555"/>
    <w:rsid w:val="00AC3655"/>
    <w:rsid w:val="00AC384C"/>
    <w:rsid w:val="00AC38BC"/>
    <w:rsid w:val="00AC3A21"/>
    <w:rsid w:val="00AC473C"/>
    <w:rsid w:val="00AC4752"/>
    <w:rsid w:val="00AC49ED"/>
    <w:rsid w:val="00AC4A91"/>
    <w:rsid w:val="00AC4E96"/>
    <w:rsid w:val="00AC4FAE"/>
    <w:rsid w:val="00AC5195"/>
    <w:rsid w:val="00AC53C7"/>
    <w:rsid w:val="00AC5719"/>
    <w:rsid w:val="00AC5741"/>
    <w:rsid w:val="00AC5AB3"/>
    <w:rsid w:val="00AC5B0D"/>
    <w:rsid w:val="00AC5C94"/>
    <w:rsid w:val="00AC601F"/>
    <w:rsid w:val="00AC61D6"/>
    <w:rsid w:val="00AC63CF"/>
    <w:rsid w:val="00AC6420"/>
    <w:rsid w:val="00AC654D"/>
    <w:rsid w:val="00AC685C"/>
    <w:rsid w:val="00AC68AD"/>
    <w:rsid w:val="00AC6AB6"/>
    <w:rsid w:val="00AC6B35"/>
    <w:rsid w:val="00AC6DAD"/>
    <w:rsid w:val="00AC6E0A"/>
    <w:rsid w:val="00AC70BB"/>
    <w:rsid w:val="00AC71C6"/>
    <w:rsid w:val="00AC739D"/>
    <w:rsid w:val="00AC7508"/>
    <w:rsid w:val="00AC791C"/>
    <w:rsid w:val="00AC7CD7"/>
    <w:rsid w:val="00AD019C"/>
    <w:rsid w:val="00AD0269"/>
    <w:rsid w:val="00AD07D9"/>
    <w:rsid w:val="00AD080E"/>
    <w:rsid w:val="00AD0C1A"/>
    <w:rsid w:val="00AD0C44"/>
    <w:rsid w:val="00AD0FB2"/>
    <w:rsid w:val="00AD1007"/>
    <w:rsid w:val="00AD1485"/>
    <w:rsid w:val="00AD1639"/>
    <w:rsid w:val="00AD1660"/>
    <w:rsid w:val="00AD173C"/>
    <w:rsid w:val="00AD17EF"/>
    <w:rsid w:val="00AD1902"/>
    <w:rsid w:val="00AD1D8D"/>
    <w:rsid w:val="00AD2002"/>
    <w:rsid w:val="00AD2047"/>
    <w:rsid w:val="00AD217D"/>
    <w:rsid w:val="00AD217F"/>
    <w:rsid w:val="00AD22CF"/>
    <w:rsid w:val="00AD2459"/>
    <w:rsid w:val="00AD25C5"/>
    <w:rsid w:val="00AD2608"/>
    <w:rsid w:val="00AD2740"/>
    <w:rsid w:val="00AD2751"/>
    <w:rsid w:val="00AD275A"/>
    <w:rsid w:val="00AD27B4"/>
    <w:rsid w:val="00AD27BD"/>
    <w:rsid w:val="00AD2882"/>
    <w:rsid w:val="00AD2C6E"/>
    <w:rsid w:val="00AD2E31"/>
    <w:rsid w:val="00AD2E71"/>
    <w:rsid w:val="00AD2EBF"/>
    <w:rsid w:val="00AD2EFC"/>
    <w:rsid w:val="00AD3AC3"/>
    <w:rsid w:val="00AD3AC7"/>
    <w:rsid w:val="00AD3E28"/>
    <w:rsid w:val="00AD3F0D"/>
    <w:rsid w:val="00AD3F4F"/>
    <w:rsid w:val="00AD40D8"/>
    <w:rsid w:val="00AD42E7"/>
    <w:rsid w:val="00AD42EE"/>
    <w:rsid w:val="00AD49D6"/>
    <w:rsid w:val="00AD4ECB"/>
    <w:rsid w:val="00AD51A8"/>
    <w:rsid w:val="00AD57A6"/>
    <w:rsid w:val="00AD5E6B"/>
    <w:rsid w:val="00AD5F88"/>
    <w:rsid w:val="00AD60F3"/>
    <w:rsid w:val="00AD6515"/>
    <w:rsid w:val="00AD683E"/>
    <w:rsid w:val="00AD695E"/>
    <w:rsid w:val="00AD6BD9"/>
    <w:rsid w:val="00AD6CA1"/>
    <w:rsid w:val="00AD6D32"/>
    <w:rsid w:val="00AD6ECD"/>
    <w:rsid w:val="00AD6FFF"/>
    <w:rsid w:val="00AD72AE"/>
    <w:rsid w:val="00AD7447"/>
    <w:rsid w:val="00AD7498"/>
    <w:rsid w:val="00AD7791"/>
    <w:rsid w:val="00AD77B4"/>
    <w:rsid w:val="00AD77B6"/>
    <w:rsid w:val="00AE030D"/>
    <w:rsid w:val="00AE0804"/>
    <w:rsid w:val="00AE0937"/>
    <w:rsid w:val="00AE0B74"/>
    <w:rsid w:val="00AE0CB5"/>
    <w:rsid w:val="00AE0D63"/>
    <w:rsid w:val="00AE0F7C"/>
    <w:rsid w:val="00AE1065"/>
    <w:rsid w:val="00AE1075"/>
    <w:rsid w:val="00AE10EE"/>
    <w:rsid w:val="00AE1185"/>
    <w:rsid w:val="00AE1345"/>
    <w:rsid w:val="00AE1379"/>
    <w:rsid w:val="00AE13DC"/>
    <w:rsid w:val="00AE144C"/>
    <w:rsid w:val="00AE190C"/>
    <w:rsid w:val="00AE1B41"/>
    <w:rsid w:val="00AE1E6A"/>
    <w:rsid w:val="00AE2350"/>
    <w:rsid w:val="00AE267A"/>
    <w:rsid w:val="00AE272C"/>
    <w:rsid w:val="00AE2828"/>
    <w:rsid w:val="00AE28E6"/>
    <w:rsid w:val="00AE2B41"/>
    <w:rsid w:val="00AE2CB1"/>
    <w:rsid w:val="00AE2FCC"/>
    <w:rsid w:val="00AE3096"/>
    <w:rsid w:val="00AE30D9"/>
    <w:rsid w:val="00AE3226"/>
    <w:rsid w:val="00AE3350"/>
    <w:rsid w:val="00AE3359"/>
    <w:rsid w:val="00AE3890"/>
    <w:rsid w:val="00AE396B"/>
    <w:rsid w:val="00AE3B0D"/>
    <w:rsid w:val="00AE3B16"/>
    <w:rsid w:val="00AE3C68"/>
    <w:rsid w:val="00AE3D81"/>
    <w:rsid w:val="00AE3DC4"/>
    <w:rsid w:val="00AE3FC8"/>
    <w:rsid w:val="00AE41A3"/>
    <w:rsid w:val="00AE4799"/>
    <w:rsid w:val="00AE4911"/>
    <w:rsid w:val="00AE4A69"/>
    <w:rsid w:val="00AE4ACD"/>
    <w:rsid w:val="00AE5027"/>
    <w:rsid w:val="00AE508F"/>
    <w:rsid w:val="00AE51A4"/>
    <w:rsid w:val="00AE52BE"/>
    <w:rsid w:val="00AE546B"/>
    <w:rsid w:val="00AE5472"/>
    <w:rsid w:val="00AE5772"/>
    <w:rsid w:val="00AE5876"/>
    <w:rsid w:val="00AE5A82"/>
    <w:rsid w:val="00AE5E1B"/>
    <w:rsid w:val="00AE5EF5"/>
    <w:rsid w:val="00AE5F47"/>
    <w:rsid w:val="00AE6089"/>
    <w:rsid w:val="00AE62C9"/>
    <w:rsid w:val="00AE63E9"/>
    <w:rsid w:val="00AE644C"/>
    <w:rsid w:val="00AE64AE"/>
    <w:rsid w:val="00AE699F"/>
    <w:rsid w:val="00AE69C4"/>
    <w:rsid w:val="00AE6CDA"/>
    <w:rsid w:val="00AE6D50"/>
    <w:rsid w:val="00AE7108"/>
    <w:rsid w:val="00AE7547"/>
    <w:rsid w:val="00AE761E"/>
    <w:rsid w:val="00AE767F"/>
    <w:rsid w:val="00AE780F"/>
    <w:rsid w:val="00AE7E59"/>
    <w:rsid w:val="00AE7F5D"/>
    <w:rsid w:val="00AE7F9D"/>
    <w:rsid w:val="00AF03E3"/>
    <w:rsid w:val="00AF043B"/>
    <w:rsid w:val="00AF0AAA"/>
    <w:rsid w:val="00AF0BE9"/>
    <w:rsid w:val="00AF0FD6"/>
    <w:rsid w:val="00AF0FFD"/>
    <w:rsid w:val="00AF12B3"/>
    <w:rsid w:val="00AF1335"/>
    <w:rsid w:val="00AF14C7"/>
    <w:rsid w:val="00AF17DD"/>
    <w:rsid w:val="00AF1BD7"/>
    <w:rsid w:val="00AF1C05"/>
    <w:rsid w:val="00AF1C94"/>
    <w:rsid w:val="00AF1D3E"/>
    <w:rsid w:val="00AF1DA0"/>
    <w:rsid w:val="00AF1DC1"/>
    <w:rsid w:val="00AF1F6A"/>
    <w:rsid w:val="00AF200C"/>
    <w:rsid w:val="00AF20EA"/>
    <w:rsid w:val="00AF214A"/>
    <w:rsid w:val="00AF21B9"/>
    <w:rsid w:val="00AF22FE"/>
    <w:rsid w:val="00AF25EC"/>
    <w:rsid w:val="00AF2715"/>
    <w:rsid w:val="00AF293D"/>
    <w:rsid w:val="00AF2C09"/>
    <w:rsid w:val="00AF3161"/>
    <w:rsid w:val="00AF332C"/>
    <w:rsid w:val="00AF3439"/>
    <w:rsid w:val="00AF34DF"/>
    <w:rsid w:val="00AF3823"/>
    <w:rsid w:val="00AF3EC5"/>
    <w:rsid w:val="00AF43AB"/>
    <w:rsid w:val="00AF447F"/>
    <w:rsid w:val="00AF49B3"/>
    <w:rsid w:val="00AF4D41"/>
    <w:rsid w:val="00AF51F6"/>
    <w:rsid w:val="00AF522B"/>
    <w:rsid w:val="00AF59EA"/>
    <w:rsid w:val="00AF5C3E"/>
    <w:rsid w:val="00AF60CF"/>
    <w:rsid w:val="00AF610F"/>
    <w:rsid w:val="00AF62A1"/>
    <w:rsid w:val="00AF636D"/>
    <w:rsid w:val="00AF64AD"/>
    <w:rsid w:val="00AF68B5"/>
    <w:rsid w:val="00AF6A87"/>
    <w:rsid w:val="00AF6BF5"/>
    <w:rsid w:val="00AF6D5F"/>
    <w:rsid w:val="00AF6EBC"/>
    <w:rsid w:val="00AF6F79"/>
    <w:rsid w:val="00AF6FF2"/>
    <w:rsid w:val="00AF7144"/>
    <w:rsid w:val="00AF744C"/>
    <w:rsid w:val="00AF7698"/>
    <w:rsid w:val="00AF7EAC"/>
    <w:rsid w:val="00AF7ED4"/>
    <w:rsid w:val="00B000A0"/>
    <w:rsid w:val="00B00103"/>
    <w:rsid w:val="00B001A0"/>
    <w:rsid w:val="00B0030F"/>
    <w:rsid w:val="00B003BB"/>
    <w:rsid w:val="00B0072C"/>
    <w:rsid w:val="00B007A8"/>
    <w:rsid w:val="00B0086A"/>
    <w:rsid w:val="00B009AF"/>
    <w:rsid w:val="00B009D5"/>
    <w:rsid w:val="00B00C12"/>
    <w:rsid w:val="00B013DD"/>
    <w:rsid w:val="00B014C8"/>
    <w:rsid w:val="00B015F6"/>
    <w:rsid w:val="00B016C2"/>
    <w:rsid w:val="00B017A7"/>
    <w:rsid w:val="00B018E7"/>
    <w:rsid w:val="00B01CBE"/>
    <w:rsid w:val="00B01DAB"/>
    <w:rsid w:val="00B01E2B"/>
    <w:rsid w:val="00B025F6"/>
    <w:rsid w:val="00B028E0"/>
    <w:rsid w:val="00B0291B"/>
    <w:rsid w:val="00B02A50"/>
    <w:rsid w:val="00B02C2F"/>
    <w:rsid w:val="00B02F07"/>
    <w:rsid w:val="00B02F7A"/>
    <w:rsid w:val="00B03122"/>
    <w:rsid w:val="00B0328E"/>
    <w:rsid w:val="00B032AA"/>
    <w:rsid w:val="00B032BE"/>
    <w:rsid w:val="00B035BB"/>
    <w:rsid w:val="00B039BC"/>
    <w:rsid w:val="00B03D2F"/>
    <w:rsid w:val="00B03E74"/>
    <w:rsid w:val="00B03F8A"/>
    <w:rsid w:val="00B04345"/>
    <w:rsid w:val="00B04907"/>
    <w:rsid w:val="00B04A0C"/>
    <w:rsid w:val="00B04C26"/>
    <w:rsid w:val="00B04CCC"/>
    <w:rsid w:val="00B04EC0"/>
    <w:rsid w:val="00B05328"/>
    <w:rsid w:val="00B05920"/>
    <w:rsid w:val="00B05AA9"/>
    <w:rsid w:val="00B05B94"/>
    <w:rsid w:val="00B05BC1"/>
    <w:rsid w:val="00B05C23"/>
    <w:rsid w:val="00B05CA8"/>
    <w:rsid w:val="00B05DBC"/>
    <w:rsid w:val="00B060CD"/>
    <w:rsid w:val="00B06379"/>
    <w:rsid w:val="00B0641C"/>
    <w:rsid w:val="00B064D5"/>
    <w:rsid w:val="00B06B9B"/>
    <w:rsid w:val="00B072B7"/>
    <w:rsid w:val="00B073A9"/>
    <w:rsid w:val="00B076F0"/>
    <w:rsid w:val="00B07843"/>
    <w:rsid w:val="00B078F4"/>
    <w:rsid w:val="00B0790D"/>
    <w:rsid w:val="00B07E54"/>
    <w:rsid w:val="00B07F62"/>
    <w:rsid w:val="00B10078"/>
    <w:rsid w:val="00B101E5"/>
    <w:rsid w:val="00B1051F"/>
    <w:rsid w:val="00B106FB"/>
    <w:rsid w:val="00B10798"/>
    <w:rsid w:val="00B108BB"/>
    <w:rsid w:val="00B10C33"/>
    <w:rsid w:val="00B11112"/>
    <w:rsid w:val="00B111CD"/>
    <w:rsid w:val="00B11363"/>
    <w:rsid w:val="00B11713"/>
    <w:rsid w:val="00B119FC"/>
    <w:rsid w:val="00B11A6E"/>
    <w:rsid w:val="00B11D34"/>
    <w:rsid w:val="00B11D63"/>
    <w:rsid w:val="00B11DDF"/>
    <w:rsid w:val="00B1210D"/>
    <w:rsid w:val="00B121F5"/>
    <w:rsid w:val="00B12358"/>
    <w:rsid w:val="00B12683"/>
    <w:rsid w:val="00B12894"/>
    <w:rsid w:val="00B12B17"/>
    <w:rsid w:val="00B12C0B"/>
    <w:rsid w:val="00B12E35"/>
    <w:rsid w:val="00B12E6F"/>
    <w:rsid w:val="00B12EB4"/>
    <w:rsid w:val="00B13084"/>
    <w:rsid w:val="00B13223"/>
    <w:rsid w:val="00B1323A"/>
    <w:rsid w:val="00B13299"/>
    <w:rsid w:val="00B137B7"/>
    <w:rsid w:val="00B1391E"/>
    <w:rsid w:val="00B1424F"/>
    <w:rsid w:val="00B14279"/>
    <w:rsid w:val="00B14405"/>
    <w:rsid w:val="00B14752"/>
    <w:rsid w:val="00B1488E"/>
    <w:rsid w:val="00B14BAE"/>
    <w:rsid w:val="00B14CF8"/>
    <w:rsid w:val="00B15588"/>
    <w:rsid w:val="00B158A6"/>
    <w:rsid w:val="00B15958"/>
    <w:rsid w:val="00B15B44"/>
    <w:rsid w:val="00B15EE3"/>
    <w:rsid w:val="00B15FF0"/>
    <w:rsid w:val="00B16200"/>
    <w:rsid w:val="00B164D2"/>
    <w:rsid w:val="00B166B9"/>
    <w:rsid w:val="00B17222"/>
    <w:rsid w:val="00B1728E"/>
    <w:rsid w:val="00B17333"/>
    <w:rsid w:val="00B17863"/>
    <w:rsid w:val="00B179B4"/>
    <w:rsid w:val="00B179CC"/>
    <w:rsid w:val="00B17E53"/>
    <w:rsid w:val="00B17E60"/>
    <w:rsid w:val="00B200BD"/>
    <w:rsid w:val="00B204F9"/>
    <w:rsid w:val="00B207DD"/>
    <w:rsid w:val="00B208AF"/>
    <w:rsid w:val="00B210BC"/>
    <w:rsid w:val="00B211D1"/>
    <w:rsid w:val="00B215D4"/>
    <w:rsid w:val="00B21964"/>
    <w:rsid w:val="00B22357"/>
    <w:rsid w:val="00B226EC"/>
    <w:rsid w:val="00B22A3E"/>
    <w:rsid w:val="00B22A69"/>
    <w:rsid w:val="00B22BC6"/>
    <w:rsid w:val="00B22FF9"/>
    <w:rsid w:val="00B237B7"/>
    <w:rsid w:val="00B23917"/>
    <w:rsid w:val="00B23FCA"/>
    <w:rsid w:val="00B246DC"/>
    <w:rsid w:val="00B24A5B"/>
    <w:rsid w:val="00B24A6F"/>
    <w:rsid w:val="00B24AC9"/>
    <w:rsid w:val="00B24BE1"/>
    <w:rsid w:val="00B24E1E"/>
    <w:rsid w:val="00B24F7E"/>
    <w:rsid w:val="00B24FE5"/>
    <w:rsid w:val="00B250AA"/>
    <w:rsid w:val="00B2552A"/>
    <w:rsid w:val="00B2552D"/>
    <w:rsid w:val="00B25553"/>
    <w:rsid w:val="00B25594"/>
    <w:rsid w:val="00B255EF"/>
    <w:rsid w:val="00B2568C"/>
    <w:rsid w:val="00B256C9"/>
    <w:rsid w:val="00B258D0"/>
    <w:rsid w:val="00B25DD7"/>
    <w:rsid w:val="00B25F74"/>
    <w:rsid w:val="00B26FB3"/>
    <w:rsid w:val="00B26FDE"/>
    <w:rsid w:val="00B27150"/>
    <w:rsid w:val="00B27467"/>
    <w:rsid w:val="00B2753E"/>
    <w:rsid w:val="00B275EA"/>
    <w:rsid w:val="00B27884"/>
    <w:rsid w:val="00B27AB0"/>
    <w:rsid w:val="00B27DDF"/>
    <w:rsid w:val="00B302D4"/>
    <w:rsid w:val="00B3055C"/>
    <w:rsid w:val="00B30695"/>
    <w:rsid w:val="00B309FA"/>
    <w:rsid w:val="00B30C9E"/>
    <w:rsid w:val="00B30D91"/>
    <w:rsid w:val="00B30EDF"/>
    <w:rsid w:val="00B310CD"/>
    <w:rsid w:val="00B314B7"/>
    <w:rsid w:val="00B314CB"/>
    <w:rsid w:val="00B31A38"/>
    <w:rsid w:val="00B31AA4"/>
    <w:rsid w:val="00B31D0C"/>
    <w:rsid w:val="00B31ED5"/>
    <w:rsid w:val="00B31F59"/>
    <w:rsid w:val="00B31F86"/>
    <w:rsid w:val="00B31F9E"/>
    <w:rsid w:val="00B31FD9"/>
    <w:rsid w:val="00B32097"/>
    <w:rsid w:val="00B320D8"/>
    <w:rsid w:val="00B32605"/>
    <w:rsid w:val="00B32C10"/>
    <w:rsid w:val="00B32D4F"/>
    <w:rsid w:val="00B330DC"/>
    <w:rsid w:val="00B331E8"/>
    <w:rsid w:val="00B33215"/>
    <w:rsid w:val="00B3325B"/>
    <w:rsid w:val="00B336FF"/>
    <w:rsid w:val="00B33726"/>
    <w:rsid w:val="00B338DD"/>
    <w:rsid w:val="00B3394F"/>
    <w:rsid w:val="00B3398D"/>
    <w:rsid w:val="00B33D4A"/>
    <w:rsid w:val="00B33FFC"/>
    <w:rsid w:val="00B34288"/>
    <w:rsid w:val="00B34537"/>
    <w:rsid w:val="00B34786"/>
    <w:rsid w:val="00B3479F"/>
    <w:rsid w:val="00B347DF"/>
    <w:rsid w:val="00B3490D"/>
    <w:rsid w:val="00B34C42"/>
    <w:rsid w:val="00B34D65"/>
    <w:rsid w:val="00B3501D"/>
    <w:rsid w:val="00B35192"/>
    <w:rsid w:val="00B35311"/>
    <w:rsid w:val="00B35553"/>
    <w:rsid w:val="00B3556C"/>
    <w:rsid w:val="00B3586A"/>
    <w:rsid w:val="00B35D8F"/>
    <w:rsid w:val="00B361FB"/>
    <w:rsid w:val="00B3626B"/>
    <w:rsid w:val="00B362DD"/>
    <w:rsid w:val="00B36726"/>
    <w:rsid w:val="00B36733"/>
    <w:rsid w:val="00B367FA"/>
    <w:rsid w:val="00B3682E"/>
    <w:rsid w:val="00B368BA"/>
    <w:rsid w:val="00B36E5D"/>
    <w:rsid w:val="00B36E80"/>
    <w:rsid w:val="00B371A8"/>
    <w:rsid w:val="00B37285"/>
    <w:rsid w:val="00B37305"/>
    <w:rsid w:val="00B376F7"/>
    <w:rsid w:val="00B37781"/>
    <w:rsid w:val="00B3778B"/>
    <w:rsid w:val="00B377B9"/>
    <w:rsid w:val="00B377C1"/>
    <w:rsid w:val="00B37ADC"/>
    <w:rsid w:val="00B37FBE"/>
    <w:rsid w:val="00B401ED"/>
    <w:rsid w:val="00B4031E"/>
    <w:rsid w:val="00B40403"/>
    <w:rsid w:val="00B4071B"/>
    <w:rsid w:val="00B40841"/>
    <w:rsid w:val="00B4093B"/>
    <w:rsid w:val="00B40C47"/>
    <w:rsid w:val="00B40D6D"/>
    <w:rsid w:val="00B40E3D"/>
    <w:rsid w:val="00B40E8E"/>
    <w:rsid w:val="00B41236"/>
    <w:rsid w:val="00B412A1"/>
    <w:rsid w:val="00B41484"/>
    <w:rsid w:val="00B41579"/>
    <w:rsid w:val="00B4162E"/>
    <w:rsid w:val="00B4163C"/>
    <w:rsid w:val="00B417D9"/>
    <w:rsid w:val="00B41B1C"/>
    <w:rsid w:val="00B41EAF"/>
    <w:rsid w:val="00B420E1"/>
    <w:rsid w:val="00B4218B"/>
    <w:rsid w:val="00B4244D"/>
    <w:rsid w:val="00B42566"/>
    <w:rsid w:val="00B426DA"/>
    <w:rsid w:val="00B42762"/>
    <w:rsid w:val="00B427DD"/>
    <w:rsid w:val="00B427FF"/>
    <w:rsid w:val="00B42835"/>
    <w:rsid w:val="00B4292C"/>
    <w:rsid w:val="00B42B3A"/>
    <w:rsid w:val="00B43111"/>
    <w:rsid w:val="00B4339D"/>
    <w:rsid w:val="00B43600"/>
    <w:rsid w:val="00B43BAB"/>
    <w:rsid w:val="00B43C80"/>
    <w:rsid w:val="00B43E42"/>
    <w:rsid w:val="00B44173"/>
    <w:rsid w:val="00B4428E"/>
    <w:rsid w:val="00B443C2"/>
    <w:rsid w:val="00B44B0C"/>
    <w:rsid w:val="00B44C1F"/>
    <w:rsid w:val="00B45054"/>
    <w:rsid w:val="00B45449"/>
    <w:rsid w:val="00B454A4"/>
    <w:rsid w:val="00B454BD"/>
    <w:rsid w:val="00B45AE5"/>
    <w:rsid w:val="00B45EA9"/>
    <w:rsid w:val="00B45FD0"/>
    <w:rsid w:val="00B46550"/>
    <w:rsid w:val="00B46793"/>
    <w:rsid w:val="00B467D4"/>
    <w:rsid w:val="00B46A51"/>
    <w:rsid w:val="00B46E6F"/>
    <w:rsid w:val="00B46FFB"/>
    <w:rsid w:val="00B47A1B"/>
    <w:rsid w:val="00B47AE8"/>
    <w:rsid w:val="00B47E30"/>
    <w:rsid w:val="00B5009A"/>
    <w:rsid w:val="00B50141"/>
    <w:rsid w:val="00B50372"/>
    <w:rsid w:val="00B5046A"/>
    <w:rsid w:val="00B504B7"/>
    <w:rsid w:val="00B5063A"/>
    <w:rsid w:val="00B50D31"/>
    <w:rsid w:val="00B50E80"/>
    <w:rsid w:val="00B50F4B"/>
    <w:rsid w:val="00B5109F"/>
    <w:rsid w:val="00B510DA"/>
    <w:rsid w:val="00B510DE"/>
    <w:rsid w:val="00B513E6"/>
    <w:rsid w:val="00B514D1"/>
    <w:rsid w:val="00B51611"/>
    <w:rsid w:val="00B51675"/>
    <w:rsid w:val="00B516CC"/>
    <w:rsid w:val="00B518DC"/>
    <w:rsid w:val="00B520B5"/>
    <w:rsid w:val="00B520D6"/>
    <w:rsid w:val="00B5220B"/>
    <w:rsid w:val="00B5247E"/>
    <w:rsid w:val="00B52504"/>
    <w:rsid w:val="00B52551"/>
    <w:rsid w:val="00B525DF"/>
    <w:rsid w:val="00B52C71"/>
    <w:rsid w:val="00B52CD6"/>
    <w:rsid w:val="00B52D66"/>
    <w:rsid w:val="00B52F5D"/>
    <w:rsid w:val="00B52FC8"/>
    <w:rsid w:val="00B530A4"/>
    <w:rsid w:val="00B5316A"/>
    <w:rsid w:val="00B5320C"/>
    <w:rsid w:val="00B533D2"/>
    <w:rsid w:val="00B53581"/>
    <w:rsid w:val="00B535DA"/>
    <w:rsid w:val="00B5389A"/>
    <w:rsid w:val="00B53EDB"/>
    <w:rsid w:val="00B53FF0"/>
    <w:rsid w:val="00B541AA"/>
    <w:rsid w:val="00B54522"/>
    <w:rsid w:val="00B549EA"/>
    <w:rsid w:val="00B54AF1"/>
    <w:rsid w:val="00B54DB2"/>
    <w:rsid w:val="00B54FB0"/>
    <w:rsid w:val="00B55118"/>
    <w:rsid w:val="00B5524B"/>
    <w:rsid w:val="00B55255"/>
    <w:rsid w:val="00B5556F"/>
    <w:rsid w:val="00B55A50"/>
    <w:rsid w:val="00B55A81"/>
    <w:rsid w:val="00B55BAF"/>
    <w:rsid w:val="00B55BE2"/>
    <w:rsid w:val="00B55C55"/>
    <w:rsid w:val="00B55E7F"/>
    <w:rsid w:val="00B55F97"/>
    <w:rsid w:val="00B56174"/>
    <w:rsid w:val="00B562FC"/>
    <w:rsid w:val="00B56309"/>
    <w:rsid w:val="00B56350"/>
    <w:rsid w:val="00B56614"/>
    <w:rsid w:val="00B5671D"/>
    <w:rsid w:val="00B5677F"/>
    <w:rsid w:val="00B56AB8"/>
    <w:rsid w:val="00B56D3D"/>
    <w:rsid w:val="00B56FB0"/>
    <w:rsid w:val="00B570CC"/>
    <w:rsid w:val="00B57106"/>
    <w:rsid w:val="00B571D1"/>
    <w:rsid w:val="00B574ED"/>
    <w:rsid w:val="00B575C1"/>
    <w:rsid w:val="00B575D7"/>
    <w:rsid w:val="00B57637"/>
    <w:rsid w:val="00B57A83"/>
    <w:rsid w:val="00B60B50"/>
    <w:rsid w:val="00B60D51"/>
    <w:rsid w:val="00B610D6"/>
    <w:rsid w:val="00B612A8"/>
    <w:rsid w:val="00B6137F"/>
    <w:rsid w:val="00B618A6"/>
    <w:rsid w:val="00B618DA"/>
    <w:rsid w:val="00B619AD"/>
    <w:rsid w:val="00B619C6"/>
    <w:rsid w:val="00B61B71"/>
    <w:rsid w:val="00B61D05"/>
    <w:rsid w:val="00B61D36"/>
    <w:rsid w:val="00B61D4F"/>
    <w:rsid w:val="00B61DF9"/>
    <w:rsid w:val="00B620DA"/>
    <w:rsid w:val="00B6250B"/>
    <w:rsid w:val="00B625C7"/>
    <w:rsid w:val="00B62654"/>
    <w:rsid w:val="00B629F8"/>
    <w:rsid w:val="00B62A5C"/>
    <w:rsid w:val="00B62BBB"/>
    <w:rsid w:val="00B634AC"/>
    <w:rsid w:val="00B6355E"/>
    <w:rsid w:val="00B638B4"/>
    <w:rsid w:val="00B63B97"/>
    <w:rsid w:val="00B63EAB"/>
    <w:rsid w:val="00B63FB6"/>
    <w:rsid w:val="00B63FE7"/>
    <w:rsid w:val="00B64219"/>
    <w:rsid w:val="00B64486"/>
    <w:rsid w:val="00B64594"/>
    <w:rsid w:val="00B64B39"/>
    <w:rsid w:val="00B64BA5"/>
    <w:rsid w:val="00B64D11"/>
    <w:rsid w:val="00B6500A"/>
    <w:rsid w:val="00B65497"/>
    <w:rsid w:val="00B656FC"/>
    <w:rsid w:val="00B6576E"/>
    <w:rsid w:val="00B65B3E"/>
    <w:rsid w:val="00B65C80"/>
    <w:rsid w:val="00B65E5C"/>
    <w:rsid w:val="00B65E60"/>
    <w:rsid w:val="00B65E67"/>
    <w:rsid w:val="00B65F12"/>
    <w:rsid w:val="00B66018"/>
    <w:rsid w:val="00B66167"/>
    <w:rsid w:val="00B66267"/>
    <w:rsid w:val="00B66417"/>
    <w:rsid w:val="00B66481"/>
    <w:rsid w:val="00B66529"/>
    <w:rsid w:val="00B66546"/>
    <w:rsid w:val="00B665C7"/>
    <w:rsid w:val="00B66729"/>
    <w:rsid w:val="00B667F4"/>
    <w:rsid w:val="00B6683C"/>
    <w:rsid w:val="00B66937"/>
    <w:rsid w:val="00B669E0"/>
    <w:rsid w:val="00B66E7F"/>
    <w:rsid w:val="00B67388"/>
    <w:rsid w:val="00B67494"/>
    <w:rsid w:val="00B67504"/>
    <w:rsid w:val="00B67610"/>
    <w:rsid w:val="00B67634"/>
    <w:rsid w:val="00B67AC2"/>
    <w:rsid w:val="00B67ADC"/>
    <w:rsid w:val="00B67BFD"/>
    <w:rsid w:val="00B67C19"/>
    <w:rsid w:val="00B67C71"/>
    <w:rsid w:val="00B67CC1"/>
    <w:rsid w:val="00B67D7A"/>
    <w:rsid w:val="00B67FA1"/>
    <w:rsid w:val="00B7014B"/>
    <w:rsid w:val="00B7036C"/>
    <w:rsid w:val="00B703C3"/>
    <w:rsid w:val="00B705D9"/>
    <w:rsid w:val="00B705F7"/>
    <w:rsid w:val="00B706B6"/>
    <w:rsid w:val="00B707E6"/>
    <w:rsid w:val="00B708F4"/>
    <w:rsid w:val="00B70955"/>
    <w:rsid w:val="00B70BE2"/>
    <w:rsid w:val="00B70D04"/>
    <w:rsid w:val="00B70DE9"/>
    <w:rsid w:val="00B70E1E"/>
    <w:rsid w:val="00B70E69"/>
    <w:rsid w:val="00B70ED0"/>
    <w:rsid w:val="00B7109C"/>
    <w:rsid w:val="00B713B3"/>
    <w:rsid w:val="00B7165F"/>
    <w:rsid w:val="00B716C3"/>
    <w:rsid w:val="00B7173C"/>
    <w:rsid w:val="00B71A9A"/>
    <w:rsid w:val="00B71F32"/>
    <w:rsid w:val="00B72066"/>
    <w:rsid w:val="00B7290B"/>
    <w:rsid w:val="00B729E2"/>
    <w:rsid w:val="00B72A04"/>
    <w:rsid w:val="00B72BB7"/>
    <w:rsid w:val="00B72E6A"/>
    <w:rsid w:val="00B730CD"/>
    <w:rsid w:val="00B7311E"/>
    <w:rsid w:val="00B73154"/>
    <w:rsid w:val="00B732AC"/>
    <w:rsid w:val="00B7358B"/>
    <w:rsid w:val="00B73626"/>
    <w:rsid w:val="00B7362A"/>
    <w:rsid w:val="00B7373A"/>
    <w:rsid w:val="00B73948"/>
    <w:rsid w:val="00B73D42"/>
    <w:rsid w:val="00B73DFD"/>
    <w:rsid w:val="00B73ECD"/>
    <w:rsid w:val="00B7439D"/>
    <w:rsid w:val="00B74900"/>
    <w:rsid w:val="00B74B90"/>
    <w:rsid w:val="00B74C23"/>
    <w:rsid w:val="00B74F26"/>
    <w:rsid w:val="00B75243"/>
    <w:rsid w:val="00B7565B"/>
    <w:rsid w:val="00B7591E"/>
    <w:rsid w:val="00B75A38"/>
    <w:rsid w:val="00B75BE6"/>
    <w:rsid w:val="00B75DA0"/>
    <w:rsid w:val="00B76021"/>
    <w:rsid w:val="00B760DA"/>
    <w:rsid w:val="00B761A1"/>
    <w:rsid w:val="00B7632C"/>
    <w:rsid w:val="00B76548"/>
    <w:rsid w:val="00B76751"/>
    <w:rsid w:val="00B76954"/>
    <w:rsid w:val="00B76D4F"/>
    <w:rsid w:val="00B76E6F"/>
    <w:rsid w:val="00B76EDD"/>
    <w:rsid w:val="00B77048"/>
    <w:rsid w:val="00B77265"/>
    <w:rsid w:val="00B775E1"/>
    <w:rsid w:val="00B77612"/>
    <w:rsid w:val="00B77B0B"/>
    <w:rsid w:val="00B77C4C"/>
    <w:rsid w:val="00B77DE5"/>
    <w:rsid w:val="00B801B9"/>
    <w:rsid w:val="00B80353"/>
    <w:rsid w:val="00B807F6"/>
    <w:rsid w:val="00B809CF"/>
    <w:rsid w:val="00B809F5"/>
    <w:rsid w:val="00B80B59"/>
    <w:rsid w:val="00B80B71"/>
    <w:rsid w:val="00B80E32"/>
    <w:rsid w:val="00B8103D"/>
    <w:rsid w:val="00B81259"/>
    <w:rsid w:val="00B813E0"/>
    <w:rsid w:val="00B81408"/>
    <w:rsid w:val="00B81440"/>
    <w:rsid w:val="00B81455"/>
    <w:rsid w:val="00B81615"/>
    <w:rsid w:val="00B8161A"/>
    <w:rsid w:val="00B816F1"/>
    <w:rsid w:val="00B81937"/>
    <w:rsid w:val="00B81C01"/>
    <w:rsid w:val="00B81D76"/>
    <w:rsid w:val="00B81E83"/>
    <w:rsid w:val="00B81FFA"/>
    <w:rsid w:val="00B821CB"/>
    <w:rsid w:val="00B82223"/>
    <w:rsid w:val="00B82565"/>
    <w:rsid w:val="00B82703"/>
    <w:rsid w:val="00B82792"/>
    <w:rsid w:val="00B8289C"/>
    <w:rsid w:val="00B82E5C"/>
    <w:rsid w:val="00B83287"/>
    <w:rsid w:val="00B833C0"/>
    <w:rsid w:val="00B833E9"/>
    <w:rsid w:val="00B83466"/>
    <w:rsid w:val="00B8352A"/>
    <w:rsid w:val="00B83595"/>
    <w:rsid w:val="00B837B5"/>
    <w:rsid w:val="00B838CC"/>
    <w:rsid w:val="00B841D1"/>
    <w:rsid w:val="00B842AA"/>
    <w:rsid w:val="00B84601"/>
    <w:rsid w:val="00B846BE"/>
    <w:rsid w:val="00B84718"/>
    <w:rsid w:val="00B84A9D"/>
    <w:rsid w:val="00B84AAE"/>
    <w:rsid w:val="00B84BD1"/>
    <w:rsid w:val="00B84C10"/>
    <w:rsid w:val="00B84CF1"/>
    <w:rsid w:val="00B84D51"/>
    <w:rsid w:val="00B85275"/>
    <w:rsid w:val="00B853B8"/>
    <w:rsid w:val="00B855D8"/>
    <w:rsid w:val="00B85633"/>
    <w:rsid w:val="00B85746"/>
    <w:rsid w:val="00B8588D"/>
    <w:rsid w:val="00B859DA"/>
    <w:rsid w:val="00B85A47"/>
    <w:rsid w:val="00B85EB2"/>
    <w:rsid w:val="00B86087"/>
    <w:rsid w:val="00B86496"/>
    <w:rsid w:val="00B864ED"/>
    <w:rsid w:val="00B8681C"/>
    <w:rsid w:val="00B86F05"/>
    <w:rsid w:val="00B8715F"/>
    <w:rsid w:val="00B87306"/>
    <w:rsid w:val="00B8748C"/>
    <w:rsid w:val="00B87530"/>
    <w:rsid w:val="00B875EA"/>
    <w:rsid w:val="00B87625"/>
    <w:rsid w:val="00B905B5"/>
    <w:rsid w:val="00B90755"/>
    <w:rsid w:val="00B9080E"/>
    <w:rsid w:val="00B90AC2"/>
    <w:rsid w:val="00B90B07"/>
    <w:rsid w:val="00B90BC3"/>
    <w:rsid w:val="00B90C9C"/>
    <w:rsid w:val="00B90DA8"/>
    <w:rsid w:val="00B90EEB"/>
    <w:rsid w:val="00B910BB"/>
    <w:rsid w:val="00B911D7"/>
    <w:rsid w:val="00B91AF9"/>
    <w:rsid w:val="00B91B6E"/>
    <w:rsid w:val="00B91BD6"/>
    <w:rsid w:val="00B91DD4"/>
    <w:rsid w:val="00B91EF4"/>
    <w:rsid w:val="00B92556"/>
    <w:rsid w:val="00B92679"/>
    <w:rsid w:val="00B926E9"/>
    <w:rsid w:val="00B92708"/>
    <w:rsid w:val="00B92750"/>
    <w:rsid w:val="00B92948"/>
    <w:rsid w:val="00B92E7F"/>
    <w:rsid w:val="00B92ED9"/>
    <w:rsid w:val="00B92EF5"/>
    <w:rsid w:val="00B932D8"/>
    <w:rsid w:val="00B93396"/>
    <w:rsid w:val="00B936F3"/>
    <w:rsid w:val="00B93701"/>
    <w:rsid w:val="00B9384A"/>
    <w:rsid w:val="00B93850"/>
    <w:rsid w:val="00B93923"/>
    <w:rsid w:val="00B93940"/>
    <w:rsid w:val="00B939DA"/>
    <w:rsid w:val="00B93C99"/>
    <w:rsid w:val="00B93E36"/>
    <w:rsid w:val="00B94087"/>
    <w:rsid w:val="00B94265"/>
    <w:rsid w:val="00B9442A"/>
    <w:rsid w:val="00B945A0"/>
    <w:rsid w:val="00B94678"/>
    <w:rsid w:val="00B9478C"/>
    <w:rsid w:val="00B94993"/>
    <w:rsid w:val="00B94A81"/>
    <w:rsid w:val="00B94AA5"/>
    <w:rsid w:val="00B94CF3"/>
    <w:rsid w:val="00B94DEB"/>
    <w:rsid w:val="00B94F67"/>
    <w:rsid w:val="00B950BC"/>
    <w:rsid w:val="00B9555C"/>
    <w:rsid w:val="00B9578C"/>
    <w:rsid w:val="00B9591E"/>
    <w:rsid w:val="00B95C09"/>
    <w:rsid w:val="00B95C33"/>
    <w:rsid w:val="00B95CA1"/>
    <w:rsid w:val="00B95F33"/>
    <w:rsid w:val="00B95F8F"/>
    <w:rsid w:val="00B9631C"/>
    <w:rsid w:val="00B964E9"/>
    <w:rsid w:val="00B965FF"/>
    <w:rsid w:val="00B968D6"/>
    <w:rsid w:val="00B968EB"/>
    <w:rsid w:val="00B9696F"/>
    <w:rsid w:val="00B96D66"/>
    <w:rsid w:val="00B96FC5"/>
    <w:rsid w:val="00B9701D"/>
    <w:rsid w:val="00B9770D"/>
    <w:rsid w:val="00B977C7"/>
    <w:rsid w:val="00B9788D"/>
    <w:rsid w:val="00B97F1F"/>
    <w:rsid w:val="00BA027B"/>
    <w:rsid w:val="00BA040F"/>
    <w:rsid w:val="00BA053B"/>
    <w:rsid w:val="00BA0616"/>
    <w:rsid w:val="00BA06B5"/>
    <w:rsid w:val="00BA08B5"/>
    <w:rsid w:val="00BA09E9"/>
    <w:rsid w:val="00BA0A7F"/>
    <w:rsid w:val="00BA0ED1"/>
    <w:rsid w:val="00BA0F6B"/>
    <w:rsid w:val="00BA115E"/>
    <w:rsid w:val="00BA1473"/>
    <w:rsid w:val="00BA169E"/>
    <w:rsid w:val="00BA195D"/>
    <w:rsid w:val="00BA19A2"/>
    <w:rsid w:val="00BA1BED"/>
    <w:rsid w:val="00BA1E13"/>
    <w:rsid w:val="00BA1EDB"/>
    <w:rsid w:val="00BA2003"/>
    <w:rsid w:val="00BA26CA"/>
    <w:rsid w:val="00BA296E"/>
    <w:rsid w:val="00BA2FDE"/>
    <w:rsid w:val="00BA2FF0"/>
    <w:rsid w:val="00BA3119"/>
    <w:rsid w:val="00BA333C"/>
    <w:rsid w:val="00BA39C1"/>
    <w:rsid w:val="00BA3F52"/>
    <w:rsid w:val="00BA4045"/>
    <w:rsid w:val="00BA41B3"/>
    <w:rsid w:val="00BA43C7"/>
    <w:rsid w:val="00BA4401"/>
    <w:rsid w:val="00BA4965"/>
    <w:rsid w:val="00BA4AC6"/>
    <w:rsid w:val="00BA4B39"/>
    <w:rsid w:val="00BA4C2D"/>
    <w:rsid w:val="00BA4D09"/>
    <w:rsid w:val="00BA4DE1"/>
    <w:rsid w:val="00BA4F08"/>
    <w:rsid w:val="00BA5567"/>
    <w:rsid w:val="00BA55B1"/>
    <w:rsid w:val="00BA58F1"/>
    <w:rsid w:val="00BA5C9D"/>
    <w:rsid w:val="00BA5F34"/>
    <w:rsid w:val="00BA62B5"/>
    <w:rsid w:val="00BA63DA"/>
    <w:rsid w:val="00BA660A"/>
    <w:rsid w:val="00BA678C"/>
    <w:rsid w:val="00BA6803"/>
    <w:rsid w:val="00BA68BF"/>
    <w:rsid w:val="00BA6B54"/>
    <w:rsid w:val="00BA6C66"/>
    <w:rsid w:val="00BA6DCD"/>
    <w:rsid w:val="00BA6EB7"/>
    <w:rsid w:val="00BA6F49"/>
    <w:rsid w:val="00BA737E"/>
    <w:rsid w:val="00BA740F"/>
    <w:rsid w:val="00BA770F"/>
    <w:rsid w:val="00BA783D"/>
    <w:rsid w:val="00BA79ED"/>
    <w:rsid w:val="00BA7A31"/>
    <w:rsid w:val="00BB0487"/>
    <w:rsid w:val="00BB0CB6"/>
    <w:rsid w:val="00BB0D01"/>
    <w:rsid w:val="00BB0D6F"/>
    <w:rsid w:val="00BB0F2B"/>
    <w:rsid w:val="00BB1026"/>
    <w:rsid w:val="00BB116B"/>
    <w:rsid w:val="00BB11DE"/>
    <w:rsid w:val="00BB1292"/>
    <w:rsid w:val="00BB161C"/>
    <w:rsid w:val="00BB1D42"/>
    <w:rsid w:val="00BB1DE7"/>
    <w:rsid w:val="00BB208E"/>
    <w:rsid w:val="00BB20CD"/>
    <w:rsid w:val="00BB214F"/>
    <w:rsid w:val="00BB21B3"/>
    <w:rsid w:val="00BB2219"/>
    <w:rsid w:val="00BB22D3"/>
    <w:rsid w:val="00BB2456"/>
    <w:rsid w:val="00BB25DD"/>
    <w:rsid w:val="00BB2D9D"/>
    <w:rsid w:val="00BB2DF4"/>
    <w:rsid w:val="00BB2EAD"/>
    <w:rsid w:val="00BB2EE7"/>
    <w:rsid w:val="00BB304E"/>
    <w:rsid w:val="00BB31D3"/>
    <w:rsid w:val="00BB31D7"/>
    <w:rsid w:val="00BB33B0"/>
    <w:rsid w:val="00BB3677"/>
    <w:rsid w:val="00BB3923"/>
    <w:rsid w:val="00BB3E64"/>
    <w:rsid w:val="00BB3EC7"/>
    <w:rsid w:val="00BB40D6"/>
    <w:rsid w:val="00BB4105"/>
    <w:rsid w:val="00BB4336"/>
    <w:rsid w:val="00BB4502"/>
    <w:rsid w:val="00BB4813"/>
    <w:rsid w:val="00BB4817"/>
    <w:rsid w:val="00BB4A52"/>
    <w:rsid w:val="00BB4BD9"/>
    <w:rsid w:val="00BB4DE3"/>
    <w:rsid w:val="00BB4E03"/>
    <w:rsid w:val="00BB4E24"/>
    <w:rsid w:val="00BB4F56"/>
    <w:rsid w:val="00BB53D2"/>
    <w:rsid w:val="00BB54F8"/>
    <w:rsid w:val="00BB5548"/>
    <w:rsid w:val="00BB5571"/>
    <w:rsid w:val="00BB581B"/>
    <w:rsid w:val="00BB5993"/>
    <w:rsid w:val="00BB5D2E"/>
    <w:rsid w:val="00BB5E51"/>
    <w:rsid w:val="00BB5EBB"/>
    <w:rsid w:val="00BB5F87"/>
    <w:rsid w:val="00BB6011"/>
    <w:rsid w:val="00BB68DA"/>
    <w:rsid w:val="00BB6D28"/>
    <w:rsid w:val="00BB6E30"/>
    <w:rsid w:val="00BB6F37"/>
    <w:rsid w:val="00BB6FA3"/>
    <w:rsid w:val="00BB70A2"/>
    <w:rsid w:val="00BB719A"/>
    <w:rsid w:val="00BB7580"/>
    <w:rsid w:val="00BB7644"/>
    <w:rsid w:val="00BB77D9"/>
    <w:rsid w:val="00BB7896"/>
    <w:rsid w:val="00BB7964"/>
    <w:rsid w:val="00BB7A1A"/>
    <w:rsid w:val="00BB7A5D"/>
    <w:rsid w:val="00BB7BDE"/>
    <w:rsid w:val="00BC01F1"/>
    <w:rsid w:val="00BC0224"/>
    <w:rsid w:val="00BC0228"/>
    <w:rsid w:val="00BC03AA"/>
    <w:rsid w:val="00BC05ED"/>
    <w:rsid w:val="00BC081F"/>
    <w:rsid w:val="00BC0A12"/>
    <w:rsid w:val="00BC0B83"/>
    <w:rsid w:val="00BC0C61"/>
    <w:rsid w:val="00BC0DE5"/>
    <w:rsid w:val="00BC0E5F"/>
    <w:rsid w:val="00BC0FFA"/>
    <w:rsid w:val="00BC107D"/>
    <w:rsid w:val="00BC11E3"/>
    <w:rsid w:val="00BC1463"/>
    <w:rsid w:val="00BC1485"/>
    <w:rsid w:val="00BC1622"/>
    <w:rsid w:val="00BC172D"/>
    <w:rsid w:val="00BC1916"/>
    <w:rsid w:val="00BC1A9D"/>
    <w:rsid w:val="00BC240D"/>
    <w:rsid w:val="00BC267D"/>
    <w:rsid w:val="00BC26C6"/>
    <w:rsid w:val="00BC276B"/>
    <w:rsid w:val="00BC276C"/>
    <w:rsid w:val="00BC2A1C"/>
    <w:rsid w:val="00BC2AA8"/>
    <w:rsid w:val="00BC3125"/>
    <w:rsid w:val="00BC319B"/>
    <w:rsid w:val="00BC3212"/>
    <w:rsid w:val="00BC3411"/>
    <w:rsid w:val="00BC34CC"/>
    <w:rsid w:val="00BC3619"/>
    <w:rsid w:val="00BC3929"/>
    <w:rsid w:val="00BC3B0D"/>
    <w:rsid w:val="00BC3BEC"/>
    <w:rsid w:val="00BC4215"/>
    <w:rsid w:val="00BC4485"/>
    <w:rsid w:val="00BC4557"/>
    <w:rsid w:val="00BC45ED"/>
    <w:rsid w:val="00BC46F0"/>
    <w:rsid w:val="00BC4749"/>
    <w:rsid w:val="00BC4771"/>
    <w:rsid w:val="00BC4A49"/>
    <w:rsid w:val="00BC4BF3"/>
    <w:rsid w:val="00BC4D04"/>
    <w:rsid w:val="00BC4D90"/>
    <w:rsid w:val="00BC4E14"/>
    <w:rsid w:val="00BC531D"/>
    <w:rsid w:val="00BC554D"/>
    <w:rsid w:val="00BC5584"/>
    <w:rsid w:val="00BC5616"/>
    <w:rsid w:val="00BC56ED"/>
    <w:rsid w:val="00BC5A11"/>
    <w:rsid w:val="00BC5ADE"/>
    <w:rsid w:val="00BC5E1B"/>
    <w:rsid w:val="00BC5E70"/>
    <w:rsid w:val="00BC5E71"/>
    <w:rsid w:val="00BC5FB2"/>
    <w:rsid w:val="00BC6105"/>
    <w:rsid w:val="00BC66AB"/>
    <w:rsid w:val="00BC67ED"/>
    <w:rsid w:val="00BC695C"/>
    <w:rsid w:val="00BC6B48"/>
    <w:rsid w:val="00BC6E63"/>
    <w:rsid w:val="00BC744B"/>
    <w:rsid w:val="00BC77FA"/>
    <w:rsid w:val="00BD0492"/>
    <w:rsid w:val="00BD07D3"/>
    <w:rsid w:val="00BD07DF"/>
    <w:rsid w:val="00BD0E00"/>
    <w:rsid w:val="00BD1444"/>
    <w:rsid w:val="00BD1534"/>
    <w:rsid w:val="00BD15B0"/>
    <w:rsid w:val="00BD166D"/>
    <w:rsid w:val="00BD18B3"/>
    <w:rsid w:val="00BD1F78"/>
    <w:rsid w:val="00BD20E0"/>
    <w:rsid w:val="00BD23CA"/>
    <w:rsid w:val="00BD2C4D"/>
    <w:rsid w:val="00BD2D19"/>
    <w:rsid w:val="00BD2DE3"/>
    <w:rsid w:val="00BD2E8E"/>
    <w:rsid w:val="00BD350C"/>
    <w:rsid w:val="00BD37D8"/>
    <w:rsid w:val="00BD3839"/>
    <w:rsid w:val="00BD3914"/>
    <w:rsid w:val="00BD3A21"/>
    <w:rsid w:val="00BD3BA8"/>
    <w:rsid w:val="00BD3BB1"/>
    <w:rsid w:val="00BD41C0"/>
    <w:rsid w:val="00BD4336"/>
    <w:rsid w:val="00BD43FB"/>
    <w:rsid w:val="00BD455E"/>
    <w:rsid w:val="00BD462C"/>
    <w:rsid w:val="00BD4680"/>
    <w:rsid w:val="00BD47FE"/>
    <w:rsid w:val="00BD48CB"/>
    <w:rsid w:val="00BD4904"/>
    <w:rsid w:val="00BD496A"/>
    <w:rsid w:val="00BD4C1B"/>
    <w:rsid w:val="00BD4C76"/>
    <w:rsid w:val="00BD4DF7"/>
    <w:rsid w:val="00BD5187"/>
    <w:rsid w:val="00BD552F"/>
    <w:rsid w:val="00BD557E"/>
    <w:rsid w:val="00BD571F"/>
    <w:rsid w:val="00BD572C"/>
    <w:rsid w:val="00BD5992"/>
    <w:rsid w:val="00BD5BBF"/>
    <w:rsid w:val="00BD5CAD"/>
    <w:rsid w:val="00BD5EFA"/>
    <w:rsid w:val="00BD603D"/>
    <w:rsid w:val="00BD6431"/>
    <w:rsid w:val="00BD671A"/>
    <w:rsid w:val="00BD6955"/>
    <w:rsid w:val="00BD69A1"/>
    <w:rsid w:val="00BD74E9"/>
    <w:rsid w:val="00BD786C"/>
    <w:rsid w:val="00BD790C"/>
    <w:rsid w:val="00BD7A62"/>
    <w:rsid w:val="00BD7E33"/>
    <w:rsid w:val="00BD7E95"/>
    <w:rsid w:val="00BE00E6"/>
    <w:rsid w:val="00BE014A"/>
    <w:rsid w:val="00BE0833"/>
    <w:rsid w:val="00BE08B8"/>
    <w:rsid w:val="00BE0903"/>
    <w:rsid w:val="00BE0A2A"/>
    <w:rsid w:val="00BE0B22"/>
    <w:rsid w:val="00BE0C6D"/>
    <w:rsid w:val="00BE0D73"/>
    <w:rsid w:val="00BE10AB"/>
    <w:rsid w:val="00BE134E"/>
    <w:rsid w:val="00BE182B"/>
    <w:rsid w:val="00BE1AC7"/>
    <w:rsid w:val="00BE273A"/>
    <w:rsid w:val="00BE2954"/>
    <w:rsid w:val="00BE2A06"/>
    <w:rsid w:val="00BE2E45"/>
    <w:rsid w:val="00BE30CB"/>
    <w:rsid w:val="00BE33A2"/>
    <w:rsid w:val="00BE35AC"/>
    <w:rsid w:val="00BE3698"/>
    <w:rsid w:val="00BE3DC4"/>
    <w:rsid w:val="00BE3E1D"/>
    <w:rsid w:val="00BE3E44"/>
    <w:rsid w:val="00BE3F95"/>
    <w:rsid w:val="00BE4190"/>
    <w:rsid w:val="00BE41A3"/>
    <w:rsid w:val="00BE4693"/>
    <w:rsid w:val="00BE4860"/>
    <w:rsid w:val="00BE4BD4"/>
    <w:rsid w:val="00BE4CFB"/>
    <w:rsid w:val="00BE4DAB"/>
    <w:rsid w:val="00BE5283"/>
    <w:rsid w:val="00BE5423"/>
    <w:rsid w:val="00BE54AE"/>
    <w:rsid w:val="00BE569D"/>
    <w:rsid w:val="00BE56F0"/>
    <w:rsid w:val="00BE57D8"/>
    <w:rsid w:val="00BE57E3"/>
    <w:rsid w:val="00BE5931"/>
    <w:rsid w:val="00BE5BB1"/>
    <w:rsid w:val="00BE5E6A"/>
    <w:rsid w:val="00BE60A9"/>
    <w:rsid w:val="00BE66AB"/>
    <w:rsid w:val="00BE677B"/>
    <w:rsid w:val="00BE6938"/>
    <w:rsid w:val="00BE6A6B"/>
    <w:rsid w:val="00BE6C5D"/>
    <w:rsid w:val="00BE6CC8"/>
    <w:rsid w:val="00BE6D21"/>
    <w:rsid w:val="00BE6F07"/>
    <w:rsid w:val="00BE74D1"/>
    <w:rsid w:val="00BE7631"/>
    <w:rsid w:val="00BE76A0"/>
    <w:rsid w:val="00BE77D4"/>
    <w:rsid w:val="00BE7872"/>
    <w:rsid w:val="00BE7911"/>
    <w:rsid w:val="00BE79AC"/>
    <w:rsid w:val="00BE7ADE"/>
    <w:rsid w:val="00BE7CA0"/>
    <w:rsid w:val="00BE7D2B"/>
    <w:rsid w:val="00BE7F84"/>
    <w:rsid w:val="00BF02B0"/>
    <w:rsid w:val="00BF071A"/>
    <w:rsid w:val="00BF0C87"/>
    <w:rsid w:val="00BF0E61"/>
    <w:rsid w:val="00BF0ECC"/>
    <w:rsid w:val="00BF101B"/>
    <w:rsid w:val="00BF109E"/>
    <w:rsid w:val="00BF128D"/>
    <w:rsid w:val="00BF19DB"/>
    <w:rsid w:val="00BF1FA5"/>
    <w:rsid w:val="00BF276A"/>
    <w:rsid w:val="00BF27A3"/>
    <w:rsid w:val="00BF2C8A"/>
    <w:rsid w:val="00BF2CFF"/>
    <w:rsid w:val="00BF301D"/>
    <w:rsid w:val="00BF3058"/>
    <w:rsid w:val="00BF305D"/>
    <w:rsid w:val="00BF3523"/>
    <w:rsid w:val="00BF3604"/>
    <w:rsid w:val="00BF3855"/>
    <w:rsid w:val="00BF39B8"/>
    <w:rsid w:val="00BF4005"/>
    <w:rsid w:val="00BF412A"/>
    <w:rsid w:val="00BF4434"/>
    <w:rsid w:val="00BF44F9"/>
    <w:rsid w:val="00BF45C7"/>
    <w:rsid w:val="00BF486F"/>
    <w:rsid w:val="00BF48D4"/>
    <w:rsid w:val="00BF49AC"/>
    <w:rsid w:val="00BF4AF2"/>
    <w:rsid w:val="00BF4CD1"/>
    <w:rsid w:val="00BF4DFF"/>
    <w:rsid w:val="00BF4FF8"/>
    <w:rsid w:val="00BF5031"/>
    <w:rsid w:val="00BF50B1"/>
    <w:rsid w:val="00BF5146"/>
    <w:rsid w:val="00BF58C6"/>
    <w:rsid w:val="00BF59A5"/>
    <w:rsid w:val="00BF5C53"/>
    <w:rsid w:val="00BF6162"/>
    <w:rsid w:val="00BF6500"/>
    <w:rsid w:val="00BF67B7"/>
    <w:rsid w:val="00BF69CC"/>
    <w:rsid w:val="00BF6A23"/>
    <w:rsid w:val="00BF7132"/>
    <w:rsid w:val="00BF7465"/>
    <w:rsid w:val="00BF75D7"/>
    <w:rsid w:val="00BF760E"/>
    <w:rsid w:val="00BF7803"/>
    <w:rsid w:val="00BF782D"/>
    <w:rsid w:val="00BF78FE"/>
    <w:rsid w:val="00BF790C"/>
    <w:rsid w:val="00C00016"/>
    <w:rsid w:val="00C00054"/>
    <w:rsid w:val="00C000F4"/>
    <w:rsid w:val="00C00293"/>
    <w:rsid w:val="00C005F6"/>
    <w:rsid w:val="00C00759"/>
    <w:rsid w:val="00C00A01"/>
    <w:rsid w:val="00C00C51"/>
    <w:rsid w:val="00C01169"/>
    <w:rsid w:val="00C01180"/>
    <w:rsid w:val="00C0182A"/>
    <w:rsid w:val="00C01D38"/>
    <w:rsid w:val="00C01F22"/>
    <w:rsid w:val="00C02159"/>
    <w:rsid w:val="00C024CF"/>
    <w:rsid w:val="00C029A7"/>
    <w:rsid w:val="00C02A4C"/>
    <w:rsid w:val="00C02B1C"/>
    <w:rsid w:val="00C02D70"/>
    <w:rsid w:val="00C02D76"/>
    <w:rsid w:val="00C02F17"/>
    <w:rsid w:val="00C02F86"/>
    <w:rsid w:val="00C030D7"/>
    <w:rsid w:val="00C03222"/>
    <w:rsid w:val="00C0347B"/>
    <w:rsid w:val="00C03A7C"/>
    <w:rsid w:val="00C03C9A"/>
    <w:rsid w:val="00C03E08"/>
    <w:rsid w:val="00C03EE0"/>
    <w:rsid w:val="00C04010"/>
    <w:rsid w:val="00C04570"/>
    <w:rsid w:val="00C045EA"/>
    <w:rsid w:val="00C0462D"/>
    <w:rsid w:val="00C046D7"/>
    <w:rsid w:val="00C04821"/>
    <w:rsid w:val="00C04A7D"/>
    <w:rsid w:val="00C04B6A"/>
    <w:rsid w:val="00C04D3F"/>
    <w:rsid w:val="00C04ED7"/>
    <w:rsid w:val="00C04F92"/>
    <w:rsid w:val="00C04F9D"/>
    <w:rsid w:val="00C04FD5"/>
    <w:rsid w:val="00C05463"/>
    <w:rsid w:val="00C05558"/>
    <w:rsid w:val="00C055F1"/>
    <w:rsid w:val="00C05655"/>
    <w:rsid w:val="00C05B19"/>
    <w:rsid w:val="00C05ED6"/>
    <w:rsid w:val="00C05F9A"/>
    <w:rsid w:val="00C06183"/>
    <w:rsid w:val="00C06278"/>
    <w:rsid w:val="00C0634D"/>
    <w:rsid w:val="00C064D6"/>
    <w:rsid w:val="00C0678F"/>
    <w:rsid w:val="00C0681F"/>
    <w:rsid w:val="00C06BDF"/>
    <w:rsid w:val="00C06C22"/>
    <w:rsid w:val="00C06E7C"/>
    <w:rsid w:val="00C072B1"/>
    <w:rsid w:val="00C074A1"/>
    <w:rsid w:val="00C0756E"/>
    <w:rsid w:val="00C07705"/>
    <w:rsid w:val="00C077E3"/>
    <w:rsid w:val="00C078A2"/>
    <w:rsid w:val="00C07AD6"/>
    <w:rsid w:val="00C07CA6"/>
    <w:rsid w:val="00C07E1B"/>
    <w:rsid w:val="00C07ED0"/>
    <w:rsid w:val="00C100F0"/>
    <w:rsid w:val="00C101BC"/>
    <w:rsid w:val="00C105BC"/>
    <w:rsid w:val="00C10624"/>
    <w:rsid w:val="00C10CF2"/>
    <w:rsid w:val="00C11185"/>
    <w:rsid w:val="00C11228"/>
    <w:rsid w:val="00C115F7"/>
    <w:rsid w:val="00C1175C"/>
    <w:rsid w:val="00C11BAB"/>
    <w:rsid w:val="00C1205C"/>
    <w:rsid w:val="00C1206A"/>
    <w:rsid w:val="00C12071"/>
    <w:rsid w:val="00C121CC"/>
    <w:rsid w:val="00C12905"/>
    <w:rsid w:val="00C12A12"/>
    <w:rsid w:val="00C12CE9"/>
    <w:rsid w:val="00C130A0"/>
    <w:rsid w:val="00C130D4"/>
    <w:rsid w:val="00C132F2"/>
    <w:rsid w:val="00C133C9"/>
    <w:rsid w:val="00C134BB"/>
    <w:rsid w:val="00C136A7"/>
    <w:rsid w:val="00C138EC"/>
    <w:rsid w:val="00C13966"/>
    <w:rsid w:val="00C13D49"/>
    <w:rsid w:val="00C13FDF"/>
    <w:rsid w:val="00C14040"/>
    <w:rsid w:val="00C14060"/>
    <w:rsid w:val="00C14918"/>
    <w:rsid w:val="00C149E0"/>
    <w:rsid w:val="00C149E2"/>
    <w:rsid w:val="00C14B50"/>
    <w:rsid w:val="00C1501C"/>
    <w:rsid w:val="00C151C5"/>
    <w:rsid w:val="00C1555B"/>
    <w:rsid w:val="00C1565F"/>
    <w:rsid w:val="00C157FD"/>
    <w:rsid w:val="00C15959"/>
    <w:rsid w:val="00C15AF9"/>
    <w:rsid w:val="00C16361"/>
    <w:rsid w:val="00C166F4"/>
    <w:rsid w:val="00C16B46"/>
    <w:rsid w:val="00C16BF7"/>
    <w:rsid w:val="00C170A5"/>
    <w:rsid w:val="00C17333"/>
    <w:rsid w:val="00C1737D"/>
    <w:rsid w:val="00C173CD"/>
    <w:rsid w:val="00C174AE"/>
    <w:rsid w:val="00C17944"/>
    <w:rsid w:val="00C17BEB"/>
    <w:rsid w:val="00C17F77"/>
    <w:rsid w:val="00C200CF"/>
    <w:rsid w:val="00C2020B"/>
    <w:rsid w:val="00C2032E"/>
    <w:rsid w:val="00C20679"/>
    <w:rsid w:val="00C2069A"/>
    <w:rsid w:val="00C20879"/>
    <w:rsid w:val="00C20C12"/>
    <w:rsid w:val="00C20EED"/>
    <w:rsid w:val="00C20F8A"/>
    <w:rsid w:val="00C2124D"/>
    <w:rsid w:val="00C217C3"/>
    <w:rsid w:val="00C2181F"/>
    <w:rsid w:val="00C221FD"/>
    <w:rsid w:val="00C223FE"/>
    <w:rsid w:val="00C22419"/>
    <w:rsid w:val="00C22420"/>
    <w:rsid w:val="00C224C9"/>
    <w:rsid w:val="00C225BB"/>
    <w:rsid w:val="00C22658"/>
    <w:rsid w:val="00C22664"/>
    <w:rsid w:val="00C226A6"/>
    <w:rsid w:val="00C2272C"/>
    <w:rsid w:val="00C227BA"/>
    <w:rsid w:val="00C228F1"/>
    <w:rsid w:val="00C229A8"/>
    <w:rsid w:val="00C22A6D"/>
    <w:rsid w:val="00C22B99"/>
    <w:rsid w:val="00C22D87"/>
    <w:rsid w:val="00C22DED"/>
    <w:rsid w:val="00C23118"/>
    <w:rsid w:val="00C23126"/>
    <w:rsid w:val="00C23621"/>
    <w:rsid w:val="00C23728"/>
    <w:rsid w:val="00C23784"/>
    <w:rsid w:val="00C238A9"/>
    <w:rsid w:val="00C23B2E"/>
    <w:rsid w:val="00C23D49"/>
    <w:rsid w:val="00C23E27"/>
    <w:rsid w:val="00C23E41"/>
    <w:rsid w:val="00C2404D"/>
    <w:rsid w:val="00C24318"/>
    <w:rsid w:val="00C24360"/>
    <w:rsid w:val="00C24502"/>
    <w:rsid w:val="00C249D8"/>
    <w:rsid w:val="00C24BC2"/>
    <w:rsid w:val="00C24D44"/>
    <w:rsid w:val="00C24EF0"/>
    <w:rsid w:val="00C24FA5"/>
    <w:rsid w:val="00C25403"/>
    <w:rsid w:val="00C255AB"/>
    <w:rsid w:val="00C25618"/>
    <w:rsid w:val="00C2564E"/>
    <w:rsid w:val="00C257D8"/>
    <w:rsid w:val="00C25858"/>
    <w:rsid w:val="00C25868"/>
    <w:rsid w:val="00C25CA8"/>
    <w:rsid w:val="00C260CA"/>
    <w:rsid w:val="00C262BB"/>
    <w:rsid w:val="00C265E6"/>
    <w:rsid w:val="00C267CF"/>
    <w:rsid w:val="00C267D0"/>
    <w:rsid w:val="00C26A9F"/>
    <w:rsid w:val="00C26C05"/>
    <w:rsid w:val="00C26C61"/>
    <w:rsid w:val="00C27191"/>
    <w:rsid w:val="00C27246"/>
    <w:rsid w:val="00C2736E"/>
    <w:rsid w:val="00C273E4"/>
    <w:rsid w:val="00C2743F"/>
    <w:rsid w:val="00C2782C"/>
    <w:rsid w:val="00C2787D"/>
    <w:rsid w:val="00C278E6"/>
    <w:rsid w:val="00C27B04"/>
    <w:rsid w:val="00C27BAF"/>
    <w:rsid w:val="00C27E2B"/>
    <w:rsid w:val="00C27F05"/>
    <w:rsid w:val="00C27FFB"/>
    <w:rsid w:val="00C30029"/>
    <w:rsid w:val="00C30131"/>
    <w:rsid w:val="00C3028F"/>
    <w:rsid w:val="00C3038B"/>
    <w:rsid w:val="00C305E6"/>
    <w:rsid w:val="00C306BB"/>
    <w:rsid w:val="00C30B4A"/>
    <w:rsid w:val="00C30BA1"/>
    <w:rsid w:val="00C312D9"/>
    <w:rsid w:val="00C315CE"/>
    <w:rsid w:val="00C31998"/>
    <w:rsid w:val="00C31ADB"/>
    <w:rsid w:val="00C31C93"/>
    <w:rsid w:val="00C31F93"/>
    <w:rsid w:val="00C31FF4"/>
    <w:rsid w:val="00C32170"/>
    <w:rsid w:val="00C3225F"/>
    <w:rsid w:val="00C32356"/>
    <w:rsid w:val="00C32473"/>
    <w:rsid w:val="00C3272C"/>
    <w:rsid w:val="00C329A0"/>
    <w:rsid w:val="00C329C0"/>
    <w:rsid w:val="00C32B8A"/>
    <w:rsid w:val="00C32BF6"/>
    <w:rsid w:val="00C32C6F"/>
    <w:rsid w:val="00C3313F"/>
    <w:rsid w:val="00C33244"/>
    <w:rsid w:val="00C333E3"/>
    <w:rsid w:val="00C333E5"/>
    <w:rsid w:val="00C33AA8"/>
    <w:rsid w:val="00C33BB4"/>
    <w:rsid w:val="00C33FEF"/>
    <w:rsid w:val="00C340DF"/>
    <w:rsid w:val="00C34491"/>
    <w:rsid w:val="00C3460E"/>
    <w:rsid w:val="00C34BD7"/>
    <w:rsid w:val="00C34C06"/>
    <w:rsid w:val="00C35132"/>
    <w:rsid w:val="00C35252"/>
    <w:rsid w:val="00C35332"/>
    <w:rsid w:val="00C35411"/>
    <w:rsid w:val="00C3542A"/>
    <w:rsid w:val="00C35BD9"/>
    <w:rsid w:val="00C35C25"/>
    <w:rsid w:val="00C35D70"/>
    <w:rsid w:val="00C35E78"/>
    <w:rsid w:val="00C361A6"/>
    <w:rsid w:val="00C36261"/>
    <w:rsid w:val="00C363B9"/>
    <w:rsid w:val="00C3676C"/>
    <w:rsid w:val="00C367BA"/>
    <w:rsid w:val="00C36A43"/>
    <w:rsid w:val="00C36AC8"/>
    <w:rsid w:val="00C36C28"/>
    <w:rsid w:val="00C36F3F"/>
    <w:rsid w:val="00C37009"/>
    <w:rsid w:val="00C37297"/>
    <w:rsid w:val="00C37474"/>
    <w:rsid w:val="00C37D14"/>
    <w:rsid w:val="00C37F6D"/>
    <w:rsid w:val="00C4028A"/>
    <w:rsid w:val="00C405F0"/>
    <w:rsid w:val="00C4079A"/>
    <w:rsid w:val="00C40B2D"/>
    <w:rsid w:val="00C40BF0"/>
    <w:rsid w:val="00C40D4B"/>
    <w:rsid w:val="00C40E11"/>
    <w:rsid w:val="00C413A7"/>
    <w:rsid w:val="00C41566"/>
    <w:rsid w:val="00C415A9"/>
    <w:rsid w:val="00C41714"/>
    <w:rsid w:val="00C418B9"/>
    <w:rsid w:val="00C41A7E"/>
    <w:rsid w:val="00C41C9B"/>
    <w:rsid w:val="00C41DED"/>
    <w:rsid w:val="00C41E8B"/>
    <w:rsid w:val="00C41EED"/>
    <w:rsid w:val="00C41F51"/>
    <w:rsid w:val="00C42406"/>
    <w:rsid w:val="00C424B1"/>
    <w:rsid w:val="00C42D39"/>
    <w:rsid w:val="00C42D7F"/>
    <w:rsid w:val="00C431AA"/>
    <w:rsid w:val="00C43248"/>
    <w:rsid w:val="00C439B5"/>
    <w:rsid w:val="00C43E82"/>
    <w:rsid w:val="00C4458E"/>
    <w:rsid w:val="00C4468A"/>
    <w:rsid w:val="00C446DD"/>
    <w:rsid w:val="00C446E9"/>
    <w:rsid w:val="00C44901"/>
    <w:rsid w:val="00C44950"/>
    <w:rsid w:val="00C44A84"/>
    <w:rsid w:val="00C44BED"/>
    <w:rsid w:val="00C44E9D"/>
    <w:rsid w:val="00C44EAE"/>
    <w:rsid w:val="00C450B6"/>
    <w:rsid w:val="00C45530"/>
    <w:rsid w:val="00C45586"/>
    <w:rsid w:val="00C4584C"/>
    <w:rsid w:val="00C45D5D"/>
    <w:rsid w:val="00C45D6A"/>
    <w:rsid w:val="00C46002"/>
    <w:rsid w:val="00C46012"/>
    <w:rsid w:val="00C464C0"/>
    <w:rsid w:val="00C46507"/>
    <w:rsid w:val="00C4651A"/>
    <w:rsid w:val="00C46553"/>
    <w:rsid w:val="00C4670B"/>
    <w:rsid w:val="00C46B2C"/>
    <w:rsid w:val="00C46B6A"/>
    <w:rsid w:val="00C46CA3"/>
    <w:rsid w:val="00C46F11"/>
    <w:rsid w:val="00C47159"/>
    <w:rsid w:val="00C4751C"/>
    <w:rsid w:val="00C476A2"/>
    <w:rsid w:val="00C47967"/>
    <w:rsid w:val="00C50772"/>
    <w:rsid w:val="00C50852"/>
    <w:rsid w:val="00C5086F"/>
    <w:rsid w:val="00C50ADD"/>
    <w:rsid w:val="00C50CED"/>
    <w:rsid w:val="00C50D35"/>
    <w:rsid w:val="00C50E22"/>
    <w:rsid w:val="00C50E2C"/>
    <w:rsid w:val="00C50F9E"/>
    <w:rsid w:val="00C5108A"/>
    <w:rsid w:val="00C51205"/>
    <w:rsid w:val="00C512D9"/>
    <w:rsid w:val="00C513FE"/>
    <w:rsid w:val="00C51433"/>
    <w:rsid w:val="00C51578"/>
    <w:rsid w:val="00C5186E"/>
    <w:rsid w:val="00C51B31"/>
    <w:rsid w:val="00C51D15"/>
    <w:rsid w:val="00C51E20"/>
    <w:rsid w:val="00C51FE7"/>
    <w:rsid w:val="00C521B7"/>
    <w:rsid w:val="00C527FC"/>
    <w:rsid w:val="00C52E91"/>
    <w:rsid w:val="00C52EA5"/>
    <w:rsid w:val="00C53194"/>
    <w:rsid w:val="00C536FB"/>
    <w:rsid w:val="00C53792"/>
    <w:rsid w:val="00C53817"/>
    <w:rsid w:val="00C5394C"/>
    <w:rsid w:val="00C53FF6"/>
    <w:rsid w:val="00C5403D"/>
    <w:rsid w:val="00C54136"/>
    <w:rsid w:val="00C5457B"/>
    <w:rsid w:val="00C545F3"/>
    <w:rsid w:val="00C54877"/>
    <w:rsid w:val="00C54893"/>
    <w:rsid w:val="00C54C34"/>
    <w:rsid w:val="00C54C3F"/>
    <w:rsid w:val="00C54C54"/>
    <w:rsid w:val="00C54F87"/>
    <w:rsid w:val="00C54FE1"/>
    <w:rsid w:val="00C55220"/>
    <w:rsid w:val="00C557E6"/>
    <w:rsid w:val="00C55A40"/>
    <w:rsid w:val="00C55AA1"/>
    <w:rsid w:val="00C55FCA"/>
    <w:rsid w:val="00C56110"/>
    <w:rsid w:val="00C5638D"/>
    <w:rsid w:val="00C56704"/>
    <w:rsid w:val="00C56723"/>
    <w:rsid w:val="00C567DD"/>
    <w:rsid w:val="00C568B5"/>
    <w:rsid w:val="00C56E7A"/>
    <w:rsid w:val="00C56F99"/>
    <w:rsid w:val="00C56F9F"/>
    <w:rsid w:val="00C56FA8"/>
    <w:rsid w:val="00C570E4"/>
    <w:rsid w:val="00C5712E"/>
    <w:rsid w:val="00C57225"/>
    <w:rsid w:val="00C57276"/>
    <w:rsid w:val="00C57461"/>
    <w:rsid w:val="00C57578"/>
    <w:rsid w:val="00C579FC"/>
    <w:rsid w:val="00C57A5D"/>
    <w:rsid w:val="00C57B0C"/>
    <w:rsid w:val="00C57DC7"/>
    <w:rsid w:val="00C57E79"/>
    <w:rsid w:val="00C603BE"/>
    <w:rsid w:val="00C603F7"/>
    <w:rsid w:val="00C60482"/>
    <w:rsid w:val="00C60A6B"/>
    <w:rsid w:val="00C60B71"/>
    <w:rsid w:val="00C60D48"/>
    <w:rsid w:val="00C60FF5"/>
    <w:rsid w:val="00C610E2"/>
    <w:rsid w:val="00C611F6"/>
    <w:rsid w:val="00C613FA"/>
    <w:rsid w:val="00C61B97"/>
    <w:rsid w:val="00C620DC"/>
    <w:rsid w:val="00C62388"/>
    <w:rsid w:val="00C62653"/>
    <w:rsid w:val="00C6276A"/>
    <w:rsid w:val="00C628CC"/>
    <w:rsid w:val="00C628E9"/>
    <w:rsid w:val="00C62A1F"/>
    <w:rsid w:val="00C630F3"/>
    <w:rsid w:val="00C63281"/>
    <w:rsid w:val="00C63405"/>
    <w:rsid w:val="00C634B2"/>
    <w:rsid w:val="00C63779"/>
    <w:rsid w:val="00C639D3"/>
    <w:rsid w:val="00C63E42"/>
    <w:rsid w:val="00C63F0C"/>
    <w:rsid w:val="00C64212"/>
    <w:rsid w:val="00C642FE"/>
    <w:rsid w:val="00C6451F"/>
    <w:rsid w:val="00C645F5"/>
    <w:rsid w:val="00C6480A"/>
    <w:rsid w:val="00C64A3A"/>
    <w:rsid w:val="00C64A9C"/>
    <w:rsid w:val="00C64ABE"/>
    <w:rsid w:val="00C6529C"/>
    <w:rsid w:val="00C656AB"/>
    <w:rsid w:val="00C65723"/>
    <w:rsid w:val="00C657EE"/>
    <w:rsid w:val="00C6599E"/>
    <w:rsid w:val="00C65A5D"/>
    <w:rsid w:val="00C65C32"/>
    <w:rsid w:val="00C65C80"/>
    <w:rsid w:val="00C65D49"/>
    <w:rsid w:val="00C65E15"/>
    <w:rsid w:val="00C65F06"/>
    <w:rsid w:val="00C65FAC"/>
    <w:rsid w:val="00C661B7"/>
    <w:rsid w:val="00C66387"/>
    <w:rsid w:val="00C666A7"/>
    <w:rsid w:val="00C667BB"/>
    <w:rsid w:val="00C668F8"/>
    <w:rsid w:val="00C6695D"/>
    <w:rsid w:val="00C66AD4"/>
    <w:rsid w:val="00C66E24"/>
    <w:rsid w:val="00C66E6F"/>
    <w:rsid w:val="00C66FD7"/>
    <w:rsid w:val="00C671CF"/>
    <w:rsid w:val="00C6722C"/>
    <w:rsid w:val="00C672C4"/>
    <w:rsid w:val="00C67EC2"/>
    <w:rsid w:val="00C70388"/>
    <w:rsid w:val="00C703C7"/>
    <w:rsid w:val="00C705DE"/>
    <w:rsid w:val="00C70A21"/>
    <w:rsid w:val="00C70E2E"/>
    <w:rsid w:val="00C70EC8"/>
    <w:rsid w:val="00C71606"/>
    <w:rsid w:val="00C7175D"/>
    <w:rsid w:val="00C71962"/>
    <w:rsid w:val="00C71B0B"/>
    <w:rsid w:val="00C71C95"/>
    <w:rsid w:val="00C71D80"/>
    <w:rsid w:val="00C71DAF"/>
    <w:rsid w:val="00C71E1E"/>
    <w:rsid w:val="00C71E46"/>
    <w:rsid w:val="00C71F8D"/>
    <w:rsid w:val="00C72043"/>
    <w:rsid w:val="00C72070"/>
    <w:rsid w:val="00C725B6"/>
    <w:rsid w:val="00C72620"/>
    <w:rsid w:val="00C72666"/>
    <w:rsid w:val="00C72F30"/>
    <w:rsid w:val="00C732B3"/>
    <w:rsid w:val="00C73597"/>
    <w:rsid w:val="00C735B6"/>
    <w:rsid w:val="00C735BE"/>
    <w:rsid w:val="00C73845"/>
    <w:rsid w:val="00C738AB"/>
    <w:rsid w:val="00C738F7"/>
    <w:rsid w:val="00C73B2F"/>
    <w:rsid w:val="00C7435F"/>
    <w:rsid w:val="00C7439C"/>
    <w:rsid w:val="00C74567"/>
    <w:rsid w:val="00C745F3"/>
    <w:rsid w:val="00C7461A"/>
    <w:rsid w:val="00C748D9"/>
    <w:rsid w:val="00C74ED0"/>
    <w:rsid w:val="00C74FC1"/>
    <w:rsid w:val="00C751EA"/>
    <w:rsid w:val="00C752E3"/>
    <w:rsid w:val="00C75382"/>
    <w:rsid w:val="00C754E0"/>
    <w:rsid w:val="00C754ED"/>
    <w:rsid w:val="00C756D7"/>
    <w:rsid w:val="00C759EA"/>
    <w:rsid w:val="00C7626D"/>
    <w:rsid w:val="00C7631F"/>
    <w:rsid w:val="00C76359"/>
    <w:rsid w:val="00C765FE"/>
    <w:rsid w:val="00C767D9"/>
    <w:rsid w:val="00C76968"/>
    <w:rsid w:val="00C76B3C"/>
    <w:rsid w:val="00C76B9D"/>
    <w:rsid w:val="00C76DB8"/>
    <w:rsid w:val="00C76F88"/>
    <w:rsid w:val="00C774F0"/>
    <w:rsid w:val="00C77C46"/>
    <w:rsid w:val="00C77D00"/>
    <w:rsid w:val="00C80520"/>
    <w:rsid w:val="00C8072F"/>
    <w:rsid w:val="00C80D82"/>
    <w:rsid w:val="00C80F41"/>
    <w:rsid w:val="00C817C7"/>
    <w:rsid w:val="00C81BF1"/>
    <w:rsid w:val="00C81E1E"/>
    <w:rsid w:val="00C81F05"/>
    <w:rsid w:val="00C81F5E"/>
    <w:rsid w:val="00C81FD5"/>
    <w:rsid w:val="00C82011"/>
    <w:rsid w:val="00C820C4"/>
    <w:rsid w:val="00C82215"/>
    <w:rsid w:val="00C82362"/>
    <w:rsid w:val="00C829C5"/>
    <w:rsid w:val="00C82C72"/>
    <w:rsid w:val="00C82E1C"/>
    <w:rsid w:val="00C82E53"/>
    <w:rsid w:val="00C830CD"/>
    <w:rsid w:val="00C830FE"/>
    <w:rsid w:val="00C83364"/>
    <w:rsid w:val="00C833E5"/>
    <w:rsid w:val="00C83484"/>
    <w:rsid w:val="00C835C4"/>
    <w:rsid w:val="00C836D2"/>
    <w:rsid w:val="00C836DB"/>
    <w:rsid w:val="00C83839"/>
    <w:rsid w:val="00C83BAC"/>
    <w:rsid w:val="00C83E44"/>
    <w:rsid w:val="00C83E99"/>
    <w:rsid w:val="00C840A6"/>
    <w:rsid w:val="00C842F3"/>
    <w:rsid w:val="00C84485"/>
    <w:rsid w:val="00C8457A"/>
    <w:rsid w:val="00C846CE"/>
    <w:rsid w:val="00C849AF"/>
    <w:rsid w:val="00C84AD4"/>
    <w:rsid w:val="00C84C46"/>
    <w:rsid w:val="00C850DE"/>
    <w:rsid w:val="00C8542E"/>
    <w:rsid w:val="00C85543"/>
    <w:rsid w:val="00C857DD"/>
    <w:rsid w:val="00C85870"/>
    <w:rsid w:val="00C85899"/>
    <w:rsid w:val="00C85D2A"/>
    <w:rsid w:val="00C85DB0"/>
    <w:rsid w:val="00C863E7"/>
    <w:rsid w:val="00C86792"/>
    <w:rsid w:val="00C868D6"/>
    <w:rsid w:val="00C86A47"/>
    <w:rsid w:val="00C86DF6"/>
    <w:rsid w:val="00C870BD"/>
    <w:rsid w:val="00C87216"/>
    <w:rsid w:val="00C874F8"/>
    <w:rsid w:val="00C875B0"/>
    <w:rsid w:val="00C87702"/>
    <w:rsid w:val="00C87BE5"/>
    <w:rsid w:val="00C87C3A"/>
    <w:rsid w:val="00C87E0B"/>
    <w:rsid w:val="00C87F5C"/>
    <w:rsid w:val="00C87F86"/>
    <w:rsid w:val="00C90184"/>
    <w:rsid w:val="00C90220"/>
    <w:rsid w:val="00C90311"/>
    <w:rsid w:val="00C9053C"/>
    <w:rsid w:val="00C90602"/>
    <w:rsid w:val="00C909D7"/>
    <w:rsid w:val="00C90AE1"/>
    <w:rsid w:val="00C90FA2"/>
    <w:rsid w:val="00C91639"/>
    <w:rsid w:val="00C91704"/>
    <w:rsid w:val="00C91727"/>
    <w:rsid w:val="00C91832"/>
    <w:rsid w:val="00C91861"/>
    <w:rsid w:val="00C91951"/>
    <w:rsid w:val="00C91A18"/>
    <w:rsid w:val="00C91C49"/>
    <w:rsid w:val="00C91E93"/>
    <w:rsid w:val="00C91F9F"/>
    <w:rsid w:val="00C91FA2"/>
    <w:rsid w:val="00C9225A"/>
    <w:rsid w:val="00C922BB"/>
    <w:rsid w:val="00C9238A"/>
    <w:rsid w:val="00C9257E"/>
    <w:rsid w:val="00C9270D"/>
    <w:rsid w:val="00C928F3"/>
    <w:rsid w:val="00C92AA0"/>
    <w:rsid w:val="00C92BA0"/>
    <w:rsid w:val="00C92C2D"/>
    <w:rsid w:val="00C930C8"/>
    <w:rsid w:val="00C930FD"/>
    <w:rsid w:val="00C93247"/>
    <w:rsid w:val="00C9337C"/>
    <w:rsid w:val="00C933BF"/>
    <w:rsid w:val="00C9349B"/>
    <w:rsid w:val="00C9387B"/>
    <w:rsid w:val="00C939E9"/>
    <w:rsid w:val="00C93B43"/>
    <w:rsid w:val="00C93BEC"/>
    <w:rsid w:val="00C93D9B"/>
    <w:rsid w:val="00C93E57"/>
    <w:rsid w:val="00C93E60"/>
    <w:rsid w:val="00C942A0"/>
    <w:rsid w:val="00C942BE"/>
    <w:rsid w:val="00C94336"/>
    <w:rsid w:val="00C943A1"/>
    <w:rsid w:val="00C94448"/>
    <w:rsid w:val="00C94518"/>
    <w:rsid w:val="00C945B3"/>
    <w:rsid w:val="00C94647"/>
    <w:rsid w:val="00C9496F"/>
    <w:rsid w:val="00C94C8C"/>
    <w:rsid w:val="00C94DD6"/>
    <w:rsid w:val="00C94F38"/>
    <w:rsid w:val="00C9506E"/>
    <w:rsid w:val="00C951C9"/>
    <w:rsid w:val="00C95525"/>
    <w:rsid w:val="00C955F7"/>
    <w:rsid w:val="00C95706"/>
    <w:rsid w:val="00C95A03"/>
    <w:rsid w:val="00C95A80"/>
    <w:rsid w:val="00C95CDF"/>
    <w:rsid w:val="00C95D3C"/>
    <w:rsid w:val="00C96086"/>
    <w:rsid w:val="00C96117"/>
    <w:rsid w:val="00C962A2"/>
    <w:rsid w:val="00C963BA"/>
    <w:rsid w:val="00C96583"/>
    <w:rsid w:val="00C9658F"/>
    <w:rsid w:val="00C96599"/>
    <w:rsid w:val="00C9689D"/>
    <w:rsid w:val="00C96AC6"/>
    <w:rsid w:val="00C96FAD"/>
    <w:rsid w:val="00C9731E"/>
    <w:rsid w:val="00C97736"/>
    <w:rsid w:val="00C979F3"/>
    <w:rsid w:val="00C97A73"/>
    <w:rsid w:val="00C97B24"/>
    <w:rsid w:val="00C97BC8"/>
    <w:rsid w:val="00CA02BF"/>
    <w:rsid w:val="00CA0375"/>
    <w:rsid w:val="00CA05BA"/>
    <w:rsid w:val="00CA065B"/>
    <w:rsid w:val="00CA08BC"/>
    <w:rsid w:val="00CA0ABB"/>
    <w:rsid w:val="00CA116E"/>
    <w:rsid w:val="00CA131C"/>
    <w:rsid w:val="00CA13F8"/>
    <w:rsid w:val="00CA1651"/>
    <w:rsid w:val="00CA17AF"/>
    <w:rsid w:val="00CA1864"/>
    <w:rsid w:val="00CA1877"/>
    <w:rsid w:val="00CA1D96"/>
    <w:rsid w:val="00CA207E"/>
    <w:rsid w:val="00CA2360"/>
    <w:rsid w:val="00CA2649"/>
    <w:rsid w:val="00CA291C"/>
    <w:rsid w:val="00CA2A6F"/>
    <w:rsid w:val="00CA2A93"/>
    <w:rsid w:val="00CA2B31"/>
    <w:rsid w:val="00CA2E1B"/>
    <w:rsid w:val="00CA2EB8"/>
    <w:rsid w:val="00CA2F18"/>
    <w:rsid w:val="00CA312E"/>
    <w:rsid w:val="00CA3347"/>
    <w:rsid w:val="00CA3359"/>
    <w:rsid w:val="00CA3485"/>
    <w:rsid w:val="00CA355D"/>
    <w:rsid w:val="00CA37EE"/>
    <w:rsid w:val="00CA3E59"/>
    <w:rsid w:val="00CA447D"/>
    <w:rsid w:val="00CA448A"/>
    <w:rsid w:val="00CA46B1"/>
    <w:rsid w:val="00CA470D"/>
    <w:rsid w:val="00CA4822"/>
    <w:rsid w:val="00CA503D"/>
    <w:rsid w:val="00CA5206"/>
    <w:rsid w:val="00CA5328"/>
    <w:rsid w:val="00CA5644"/>
    <w:rsid w:val="00CA56A0"/>
    <w:rsid w:val="00CA58CD"/>
    <w:rsid w:val="00CA5A2C"/>
    <w:rsid w:val="00CA5A73"/>
    <w:rsid w:val="00CA5D26"/>
    <w:rsid w:val="00CA5D80"/>
    <w:rsid w:val="00CA5DD8"/>
    <w:rsid w:val="00CA5F5C"/>
    <w:rsid w:val="00CA6010"/>
    <w:rsid w:val="00CA601D"/>
    <w:rsid w:val="00CA60AA"/>
    <w:rsid w:val="00CA646E"/>
    <w:rsid w:val="00CA67DC"/>
    <w:rsid w:val="00CA6B38"/>
    <w:rsid w:val="00CA6EA3"/>
    <w:rsid w:val="00CA7493"/>
    <w:rsid w:val="00CA74AB"/>
    <w:rsid w:val="00CA7516"/>
    <w:rsid w:val="00CA77C5"/>
    <w:rsid w:val="00CA79C2"/>
    <w:rsid w:val="00CB029D"/>
    <w:rsid w:val="00CB0657"/>
    <w:rsid w:val="00CB088F"/>
    <w:rsid w:val="00CB0A52"/>
    <w:rsid w:val="00CB0AAE"/>
    <w:rsid w:val="00CB0DAD"/>
    <w:rsid w:val="00CB116B"/>
    <w:rsid w:val="00CB11E1"/>
    <w:rsid w:val="00CB14B3"/>
    <w:rsid w:val="00CB1ABB"/>
    <w:rsid w:val="00CB1BD5"/>
    <w:rsid w:val="00CB2020"/>
    <w:rsid w:val="00CB2463"/>
    <w:rsid w:val="00CB2708"/>
    <w:rsid w:val="00CB28F3"/>
    <w:rsid w:val="00CB2901"/>
    <w:rsid w:val="00CB2AD6"/>
    <w:rsid w:val="00CB2CEB"/>
    <w:rsid w:val="00CB2E77"/>
    <w:rsid w:val="00CB30BE"/>
    <w:rsid w:val="00CB370A"/>
    <w:rsid w:val="00CB3CE7"/>
    <w:rsid w:val="00CB3CEA"/>
    <w:rsid w:val="00CB3DA7"/>
    <w:rsid w:val="00CB3EC0"/>
    <w:rsid w:val="00CB4058"/>
    <w:rsid w:val="00CB4218"/>
    <w:rsid w:val="00CB4658"/>
    <w:rsid w:val="00CB4C9D"/>
    <w:rsid w:val="00CB6228"/>
    <w:rsid w:val="00CB685C"/>
    <w:rsid w:val="00CB6D73"/>
    <w:rsid w:val="00CB6D93"/>
    <w:rsid w:val="00CB6E81"/>
    <w:rsid w:val="00CB6ED2"/>
    <w:rsid w:val="00CB7463"/>
    <w:rsid w:val="00CB7639"/>
    <w:rsid w:val="00CB782F"/>
    <w:rsid w:val="00CB78CC"/>
    <w:rsid w:val="00CB7A06"/>
    <w:rsid w:val="00CB7F51"/>
    <w:rsid w:val="00CC03E4"/>
    <w:rsid w:val="00CC05CB"/>
    <w:rsid w:val="00CC06D1"/>
    <w:rsid w:val="00CC076B"/>
    <w:rsid w:val="00CC0B29"/>
    <w:rsid w:val="00CC12F5"/>
    <w:rsid w:val="00CC1462"/>
    <w:rsid w:val="00CC17B3"/>
    <w:rsid w:val="00CC197C"/>
    <w:rsid w:val="00CC1AB6"/>
    <w:rsid w:val="00CC1AE4"/>
    <w:rsid w:val="00CC1E56"/>
    <w:rsid w:val="00CC20B3"/>
    <w:rsid w:val="00CC2B3A"/>
    <w:rsid w:val="00CC2BBB"/>
    <w:rsid w:val="00CC2D67"/>
    <w:rsid w:val="00CC2E3A"/>
    <w:rsid w:val="00CC2EA9"/>
    <w:rsid w:val="00CC2FA1"/>
    <w:rsid w:val="00CC309B"/>
    <w:rsid w:val="00CC3536"/>
    <w:rsid w:val="00CC3543"/>
    <w:rsid w:val="00CC354F"/>
    <w:rsid w:val="00CC386A"/>
    <w:rsid w:val="00CC3944"/>
    <w:rsid w:val="00CC3990"/>
    <w:rsid w:val="00CC3997"/>
    <w:rsid w:val="00CC3B12"/>
    <w:rsid w:val="00CC3C78"/>
    <w:rsid w:val="00CC4103"/>
    <w:rsid w:val="00CC41D3"/>
    <w:rsid w:val="00CC45F5"/>
    <w:rsid w:val="00CC485F"/>
    <w:rsid w:val="00CC4BFB"/>
    <w:rsid w:val="00CC4CD5"/>
    <w:rsid w:val="00CC4D61"/>
    <w:rsid w:val="00CC4DA9"/>
    <w:rsid w:val="00CC4DAD"/>
    <w:rsid w:val="00CC4F22"/>
    <w:rsid w:val="00CC5361"/>
    <w:rsid w:val="00CC54C4"/>
    <w:rsid w:val="00CC54D8"/>
    <w:rsid w:val="00CC5591"/>
    <w:rsid w:val="00CC561C"/>
    <w:rsid w:val="00CC57A9"/>
    <w:rsid w:val="00CC5876"/>
    <w:rsid w:val="00CC5C72"/>
    <w:rsid w:val="00CC5D7B"/>
    <w:rsid w:val="00CC5E30"/>
    <w:rsid w:val="00CC62BB"/>
    <w:rsid w:val="00CC6610"/>
    <w:rsid w:val="00CC6955"/>
    <w:rsid w:val="00CC6A2C"/>
    <w:rsid w:val="00CC6A76"/>
    <w:rsid w:val="00CC6E32"/>
    <w:rsid w:val="00CC6E6E"/>
    <w:rsid w:val="00CC798C"/>
    <w:rsid w:val="00CC7A69"/>
    <w:rsid w:val="00CC7D70"/>
    <w:rsid w:val="00CD00C2"/>
    <w:rsid w:val="00CD00C9"/>
    <w:rsid w:val="00CD0410"/>
    <w:rsid w:val="00CD072C"/>
    <w:rsid w:val="00CD0D1F"/>
    <w:rsid w:val="00CD125C"/>
    <w:rsid w:val="00CD13C8"/>
    <w:rsid w:val="00CD13D9"/>
    <w:rsid w:val="00CD183E"/>
    <w:rsid w:val="00CD184E"/>
    <w:rsid w:val="00CD19B3"/>
    <w:rsid w:val="00CD1C15"/>
    <w:rsid w:val="00CD1CA1"/>
    <w:rsid w:val="00CD208F"/>
    <w:rsid w:val="00CD24BD"/>
    <w:rsid w:val="00CD2715"/>
    <w:rsid w:val="00CD276D"/>
    <w:rsid w:val="00CD2A51"/>
    <w:rsid w:val="00CD2A76"/>
    <w:rsid w:val="00CD2AE6"/>
    <w:rsid w:val="00CD2AFC"/>
    <w:rsid w:val="00CD2CCF"/>
    <w:rsid w:val="00CD2CFC"/>
    <w:rsid w:val="00CD2E58"/>
    <w:rsid w:val="00CD2FE5"/>
    <w:rsid w:val="00CD31C9"/>
    <w:rsid w:val="00CD3294"/>
    <w:rsid w:val="00CD3346"/>
    <w:rsid w:val="00CD337B"/>
    <w:rsid w:val="00CD39AC"/>
    <w:rsid w:val="00CD3A73"/>
    <w:rsid w:val="00CD3B6B"/>
    <w:rsid w:val="00CD3BBD"/>
    <w:rsid w:val="00CD3CE9"/>
    <w:rsid w:val="00CD3F32"/>
    <w:rsid w:val="00CD3FCA"/>
    <w:rsid w:val="00CD4103"/>
    <w:rsid w:val="00CD426D"/>
    <w:rsid w:val="00CD4403"/>
    <w:rsid w:val="00CD45FE"/>
    <w:rsid w:val="00CD4642"/>
    <w:rsid w:val="00CD4835"/>
    <w:rsid w:val="00CD575D"/>
    <w:rsid w:val="00CD5A38"/>
    <w:rsid w:val="00CD5ADA"/>
    <w:rsid w:val="00CD5AEC"/>
    <w:rsid w:val="00CD5AF8"/>
    <w:rsid w:val="00CD5BEF"/>
    <w:rsid w:val="00CD5E02"/>
    <w:rsid w:val="00CD6031"/>
    <w:rsid w:val="00CD60AB"/>
    <w:rsid w:val="00CD6375"/>
    <w:rsid w:val="00CD6384"/>
    <w:rsid w:val="00CD63D8"/>
    <w:rsid w:val="00CD64B4"/>
    <w:rsid w:val="00CD679A"/>
    <w:rsid w:val="00CD6C77"/>
    <w:rsid w:val="00CD6CB4"/>
    <w:rsid w:val="00CD6D2A"/>
    <w:rsid w:val="00CD6DEF"/>
    <w:rsid w:val="00CD6E0A"/>
    <w:rsid w:val="00CD723C"/>
    <w:rsid w:val="00CD73D5"/>
    <w:rsid w:val="00CD768F"/>
    <w:rsid w:val="00CD77A5"/>
    <w:rsid w:val="00CD789B"/>
    <w:rsid w:val="00CD7DD6"/>
    <w:rsid w:val="00CD7DFC"/>
    <w:rsid w:val="00CE0444"/>
    <w:rsid w:val="00CE09D2"/>
    <w:rsid w:val="00CE0C25"/>
    <w:rsid w:val="00CE0EA4"/>
    <w:rsid w:val="00CE0F3D"/>
    <w:rsid w:val="00CE148C"/>
    <w:rsid w:val="00CE15C0"/>
    <w:rsid w:val="00CE175B"/>
    <w:rsid w:val="00CE17E9"/>
    <w:rsid w:val="00CE182B"/>
    <w:rsid w:val="00CE1924"/>
    <w:rsid w:val="00CE1B5D"/>
    <w:rsid w:val="00CE1B91"/>
    <w:rsid w:val="00CE1D13"/>
    <w:rsid w:val="00CE1F5F"/>
    <w:rsid w:val="00CE23D6"/>
    <w:rsid w:val="00CE275F"/>
    <w:rsid w:val="00CE2A93"/>
    <w:rsid w:val="00CE2B44"/>
    <w:rsid w:val="00CE2D06"/>
    <w:rsid w:val="00CE2D0C"/>
    <w:rsid w:val="00CE2DB4"/>
    <w:rsid w:val="00CE2E80"/>
    <w:rsid w:val="00CE2EF1"/>
    <w:rsid w:val="00CE3188"/>
    <w:rsid w:val="00CE3373"/>
    <w:rsid w:val="00CE3634"/>
    <w:rsid w:val="00CE3774"/>
    <w:rsid w:val="00CE3949"/>
    <w:rsid w:val="00CE3A38"/>
    <w:rsid w:val="00CE3C81"/>
    <w:rsid w:val="00CE3E52"/>
    <w:rsid w:val="00CE4377"/>
    <w:rsid w:val="00CE46D9"/>
    <w:rsid w:val="00CE4797"/>
    <w:rsid w:val="00CE47E7"/>
    <w:rsid w:val="00CE4A82"/>
    <w:rsid w:val="00CE4D03"/>
    <w:rsid w:val="00CE52E1"/>
    <w:rsid w:val="00CE546A"/>
    <w:rsid w:val="00CE58D9"/>
    <w:rsid w:val="00CE5C13"/>
    <w:rsid w:val="00CE5C5A"/>
    <w:rsid w:val="00CE5D17"/>
    <w:rsid w:val="00CE5E31"/>
    <w:rsid w:val="00CE5F41"/>
    <w:rsid w:val="00CE60C4"/>
    <w:rsid w:val="00CE6135"/>
    <w:rsid w:val="00CE6252"/>
    <w:rsid w:val="00CE67E4"/>
    <w:rsid w:val="00CE6B99"/>
    <w:rsid w:val="00CE6D4A"/>
    <w:rsid w:val="00CE6DF1"/>
    <w:rsid w:val="00CE6E6A"/>
    <w:rsid w:val="00CE6F2C"/>
    <w:rsid w:val="00CE712A"/>
    <w:rsid w:val="00CE7A84"/>
    <w:rsid w:val="00CE7E88"/>
    <w:rsid w:val="00CE7F87"/>
    <w:rsid w:val="00CF0105"/>
    <w:rsid w:val="00CF04D5"/>
    <w:rsid w:val="00CF063A"/>
    <w:rsid w:val="00CF0A1D"/>
    <w:rsid w:val="00CF0A92"/>
    <w:rsid w:val="00CF0DB2"/>
    <w:rsid w:val="00CF0F87"/>
    <w:rsid w:val="00CF1103"/>
    <w:rsid w:val="00CF1821"/>
    <w:rsid w:val="00CF1856"/>
    <w:rsid w:val="00CF1912"/>
    <w:rsid w:val="00CF1D57"/>
    <w:rsid w:val="00CF1F23"/>
    <w:rsid w:val="00CF2BD8"/>
    <w:rsid w:val="00CF30CB"/>
    <w:rsid w:val="00CF342E"/>
    <w:rsid w:val="00CF3659"/>
    <w:rsid w:val="00CF372C"/>
    <w:rsid w:val="00CF3AB2"/>
    <w:rsid w:val="00CF3C66"/>
    <w:rsid w:val="00CF3C80"/>
    <w:rsid w:val="00CF3F75"/>
    <w:rsid w:val="00CF428A"/>
    <w:rsid w:val="00CF453F"/>
    <w:rsid w:val="00CF4747"/>
    <w:rsid w:val="00CF4935"/>
    <w:rsid w:val="00CF4AF2"/>
    <w:rsid w:val="00CF4C67"/>
    <w:rsid w:val="00CF4C95"/>
    <w:rsid w:val="00CF4E25"/>
    <w:rsid w:val="00CF4E74"/>
    <w:rsid w:val="00CF4E8A"/>
    <w:rsid w:val="00CF4EFD"/>
    <w:rsid w:val="00CF4F9D"/>
    <w:rsid w:val="00CF52D5"/>
    <w:rsid w:val="00CF5674"/>
    <w:rsid w:val="00CF5679"/>
    <w:rsid w:val="00CF5758"/>
    <w:rsid w:val="00CF5A47"/>
    <w:rsid w:val="00CF5A4A"/>
    <w:rsid w:val="00CF5A91"/>
    <w:rsid w:val="00CF5D21"/>
    <w:rsid w:val="00CF5EE6"/>
    <w:rsid w:val="00CF618C"/>
    <w:rsid w:val="00CF629F"/>
    <w:rsid w:val="00CF647E"/>
    <w:rsid w:val="00CF67A2"/>
    <w:rsid w:val="00CF6991"/>
    <w:rsid w:val="00CF6AF6"/>
    <w:rsid w:val="00CF6C73"/>
    <w:rsid w:val="00CF6E49"/>
    <w:rsid w:val="00CF6F86"/>
    <w:rsid w:val="00CF7104"/>
    <w:rsid w:val="00CF730C"/>
    <w:rsid w:val="00CF748C"/>
    <w:rsid w:val="00CF75FE"/>
    <w:rsid w:val="00CF7671"/>
    <w:rsid w:val="00CF76BB"/>
    <w:rsid w:val="00CF76C2"/>
    <w:rsid w:val="00CF7B1A"/>
    <w:rsid w:val="00CF7C01"/>
    <w:rsid w:val="00CF7F58"/>
    <w:rsid w:val="00D0006F"/>
    <w:rsid w:val="00D003A3"/>
    <w:rsid w:val="00D005AC"/>
    <w:rsid w:val="00D009C8"/>
    <w:rsid w:val="00D00A11"/>
    <w:rsid w:val="00D00C3E"/>
    <w:rsid w:val="00D00FFA"/>
    <w:rsid w:val="00D01355"/>
    <w:rsid w:val="00D01532"/>
    <w:rsid w:val="00D016A0"/>
    <w:rsid w:val="00D0190B"/>
    <w:rsid w:val="00D019ED"/>
    <w:rsid w:val="00D01C10"/>
    <w:rsid w:val="00D021B1"/>
    <w:rsid w:val="00D0229A"/>
    <w:rsid w:val="00D022B8"/>
    <w:rsid w:val="00D024C6"/>
    <w:rsid w:val="00D0272E"/>
    <w:rsid w:val="00D027DB"/>
    <w:rsid w:val="00D028EC"/>
    <w:rsid w:val="00D02E6E"/>
    <w:rsid w:val="00D032BD"/>
    <w:rsid w:val="00D03419"/>
    <w:rsid w:val="00D03432"/>
    <w:rsid w:val="00D03486"/>
    <w:rsid w:val="00D034CF"/>
    <w:rsid w:val="00D03588"/>
    <w:rsid w:val="00D035A1"/>
    <w:rsid w:val="00D03750"/>
    <w:rsid w:val="00D03842"/>
    <w:rsid w:val="00D038FD"/>
    <w:rsid w:val="00D03C2F"/>
    <w:rsid w:val="00D040AE"/>
    <w:rsid w:val="00D042EB"/>
    <w:rsid w:val="00D04348"/>
    <w:rsid w:val="00D04372"/>
    <w:rsid w:val="00D046F3"/>
    <w:rsid w:val="00D04811"/>
    <w:rsid w:val="00D04D3E"/>
    <w:rsid w:val="00D04EBF"/>
    <w:rsid w:val="00D04F25"/>
    <w:rsid w:val="00D05137"/>
    <w:rsid w:val="00D05195"/>
    <w:rsid w:val="00D05643"/>
    <w:rsid w:val="00D0580A"/>
    <w:rsid w:val="00D0586F"/>
    <w:rsid w:val="00D05958"/>
    <w:rsid w:val="00D059E8"/>
    <w:rsid w:val="00D05C24"/>
    <w:rsid w:val="00D05E6F"/>
    <w:rsid w:val="00D06382"/>
    <w:rsid w:val="00D063CB"/>
    <w:rsid w:val="00D063CC"/>
    <w:rsid w:val="00D064C6"/>
    <w:rsid w:val="00D064F6"/>
    <w:rsid w:val="00D06625"/>
    <w:rsid w:val="00D06666"/>
    <w:rsid w:val="00D06674"/>
    <w:rsid w:val="00D067DD"/>
    <w:rsid w:val="00D06977"/>
    <w:rsid w:val="00D069F1"/>
    <w:rsid w:val="00D06FDA"/>
    <w:rsid w:val="00D07320"/>
    <w:rsid w:val="00D07668"/>
    <w:rsid w:val="00D07964"/>
    <w:rsid w:val="00D07B3F"/>
    <w:rsid w:val="00D07D17"/>
    <w:rsid w:val="00D07E0D"/>
    <w:rsid w:val="00D07E5E"/>
    <w:rsid w:val="00D1020F"/>
    <w:rsid w:val="00D1021D"/>
    <w:rsid w:val="00D103F0"/>
    <w:rsid w:val="00D1045B"/>
    <w:rsid w:val="00D1050D"/>
    <w:rsid w:val="00D106AE"/>
    <w:rsid w:val="00D1091E"/>
    <w:rsid w:val="00D10D54"/>
    <w:rsid w:val="00D10FB9"/>
    <w:rsid w:val="00D1110B"/>
    <w:rsid w:val="00D1132B"/>
    <w:rsid w:val="00D116E8"/>
    <w:rsid w:val="00D117F9"/>
    <w:rsid w:val="00D1187E"/>
    <w:rsid w:val="00D1190D"/>
    <w:rsid w:val="00D119D8"/>
    <w:rsid w:val="00D11A5D"/>
    <w:rsid w:val="00D11B66"/>
    <w:rsid w:val="00D11CCF"/>
    <w:rsid w:val="00D11D43"/>
    <w:rsid w:val="00D1213B"/>
    <w:rsid w:val="00D1233A"/>
    <w:rsid w:val="00D12348"/>
    <w:rsid w:val="00D12561"/>
    <w:rsid w:val="00D12C6C"/>
    <w:rsid w:val="00D12CAB"/>
    <w:rsid w:val="00D12CC8"/>
    <w:rsid w:val="00D12ED4"/>
    <w:rsid w:val="00D1316B"/>
    <w:rsid w:val="00D132CE"/>
    <w:rsid w:val="00D1340A"/>
    <w:rsid w:val="00D13580"/>
    <w:rsid w:val="00D135DB"/>
    <w:rsid w:val="00D13770"/>
    <w:rsid w:val="00D13788"/>
    <w:rsid w:val="00D1378A"/>
    <w:rsid w:val="00D13AF9"/>
    <w:rsid w:val="00D13BA8"/>
    <w:rsid w:val="00D13D2C"/>
    <w:rsid w:val="00D14016"/>
    <w:rsid w:val="00D14447"/>
    <w:rsid w:val="00D144C3"/>
    <w:rsid w:val="00D1476A"/>
    <w:rsid w:val="00D147EF"/>
    <w:rsid w:val="00D14B63"/>
    <w:rsid w:val="00D14CA0"/>
    <w:rsid w:val="00D14DB5"/>
    <w:rsid w:val="00D150B5"/>
    <w:rsid w:val="00D150D9"/>
    <w:rsid w:val="00D1552B"/>
    <w:rsid w:val="00D15785"/>
    <w:rsid w:val="00D1585F"/>
    <w:rsid w:val="00D15ACC"/>
    <w:rsid w:val="00D15ADB"/>
    <w:rsid w:val="00D15CEF"/>
    <w:rsid w:val="00D15D0F"/>
    <w:rsid w:val="00D15FD0"/>
    <w:rsid w:val="00D1612D"/>
    <w:rsid w:val="00D1613A"/>
    <w:rsid w:val="00D169E5"/>
    <w:rsid w:val="00D16B83"/>
    <w:rsid w:val="00D16D0B"/>
    <w:rsid w:val="00D16DC6"/>
    <w:rsid w:val="00D16EC4"/>
    <w:rsid w:val="00D16FD1"/>
    <w:rsid w:val="00D1718A"/>
    <w:rsid w:val="00D17540"/>
    <w:rsid w:val="00D1759E"/>
    <w:rsid w:val="00D17614"/>
    <w:rsid w:val="00D17713"/>
    <w:rsid w:val="00D17AF3"/>
    <w:rsid w:val="00D17B55"/>
    <w:rsid w:val="00D17B8A"/>
    <w:rsid w:val="00D17D67"/>
    <w:rsid w:val="00D17DBF"/>
    <w:rsid w:val="00D17DF7"/>
    <w:rsid w:val="00D17F47"/>
    <w:rsid w:val="00D17FAD"/>
    <w:rsid w:val="00D17FB4"/>
    <w:rsid w:val="00D2004B"/>
    <w:rsid w:val="00D200F3"/>
    <w:rsid w:val="00D201EA"/>
    <w:rsid w:val="00D202D7"/>
    <w:rsid w:val="00D20509"/>
    <w:rsid w:val="00D205A5"/>
    <w:rsid w:val="00D205AB"/>
    <w:rsid w:val="00D2064E"/>
    <w:rsid w:val="00D2071C"/>
    <w:rsid w:val="00D2077D"/>
    <w:rsid w:val="00D208C7"/>
    <w:rsid w:val="00D20A67"/>
    <w:rsid w:val="00D20FFB"/>
    <w:rsid w:val="00D2144C"/>
    <w:rsid w:val="00D217BF"/>
    <w:rsid w:val="00D21F1A"/>
    <w:rsid w:val="00D21F96"/>
    <w:rsid w:val="00D221EE"/>
    <w:rsid w:val="00D22393"/>
    <w:rsid w:val="00D22648"/>
    <w:rsid w:val="00D22688"/>
    <w:rsid w:val="00D2270B"/>
    <w:rsid w:val="00D22C4F"/>
    <w:rsid w:val="00D22F12"/>
    <w:rsid w:val="00D231B2"/>
    <w:rsid w:val="00D23256"/>
    <w:rsid w:val="00D2325A"/>
    <w:rsid w:val="00D23549"/>
    <w:rsid w:val="00D23CB7"/>
    <w:rsid w:val="00D23E49"/>
    <w:rsid w:val="00D23EC0"/>
    <w:rsid w:val="00D24174"/>
    <w:rsid w:val="00D24189"/>
    <w:rsid w:val="00D24287"/>
    <w:rsid w:val="00D2445C"/>
    <w:rsid w:val="00D24CD9"/>
    <w:rsid w:val="00D24D8F"/>
    <w:rsid w:val="00D250D9"/>
    <w:rsid w:val="00D2571C"/>
    <w:rsid w:val="00D257DB"/>
    <w:rsid w:val="00D259BE"/>
    <w:rsid w:val="00D25B0A"/>
    <w:rsid w:val="00D25C3B"/>
    <w:rsid w:val="00D25C71"/>
    <w:rsid w:val="00D25CC1"/>
    <w:rsid w:val="00D260A4"/>
    <w:rsid w:val="00D260E1"/>
    <w:rsid w:val="00D2619A"/>
    <w:rsid w:val="00D26218"/>
    <w:rsid w:val="00D26374"/>
    <w:rsid w:val="00D26B2D"/>
    <w:rsid w:val="00D27138"/>
    <w:rsid w:val="00D27381"/>
    <w:rsid w:val="00D27405"/>
    <w:rsid w:val="00D2763C"/>
    <w:rsid w:val="00D2773F"/>
    <w:rsid w:val="00D2790B"/>
    <w:rsid w:val="00D279B0"/>
    <w:rsid w:val="00D27A1C"/>
    <w:rsid w:val="00D27A7F"/>
    <w:rsid w:val="00D27D2C"/>
    <w:rsid w:val="00D27FC3"/>
    <w:rsid w:val="00D30011"/>
    <w:rsid w:val="00D30083"/>
    <w:rsid w:val="00D30115"/>
    <w:rsid w:val="00D3020F"/>
    <w:rsid w:val="00D30460"/>
    <w:rsid w:val="00D3059B"/>
    <w:rsid w:val="00D3082B"/>
    <w:rsid w:val="00D30B9C"/>
    <w:rsid w:val="00D30C86"/>
    <w:rsid w:val="00D30C93"/>
    <w:rsid w:val="00D30E73"/>
    <w:rsid w:val="00D30E8B"/>
    <w:rsid w:val="00D3103C"/>
    <w:rsid w:val="00D3118C"/>
    <w:rsid w:val="00D31220"/>
    <w:rsid w:val="00D31764"/>
    <w:rsid w:val="00D31BFC"/>
    <w:rsid w:val="00D31D2B"/>
    <w:rsid w:val="00D321A8"/>
    <w:rsid w:val="00D32609"/>
    <w:rsid w:val="00D3268C"/>
    <w:rsid w:val="00D326A2"/>
    <w:rsid w:val="00D32921"/>
    <w:rsid w:val="00D3292A"/>
    <w:rsid w:val="00D32A7E"/>
    <w:rsid w:val="00D32C49"/>
    <w:rsid w:val="00D32C99"/>
    <w:rsid w:val="00D32DEC"/>
    <w:rsid w:val="00D32FE9"/>
    <w:rsid w:val="00D333F1"/>
    <w:rsid w:val="00D334AE"/>
    <w:rsid w:val="00D335F4"/>
    <w:rsid w:val="00D33BF4"/>
    <w:rsid w:val="00D33EC5"/>
    <w:rsid w:val="00D3471F"/>
    <w:rsid w:val="00D34961"/>
    <w:rsid w:val="00D34A1D"/>
    <w:rsid w:val="00D34AC7"/>
    <w:rsid w:val="00D34B3F"/>
    <w:rsid w:val="00D34DFE"/>
    <w:rsid w:val="00D34EBB"/>
    <w:rsid w:val="00D35827"/>
    <w:rsid w:val="00D35C97"/>
    <w:rsid w:val="00D360BD"/>
    <w:rsid w:val="00D36605"/>
    <w:rsid w:val="00D3676E"/>
    <w:rsid w:val="00D36B18"/>
    <w:rsid w:val="00D36DDB"/>
    <w:rsid w:val="00D36E5E"/>
    <w:rsid w:val="00D36E83"/>
    <w:rsid w:val="00D37659"/>
    <w:rsid w:val="00D376DA"/>
    <w:rsid w:val="00D37A6E"/>
    <w:rsid w:val="00D37B66"/>
    <w:rsid w:val="00D37DDF"/>
    <w:rsid w:val="00D37E04"/>
    <w:rsid w:val="00D37F25"/>
    <w:rsid w:val="00D4034B"/>
    <w:rsid w:val="00D40517"/>
    <w:rsid w:val="00D40961"/>
    <w:rsid w:val="00D40A2D"/>
    <w:rsid w:val="00D40CD9"/>
    <w:rsid w:val="00D40F08"/>
    <w:rsid w:val="00D412E7"/>
    <w:rsid w:val="00D41396"/>
    <w:rsid w:val="00D41902"/>
    <w:rsid w:val="00D41976"/>
    <w:rsid w:val="00D41AB5"/>
    <w:rsid w:val="00D41CE5"/>
    <w:rsid w:val="00D41CFF"/>
    <w:rsid w:val="00D41D23"/>
    <w:rsid w:val="00D41D2F"/>
    <w:rsid w:val="00D424F5"/>
    <w:rsid w:val="00D42A93"/>
    <w:rsid w:val="00D42B41"/>
    <w:rsid w:val="00D42D66"/>
    <w:rsid w:val="00D42FB6"/>
    <w:rsid w:val="00D42FF7"/>
    <w:rsid w:val="00D4313C"/>
    <w:rsid w:val="00D43403"/>
    <w:rsid w:val="00D434F7"/>
    <w:rsid w:val="00D43784"/>
    <w:rsid w:val="00D43817"/>
    <w:rsid w:val="00D43882"/>
    <w:rsid w:val="00D43A27"/>
    <w:rsid w:val="00D43A62"/>
    <w:rsid w:val="00D43BF7"/>
    <w:rsid w:val="00D43D4C"/>
    <w:rsid w:val="00D44187"/>
    <w:rsid w:val="00D443FC"/>
    <w:rsid w:val="00D4442E"/>
    <w:rsid w:val="00D4464E"/>
    <w:rsid w:val="00D4474B"/>
    <w:rsid w:val="00D447B2"/>
    <w:rsid w:val="00D44829"/>
    <w:rsid w:val="00D44E63"/>
    <w:rsid w:val="00D44F23"/>
    <w:rsid w:val="00D45193"/>
    <w:rsid w:val="00D4548C"/>
    <w:rsid w:val="00D455EB"/>
    <w:rsid w:val="00D45719"/>
    <w:rsid w:val="00D45745"/>
    <w:rsid w:val="00D45778"/>
    <w:rsid w:val="00D45A02"/>
    <w:rsid w:val="00D45B94"/>
    <w:rsid w:val="00D45E83"/>
    <w:rsid w:val="00D46132"/>
    <w:rsid w:val="00D461E5"/>
    <w:rsid w:val="00D467FA"/>
    <w:rsid w:val="00D4689F"/>
    <w:rsid w:val="00D46AC7"/>
    <w:rsid w:val="00D46C40"/>
    <w:rsid w:val="00D46C84"/>
    <w:rsid w:val="00D471ED"/>
    <w:rsid w:val="00D471FD"/>
    <w:rsid w:val="00D47351"/>
    <w:rsid w:val="00D47379"/>
    <w:rsid w:val="00D47407"/>
    <w:rsid w:val="00D474D6"/>
    <w:rsid w:val="00D47560"/>
    <w:rsid w:val="00D4763A"/>
    <w:rsid w:val="00D476F5"/>
    <w:rsid w:val="00D47831"/>
    <w:rsid w:val="00D4789B"/>
    <w:rsid w:val="00D47D51"/>
    <w:rsid w:val="00D500AD"/>
    <w:rsid w:val="00D50120"/>
    <w:rsid w:val="00D502B2"/>
    <w:rsid w:val="00D50694"/>
    <w:rsid w:val="00D50A71"/>
    <w:rsid w:val="00D50CA9"/>
    <w:rsid w:val="00D50D31"/>
    <w:rsid w:val="00D512A7"/>
    <w:rsid w:val="00D51374"/>
    <w:rsid w:val="00D51AC6"/>
    <w:rsid w:val="00D51D20"/>
    <w:rsid w:val="00D51EF7"/>
    <w:rsid w:val="00D51F77"/>
    <w:rsid w:val="00D522BB"/>
    <w:rsid w:val="00D5242A"/>
    <w:rsid w:val="00D526E0"/>
    <w:rsid w:val="00D52944"/>
    <w:rsid w:val="00D52B37"/>
    <w:rsid w:val="00D52D1C"/>
    <w:rsid w:val="00D52D24"/>
    <w:rsid w:val="00D52DB6"/>
    <w:rsid w:val="00D53079"/>
    <w:rsid w:val="00D537BC"/>
    <w:rsid w:val="00D537EA"/>
    <w:rsid w:val="00D53BB1"/>
    <w:rsid w:val="00D53DFF"/>
    <w:rsid w:val="00D53EA6"/>
    <w:rsid w:val="00D540FD"/>
    <w:rsid w:val="00D54138"/>
    <w:rsid w:val="00D54781"/>
    <w:rsid w:val="00D547F3"/>
    <w:rsid w:val="00D54A46"/>
    <w:rsid w:val="00D54D9C"/>
    <w:rsid w:val="00D550B9"/>
    <w:rsid w:val="00D55494"/>
    <w:rsid w:val="00D55741"/>
    <w:rsid w:val="00D5583E"/>
    <w:rsid w:val="00D55933"/>
    <w:rsid w:val="00D55A19"/>
    <w:rsid w:val="00D55B02"/>
    <w:rsid w:val="00D55E18"/>
    <w:rsid w:val="00D55E1D"/>
    <w:rsid w:val="00D55E40"/>
    <w:rsid w:val="00D5610A"/>
    <w:rsid w:val="00D56174"/>
    <w:rsid w:val="00D5642F"/>
    <w:rsid w:val="00D56476"/>
    <w:rsid w:val="00D56534"/>
    <w:rsid w:val="00D56663"/>
    <w:rsid w:val="00D56A4A"/>
    <w:rsid w:val="00D56B22"/>
    <w:rsid w:val="00D56CB9"/>
    <w:rsid w:val="00D56DFD"/>
    <w:rsid w:val="00D56E03"/>
    <w:rsid w:val="00D56E3C"/>
    <w:rsid w:val="00D56EEB"/>
    <w:rsid w:val="00D57019"/>
    <w:rsid w:val="00D570FC"/>
    <w:rsid w:val="00D573F5"/>
    <w:rsid w:val="00D575AD"/>
    <w:rsid w:val="00D57669"/>
    <w:rsid w:val="00D5787B"/>
    <w:rsid w:val="00D57ADE"/>
    <w:rsid w:val="00D57BD6"/>
    <w:rsid w:val="00D57FA0"/>
    <w:rsid w:val="00D57FE3"/>
    <w:rsid w:val="00D60714"/>
    <w:rsid w:val="00D607AB"/>
    <w:rsid w:val="00D60E5C"/>
    <w:rsid w:val="00D60E92"/>
    <w:rsid w:val="00D610DE"/>
    <w:rsid w:val="00D61233"/>
    <w:rsid w:val="00D612C9"/>
    <w:rsid w:val="00D614BB"/>
    <w:rsid w:val="00D617E6"/>
    <w:rsid w:val="00D61838"/>
    <w:rsid w:val="00D61B04"/>
    <w:rsid w:val="00D61C50"/>
    <w:rsid w:val="00D61C87"/>
    <w:rsid w:val="00D61F4B"/>
    <w:rsid w:val="00D61FAD"/>
    <w:rsid w:val="00D6211F"/>
    <w:rsid w:val="00D62228"/>
    <w:rsid w:val="00D62237"/>
    <w:rsid w:val="00D6232A"/>
    <w:rsid w:val="00D62372"/>
    <w:rsid w:val="00D62789"/>
    <w:rsid w:val="00D62C8D"/>
    <w:rsid w:val="00D62D03"/>
    <w:rsid w:val="00D6344E"/>
    <w:rsid w:val="00D63563"/>
    <w:rsid w:val="00D635C0"/>
    <w:rsid w:val="00D6394C"/>
    <w:rsid w:val="00D63A50"/>
    <w:rsid w:val="00D63C94"/>
    <w:rsid w:val="00D63CB7"/>
    <w:rsid w:val="00D63DBC"/>
    <w:rsid w:val="00D64139"/>
    <w:rsid w:val="00D644FC"/>
    <w:rsid w:val="00D64ADD"/>
    <w:rsid w:val="00D64BC5"/>
    <w:rsid w:val="00D64C4D"/>
    <w:rsid w:val="00D64D87"/>
    <w:rsid w:val="00D64D98"/>
    <w:rsid w:val="00D64DCA"/>
    <w:rsid w:val="00D652CC"/>
    <w:rsid w:val="00D653FE"/>
    <w:rsid w:val="00D6540E"/>
    <w:rsid w:val="00D659D7"/>
    <w:rsid w:val="00D65C64"/>
    <w:rsid w:val="00D66065"/>
    <w:rsid w:val="00D662A0"/>
    <w:rsid w:val="00D664B5"/>
    <w:rsid w:val="00D664FA"/>
    <w:rsid w:val="00D6651B"/>
    <w:rsid w:val="00D66598"/>
    <w:rsid w:val="00D6659A"/>
    <w:rsid w:val="00D66B20"/>
    <w:rsid w:val="00D66FD2"/>
    <w:rsid w:val="00D6703A"/>
    <w:rsid w:val="00D67208"/>
    <w:rsid w:val="00D67229"/>
    <w:rsid w:val="00D6750B"/>
    <w:rsid w:val="00D677B6"/>
    <w:rsid w:val="00D67C84"/>
    <w:rsid w:val="00D700BB"/>
    <w:rsid w:val="00D705AD"/>
    <w:rsid w:val="00D709AF"/>
    <w:rsid w:val="00D70D3B"/>
    <w:rsid w:val="00D70DDB"/>
    <w:rsid w:val="00D70F22"/>
    <w:rsid w:val="00D7135A"/>
    <w:rsid w:val="00D7189D"/>
    <w:rsid w:val="00D71C9B"/>
    <w:rsid w:val="00D71CC9"/>
    <w:rsid w:val="00D71E23"/>
    <w:rsid w:val="00D7231A"/>
    <w:rsid w:val="00D72903"/>
    <w:rsid w:val="00D72A29"/>
    <w:rsid w:val="00D72DFB"/>
    <w:rsid w:val="00D72F5F"/>
    <w:rsid w:val="00D73837"/>
    <w:rsid w:val="00D73A04"/>
    <w:rsid w:val="00D73E99"/>
    <w:rsid w:val="00D73FC4"/>
    <w:rsid w:val="00D7467C"/>
    <w:rsid w:val="00D7470B"/>
    <w:rsid w:val="00D74A1A"/>
    <w:rsid w:val="00D74D6A"/>
    <w:rsid w:val="00D75047"/>
    <w:rsid w:val="00D75499"/>
    <w:rsid w:val="00D75673"/>
    <w:rsid w:val="00D7576C"/>
    <w:rsid w:val="00D7579B"/>
    <w:rsid w:val="00D75E4E"/>
    <w:rsid w:val="00D75F8D"/>
    <w:rsid w:val="00D7635F"/>
    <w:rsid w:val="00D763C9"/>
    <w:rsid w:val="00D768EB"/>
    <w:rsid w:val="00D76944"/>
    <w:rsid w:val="00D76D33"/>
    <w:rsid w:val="00D76DBA"/>
    <w:rsid w:val="00D76FAE"/>
    <w:rsid w:val="00D772F7"/>
    <w:rsid w:val="00D77509"/>
    <w:rsid w:val="00D77607"/>
    <w:rsid w:val="00D778C3"/>
    <w:rsid w:val="00D778CE"/>
    <w:rsid w:val="00D7791A"/>
    <w:rsid w:val="00D77A5A"/>
    <w:rsid w:val="00D77CFA"/>
    <w:rsid w:val="00D77D4D"/>
    <w:rsid w:val="00D77D4F"/>
    <w:rsid w:val="00D77D72"/>
    <w:rsid w:val="00D77DCB"/>
    <w:rsid w:val="00D80056"/>
    <w:rsid w:val="00D80333"/>
    <w:rsid w:val="00D804B8"/>
    <w:rsid w:val="00D805C2"/>
    <w:rsid w:val="00D80884"/>
    <w:rsid w:val="00D80A3D"/>
    <w:rsid w:val="00D80F70"/>
    <w:rsid w:val="00D8109D"/>
    <w:rsid w:val="00D8110C"/>
    <w:rsid w:val="00D8129C"/>
    <w:rsid w:val="00D81551"/>
    <w:rsid w:val="00D81567"/>
    <w:rsid w:val="00D81856"/>
    <w:rsid w:val="00D8190F"/>
    <w:rsid w:val="00D81958"/>
    <w:rsid w:val="00D81A2B"/>
    <w:rsid w:val="00D820DB"/>
    <w:rsid w:val="00D82375"/>
    <w:rsid w:val="00D8256F"/>
    <w:rsid w:val="00D82B59"/>
    <w:rsid w:val="00D831E3"/>
    <w:rsid w:val="00D83381"/>
    <w:rsid w:val="00D8352C"/>
    <w:rsid w:val="00D83535"/>
    <w:rsid w:val="00D8362B"/>
    <w:rsid w:val="00D83641"/>
    <w:rsid w:val="00D8383A"/>
    <w:rsid w:val="00D839CC"/>
    <w:rsid w:val="00D83F18"/>
    <w:rsid w:val="00D84275"/>
    <w:rsid w:val="00D8458C"/>
    <w:rsid w:val="00D84648"/>
    <w:rsid w:val="00D846AC"/>
    <w:rsid w:val="00D85364"/>
    <w:rsid w:val="00D8570F"/>
    <w:rsid w:val="00D857BD"/>
    <w:rsid w:val="00D85971"/>
    <w:rsid w:val="00D85CFD"/>
    <w:rsid w:val="00D85E58"/>
    <w:rsid w:val="00D86586"/>
    <w:rsid w:val="00D8663C"/>
    <w:rsid w:val="00D8666B"/>
    <w:rsid w:val="00D86AB0"/>
    <w:rsid w:val="00D86C9E"/>
    <w:rsid w:val="00D86D78"/>
    <w:rsid w:val="00D86F53"/>
    <w:rsid w:val="00D87E96"/>
    <w:rsid w:val="00D87FF0"/>
    <w:rsid w:val="00D901F4"/>
    <w:rsid w:val="00D9023A"/>
    <w:rsid w:val="00D905CB"/>
    <w:rsid w:val="00D906ED"/>
    <w:rsid w:val="00D90DD4"/>
    <w:rsid w:val="00D912BF"/>
    <w:rsid w:val="00D916A2"/>
    <w:rsid w:val="00D91884"/>
    <w:rsid w:val="00D919B7"/>
    <w:rsid w:val="00D91A0F"/>
    <w:rsid w:val="00D91E51"/>
    <w:rsid w:val="00D91F2F"/>
    <w:rsid w:val="00D91FEE"/>
    <w:rsid w:val="00D92039"/>
    <w:rsid w:val="00D920DA"/>
    <w:rsid w:val="00D9233F"/>
    <w:rsid w:val="00D9260C"/>
    <w:rsid w:val="00D92699"/>
    <w:rsid w:val="00D92793"/>
    <w:rsid w:val="00D92B7D"/>
    <w:rsid w:val="00D92B7F"/>
    <w:rsid w:val="00D92C43"/>
    <w:rsid w:val="00D93517"/>
    <w:rsid w:val="00D93562"/>
    <w:rsid w:val="00D93902"/>
    <w:rsid w:val="00D93B9E"/>
    <w:rsid w:val="00D93CDD"/>
    <w:rsid w:val="00D93E15"/>
    <w:rsid w:val="00D93EEF"/>
    <w:rsid w:val="00D94470"/>
    <w:rsid w:val="00D949B2"/>
    <w:rsid w:val="00D94AE1"/>
    <w:rsid w:val="00D94C46"/>
    <w:rsid w:val="00D94E75"/>
    <w:rsid w:val="00D94FAF"/>
    <w:rsid w:val="00D952EB"/>
    <w:rsid w:val="00D9539F"/>
    <w:rsid w:val="00D954DE"/>
    <w:rsid w:val="00D95815"/>
    <w:rsid w:val="00D9581A"/>
    <w:rsid w:val="00D95ACA"/>
    <w:rsid w:val="00D95B11"/>
    <w:rsid w:val="00D95BFB"/>
    <w:rsid w:val="00D95CE2"/>
    <w:rsid w:val="00D95D4C"/>
    <w:rsid w:val="00D95D86"/>
    <w:rsid w:val="00D95DE0"/>
    <w:rsid w:val="00D95EE1"/>
    <w:rsid w:val="00D961A1"/>
    <w:rsid w:val="00D96233"/>
    <w:rsid w:val="00D964B6"/>
    <w:rsid w:val="00D964EE"/>
    <w:rsid w:val="00D96867"/>
    <w:rsid w:val="00D96C07"/>
    <w:rsid w:val="00D96C9A"/>
    <w:rsid w:val="00D96D99"/>
    <w:rsid w:val="00D96DA2"/>
    <w:rsid w:val="00D96E3E"/>
    <w:rsid w:val="00D978A9"/>
    <w:rsid w:val="00D97FFD"/>
    <w:rsid w:val="00DA00EE"/>
    <w:rsid w:val="00DA0184"/>
    <w:rsid w:val="00DA0252"/>
    <w:rsid w:val="00DA0325"/>
    <w:rsid w:val="00DA03BD"/>
    <w:rsid w:val="00DA03F1"/>
    <w:rsid w:val="00DA0418"/>
    <w:rsid w:val="00DA050E"/>
    <w:rsid w:val="00DA0556"/>
    <w:rsid w:val="00DA0A0E"/>
    <w:rsid w:val="00DA0B2D"/>
    <w:rsid w:val="00DA0DA3"/>
    <w:rsid w:val="00DA0EEA"/>
    <w:rsid w:val="00DA0FEE"/>
    <w:rsid w:val="00DA17AD"/>
    <w:rsid w:val="00DA18E1"/>
    <w:rsid w:val="00DA1C3B"/>
    <w:rsid w:val="00DA1E1A"/>
    <w:rsid w:val="00DA1E9D"/>
    <w:rsid w:val="00DA1FF2"/>
    <w:rsid w:val="00DA210A"/>
    <w:rsid w:val="00DA218C"/>
    <w:rsid w:val="00DA2853"/>
    <w:rsid w:val="00DA2914"/>
    <w:rsid w:val="00DA2C4D"/>
    <w:rsid w:val="00DA31A1"/>
    <w:rsid w:val="00DA31EC"/>
    <w:rsid w:val="00DA3230"/>
    <w:rsid w:val="00DA323E"/>
    <w:rsid w:val="00DA32F1"/>
    <w:rsid w:val="00DA3766"/>
    <w:rsid w:val="00DA38D8"/>
    <w:rsid w:val="00DA3905"/>
    <w:rsid w:val="00DA3CA0"/>
    <w:rsid w:val="00DA3D82"/>
    <w:rsid w:val="00DA3F45"/>
    <w:rsid w:val="00DA3F8D"/>
    <w:rsid w:val="00DA408D"/>
    <w:rsid w:val="00DA4090"/>
    <w:rsid w:val="00DA417A"/>
    <w:rsid w:val="00DA445A"/>
    <w:rsid w:val="00DA4823"/>
    <w:rsid w:val="00DA482A"/>
    <w:rsid w:val="00DA4997"/>
    <w:rsid w:val="00DA4CC9"/>
    <w:rsid w:val="00DA4CFB"/>
    <w:rsid w:val="00DA4D5E"/>
    <w:rsid w:val="00DA4DD4"/>
    <w:rsid w:val="00DA50BF"/>
    <w:rsid w:val="00DA538B"/>
    <w:rsid w:val="00DA5994"/>
    <w:rsid w:val="00DA5A94"/>
    <w:rsid w:val="00DA5B57"/>
    <w:rsid w:val="00DA60A3"/>
    <w:rsid w:val="00DA616B"/>
    <w:rsid w:val="00DA62C6"/>
    <w:rsid w:val="00DA6400"/>
    <w:rsid w:val="00DA6491"/>
    <w:rsid w:val="00DA66F6"/>
    <w:rsid w:val="00DA674B"/>
    <w:rsid w:val="00DA6788"/>
    <w:rsid w:val="00DA678C"/>
    <w:rsid w:val="00DA6A66"/>
    <w:rsid w:val="00DA6A89"/>
    <w:rsid w:val="00DA6C07"/>
    <w:rsid w:val="00DA6EA1"/>
    <w:rsid w:val="00DA75E6"/>
    <w:rsid w:val="00DA7780"/>
    <w:rsid w:val="00DA7813"/>
    <w:rsid w:val="00DA790F"/>
    <w:rsid w:val="00DA7EBC"/>
    <w:rsid w:val="00DB0253"/>
    <w:rsid w:val="00DB04A9"/>
    <w:rsid w:val="00DB0EAF"/>
    <w:rsid w:val="00DB0F23"/>
    <w:rsid w:val="00DB1267"/>
    <w:rsid w:val="00DB130C"/>
    <w:rsid w:val="00DB14BD"/>
    <w:rsid w:val="00DB15D6"/>
    <w:rsid w:val="00DB1673"/>
    <w:rsid w:val="00DB184B"/>
    <w:rsid w:val="00DB18E6"/>
    <w:rsid w:val="00DB19BC"/>
    <w:rsid w:val="00DB1A3D"/>
    <w:rsid w:val="00DB1B6E"/>
    <w:rsid w:val="00DB1CE3"/>
    <w:rsid w:val="00DB1F34"/>
    <w:rsid w:val="00DB283F"/>
    <w:rsid w:val="00DB2932"/>
    <w:rsid w:val="00DB2A7B"/>
    <w:rsid w:val="00DB2AF5"/>
    <w:rsid w:val="00DB2E15"/>
    <w:rsid w:val="00DB355B"/>
    <w:rsid w:val="00DB3AF6"/>
    <w:rsid w:val="00DB3B3E"/>
    <w:rsid w:val="00DB3B77"/>
    <w:rsid w:val="00DB428A"/>
    <w:rsid w:val="00DB434F"/>
    <w:rsid w:val="00DB47A8"/>
    <w:rsid w:val="00DB47BE"/>
    <w:rsid w:val="00DB4F1F"/>
    <w:rsid w:val="00DB4F8A"/>
    <w:rsid w:val="00DB5038"/>
    <w:rsid w:val="00DB55D3"/>
    <w:rsid w:val="00DB5690"/>
    <w:rsid w:val="00DB58C3"/>
    <w:rsid w:val="00DB592F"/>
    <w:rsid w:val="00DB5A2D"/>
    <w:rsid w:val="00DB5A95"/>
    <w:rsid w:val="00DB5D73"/>
    <w:rsid w:val="00DB5DDB"/>
    <w:rsid w:val="00DB600C"/>
    <w:rsid w:val="00DB648B"/>
    <w:rsid w:val="00DB65DC"/>
    <w:rsid w:val="00DB6E6B"/>
    <w:rsid w:val="00DB6FF2"/>
    <w:rsid w:val="00DB714F"/>
    <w:rsid w:val="00DB719F"/>
    <w:rsid w:val="00DB71BA"/>
    <w:rsid w:val="00DB7677"/>
    <w:rsid w:val="00DB7704"/>
    <w:rsid w:val="00DB77E0"/>
    <w:rsid w:val="00DB7873"/>
    <w:rsid w:val="00DB78F7"/>
    <w:rsid w:val="00DB7C1E"/>
    <w:rsid w:val="00DC016B"/>
    <w:rsid w:val="00DC066E"/>
    <w:rsid w:val="00DC0676"/>
    <w:rsid w:val="00DC071A"/>
    <w:rsid w:val="00DC0741"/>
    <w:rsid w:val="00DC07BC"/>
    <w:rsid w:val="00DC0852"/>
    <w:rsid w:val="00DC0AD6"/>
    <w:rsid w:val="00DC0DE1"/>
    <w:rsid w:val="00DC11F0"/>
    <w:rsid w:val="00DC1272"/>
    <w:rsid w:val="00DC12CC"/>
    <w:rsid w:val="00DC1367"/>
    <w:rsid w:val="00DC15E1"/>
    <w:rsid w:val="00DC1654"/>
    <w:rsid w:val="00DC1C3E"/>
    <w:rsid w:val="00DC1E0B"/>
    <w:rsid w:val="00DC1FED"/>
    <w:rsid w:val="00DC2360"/>
    <w:rsid w:val="00DC2703"/>
    <w:rsid w:val="00DC2B28"/>
    <w:rsid w:val="00DC2D5E"/>
    <w:rsid w:val="00DC3488"/>
    <w:rsid w:val="00DC352A"/>
    <w:rsid w:val="00DC3584"/>
    <w:rsid w:val="00DC35F7"/>
    <w:rsid w:val="00DC372F"/>
    <w:rsid w:val="00DC3788"/>
    <w:rsid w:val="00DC3946"/>
    <w:rsid w:val="00DC3AD9"/>
    <w:rsid w:val="00DC3FA8"/>
    <w:rsid w:val="00DC457D"/>
    <w:rsid w:val="00DC4628"/>
    <w:rsid w:val="00DC4676"/>
    <w:rsid w:val="00DC46F2"/>
    <w:rsid w:val="00DC48B0"/>
    <w:rsid w:val="00DC4D48"/>
    <w:rsid w:val="00DC4EE4"/>
    <w:rsid w:val="00DC5357"/>
    <w:rsid w:val="00DC5533"/>
    <w:rsid w:val="00DC58F9"/>
    <w:rsid w:val="00DC6609"/>
    <w:rsid w:val="00DC6779"/>
    <w:rsid w:val="00DC698D"/>
    <w:rsid w:val="00DC6A00"/>
    <w:rsid w:val="00DC72DA"/>
    <w:rsid w:val="00DC78EE"/>
    <w:rsid w:val="00DC7BC7"/>
    <w:rsid w:val="00DC7DD0"/>
    <w:rsid w:val="00DC7EB8"/>
    <w:rsid w:val="00DC7F4F"/>
    <w:rsid w:val="00DC7F91"/>
    <w:rsid w:val="00DD07E8"/>
    <w:rsid w:val="00DD09AF"/>
    <w:rsid w:val="00DD0C28"/>
    <w:rsid w:val="00DD0DFC"/>
    <w:rsid w:val="00DD0F92"/>
    <w:rsid w:val="00DD0FF3"/>
    <w:rsid w:val="00DD1428"/>
    <w:rsid w:val="00DD1514"/>
    <w:rsid w:val="00DD1528"/>
    <w:rsid w:val="00DD157F"/>
    <w:rsid w:val="00DD15B4"/>
    <w:rsid w:val="00DD16AA"/>
    <w:rsid w:val="00DD1940"/>
    <w:rsid w:val="00DD196F"/>
    <w:rsid w:val="00DD1B0B"/>
    <w:rsid w:val="00DD1C74"/>
    <w:rsid w:val="00DD2F92"/>
    <w:rsid w:val="00DD2FAA"/>
    <w:rsid w:val="00DD30F2"/>
    <w:rsid w:val="00DD360B"/>
    <w:rsid w:val="00DD396E"/>
    <w:rsid w:val="00DD3988"/>
    <w:rsid w:val="00DD3CB9"/>
    <w:rsid w:val="00DD40D2"/>
    <w:rsid w:val="00DD4A41"/>
    <w:rsid w:val="00DD4D8B"/>
    <w:rsid w:val="00DD4EAA"/>
    <w:rsid w:val="00DD5003"/>
    <w:rsid w:val="00DD512E"/>
    <w:rsid w:val="00DD52DA"/>
    <w:rsid w:val="00DD5705"/>
    <w:rsid w:val="00DD57A5"/>
    <w:rsid w:val="00DD57A6"/>
    <w:rsid w:val="00DD5A59"/>
    <w:rsid w:val="00DD5C6E"/>
    <w:rsid w:val="00DD5F40"/>
    <w:rsid w:val="00DD605F"/>
    <w:rsid w:val="00DD60F3"/>
    <w:rsid w:val="00DD638F"/>
    <w:rsid w:val="00DD6512"/>
    <w:rsid w:val="00DD6887"/>
    <w:rsid w:val="00DD6888"/>
    <w:rsid w:val="00DD6AD6"/>
    <w:rsid w:val="00DD6B1C"/>
    <w:rsid w:val="00DD6D98"/>
    <w:rsid w:val="00DD6DAD"/>
    <w:rsid w:val="00DD6DD3"/>
    <w:rsid w:val="00DD712D"/>
    <w:rsid w:val="00DD7296"/>
    <w:rsid w:val="00DD72C5"/>
    <w:rsid w:val="00DD7789"/>
    <w:rsid w:val="00DD78A1"/>
    <w:rsid w:val="00DD7952"/>
    <w:rsid w:val="00DD7B4F"/>
    <w:rsid w:val="00DD7CE7"/>
    <w:rsid w:val="00DE034D"/>
    <w:rsid w:val="00DE03D6"/>
    <w:rsid w:val="00DE0407"/>
    <w:rsid w:val="00DE0477"/>
    <w:rsid w:val="00DE06B3"/>
    <w:rsid w:val="00DE08A1"/>
    <w:rsid w:val="00DE0B57"/>
    <w:rsid w:val="00DE0D5C"/>
    <w:rsid w:val="00DE0F0B"/>
    <w:rsid w:val="00DE0F35"/>
    <w:rsid w:val="00DE0F4E"/>
    <w:rsid w:val="00DE14D7"/>
    <w:rsid w:val="00DE1512"/>
    <w:rsid w:val="00DE1601"/>
    <w:rsid w:val="00DE17F1"/>
    <w:rsid w:val="00DE1980"/>
    <w:rsid w:val="00DE1DED"/>
    <w:rsid w:val="00DE1E8E"/>
    <w:rsid w:val="00DE2022"/>
    <w:rsid w:val="00DE2416"/>
    <w:rsid w:val="00DE24BD"/>
    <w:rsid w:val="00DE2511"/>
    <w:rsid w:val="00DE2973"/>
    <w:rsid w:val="00DE2A75"/>
    <w:rsid w:val="00DE2B02"/>
    <w:rsid w:val="00DE2C5A"/>
    <w:rsid w:val="00DE2D11"/>
    <w:rsid w:val="00DE2EB7"/>
    <w:rsid w:val="00DE2FD2"/>
    <w:rsid w:val="00DE3561"/>
    <w:rsid w:val="00DE3588"/>
    <w:rsid w:val="00DE35E9"/>
    <w:rsid w:val="00DE3C2C"/>
    <w:rsid w:val="00DE3C38"/>
    <w:rsid w:val="00DE3D4A"/>
    <w:rsid w:val="00DE413F"/>
    <w:rsid w:val="00DE447A"/>
    <w:rsid w:val="00DE4526"/>
    <w:rsid w:val="00DE45B0"/>
    <w:rsid w:val="00DE49ED"/>
    <w:rsid w:val="00DE4CE1"/>
    <w:rsid w:val="00DE5001"/>
    <w:rsid w:val="00DE5160"/>
    <w:rsid w:val="00DE5357"/>
    <w:rsid w:val="00DE5AA2"/>
    <w:rsid w:val="00DE5D67"/>
    <w:rsid w:val="00DE66B4"/>
    <w:rsid w:val="00DE670A"/>
    <w:rsid w:val="00DE6DB6"/>
    <w:rsid w:val="00DE6F9F"/>
    <w:rsid w:val="00DE748E"/>
    <w:rsid w:val="00DE7541"/>
    <w:rsid w:val="00DE75DC"/>
    <w:rsid w:val="00DE763B"/>
    <w:rsid w:val="00DE773A"/>
    <w:rsid w:val="00DE7763"/>
    <w:rsid w:val="00DE7A56"/>
    <w:rsid w:val="00DE7A93"/>
    <w:rsid w:val="00DE7AE5"/>
    <w:rsid w:val="00DE7CC4"/>
    <w:rsid w:val="00DF0574"/>
    <w:rsid w:val="00DF06DC"/>
    <w:rsid w:val="00DF0759"/>
    <w:rsid w:val="00DF0814"/>
    <w:rsid w:val="00DF097A"/>
    <w:rsid w:val="00DF0AC8"/>
    <w:rsid w:val="00DF0B92"/>
    <w:rsid w:val="00DF0BF6"/>
    <w:rsid w:val="00DF132F"/>
    <w:rsid w:val="00DF15B6"/>
    <w:rsid w:val="00DF1648"/>
    <w:rsid w:val="00DF165C"/>
    <w:rsid w:val="00DF18B3"/>
    <w:rsid w:val="00DF1BFB"/>
    <w:rsid w:val="00DF21C8"/>
    <w:rsid w:val="00DF2346"/>
    <w:rsid w:val="00DF262C"/>
    <w:rsid w:val="00DF2915"/>
    <w:rsid w:val="00DF2A42"/>
    <w:rsid w:val="00DF2B1C"/>
    <w:rsid w:val="00DF2D63"/>
    <w:rsid w:val="00DF2EA9"/>
    <w:rsid w:val="00DF30BD"/>
    <w:rsid w:val="00DF3115"/>
    <w:rsid w:val="00DF336E"/>
    <w:rsid w:val="00DF34EE"/>
    <w:rsid w:val="00DF3547"/>
    <w:rsid w:val="00DF393B"/>
    <w:rsid w:val="00DF3A22"/>
    <w:rsid w:val="00DF3A90"/>
    <w:rsid w:val="00DF3B88"/>
    <w:rsid w:val="00DF3E7F"/>
    <w:rsid w:val="00DF42FC"/>
    <w:rsid w:val="00DF4AD6"/>
    <w:rsid w:val="00DF4C98"/>
    <w:rsid w:val="00DF56CE"/>
    <w:rsid w:val="00DF56DC"/>
    <w:rsid w:val="00DF5708"/>
    <w:rsid w:val="00DF5829"/>
    <w:rsid w:val="00DF5B6E"/>
    <w:rsid w:val="00DF5E84"/>
    <w:rsid w:val="00DF6049"/>
    <w:rsid w:val="00DF6098"/>
    <w:rsid w:val="00DF63B8"/>
    <w:rsid w:val="00DF644A"/>
    <w:rsid w:val="00DF6460"/>
    <w:rsid w:val="00DF6604"/>
    <w:rsid w:val="00DF6678"/>
    <w:rsid w:val="00DF66AD"/>
    <w:rsid w:val="00DF6771"/>
    <w:rsid w:val="00DF678F"/>
    <w:rsid w:val="00DF67D6"/>
    <w:rsid w:val="00DF69F4"/>
    <w:rsid w:val="00DF6A87"/>
    <w:rsid w:val="00DF6D97"/>
    <w:rsid w:val="00DF6F4C"/>
    <w:rsid w:val="00DF6FF7"/>
    <w:rsid w:val="00DF708A"/>
    <w:rsid w:val="00DF70C6"/>
    <w:rsid w:val="00DF73CE"/>
    <w:rsid w:val="00DF76A3"/>
    <w:rsid w:val="00DF7CD7"/>
    <w:rsid w:val="00DF7E7F"/>
    <w:rsid w:val="00E000C6"/>
    <w:rsid w:val="00E000E9"/>
    <w:rsid w:val="00E002D2"/>
    <w:rsid w:val="00E00357"/>
    <w:rsid w:val="00E0038F"/>
    <w:rsid w:val="00E003AA"/>
    <w:rsid w:val="00E005E1"/>
    <w:rsid w:val="00E0064B"/>
    <w:rsid w:val="00E0075B"/>
    <w:rsid w:val="00E00A25"/>
    <w:rsid w:val="00E00B09"/>
    <w:rsid w:val="00E00C75"/>
    <w:rsid w:val="00E00DCD"/>
    <w:rsid w:val="00E00E32"/>
    <w:rsid w:val="00E01735"/>
    <w:rsid w:val="00E017E1"/>
    <w:rsid w:val="00E018DC"/>
    <w:rsid w:val="00E01AB9"/>
    <w:rsid w:val="00E01BAD"/>
    <w:rsid w:val="00E01CBB"/>
    <w:rsid w:val="00E01DBF"/>
    <w:rsid w:val="00E01F61"/>
    <w:rsid w:val="00E01F88"/>
    <w:rsid w:val="00E020EA"/>
    <w:rsid w:val="00E02577"/>
    <w:rsid w:val="00E02822"/>
    <w:rsid w:val="00E02A45"/>
    <w:rsid w:val="00E02BFF"/>
    <w:rsid w:val="00E02CC6"/>
    <w:rsid w:val="00E02D9E"/>
    <w:rsid w:val="00E02E1B"/>
    <w:rsid w:val="00E02F56"/>
    <w:rsid w:val="00E03324"/>
    <w:rsid w:val="00E03726"/>
    <w:rsid w:val="00E03844"/>
    <w:rsid w:val="00E038CD"/>
    <w:rsid w:val="00E03B61"/>
    <w:rsid w:val="00E03DD1"/>
    <w:rsid w:val="00E03F1B"/>
    <w:rsid w:val="00E049B1"/>
    <w:rsid w:val="00E05542"/>
    <w:rsid w:val="00E05549"/>
    <w:rsid w:val="00E055BC"/>
    <w:rsid w:val="00E059F5"/>
    <w:rsid w:val="00E05AF2"/>
    <w:rsid w:val="00E05B3B"/>
    <w:rsid w:val="00E05B61"/>
    <w:rsid w:val="00E05ED7"/>
    <w:rsid w:val="00E06574"/>
    <w:rsid w:val="00E06815"/>
    <w:rsid w:val="00E068BC"/>
    <w:rsid w:val="00E06B50"/>
    <w:rsid w:val="00E06B8B"/>
    <w:rsid w:val="00E06D1D"/>
    <w:rsid w:val="00E06F7D"/>
    <w:rsid w:val="00E06FD9"/>
    <w:rsid w:val="00E071D8"/>
    <w:rsid w:val="00E0766B"/>
    <w:rsid w:val="00E0787A"/>
    <w:rsid w:val="00E07A4C"/>
    <w:rsid w:val="00E07BBE"/>
    <w:rsid w:val="00E07FD7"/>
    <w:rsid w:val="00E102F5"/>
    <w:rsid w:val="00E10415"/>
    <w:rsid w:val="00E104EB"/>
    <w:rsid w:val="00E10609"/>
    <w:rsid w:val="00E108CF"/>
    <w:rsid w:val="00E10A1D"/>
    <w:rsid w:val="00E10A82"/>
    <w:rsid w:val="00E10B0A"/>
    <w:rsid w:val="00E10B40"/>
    <w:rsid w:val="00E10C8B"/>
    <w:rsid w:val="00E10D24"/>
    <w:rsid w:val="00E10DF5"/>
    <w:rsid w:val="00E10ED9"/>
    <w:rsid w:val="00E11322"/>
    <w:rsid w:val="00E11370"/>
    <w:rsid w:val="00E119F9"/>
    <w:rsid w:val="00E11BA1"/>
    <w:rsid w:val="00E11C5A"/>
    <w:rsid w:val="00E11D89"/>
    <w:rsid w:val="00E121C3"/>
    <w:rsid w:val="00E12220"/>
    <w:rsid w:val="00E12287"/>
    <w:rsid w:val="00E12877"/>
    <w:rsid w:val="00E1292B"/>
    <w:rsid w:val="00E129CD"/>
    <w:rsid w:val="00E12A1D"/>
    <w:rsid w:val="00E12D22"/>
    <w:rsid w:val="00E12D23"/>
    <w:rsid w:val="00E1300A"/>
    <w:rsid w:val="00E13228"/>
    <w:rsid w:val="00E134CC"/>
    <w:rsid w:val="00E1364B"/>
    <w:rsid w:val="00E13699"/>
    <w:rsid w:val="00E136C0"/>
    <w:rsid w:val="00E136D4"/>
    <w:rsid w:val="00E13C02"/>
    <w:rsid w:val="00E13EA1"/>
    <w:rsid w:val="00E14065"/>
    <w:rsid w:val="00E14174"/>
    <w:rsid w:val="00E1420D"/>
    <w:rsid w:val="00E142FE"/>
    <w:rsid w:val="00E14351"/>
    <w:rsid w:val="00E14381"/>
    <w:rsid w:val="00E1454A"/>
    <w:rsid w:val="00E14667"/>
    <w:rsid w:val="00E14697"/>
    <w:rsid w:val="00E1479E"/>
    <w:rsid w:val="00E148CD"/>
    <w:rsid w:val="00E14F3D"/>
    <w:rsid w:val="00E14FF8"/>
    <w:rsid w:val="00E15441"/>
    <w:rsid w:val="00E154BE"/>
    <w:rsid w:val="00E15541"/>
    <w:rsid w:val="00E1574B"/>
    <w:rsid w:val="00E1585C"/>
    <w:rsid w:val="00E15B07"/>
    <w:rsid w:val="00E15BB2"/>
    <w:rsid w:val="00E15BE4"/>
    <w:rsid w:val="00E15D4E"/>
    <w:rsid w:val="00E15EAC"/>
    <w:rsid w:val="00E15EF6"/>
    <w:rsid w:val="00E1610D"/>
    <w:rsid w:val="00E16506"/>
    <w:rsid w:val="00E16547"/>
    <w:rsid w:val="00E16696"/>
    <w:rsid w:val="00E16DCD"/>
    <w:rsid w:val="00E17203"/>
    <w:rsid w:val="00E1724F"/>
    <w:rsid w:val="00E17672"/>
    <w:rsid w:val="00E178B8"/>
    <w:rsid w:val="00E1790E"/>
    <w:rsid w:val="00E17C42"/>
    <w:rsid w:val="00E20014"/>
    <w:rsid w:val="00E206F4"/>
    <w:rsid w:val="00E20919"/>
    <w:rsid w:val="00E210ED"/>
    <w:rsid w:val="00E214C1"/>
    <w:rsid w:val="00E214EC"/>
    <w:rsid w:val="00E215D9"/>
    <w:rsid w:val="00E21620"/>
    <w:rsid w:val="00E21980"/>
    <w:rsid w:val="00E21D72"/>
    <w:rsid w:val="00E21E1C"/>
    <w:rsid w:val="00E220A3"/>
    <w:rsid w:val="00E2230E"/>
    <w:rsid w:val="00E22508"/>
    <w:rsid w:val="00E22591"/>
    <w:rsid w:val="00E2299A"/>
    <w:rsid w:val="00E22D12"/>
    <w:rsid w:val="00E22DF9"/>
    <w:rsid w:val="00E22F54"/>
    <w:rsid w:val="00E23224"/>
    <w:rsid w:val="00E23249"/>
    <w:rsid w:val="00E232F6"/>
    <w:rsid w:val="00E235B2"/>
    <w:rsid w:val="00E23A09"/>
    <w:rsid w:val="00E23FFE"/>
    <w:rsid w:val="00E2408C"/>
    <w:rsid w:val="00E24777"/>
    <w:rsid w:val="00E24940"/>
    <w:rsid w:val="00E24999"/>
    <w:rsid w:val="00E24A56"/>
    <w:rsid w:val="00E24F11"/>
    <w:rsid w:val="00E24F1B"/>
    <w:rsid w:val="00E25010"/>
    <w:rsid w:val="00E250F1"/>
    <w:rsid w:val="00E253CF"/>
    <w:rsid w:val="00E2551F"/>
    <w:rsid w:val="00E258DF"/>
    <w:rsid w:val="00E258F4"/>
    <w:rsid w:val="00E25B30"/>
    <w:rsid w:val="00E25B86"/>
    <w:rsid w:val="00E25E55"/>
    <w:rsid w:val="00E25F8B"/>
    <w:rsid w:val="00E261B4"/>
    <w:rsid w:val="00E26226"/>
    <w:rsid w:val="00E2640F"/>
    <w:rsid w:val="00E2642F"/>
    <w:rsid w:val="00E267C6"/>
    <w:rsid w:val="00E269AB"/>
    <w:rsid w:val="00E26D01"/>
    <w:rsid w:val="00E26EBE"/>
    <w:rsid w:val="00E27079"/>
    <w:rsid w:val="00E270E2"/>
    <w:rsid w:val="00E271BB"/>
    <w:rsid w:val="00E271C6"/>
    <w:rsid w:val="00E272C3"/>
    <w:rsid w:val="00E27333"/>
    <w:rsid w:val="00E2746E"/>
    <w:rsid w:val="00E2779E"/>
    <w:rsid w:val="00E27906"/>
    <w:rsid w:val="00E27971"/>
    <w:rsid w:val="00E27E52"/>
    <w:rsid w:val="00E27F1C"/>
    <w:rsid w:val="00E301AC"/>
    <w:rsid w:val="00E302B8"/>
    <w:rsid w:val="00E30389"/>
    <w:rsid w:val="00E3039D"/>
    <w:rsid w:val="00E30AC9"/>
    <w:rsid w:val="00E30C13"/>
    <w:rsid w:val="00E30C1C"/>
    <w:rsid w:val="00E30CDC"/>
    <w:rsid w:val="00E31204"/>
    <w:rsid w:val="00E3175C"/>
    <w:rsid w:val="00E31767"/>
    <w:rsid w:val="00E31909"/>
    <w:rsid w:val="00E31AA3"/>
    <w:rsid w:val="00E31FC9"/>
    <w:rsid w:val="00E3221B"/>
    <w:rsid w:val="00E3262C"/>
    <w:rsid w:val="00E32E7F"/>
    <w:rsid w:val="00E32EC7"/>
    <w:rsid w:val="00E33051"/>
    <w:rsid w:val="00E339DA"/>
    <w:rsid w:val="00E33A29"/>
    <w:rsid w:val="00E348E3"/>
    <w:rsid w:val="00E3493F"/>
    <w:rsid w:val="00E350DF"/>
    <w:rsid w:val="00E35172"/>
    <w:rsid w:val="00E353C6"/>
    <w:rsid w:val="00E35921"/>
    <w:rsid w:val="00E36333"/>
    <w:rsid w:val="00E364AB"/>
    <w:rsid w:val="00E36AAE"/>
    <w:rsid w:val="00E36FBD"/>
    <w:rsid w:val="00E373E6"/>
    <w:rsid w:val="00E37488"/>
    <w:rsid w:val="00E37536"/>
    <w:rsid w:val="00E377E0"/>
    <w:rsid w:val="00E378F2"/>
    <w:rsid w:val="00E37913"/>
    <w:rsid w:val="00E37B05"/>
    <w:rsid w:val="00E37DFB"/>
    <w:rsid w:val="00E37E88"/>
    <w:rsid w:val="00E400F4"/>
    <w:rsid w:val="00E402BA"/>
    <w:rsid w:val="00E4033F"/>
    <w:rsid w:val="00E40426"/>
    <w:rsid w:val="00E40533"/>
    <w:rsid w:val="00E40CBD"/>
    <w:rsid w:val="00E41291"/>
    <w:rsid w:val="00E41769"/>
    <w:rsid w:val="00E41928"/>
    <w:rsid w:val="00E41A5B"/>
    <w:rsid w:val="00E41BDD"/>
    <w:rsid w:val="00E41DBB"/>
    <w:rsid w:val="00E41DF0"/>
    <w:rsid w:val="00E41E2D"/>
    <w:rsid w:val="00E41FC7"/>
    <w:rsid w:val="00E4211B"/>
    <w:rsid w:val="00E42497"/>
    <w:rsid w:val="00E42580"/>
    <w:rsid w:val="00E42642"/>
    <w:rsid w:val="00E4279D"/>
    <w:rsid w:val="00E42A0E"/>
    <w:rsid w:val="00E42AD4"/>
    <w:rsid w:val="00E42E28"/>
    <w:rsid w:val="00E43119"/>
    <w:rsid w:val="00E432BE"/>
    <w:rsid w:val="00E43516"/>
    <w:rsid w:val="00E4354B"/>
    <w:rsid w:val="00E4382F"/>
    <w:rsid w:val="00E438F5"/>
    <w:rsid w:val="00E43962"/>
    <w:rsid w:val="00E43A3E"/>
    <w:rsid w:val="00E43BEB"/>
    <w:rsid w:val="00E43CFC"/>
    <w:rsid w:val="00E43EEE"/>
    <w:rsid w:val="00E43F5A"/>
    <w:rsid w:val="00E44394"/>
    <w:rsid w:val="00E443DB"/>
    <w:rsid w:val="00E44569"/>
    <w:rsid w:val="00E445FF"/>
    <w:rsid w:val="00E4466F"/>
    <w:rsid w:val="00E4482C"/>
    <w:rsid w:val="00E44E56"/>
    <w:rsid w:val="00E44FED"/>
    <w:rsid w:val="00E450C5"/>
    <w:rsid w:val="00E450CC"/>
    <w:rsid w:val="00E45155"/>
    <w:rsid w:val="00E45401"/>
    <w:rsid w:val="00E455F8"/>
    <w:rsid w:val="00E45768"/>
    <w:rsid w:val="00E4580C"/>
    <w:rsid w:val="00E45F31"/>
    <w:rsid w:val="00E4606A"/>
    <w:rsid w:val="00E46111"/>
    <w:rsid w:val="00E4622E"/>
    <w:rsid w:val="00E46295"/>
    <w:rsid w:val="00E4659B"/>
    <w:rsid w:val="00E4669A"/>
    <w:rsid w:val="00E46750"/>
    <w:rsid w:val="00E468D2"/>
    <w:rsid w:val="00E46951"/>
    <w:rsid w:val="00E46B0F"/>
    <w:rsid w:val="00E4756D"/>
    <w:rsid w:val="00E478BE"/>
    <w:rsid w:val="00E47964"/>
    <w:rsid w:val="00E47978"/>
    <w:rsid w:val="00E47C1B"/>
    <w:rsid w:val="00E47DBF"/>
    <w:rsid w:val="00E5003F"/>
    <w:rsid w:val="00E500AE"/>
    <w:rsid w:val="00E50189"/>
    <w:rsid w:val="00E50276"/>
    <w:rsid w:val="00E506FC"/>
    <w:rsid w:val="00E507D2"/>
    <w:rsid w:val="00E50832"/>
    <w:rsid w:val="00E508AD"/>
    <w:rsid w:val="00E508D3"/>
    <w:rsid w:val="00E509F4"/>
    <w:rsid w:val="00E5143F"/>
    <w:rsid w:val="00E516B0"/>
    <w:rsid w:val="00E51829"/>
    <w:rsid w:val="00E51F7D"/>
    <w:rsid w:val="00E5254C"/>
    <w:rsid w:val="00E52821"/>
    <w:rsid w:val="00E528BD"/>
    <w:rsid w:val="00E52B09"/>
    <w:rsid w:val="00E52FCF"/>
    <w:rsid w:val="00E5328D"/>
    <w:rsid w:val="00E5375A"/>
    <w:rsid w:val="00E538C0"/>
    <w:rsid w:val="00E53B03"/>
    <w:rsid w:val="00E53D81"/>
    <w:rsid w:val="00E53EF4"/>
    <w:rsid w:val="00E53F00"/>
    <w:rsid w:val="00E53FC2"/>
    <w:rsid w:val="00E5404D"/>
    <w:rsid w:val="00E540C4"/>
    <w:rsid w:val="00E541A7"/>
    <w:rsid w:val="00E54362"/>
    <w:rsid w:val="00E545B7"/>
    <w:rsid w:val="00E548C6"/>
    <w:rsid w:val="00E54C58"/>
    <w:rsid w:val="00E54EBF"/>
    <w:rsid w:val="00E54FD7"/>
    <w:rsid w:val="00E5519C"/>
    <w:rsid w:val="00E551CF"/>
    <w:rsid w:val="00E554F0"/>
    <w:rsid w:val="00E5555C"/>
    <w:rsid w:val="00E5558A"/>
    <w:rsid w:val="00E55630"/>
    <w:rsid w:val="00E557AC"/>
    <w:rsid w:val="00E55AC4"/>
    <w:rsid w:val="00E55E45"/>
    <w:rsid w:val="00E56003"/>
    <w:rsid w:val="00E56248"/>
    <w:rsid w:val="00E56315"/>
    <w:rsid w:val="00E56500"/>
    <w:rsid w:val="00E568CC"/>
    <w:rsid w:val="00E56985"/>
    <w:rsid w:val="00E56BE1"/>
    <w:rsid w:val="00E570E5"/>
    <w:rsid w:val="00E5717A"/>
    <w:rsid w:val="00E57236"/>
    <w:rsid w:val="00E573EA"/>
    <w:rsid w:val="00E575C8"/>
    <w:rsid w:val="00E57657"/>
    <w:rsid w:val="00E57674"/>
    <w:rsid w:val="00E576A8"/>
    <w:rsid w:val="00E577C0"/>
    <w:rsid w:val="00E57F39"/>
    <w:rsid w:val="00E57FCD"/>
    <w:rsid w:val="00E602CF"/>
    <w:rsid w:val="00E60829"/>
    <w:rsid w:val="00E608AA"/>
    <w:rsid w:val="00E6092D"/>
    <w:rsid w:val="00E60B13"/>
    <w:rsid w:val="00E60DA6"/>
    <w:rsid w:val="00E60E8F"/>
    <w:rsid w:val="00E61379"/>
    <w:rsid w:val="00E614D0"/>
    <w:rsid w:val="00E617EA"/>
    <w:rsid w:val="00E61836"/>
    <w:rsid w:val="00E618A9"/>
    <w:rsid w:val="00E618F8"/>
    <w:rsid w:val="00E61B6A"/>
    <w:rsid w:val="00E61C89"/>
    <w:rsid w:val="00E621A3"/>
    <w:rsid w:val="00E621FF"/>
    <w:rsid w:val="00E62414"/>
    <w:rsid w:val="00E6245C"/>
    <w:rsid w:val="00E62865"/>
    <w:rsid w:val="00E63270"/>
    <w:rsid w:val="00E63294"/>
    <w:rsid w:val="00E633D6"/>
    <w:rsid w:val="00E63466"/>
    <w:rsid w:val="00E6376F"/>
    <w:rsid w:val="00E6388D"/>
    <w:rsid w:val="00E63983"/>
    <w:rsid w:val="00E63C04"/>
    <w:rsid w:val="00E63C13"/>
    <w:rsid w:val="00E64299"/>
    <w:rsid w:val="00E6466D"/>
    <w:rsid w:val="00E646B9"/>
    <w:rsid w:val="00E64834"/>
    <w:rsid w:val="00E64E11"/>
    <w:rsid w:val="00E64FF9"/>
    <w:rsid w:val="00E65360"/>
    <w:rsid w:val="00E657A0"/>
    <w:rsid w:val="00E659A9"/>
    <w:rsid w:val="00E65D57"/>
    <w:rsid w:val="00E65D75"/>
    <w:rsid w:val="00E65F1E"/>
    <w:rsid w:val="00E65F48"/>
    <w:rsid w:val="00E66052"/>
    <w:rsid w:val="00E660D4"/>
    <w:rsid w:val="00E6613C"/>
    <w:rsid w:val="00E66213"/>
    <w:rsid w:val="00E664E6"/>
    <w:rsid w:val="00E66856"/>
    <w:rsid w:val="00E66AE8"/>
    <w:rsid w:val="00E66C73"/>
    <w:rsid w:val="00E66E16"/>
    <w:rsid w:val="00E66E37"/>
    <w:rsid w:val="00E6718B"/>
    <w:rsid w:val="00E672EF"/>
    <w:rsid w:val="00E67AD9"/>
    <w:rsid w:val="00E67BC2"/>
    <w:rsid w:val="00E67BF5"/>
    <w:rsid w:val="00E67F88"/>
    <w:rsid w:val="00E70438"/>
    <w:rsid w:val="00E70507"/>
    <w:rsid w:val="00E70AE7"/>
    <w:rsid w:val="00E71372"/>
    <w:rsid w:val="00E71521"/>
    <w:rsid w:val="00E7168B"/>
    <w:rsid w:val="00E71710"/>
    <w:rsid w:val="00E71822"/>
    <w:rsid w:val="00E71D79"/>
    <w:rsid w:val="00E71DA9"/>
    <w:rsid w:val="00E71F9F"/>
    <w:rsid w:val="00E71FB9"/>
    <w:rsid w:val="00E72570"/>
    <w:rsid w:val="00E72596"/>
    <w:rsid w:val="00E72A8D"/>
    <w:rsid w:val="00E72CA4"/>
    <w:rsid w:val="00E72E74"/>
    <w:rsid w:val="00E72F1D"/>
    <w:rsid w:val="00E7300A"/>
    <w:rsid w:val="00E73080"/>
    <w:rsid w:val="00E73580"/>
    <w:rsid w:val="00E73635"/>
    <w:rsid w:val="00E73647"/>
    <w:rsid w:val="00E736EE"/>
    <w:rsid w:val="00E73700"/>
    <w:rsid w:val="00E737FF"/>
    <w:rsid w:val="00E7383E"/>
    <w:rsid w:val="00E739AF"/>
    <w:rsid w:val="00E73A68"/>
    <w:rsid w:val="00E74151"/>
    <w:rsid w:val="00E74647"/>
    <w:rsid w:val="00E74B9C"/>
    <w:rsid w:val="00E74B9D"/>
    <w:rsid w:val="00E74E72"/>
    <w:rsid w:val="00E7523B"/>
    <w:rsid w:val="00E75395"/>
    <w:rsid w:val="00E75400"/>
    <w:rsid w:val="00E75448"/>
    <w:rsid w:val="00E75499"/>
    <w:rsid w:val="00E75B4F"/>
    <w:rsid w:val="00E75BEA"/>
    <w:rsid w:val="00E75CDF"/>
    <w:rsid w:val="00E7638D"/>
    <w:rsid w:val="00E763D5"/>
    <w:rsid w:val="00E76440"/>
    <w:rsid w:val="00E7685F"/>
    <w:rsid w:val="00E76C2F"/>
    <w:rsid w:val="00E7737D"/>
    <w:rsid w:val="00E77BEE"/>
    <w:rsid w:val="00E77F33"/>
    <w:rsid w:val="00E80237"/>
    <w:rsid w:val="00E80249"/>
    <w:rsid w:val="00E804B3"/>
    <w:rsid w:val="00E805CB"/>
    <w:rsid w:val="00E8124B"/>
    <w:rsid w:val="00E8127C"/>
    <w:rsid w:val="00E816DA"/>
    <w:rsid w:val="00E818D7"/>
    <w:rsid w:val="00E819EF"/>
    <w:rsid w:val="00E819FC"/>
    <w:rsid w:val="00E81AD2"/>
    <w:rsid w:val="00E81B14"/>
    <w:rsid w:val="00E81CB8"/>
    <w:rsid w:val="00E82B5C"/>
    <w:rsid w:val="00E82B91"/>
    <w:rsid w:val="00E82E99"/>
    <w:rsid w:val="00E82F1A"/>
    <w:rsid w:val="00E82F99"/>
    <w:rsid w:val="00E83053"/>
    <w:rsid w:val="00E83947"/>
    <w:rsid w:val="00E839AA"/>
    <w:rsid w:val="00E83AC8"/>
    <w:rsid w:val="00E83E8E"/>
    <w:rsid w:val="00E83FC1"/>
    <w:rsid w:val="00E841A5"/>
    <w:rsid w:val="00E841E9"/>
    <w:rsid w:val="00E84213"/>
    <w:rsid w:val="00E84945"/>
    <w:rsid w:val="00E84B80"/>
    <w:rsid w:val="00E85102"/>
    <w:rsid w:val="00E851B1"/>
    <w:rsid w:val="00E851FB"/>
    <w:rsid w:val="00E8598D"/>
    <w:rsid w:val="00E85A9A"/>
    <w:rsid w:val="00E85C04"/>
    <w:rsid w:val="00E85DD0"/>
    <w:rsid w:val="00E85F95"/>
    <w:rsid w:val="00E85FE7"/>
    <w:rsid w:val="00E8601B"/>
    <w:rsid w:val="00E86153"/>
    <w:rsid w:val="00E86173"/>
    <w:rsid w:val="00E8661A"/>
    <w:rsid w:val="00E866B4"/>
    <w:rsid w:val="00E868F4"/>
    <w:rsid w:val="00E86DBF"/>
    <w:rsid w:val="00E86F0F"/>
    <w:rsid w:val="00E86FEB"/>
    <w:rsid w:val="00E87016"/>
    <w:rsid w:val="00E875B9"/>
    <w:rsid w:val="00E87B54"/>
    <w:rsid w:val="00E87C68"/>
    <w:rsid w:val="00E87CC6"/>
    <w:rsid w:val="00E9024A"/>
    <w:rsid w:val="00E902D6"/>
    <w:rsid w:val="00E90432"/>
    <w:rsid w:val="00E9063E"/>
    <w:rsid w:val="00E90887"/>
    <w:rsid w:val="00E909FC"/>
    <w:rsid w:val="00E90B3F"/>
    <w:rsid w:val="00E90B94"/>
    <w:rsid w:val="00E90BB3"/>
    <w:rsid w:val="00E90DBC"/>
    <w:rsid w:val="00E91002"/>
    <w:rsid w:val="00E913C9"/>
    <w:rsid w:val="00E9144C"/>
    <w:rsid w:val="00E916C0"/>
    <w:rsid w:val="00E91965"/>
    <w:rsid w:val="00E919CB"/>
    <w:rsid w:val="00E91D0D"/>
    <w:rsid w:val="00E91DB4"/>
    <w:rsid w:val="00E91E51"/>
    <w:rsid w:val="00E9204E"/>
    <w:rsid w:val="00E923B3"/>
    <w:rsid w:val="00E92905"/>
    <w:rsid w:val="00E92F80"/>
    <w:rsid w:val="00E9308D"/>
    <w:rsid w:val="00E93498"/>
    <w:rsid w:val="00E9355C"/>
    <w:rsid w:val="00E9389E"/>
    <w:rsid w:val="00E93974"/>
    <w:rsid w:val="00E939C8"/>
    <w:rsid w:val="00E93F6E"/>
    <w:rsid w:val="00E9400D"/>
    <w:rsid w:val="00E9421E"/>
    <w:rsid w:val="00E94408"/>
    <w:rsid w:val="00E94A38"/>
    <w:rsid w:val="00E94C36"/>
    <w:rsid w:val="00E9537E"/>
    <w:rsid w:val="00E956EE"/>
    <w:rsid w:val="00E957B4"/>
    <w:rsid w:val="00E95984"/>
    <w:rsid w:val="00E95BE1"/>
    <w:rsid w:val="00E95D02"/>
    <w:rsid w:val="00E95E18"/>
    <w:rsid w:val="00E96194"/>
    <w:rsid w:val="00E96711"/>
    <w:rsid w:val="00E96A89"/>
    <w:rsid w:val="00E96AA4"/>
    <w:rsid w:val="00E96B4C"/>
    <w:rsid w:val="00E96B61"/>
    <w:rsid w:val="00E96B7D"/>
    <w:rsid w:val="00E96C6E"/>
    <w:rsid w:val="00E96CAB"/>
    <w:rsid w:val="00E96F1C"/>
    <w:rsid w:val="00E970EE"/>
    <w:rsid w:val="00E97422"/>
    <w:rsid w:val="00E9764D"/>
    <w:rsid w:val="00E976A2"/>
    <w:rsid w:val="00E977BC"/>
    <w:rsid w:val="00E97ADD"/>
    <w:rsid w:val="00E97D08"/>
    <w:rsid w:val="00E97E29"/>
    <w:rsid w:val="00E97FF3"/>
    <w:rsid w:val="00EA00EB"/>
    <w:rsid w:val="00EA0313"/>
    <w:rsid w:val="00EA0734"/>
    <w:rsid w:val="00EA0772"/>
    <w:rsid w:val="00EA09EF"/>
    <w:rsid w:val="00EA0BEE"/>
    <w:rsid w:val="00EA0D61"/>
    <w:rsid w:val="00EA0E48"/>
    <w:rsid w:val="00EA0EC1"/>
    <w:rsid w:val="00EA0FC4"/>
    <w:rsid w:val="00EA1339"/>
    <w:rsid w:val="00EA1360"/>
    <w:rsid w:val="00EA1552"/>
    <w:rsid w:val="00EA1687"/>
    <w:rsid w:val="00EA225F"/>
    <w:rsid w:val="00EA233F"/>
    <w:rsid w:val="00EA283D"/>
    <w:rsid w:val="00EA2A25"/>
    <w:rsid w:val="00EA2E5E"/>
    <w:rsid w:val="00EA2F64"/>
    <w:rsid w:val="00EA2F84"/>
    <w:rsid w:val="00EA33CE"/>
    <w:rsid w:val="00EA3630"/>
    <w:rsid w:val="00EA3646"/>
    <w:rsid w:val="00EA3C00"/>
    <w:rsid w:val="00EA3EBA"/>
    <w:rsid w:val="00EA4005"/>
    <w:rsid w:val="00EA41A7"/>
    <w:rsid w:val="00EA44FE"/>
    <w:rsid w:val="00EA461F"/>
    <w:rsid w:val="00EA4740"/>
    <w:rsid w:val="00EA4CEA"/>
    <w:rsid w:val="00EA509E"/>
    <w:rsid w:val="00EA514D"/>
    <w:rsid w:val="00EA5B39"/>
    <w:rsid w:val="00EA5DCE"/>
    <w:rsid w:val="00EA6423"/>
    <w:rsid w:val="00EA64C5"/>
    <w:rsid w:val="00EA6557"/>
    <w:rsid w:val="00EA6585"/>
    <w:rsid w:val="00EA662D"/>
    <w:rsid w:val="00EA67AE"/>
    <w:rsid w:val="00EA6CC1"/>
    <w:rsid w:val="00EA6CF2"/>
    <w:rsid w:val="00EA6D83"/>
    <w:rsid w:val="00EA7369"/>
    <w:rsid w:val="00EA7634"/>
    <w:rsid w:val="00EA763C"/>
    <w:rsid w:val="00EA79AA"/>
    <w:rsid w:val="00EA7A56"/>
    <w:rsid w:val="00EA7BA8"/>
    <w:rsid w:val="00EA7D14"/>
    <w:rsid w:val="00EA7DCC"/>
    <w:rsid w:val="00EA7DD7"/>
    <w:rsid w:val="00EB0039"/>
    <w:rsid w:val="00EB00E9"/>
    <w:rsid w:val="00EB0648"/>
    <w:rsid w:val="00EB0713"/>
    <w:rsid w:val="00EB0782"/>
    <w:rsid w:val="00EB07C9"/>
    <w:rsid w:val="00EB0ABC"/>
    <w:rsid w:val="00EB0D5C"/>
    <w:rsid w:val="00EB11BC"/>
    <w:rsid w:val="00EB1284"/>
    <w:rsid w:val="00EB1520"/>
    <w:rsid w:val="00EB1831"/>
    <w:rsid w:val="00EB1926"/>
    <w:rsid w:val="00EB1F4A"/>
    <w:rsid w:val="00EB213C"/>
    <w:rsid w:val="00EB2198"/>
    <w:rsid w:val="00EB222E"/>
    <w:rsid w:val="00EB22A6"/>
    <w:rsid w:val="00EB22FB"/>
    <w:rsid w:val="00EB24BE"/>
    <w:rsid w:val="00EB24C7"/>
    <w:rsid w:val="00EB259E"/>
    <w:rsid w:val="00EB2B1B"/>
    <w:rsid w:val="00EB2CAF"/>
    <w:rsid w:val="00EB31C4"/>
    <w:rsid w:val="00EB32D1"/>
    <w:rsid w:val="00EB3493"/>
    <w:rsid w:val="00EB3686"/>
    <w:rsid w:val="00EB3746"/>
    <w:rsid w:val="00EB37BE"/>
    <w:rsid w:val="00EB3B35"/>
    <w:rsid w:val="00EB3BCE"/>
    <w:rsid w:val="00EB3BEF"/>
    <w:rsid w:val="00EB3C16"/>
    <w:rsid w:val="00EB3FCA"/>
    <w:rsid w:val="00EB42B5"/>
    <w:rsid w:val="00EB4CBD"/>
    <w:rsid w:val="00EB5157"/>
    <w:rsid w:val="00EB531E"/>
    <w:rsid w:val="00EB53A0"/>
    <w:rsid w:val="00EB5631"/>
    <w:rsid w:val="00EB575B"/>
    <w:rsid w:val="00EB5837"/>
    <w:rsid w:val="00EB5BD3"/>
    <w:rsid w:val="00EB5C35"/>
    <w:rsid w:val="00EB5EBF"/>
    <w:rsid w:val="00EB5FB5"/>
    <w:rsid w:val="00EB617D"/>
    <w:rsid w:val="00EB668B"/>
    <w:rsid w:val="00EB6699"/>
    <w:rsid w:val="00EB69A5"/>
    <w:rsid w:val="00EB6AB5"/>
    <w:rsid w:val="00EB6B3B"/>
    <w:rsid w:val="00EB6BD1"/>
    <w:rsid w:val="00EB6CB0"/>
    <w:rsid w:val="00EB6E6B"/>
    <w:rsid w:val="00EB6EDB"/>
    <w:rsid w:val="00EB7016"/>
    <w:rsid w:val="00EB733D"/>
    <w:rsid w:val="00EB79AD"/>
    <w:rsid w:val="00EB7CBF"/>
    <w:rsid w:val="00EB7D89"/>
    <w:rsid w:val="00EB7DC7"/>
    <w:rsid w:val="00EC0319"/>
    <w:rsid w:val="00EC039D"/>
    <w:rsid w:val="00EC085B"/>
    <w:rsid w:val="00EC0B5F"/>
    <w:rsid w:val="00EC0BDE"/>
    <w:rsid w:val="00EC0CD6"/>
    <w:rsid w:val="00EC0D0B"/>
    <w:rsid w:val="00EC107A"/>
    <w:rsid w:val="00EC1277"/>
    <w:rsid w:val="00EC13FE"/>
    <w:rsid w:val="00EC1420"/>
    <w:rsid w:val="00EC15B1"/>
    <w:rsid w:val="00EC1606"/>
    <w:rsid w:val="00EC1629"/>
    <w:rsid w:val="00EC1731"/>
    <w:rsid w:val="00EC1798"/>
    <w:rsid w:val="00EC1B70"/>
    <w:rsid w:val="00EC2124"/>
    <w:rsid w:val="00EC21AB"/>
    <w:rsid w:val="00EC2229"/>
    <w:rsid w:val="00EC23E8"/>
    <w:rsid w:val="00EC2416"/>
    <w:rsid w:val="00EC2434"/>
    <w:rsid w:val="00EC24CD"/>
    <w:rsid w:val="00EC24FD"/>
    <w:rsid w:val="00EC2813"/>
    <w:rsid w:val="00EC2980"/>
    <w:rsid w:val="00EC2D09"/>
    <w:rsid w:val="00EC2D70"/>
    <w:rsid w:val="00EC2DFB"/>
    <w:rsid w:val="00EC3162"/>
    <w:rsid w:val="00EC3321"/>
    <w:rsid w:val="00EC348E"/>
    <w:rsid w:val="00EC34F9"/>
    <w:rsid w:val="00EC35CD"/>
    <w:rsid w:val="00EC373F"/>
    <w:rsid w:val="00EC3A26"/>
    <w:rsid w:val="00EC3AAD"/>
    <w:rsid w:val="00EC3C6D"/>
    <w:rsid w:val="00EC3C73"/>
    <w:rsid w:val="00EC40B1"/>
    <w:rsid w:val="00EC41D0"/>
    <w:rsid w:val="00EC4433"/>
    <w:rsid w:val="00EC4607"/>
    <w:rsid w:val="00EC474D"/>
    <w:rsid w:val="00EC487A"/>
    <w:rsid w:val="00EC48C9"/>
    <w:rsid w:val="00EC4F01"/>
    <w:rsid w:val="00EC5124"/>
    <w:rsid w:val="00EC524B"/>
    <w:rsid w:val="00EC5697"/>
    <w:rsid w:val="00EC5844"/>
    <w:rsid w:val="00EC5B2D"/>
    <w:rsid w:val="00EC5BF8"/>
    <w:rsid w:val="00EC5C3C"/>
    <w:rsid w:val="00EC5C8C"/>
    <w:rsid w:val="00EC5D20"/>
    <w:rsid w:val="00EC5DBF"/>
    <w:rsid w:val="00EC5F06"/>
    <w:rsid w:val="00EC62AC"/>
    <w:rsid w:val="00EC66E5"/>
    <w:rsid w:val="00EC69ED"/>
    <w:rsid w:val="00EC6FA3"/>
    <w:rsid w:val="00EC736A"/>
    <w:rsid w:val="00EC753D"/>
    <w:rsid w:val="00EC7577"/>
    <w:rsid w:val="00EC75FB"/>
    <w:rsid w:val="00EC765F"/>
    <w:rsid w:val="00EC77E4"/>
    <w:rsid w:val="00EC7AFC"/>
    <w:rsid w:val="00EC7B04"/>
    <w:rsid w:val="00EC7C8F"/>
    <w:rsid w:val="00EC7CBB"/>
    <w:rsid w:val="00EC7EA5"/>
    <w:rsid w:val="00EC7F4A"/>
    <w:rsid w:val="00ED0010"/>
    <w:rsid w:val="00ED0110"/>
    <w:rsid w:val="00ED01BD"/>
    <w:rsid w:val="00ED0479"/>
    <w:rsid w:val="00ED0570"/>
    <w:rsid w:val="00ED0AA2"/>
    <w:rsid w:val="00ED0CF7"/>
    <w:rsid w:val="00ED0EC8"/>
    <w:rsid w:val="00ED0EF5"/>
    <w:rsid w:val="00ED11F6"/>
    <w:rsid w:val="00ED1282"/>
    <w:rsid w:val="00ED12B8"/>
    <w:rsid w:val="00ED1798"/>
    <w:rsid w:val="00ED17A9"/>
    <w:rsid w:val="00ED18CC"/>
    <w:rsid w:val="00ED19B4"/>
    <w:rsid w:val="00ED1AE1"/>
    <w:rsid w:val="00ED1DA1"/>
    <w:rsid w:val="00ED1DCC"/>
    <w:rsid w:val="00ED1F1D"/>
    <w:rsid w:val="00ED2205"/>
    <w:rsid w:val="00ED22F4"/>
    <w:rsid w:val="00ED278D"/>
    <w:rsid w:val="00ED2799"/>
    <w:rsid w:val="00ED2942"/>
    <w:rsid w:val="00ED296F"/>
    <w:rsid w:val="00ED2BF1"/>
    <w:rsid w:val="00ED2D1D"/>
    <w:rsid w:val="00ED2EDD"/>
    <w:rsid w:val="00ED3339"/>
    <w:rsid w:val="00ED3423"/>
    <w:rsid w:val="00ED35FB"/>
    <w:rsid w:val="00ED37DC"/>
    <w:rsid w:val="00ED3CC6"/>
    <w:rsid w:val="00ED3F74"/>
    <w:rsid w:val="00ED42B8"/>
    <w:rsid w:val="00ED43EC"/>
    <w:rsid w:val="00ED4608"/>
    <w:rsid w:val="00ED4678"/>
    <w:rsid w:val="00ED484B"/>
    <w:rsid w:val="00ED4ABC"/>
    <w:rsid w:val="00ED4C68"/>
    <w:rsid w:val="00ED508F"/>
    <w:rsid w:val="00ED5696"/>
    <w:rsid w:val="00ED5CF0"/>
    <w:rsid w:val="00ED5E07"/>
    <w:rsid w:val="00ED6023"/>
    <w:rsid w:val="00ED62DA"/>
    <w:rsid w:val="00ED63C0"/>
    <w:rsid w:val="00ED6A1C"/>
    <w:rsid w:val="00ED6A3E"/>
    <w:rsid w:val="00ED6FFD"/>
    <w:rsid w:val="00ED72CF"/>
    <w:rsid w:val="00ED73BF"/>
    <w:rsid w:val="00ED78A7"/>
    <w:rsid w:val="00ED78C7"/>
    <w:rsid w:val="00ED7F39"/>
    <w:rsid w:val="00EE00C3"/>
    <w:rsid w:val="00EE0102"/>
    <w:rsid w:val="00EE0125"/>
    <w:rsid w:val="00EE0217"/>
    <w:rsid w:val="00EE04CB"/>
    <w:rsid w:val="00EE0A0A"/>
    <w:rsid w:val="00EE0A96"/>
    <w:rsid w:val="00EE0AB2"/>
    <w:rsid w:val="00EE0ACA"/>
    <w:rsid w:val="00EE0BB7"/>
    <w:rsid w:val="00EE0DB4"/>
    <w:rsid w:val="00EE0E93"/>
    <w:rsid w:val="00EE0EBB"/>
    <w:rsid w:val="00EE1002"/>
    <w:rsid w:val="00EE103C"/>
    <w:rsid w:val="00EE1071"/>
    <w:rsid w:val="00EE16A4"/>
    <w:rsid w:val="00EE16AC"/>
    <w:rsid w:val="00EE17D3"/>
    <w:rsid w:val="00EE19D5"/>
    <w:rsid w:val="00EE1C8F"/>
    <w:rsid w:val="00EE1D3E"/>
    <w:rsid w:val="00EE1E7D"/>
    <w:rsid w:val="00EE1F3C"/>
    <w:rsid w:val="00EE237F"/>
    <w:rsid w:val="00EE2A56"/>
    <w:rsid w:val="00EE2ABF"/>
    <w:rsid w:val="00EE2CBB"/>
    <w:rsid w:val="00EE2D27"/>
    <w:rsid w:val="00EE2D71"/>
    <w:rsid w:val="00EE2DF6"/>
    <w:rsid w:val="00EE2E08"/>
    <w:rsid w:val="00EE2FAA"/>
    <w:rsid w:val="00EE30CC"/>
    <w:rsid w:val="00EE30EC"/>
    <w:rsid w:val="00EE31F7"/>
    <w:rsid w:val="00EE32D9"/>
    <w:rsid w:val="00EE3356"/>
    <w:rsid w:val="00EE349F"/>
    <w:rsid w:val="00EE3A8F"/>
    <w:rsid w:val="00EE3ACE"/>
    <w:rsid w:val="00EE3BB8"/>
    <w:rsid w:val="00EE3C4B"/>
    <w:rsid w:val="00EE3E53"/>
    <w:rsid w:val="00EE44B8"/>
    <w:rsid w:val="00EE45E6"/>
    <w:rsid w:val="00EE47A9"/>
    <w:rsid w:val="00EE4A42"/>
    <w:rsid w:val="00EE4B31"/>
    <w:rsid w:val="00EE4D83"/>
    <w:rsid w:val="00EE4E79"/>
    <w:rsid w:val="00EE5104"/>
    <w:rsid w:val="00EE5210"/>
    <w:rsid w:val="00EE5466"/>
    <w:rsid w:val="00EE55C1"/>
    <w:rsid w:val="00EE57C0"/>
    <w:rsid w:val="00EE5827"/>
    <w:rsid w:val="00EE590E"/>
    <w:rsid w:val="00EE5941"/>
    <w:rsid w:val="00EE5A50"/>
    <w:rsid w:val="00EE5CB8"/>
    <w:rsid w:val="00EE5E21"/>
    <w:rsid w:val="00EE5F30"/>
    <w:rsid w:val="00EE6141"/>
    <w:rsid w:val="00EE618E"/>
    <w:rsid w:val="00EE61ED"/>
    <w:rsid w:val="00EE6339"/>
    <w:rsid w:val="00EE642F"/>
    <w:rsid w:val="00EE6437"/>
    <w:rsid w:val="00EE684C"/>
    <w:rsid w:val="00EE6912"/>
    <w:rsid w:val="00EE69C9"/>
    <w:rsid w:val="00EE6CA8"/>
    <w:rsid w:val="00EE6E34"/>
    <w:rsid w:val="00EE6F13"/>
    <w:rsid w:val="00EE7234"/>
    <w:rsid w:val="00EE75B4"/>
    <w:rsid w:val="00EE765E"/>
    <w:rsid w:val="00EE7A53"/>
    <w:rsid w:val="00EE7EC3"/>
    <w:rsid w:val="00EE7EE6"/>
    <w:rsid w:val="00EE7F1C"/>
    <w:rsid w:val="00EF02DC"/>
    <w:rsid w:val="00EF049C"/>
    <w:rsid w:val="00EF05C3"/>
    <w:rsid w:val="00EF06A2"/>
    <w:rsid w:val="00EF0EA6"/>
    <w:rsid w:val="00EF0ED6"/>
    <w:rsid w:val="00EF0FC2"/>
    <w:rsid w:val="00EF10BC"/>
    <w:rsid w:val="00EF11D5"/>
    <w:rsid w:val="00EF123F"/>
    <w:rsid w:val="00EF128B"/>
    <w:rsid w:val="00EF1D9E"/>
    <w:rsid w:val="00EF234D"/>
    <w:rsid w:val="00EF234F"/>
    <w:rsid w:val="00EF262D"/>
    <w:rsid w:val="00EF2651"/>
    <w:rsid w:val="00EF2826"/>
    <w:rsid w:val="00EF28C4"/>
    <w:rsid w:val="00EF2FD0"/>
    <w:rsid w:val="00EF31EB"/>
    <w:rsid w:val="00EF3230"/>
    <w:rsid w:val="00EF32D5"/>
    <w:rsid w:val="00EF3752"/>
    <w:rsid w:val="00EF386D"/>
    <w:rsid w:val="00EF3946"/>
    <w:rsid w:val="00EF3CBB"/>
    <w:rsid w:val="00EF3DFF"/>
    <w:rsid w:val="00EF3EF8"/>
    <w:rsid w:val="00EF418D"/>
    <w:rsid w:val="00EF4997"/>
    <w:rsid w:val="00EF4D05"/>
    <w:rsid w:val="00EF4D4A"/>
    <w:rsid w:val="00EF5133"/>
    <w:rsid w:val="00EF521B"/>
    <w:rsid w:val="00EF52DA"/>
    <w:rsid w:val="00EF5356"/>
    <w:rsid w:val="00EF55F1"/>
    <w:rsid w:val="00EF57EB"/>
    <w:rsid w:val="00EF5AB6"/>
    <w:rsid w:val="00EF5BDB"/>
    <w:rsid w:val="00EF5DE4"/>
    <w:rsid w:val="00EF5E36"/>
    <w:rsid w:val="00EF602B"/>
    <w:rsid w:val="00EF6136"/>
    <w:rsid w:val="00EF6387"/>
    <w:rsid w:val="00EF6423"/>
    <w:rsid w:val="00EF652A"/>
    <w:rsid w:val="00EF662D"/>
    <w:rsid w:val="00EF67FC"/>
    <w:rsid w:val="00EF6B0F"/>
    <w:rsid w:val="00EF6CD1"/>
    <w:rsid w:val="00EF6F57"/>
    <w:rsid w:val="00EF6F85"/>
    <w:rsid w:val="00EF7117"/>
    <w:rsid w:val="00EF72A0"/>
    <w:rsid w:val="00EF7341"/>
    <w:rsid w:val="00EF7741"/>
    <w:rsid w:val="00EF7965"/>
    <w:rsid w:val="00EF7ADB"/>
    <w:rsid w:val="00EF7B49"/>
    <w:rsid w:val="00EF7DDE"/>
    <w:rsid w:val="00EF7E89"/>
    <w:rsid w:val="00F0000A"/>
    <w:rsid w:val="00F004AB"/>
    <w:rsid w:val="00F00609"/>
    <w:rsid w:val="00F006CA"/>
    <w:rsid w:val="00F007B2"/>
    <w:rsid w:val="00F0080B"/>
    <w:rsid w:val="00F00821"/>
    <w:rsid w:val="00F00914"/>
    <w:rsid w:val="00F00D3B"/>
    <w:rsid w:val="00F01013"/>
    <w:rsid w:val="00F010A5"/>
    <w:rsid w:val="00F010AB"/>
    <w:rsid w:val="00F010D6"/>
    <w:rsid w:val="00F011F3"/>
    <w:rsid w:val="00F01203"/>
    <w:rsid w:val="00F0127D"/>
    <w:rsid w:val="00F01306"/>
    <w:rsid w:val="00F01573"/>
    <w:rsid w:val="00F016F7"/>
    <w:rsid w:val="00F0195C"/>
    <w:rsid w:val="00F01ACB"/>
    <w:rsid w:val="00F01B41"/>
    <w:rsid w:val="00F01D3D"/>
    <w:rsid w:val="00F025FA"/>
    <w:rsid w:val="00F02A78"/>
    <w:rsid w:val="00F02BC7"/>
    <w:rsid w:val="00F0312D"/>
    <w:rsid w:val="00F03509"/>
    <w:rsid w:val="00F03757"/>
    <w:rsid w:val="00F03828"/>
    <w:rsid w:val="00F039A0"/>
    <w:rsid w:val="00F03DD1"/>
    <w:rsid w:val="00F03F71"/>
    <w:rsid w:val="00F04089"/>
    <w:rsid w:val="00F04438"/>
    <w:rsid w:val="00F04477"/>
    <w:rsid w:val="00F04889"/>
    <w:rsid w:val="00F04A9D"/>
    <w:rsid w:val="00F04DBC"/>
    <w:rsid w:val="00F04F6C"/>
    <w:rsid w:val="00F04F9E"/>
    <w:rsid w:val="00F04FF8"/>
    <w:rsid w:val="00F05ABF"/>
    <w:rsid w:val="00F0600E"/>
    <w:rsid w:val="00F06089"/>
    <w:rsid w:val="00F06110"/>
    <w:rsid w:val="00F0635E"/>
    <w:rsid w:val="00F06466"/>
    <w:rsid w:val="00F0665B"/>
    <w:rsid w:val="00F06AAB"/>
    <w:rsid w:val="00F06C02"/>
    <w:rsid w:val="00F06D10"/>
    <w:rsid w:val="00F06EC9"/>
    <w:rsid w:val="00F071F4"/>
    <w:rsid w:val="00F07299"/>
    <w:rsid w:val="00F0754A"/>
    <w:rsid w:val="00F07754"/>
    <w:rsid w:val="00F07850"/>
    <w:rsid w:val="00F07876"/>
    <w:rsid w:val="00F07992"/>
    <w:rsid w:val="00F079A8"/>
    <w:rsid w:val="00F07B5D"/>
    <w:rsid w:val="00F07BAE"/>
    <w:rsid w:val="00F10119"/>
    <w:rsid w:val="00F10152"/>
    <w:rsid w:val="00F10256"/>
    <w:rsid w:val="00F10333"/>
    <w:rsid w:val="00F1049F"/>
    <w:rsid w:val="00F10542"/>
    <w:rsid w:val="00F10BD6"/>
    <w:rsid w:val="00F10DA6"/>
    <w:rsid w:val="00F10F55"/>
    <w:rsid w:val="00F11073"/>
    <w:rsid w:val="00F111F2"/>
    <w:rsid w:val="00F112A9"/>
    <w:rsid w:val="00F11437"/>
    <w:rsid w:val="00F1172C"/>
    <w:rsid w:val="00F117D1"/>
    <w:rsid w:val="00F12150"/>
    <w:rsid w:val="00F12A08"/>
    <w:rsid w:val="00F12A12"/>
    <w:rsid w:val="00F12AD4"/>
    <w:rsid w:val="00F12D93"/>
    <w:rsid w:val="00F13135"/>
    <w:rsid w:val="00F132F9"/>
    <w:rsid w:val="00F13378"/>
    <w:rsid w:val="00F1367E"/>
    <w:rsid w:val="00F139A2"/>
    <w:rsid w:val="00F13A46"/>
    <w:rsid w:val="00F13F12"/>
    <w:rsid w:val="00F142D8"/>
    <w:rsid w:val="00F144F3"/>
    <w:rsid w:val="00F1451F"/>
    <w:rsid w:val="00F14681"/>
    <w:rsid w:val="00F146DF"/>
    <w:rsid w:val="00F14B5F"/>
    <w:rsid w:val="00F14F1F"/>
    <w:rsid w:val="00F14F67"/>
    <w:rsid w:val="00F14FDA"/>
    <w:rsid w:val="00F15029"/>
    <w:rsid w:val="00F159BF"/>
    <w:rsid w:val="00F15A1E"/>
    <w:rsid w:val="00F15FB9"/>
    <w:rsid w:val="00F1604C"/>
    <w:rsid w:val="00F16246"/>
    <w:rsid w:val="00F164B9"/>
    <w:rsid w:val="00F16AC7"/>
    <w:rsid w:val="00F17451"/>
    <w:rsid w:val="00F1746F"/>
    <w:rsid w:val="00F1749B"/>
    <w:rsid w:val="00F175E9"/>
    <w:rsid w:val="00F17910"/>
    <w:rsid w:val="00F17F38"/>
    <w:rsid w:val="00F17F74"/>
    <w:rsid w:val="00F20090"/>
    <w:rsid w:val="00F20124"/>
    <w:rsid w:val="00F20723"/>
    <w:rsid w:val="00F208C5"/>
    <w:rsid w:val="00F20A88"/>
    <w:rsid w:val="00F20C40"/>
    <w:rsid w:val="00F20EFF"/>
    <w:rsid w:val="00F210EC"/>
    <w:rsid w:val="00F2110D"/>
    <w:rsid w:val="00F21145"/>
    <w:rsid w:val="00F2114B"/>
    <w:rsid w:val="00F21649"/>
    <w:rsid w:val="00F21707"/>
    <w:rsid w:val="00F21917"/>
    <w:rsid w:val="00F21CDB"/>
    <w:rsid w:val="00F21F7F"/>
    <w:rsid w:val="00F21FE9"/>
    <w:rsid w:val="00F220E9"/>
    <w:rsid w:val="00F220F6"/>
    <w:rsid w:val="00F221A0"/>
    <w:rsid w:val="00F22698"/>
    <w:rsid w:val="00F228A4"/>
    <w:rsid w:val="00F230BF"/>
    <w:rsid w:val="00F232F7"/>
    <w:rsid w:val="00F23340"/>
    <w:rsid w:val="00F23B3A"/>
    <w:rsid w:val="00F23BB8"/>
    <w:rsid w:val="00F23CBE"/>
    <w:rsid w:val="00F240FB"/>
    <w:rsid w:val="00F24371"/>
    <w:rsid w:val="00F24552"/>
    <w:rsid w:val="00F24626"/>
    <w:rsid w:val="00F2478D"/>
    <w:rsid w:val="00F2487B"/>
    <w:rsid w:val="00F24D12"/>
    <w:rsid w:val="00F24D88"/>
    <w:rsid w:val="00F24EF1"/>
    <w:rsid w:val="00F25353"/>
    <w:rsid w:val="00F253BA"/>
    <w:rsid w:val="00F253C0"/>
    <w:rsid w:val="00F254D4"/>
    <w:rsid w:val="00F2567C"/>
    <w:rsid w:val="00F25AC7"/>
    <w:rsid w:val="00F262DE"/>
    <w:rsid w:val="00F2653A"/>
    <w:rsid w:val="00F265FB"/>
    <w:rsid w:val="00F26994"/>
    <w:rsid w:val="00F26A79"/>
    <w:rsid w:val="00F26BD2"/>
    <w:rsid w:val="00F26CDC"/>
    <w:rsid w:val="00F27109"/>
    <w:rsid w:val="00F27217"/>
    <w:rsid w:val="00F2722B"/>
    <w:rsid w:val="00F2736A"/>
    <w:rsid w:val="00F273B3"/>
    <w:rsid w:val="00F275D2"/>
    <w:rsid w:val="00F2779C"/>
    <w:rsid w:val="00F279D0"/>
    <w:rsid w:val="00F27B2C"/>
    <w:rsid w:val="00F27ED6"/>
    <w:rsid w:val="00F27F62"/>
    <w:rsid w:val="00F3052F"/>
    <w:rsid w:val="00F3077F"/>
    <w:rsid w:val="00F30908"/>
    <w:rsid w:val="00F30A74"/>
    <w:rsid w:val="00F30A8D"/>
    <w:rsid w:val="00F30F85"/>
    <w:rsid w:val="00F30FC7"/>
    <w:rsid w:val="00F30FF8"/>
    <w:rsid w:val="00F31256"/>
    <w:rsid w:val="00F3127E"/>
    <w:rsid w:val="00F31447"/>
    <w:rsid w:val="00F3166A"/>
    <w:rsid w:val="00F31724"/>
    <w:rsid w:val="00F317B4"/>
    <w:rsid w:val="00F31A56"/>
    <w:rsid w:val="00F31BD1"/>
    <w:rsid w:val="00F31F98"/>
    <w:rsid w:val="00F32061"/>
    <w:rsid w:val="00F320CC"/>
    <w:rsid w:val="00F32147"/>
    <w:rsid w:val="00F32149"/>
    <w:rsid w:val="00F32202"/>
    <w:rsid w:val="00F3242F"/>
    <w:rsid w:val="00F326E6"/>
    <w:rsid w:val="00F327C5"/>
    <w:rsid w:val="00F3283A"/>
    <w:rsid w:val="00F32993"/>
    <w:rsid w:val="00F32D90"/>
    <w:rsid w:val="00F32E0A"/>
    <w:rsid w:val="00F32E5F"/>
    <w:rsid w:val="00F32EC6"/>
    <w:rsid w:val="00F3359F"/>
    <w:rsid w:val="00F33964"/>
    <w:rsid w:val="00F33C15"/>
    <w:rsid w:val="00F33E1F"/>
    <w:rsid w:val="00F3439C"/>
    <w:rsid w:val="00F34424"/>
    <w:rsid w:val="00F34442"/>
    <w:rsid w:val="00F34465"/>
    <w:rsid w:val="00F344FA"/>
    <w:rsid w:val="00F34525"/>
    <w:rsid w:val="00F34A44"/>
    <w:rsid w:val="00F34D23"/>
    <w:rsid w:val="00F34E8A"/>
    <w:rsid w:val="00F351A2"/>
    <w:rsid w:val="00F35320"/>
    <w:rsid w:val="00F35397"/>
    <w:rsid w:val="00F3554B"/>
    <w:rsid w:val="00F356D2"/>
    <w:rsid w:val="00F35A1C"/>
    <w:rsid w:val="00F35BF4"/>
    <w:rsid w:val="00F35C7D"/>
    <w:rsid w:val="00F35F23"/>
    <w:rsid w:val="00F35F5A"/>
    <w:rsid w:val="00F36086"/>
    <w:rsid w:val="00F36433"/>
    <w:rsid w:val="00F364CC"/>
    <w:rsid w:val="00F36527"/>
    <w:rsid w:val="00F36587"/>
    <w:rsid w:val="00F36634"/>
    <w:rsid w:val="00F36657"/>
    <w:rsid w:val="00F3680D"/>
    <w:rsid w:val="00F36845"/>
    <w:rsid w:val="00F36B2B"/>
    <w:rsid w:val="00F36C9E"/>
    <w:rsid w:val="00F36DE8"/>
    <w:rsid w:val="00F36FAA"/>
    <w:rsid w:val="00F37125"/>
    <w:rsid w:val="00F3727B"/>
    <w:rsid w:val="00F372B1"/>
    <w:rsid w:val="00F3735A"/>
    <w:rsid w:val="00F373EA"/>
    <w:rsid w:val="00F373F7"/>
    <w:rsid w:val="00F377AB"/>
    <w:rsid w:val="00F37AFE"/>
    <w:rsid w:val="00F37CBE"/>
    <w:rsid w:val="00F37CC8"/>
    <w:rsid w:val="00F37CE6"/>
    <w:rsid w:val="00F37D61"/>
    <w:rsid w:val="00F40072"/>
    <w:rsid w:val="00F40180"/>
    <w:rsid w:val="00F4035E"/>
    <w:rsid w:val="00F4079D"/>
    <w:rsid w:val="00F40817"/>
    <w:rsid w:val="00F40965"/>
    <w:rsid w:val="00F40BF6"/>
    <w:rsid w:val="00F40F84"/>
    <w:rsid w:val="00F40F97"/>
    <w:rsid w:val="00F41232"/>
    <w:rsid w:val="00F41370"/>
    <w:rsid w:val="00F414D5"/>
    <w:rsid w:val="00F420B0"/>
    <w:rsid w:val="00F42254"/>
    <w:rsid w:val="00F42293"/>
    <w:rsid w:val="00F422A7"/>
    <w:rsid w:val="00F42507"/>
    <w:rsid w:val="00F42598"/>
    <w:rsid w:val="00F425FA"/>
    <w:rsid w:val="00F42744"/>
    <w:rsid w:val="00F42B53"/>
    <w:rsid w:val="00F42B57"/>
    <w:rsid w:val="00F42B6D"/>
    <w:rsid w:val="00F42EE5"/>
    <w:rsid w:val="00F42EE9"/>
    <w:rsid w:val="00F42EEC"/>
    <w:rsid w:val="00F4305E"/>
    <w:rsid w:val="00F430E0"/>
    <w:rsid w:val="00F4323B"/>
    <w:rsid w:val="00F43259"/>
    <w:rsid w:val="00F4370C"/>
    <w:rsid w:val="00F437D6"/>
    <w:rsid w:val="00F438B5"/>
    <w:rsid w:val="00F43990"/>
    <w:rsid w:val="00F43AC8"/>
    <w:rsid w:val="00F43B70"/>
    <w:rsid w:val="00F43C51"/>
    <w:rsid w:val="00F44232"/>
    <w:rsid w:val="00F44328"/>
    <w:rsid w:val="00F44551"/>
    <w:rsid w:val="00F4461C"/>
    <w:rsid w:val="00F44683"/>
    <w:rsid w:val="00F44758"/>
    <w:rsid w:val="00F447B2"/>
    <w:rsid w:val="00F44842"/>
    <w:rsid w:val="00F44B62"/>
    <w:rsid w:val="00F44BB7"/>
    <w:rsid w:val="00F44CDA"/>
    <w:rsid w:val="00F44F2F"/>
    <w:rsid w:val="00F4504E"/>
    <w:rsid w:val="00F454FC"/>
    <w:rsid w:val="00F45576"/>
    <w:rsid w:val="00F45696"/>
    <w:rsid w:val="00F45C60"/>
    <w:rsid w:val="00F45CC8"/>
    <w:rsid w:val="00F45D93"/>
    <w:rsid w:val="00F46357"/>
    <w:rsid w:val="00F465BC"/>
    <w:rsid w:val="00F4676A"/>
    <w:rsid w:val="00F46CEB"/>
    <w:rsid w:val="00F46FF4"/>
    <w:rsid w:val="00F47388"/>
    <w:rsid w:val="00F474D0"/>
    <w:rsid w:val="00F475D9"/>
    <w:rsid w:val="00F47647"/>
    <w:rsid w:val="00F47922"/>
    <w:rsid w:val="00F47B05"/>
    <w:rsid w:val="00F47C64"/>
    <w:rsid w:val="00F47CD1"/>
    <w:rsid w:val="00F47DE4"/>
    <w:rsid w:val="00F47EA1"/>
    <w:rsid w:val="00F502D3"/>
    <w:rsid w:val="00F50D6E"/>
    <w:rsid w:val="00F51000"/>
    <w:rsid w:val="00F51273"/>
    <w:rsid w:val="00F5136B"/>
    <w:rsid w:val="00F513D4"/>
    <w:rsid w:val="00F5143D"/>
    <w:rsid w:val="00F51523"/>
    <w:rsid w:val="00F51767"/>
    <w:rsid w:val="00F51AB4"/>
    <w:rsid w:val="00F51BC5"/>
    <w:rsid w:val="00F51C12"/>
    <w:rsid w:val="00F51E99"/>
    <w:rsid w:val="00F51F1F"/>
    <w:rsid w:val="00F5225F"/>
    <w:rsid w:val="00F52557"/>
    <w:rsid w:val="00F525F8"/>
    <w:rsid w:val="00F52825"/>
    <w:rsid w:val="00F528BF"/>
    <w:rsid w:val="00F5313B"/>
    <w:rsid w:val="00F53194"/>
    <w:rsid w:val="00F53544"/>
    <w:rsid w:val="00F53759"/>
    <w:rsid w:val="00F53AB0"/>
    <w:rsid w:val="00F53EFB"/>
    <w:rsid w:val="00F53FA1"/>
    <w:rsid w:val="00F54280"/>
    <w:rsid w:val="00F54281"/>
    <w:rsid w:val="00F542DE"/>
    <w:rsid w:val="00F54634"/>
    <w:rsid w:val="00F54838"/>
    <w:rsid w:val="00F54C6D"/>
    <w:rsid w:val="00F54E17"/>
    <w:rsid w:val="00F54E33"/>
    <w:rsid w:val="00F554CF"/>
    <w:rsid w:val="00F557BB"/>
    <w:rsid w:val="00F55AB6"/>
    <w:rsid w:val="00F55D4B"/>
    <w:rsid w:val="00F561E8"/>
    <w:rsid w:val="00F563B3"/>
    <w:rsid w:val="00F56531"/>
    <w:rsid w:val="00F56577"/>
    <w:rsid w:val="00F56605"/>
    <w:rsid w:val="00F56A03"/>
    <w:rsid w:val="00F56A5C"/>
    <w:rsid w:val="00F56C7B"/>
    <w:rsid w:val="00F56D54"/>
    <w:rsid w:val="00F56E53"/>
    <w:rsid w:val="00F574AB"/>
    <w:rsid w:val="00F5781E"/>
    <w:rsid w:val="00F5782A"/>
    <w:rsid w:val="00F579A2"/>
    <w:rsid w:val="00F579EA"/>
    <w:rsid w:val="00F57C41"/>
    <w:rsid w:val="00F60280"/>
    <w:rsid w:val="00F602D8"/>
    <w:rsid w:val="00F60356"/>
    <w:rsid w:val="00F604A5"/>
    <w:rsid w:val="00F604CB"/>
    <w:rsid w:val="00F6064D"/>
    <w:rsid w:val="00F60A3E"/>
    <w:rsid w:val="00F60D66"/>
    <w:rsid w:val="00F6139F"/>
    <w:rsid w:val="00F613BD"/>
    <w:rsid w:val="00F613D3"/>
    <w:rsid w:val="00F617EB"/>
    <w:rsid w:val="00F61942"/>
    <w:rsid w:val="00F61BA3"/>
    <w:rsid w:val="00F61CC7"/>
    <w:rsid w:val="00F61DC9"/>
    <w:rsid w:val="00F62288"/>
    <w:rsid w:val="00F62390"/>
    <w:rsid w:val="00F62A0F"/>
    <w:rsid w:val="00F62A1A"/>
    <w:rsid w:val="00F62A74"/>
    <w:rsid w:val="00F62BBA"/>
    <w:rsid w:val="00F62D27"/>
    <w:rsid w:val="00F63053"/>
    <w:rsid w:val="00F63179"/>
    <w:rsid w:val="00F636F5"/>
    <w:rsid w:val="00F6377E"/>
    <w:rsid w:val="00F63A7A"/>
    <w:rsid w:val="00F63CAD"/>
    <w:rsid w:val="00F63DF3"/>
    <w:rsid w:val="00F63F43"/>
    <w:rsid w:val="00F64054"/>
    <w:rsid w:val="00F65102"/>
    <w:rsid w:val="00F65516"/>
    <w:rsid w:val="00F6557F"/>
    <w:rsid w:val="00F65793"/>
    <w:rsid w:val="00F65A01"/>
    <w:rsid w:val="00F65B76"/>
    <w:rsid w:val="00F65BAF"/>
    <w:rsid w:val="00F66831"/>
    <w:rsid w:val="00F66AFA"/>
    <w:rsid w:val="00F66D01"/>
    <w:rsid w:val="00F66E78"/>
    <w:rsid w:val="00F671A9"/>
    <w:rsid w:val="00F671C1"/>
    <w:rsid w:val="00F672B9"/>
    <w:rsid w:val="00F67351"/>
    <w:rsid w:val="00F673F2"/>
    <w:rsid w:val="00F67418"/>
    <w:rsid w:val="00F67564"/>
    <w:rsid w:val="00F67754"/>
    <w:rsid w:val="00F679BE"/>
    <w:rsid w:val="00F67B20"/>
    <w:rsid w:val="00F67E81"/>
    <w:rsid w:val="00F67ECF"/>
    <w:rsid w:val="00F67F38"/>
    <w:rsid w:val="00F70095"/>
    <w:rsid w:val="00F700EA"/>
    <w:rsid w:val="00F7016F"/>
    <w:rsid w:val="00F70438"/>
    <w:rsid w:val="00F7056A"/>
    <w:rsid w:val="00F7065E"/>
    <w:rsid w:val="00F70716"/>
    <w:rsid w:val="00F70739"/>
    <w:rsid w:val="00F70740"/>
    <w:rsid w:val="00F70772"/>
    <w:rsid w:val="00F70776"/>
    <w:rsid w:val="00F70A4A"/>
    <w:rsid w:val="00F70AF6"/>
    <w:rsid w:val="00F70D8B"/>
    <w:rsid w:val="00F71220"/>
    <w:rsid w:val="00F71732"/>
    <w:rsid w:val="00F7176D"/>
    <w:rsid w:val="00F717B6"/>
    <w:rsid w:val="00F71E2A"/>
    <w:rsid w:val="00F71ED1"/>
    <w:rsid w:val="00F71ED4"/>
    <w:rsid w:val="00F7207E"/>
    <w:rsid w:val="00F723B4"/>
    <w:rsid w:val="00F72A3F"/>
    <w:rsid w:val="00F72B56"/>
    <w:rsid w:val="00F72E65"/>
    <w:rsid w:val="00F72FE8"/>
    <w:rsid w:val="00F73241"/>
    <w:rsid w:val="00F733EF"/>
    <w:rsid w:val="00F738BA"/>
    <w:rsid w:val="00F73D66"/>
    <w:rsid w:val="00F73EBE"/>
    <w:rsid w:val="00F73FF0"/>
    <w:rsid w:val="00F7442A"/>
    <w:rsid w:val="00F7446E"/>
    <w:rsid w:val="00F74572"/>
    <w:rsid w:val="00F74664"/>
    <w:rsid w:val="00F74942"/>
    <w:rsid w:val="00F74C0E"/>
    <w:rsid w:val="00F74F02"/>
    <w:rsid w:val="00F75307"/>
    <w:rsid w:val="00F75492"/>
    <w:rsid w:val="00F7597C"/>
    <w:rsid w:val="00F75A13"/>
    <w:rsid w:val="00F75A21"/>
    <w:rsid w:val="00F75B8A"/>
    <w:rsid w:val="00F75CE6"/>
    <w:rsid w:val="00F75DF0"/>
    <w:rsid w:val="00F75EE9"/>
    <w:rsid w:val="00F75EEE"/>
    <w:rsid w:val="00F7625E"/>
    <w:rsid w:val="00F763EC"/>
    <w:rsid w:val="00F7790D"/>
    <w:rsid w:val="00F77A0C"/>
    <w:rsid w:val="00F77EBF"/>
    <w:rsid w:val="00F77FAA"/>
    <w:rsid w:val="00F80292"/>
    <w:rsid w:val="00F80385"/>
    <w:rsid w:val="00F80468"/>
    <w:rsid w:val="00F805EB"/>
    <w:rsid w:val="00F81654"/>
    <w:rsid w:val="00F81CFD"/>
    <w:rsid w:val="00F81DE3"/>
    <w:rsid w:val="00F81E1E"/>
    <w:rsid w:val="00F81F7A"/>
    <w:rsid w:val="00F822B0"/>
    <w:rsid w:val="00F823A5"/>
    <w:rsid w:val="00F8261A"/>
    <w:rsid w:val="00F8279C"/>
    <w:rsid w:val="00F8282A"/>
    <w:rsid w:val="00F82B0D"/>
    <w:rsid w:val="00F831AA"/>
    <w:rsid w:val="00F83322"/>
    <w:rsid w:val="00F834DF"/>
    <w:rsid w:val="00F83556"/>
    <w:rsid w:val="00F83798"/>
    <w:rsid w:val="00F837BD"/>
    <w:rsid w:val="00F839CD"/>
    <w:rsid w:val="00F83B0E"/>
    <w:rsid w:val="00F83B36"/>
    <w:rsid w:val="00F83BE6"/>
    <w:rsid w:val="00F83D22"/>
    <w:rsid w:val="00F841E4"/>
    <w:rsid w:val="00F84436"/>
    <w:rsid w:val="00F844BE"/>
    <w:rsid w:val="00F845BF"/>
    <w:rsid w:val="00F848CF"/>
    <w:rsid w:val="00F84AB0"/>
    <w:rsid w:val="00F850EE"/>
    <w:rsid w:val="00F85282"/>
    <w:rsid w:val="00F8562E"/>
    <w:rsid w:val="00F85647"/>
    <w:rsid w:val="00F859A2"/>
    <w:rsid w:val="00F85BC8"/>
    <w:rsid w:val="00F85BD8"/>
    <w:rsid w:val="00F85C3D"/>
    <w:rsid w:val="00F85D30"/>
    <w:rsid w:val="00F8617A"/>
    <w:rsid w:val="00F86377"/>
    <w:rsid w:val="00F8656C"/>
    <w:rsid w:val="00F86750"/>
    <w:rsid w:val="00F86768"/>
    <w:rsid w:val="00F86837"/>
    <w:rsid w:val="00F86A81"/>
    <w:rsid w:val="00F86F0B"/>
    <w:rsid w:val="00F8722C"/>
    <w:rsid w:val="00F87296"/>
    <w:rsid w:val="00F874EF"/>
    <w:rsid w:val="00F87519"/>
    <w:rsid w:val="00F875D3"/>
    <w:rsid w:val="00F875F7"/>
    <w:rsid w:val="00F8774F"/>
    <w:rsid w:val="00F87A7F"/>
    <w:rsid w:val="00F87E31"/>
    <w:rsid w:val="00F87E54"/>
    <w:rsid w:val="00F9033C"/>
    <w:rsid w:val="00F90359"/>
    <w:rsid w:val="00F903CC"/>
    <w:rsid w:val="00F90577"/>
    <w:rsid w:val="00F90968"/>
    <w:rsid w:val="00F90C10"/>
    <w:rsid w:val="00F90EC5"/>
    <w:rsid w:val="00F91033"/>
    <w:rsid w:val="00F911CE"/>
    <w:rsid w:val="00F9136E"/>
    <w:rsid w:val="00F91789"/>
    <w:rsid w:val="00F91791"/>
    <w:rsid w:val="00F91AC5"/>
    <w:rsid w:val="00F91AF5"/>
    <w:rsid w:val="00F91C69"/>
    <w:rsid w:val="00F91C86"/>
    <w:rsid w:val="00F91D0D"/>
    <w:rsid w:val="00F91F27"/>
    <w:rsid w:val="00F921C4"/>
    <w:rsid w:val="00F921D3"/>
    <w:rsid w:val="00F924BA"/>
    <w:rsid w:val="00F92669"/>
    <w:rsid w:val="00F92790"/>
    <w:rsid w:val="00F92837"/>
    <w:rsid w:val="00F92902"/>
    <w:rsid w:val="00F92AD9"/>
    <w:rsid w:val="00F9309F"/>
    <w:rsid w:val="00F930A9"/>
    <w:rsid w:val="00F93345"/>
    <w:rsid w:val="00F933F2"/>
    <w:rsid w:val="00F9356E"/>
    <w:rsid w:val="00F93576"/>
    <w:rsid w:val="00F93CCA"/>
    <w:rsid w:val="00F93DDD"/>
    <w:rsid w:val="00F941D6"/>
    <w:rsid w:val="00F94280"/>
    <w:rsid w:val="00F94321"/>
    <w:rsid w:val="00F94365"/>
    <w:rsid w:val="00F944A6"/>
    <w:rsid w:val="00F944EF"/>
    <w:rsid w:val="00F9457D"/>
    <w:rsid w:val="00F945A1"/>
    <w:rsid w:val="00F946FD"/>
    <w:rsid w:val="00F9497D"/>
    <w:rsid w:val="00F94EB3"/>
    <w:rsid w:val="00F94FB6"/>
    <w:rsid w:val="00F94FE2"/>
    <w:rsid w:val="00F95966"/>
    <w:rsid w:val="00F95A89"/>
    <w:rsid w:val="00F95AE6"/>
    <w:rsid w:val="00F95B4D"/>
    <w:rsid w:val="00F95FE8"/>
    <w:rsid w:val="00F96030"/>
    <w:rsid w:val="00F9621B"/>
    <w:rsid w:val="00F9630A"/>
    <w:rsid w:val="00F9641E"/>
    <w:rsid w:val="00F966EF"/>
    <w:rsid w:val="00F967B1"/>
    <w:rsid w:val="00F96AAF"/>
    <w:rsid w:val="00F97073"/>
    <w:rsid w:val="00F97660"/>
    <w:rsid w:val="00F976E4"/>
    <w:rsid w:val="00F976E7"/>
    <w:rsid w:val="00F97762"/>
    <w:rsid w:val="00F977FE"/>
    <w:rsid w:val="00F97BD8"/>
    <w:rsid w:val="00FA0292"/>
    <w:rsid w:val="00FA080C"/>
    <w:rsid w:val="00FA0B8B"/>
    <w:rsid w:val="00FA11B8"/>
    <w:rsid w:val="00FA126E"/>
    <w:rsid w:val="00FA14CA"/>
    <w:rsid w:val="00FA162D"/>
    <w:rsid w:val="00FA1919"/>
    <w:rsid w:val="00FA1A05"/>
    <w:rsid w:val="00FA1BB9"/>
    <w:rsid w:val="00FA2018"/>
    <w:rsid w:val="00FA21D8"/>
    <w:rsid w:val="00FA21FA"/>
    <w:rsid w:val="00FA24D4"/>
    <w:rsid w:val="00FA2786"/>
    <w:rsid w:val="00FA2EDA"/>
    <w:rsid w:val="00FA329B"/>
    <w:rsid w:val="00FA334A"/>
    <w:rsid w:val="00FA361E"/>
    <w:rsid w:val="00FA372F"/>
    <w:rsid w:val="00FA39E2"/>
    <w:rsid w:val="00FA3B28"/>
    <w:rsid w:val="00FA3E4E"/>
    <w:rsid w:val="00FA3F49"/>
    <w:rsid w:val="00FA3FA1"/>
    <w:rsid w:val="00FA3FF4"/>
    <w:rsid w:val="00FA418F"/>
    <w:rsid w:val="00FA41F6"/>
    <w:rsid w:val="00FA458D"/>
    <w:rsid w:val="00FA4934"/>
    <w:rsid w:val="00FA4AF1"/>
    <w:rsid w:val="00FA4F4B"/>
    <w:rsid w:val="00FA5085"/>
    <w:rsid w:val="00FA5320"/>
    <w:rsid w:val="00FA53FF"/>
    <w:rsid w:val="00FA55B3"/>
    <w:rsid w:val="00FA593B"/>
    <w:rsid w:val="00FA599A"/>
    <w:rsid w:val="00FA5A5C"/>
    <w:rsid w:val="00FA608F"/>
    <w:rsid w:val="00FA62C9"/>
    <w:rsid w:val="00FA64A4"/>
    <w:rsid w:val="00FA66BE"/>
    <w:rsid w:val="00FA698C"/>
    <w:rsid w:val="00FA6D28"/>
    <w:rsid w:val="00FA6E32"/>
    <w:rsid w:val="00FA6E37"/>
    <w:rsid w:val="00FA6FFD"/>
    <w:rsid w:val="00FA7007"/>
    <w:rsid w:val="00FA7082"/>
    <w:rsid w:val="00FA72EC"/>
    <w:rsid w:val="00FA733C"/>
    <w:rsid w:val="00FA750D"/>
    <w:rsid w:val="00FA7793"/>
    <w:rsid w:val="00FA7A4F"/>
    <w:rsid w:val="00FA7AAA"/>
    <w:rsid w:val="00FA7CDE"/>
    <w:rsid w:val="00FA7DF3"/>
    <w:rsid w:val="00FA7EDF"/>
    <w:rsid w:val="00FA7FD1"/>
    <w:rsid w:val="00FB0131"/>
    <w:rsid w:val="00FB05F5"/>
    <w:rsid w:val="00FB0666"/>
    <w:rsid w:val="00FB07F1"/>
    <w:rsid w:val="00FB0BBA"/>
    <w:rsid w:val="00FB0D31"/>
    <w:rsid w:val="00FB0D9A"/>
    <w:rsid w:val="00FB0DAC"/>
    <w:rsid w:val="00FB0E6E"/>
    <w:rsid w:val="00FB0F0D"/>
    <w:rsid w:val="00FB1041"/>
    <w:rsid w:val="00FB1166"/>
    <w:rsid w:val="00FB11E6"/>
    <w:rsid w:val="00FB1335"/>
    <w:rsid w:val="00FB1345"/>
    <w:rsid w:val="00FB1351"/>
    <w:rsid w:val="00FB13FE"/>
    <w:rsid w:val="00FB16DE"/>
    <w:rsid w:val="00FB1C5F"/>
    <w:rsid w:val="00FB1CF4"/>
    <w:rsid w:val="00FB1DFD"/>
    <w:rsid w:val="00FB1FAC"/>
    <w:rsid w:val="00FB229E"/>
    <w:rsid w:val="00FB23A1"/>
    <w:rsid w:val="00FB265C"/>
    <w:rsid w:val="00FB2835"/>
    <w:rsid w:val="00FB2926"/>
    <w:rsid w:val="00FB29AD"/>
    <w:rsid w:val="00FB2A96"/>
    <w:rsid w:val="00FB2AF1"/>
    <w:rsid w:val="00FB2C74"/>
    <w:rsid w:val="00FB342D"/>
    <w:rsid w:val="00FB34A3"/>
    <w:rsid w:val="00FB3503"/>
    <w:rsid w:val="00FB378B"/>
    <w:rsid w:val="00FB379B"/>
    <w:rsid w:val="00FB3A75"/>
    <w:rsid w:val="00FB3B68"/>
    <w:rsid w:val="00FB3D38"/>
    <w:rsid w:val="00FB3F5A"/>
    <w:rsid w:val="00FB3FB5"/>
    <w:rsid w:val="00FB40F0"/>
    <w:rsid w:val="00FB41A1"/>
    <w:rsid w:val="00FB42C9"/>
    <w:rsid w:val="00FB43F9"/>
    <w:rsid w:val="00FB455B"/>
    <w:rsid w:val="00FB4637"/>
    <w:rsid w:val="00FB46F8"/>
    <w:rsid w:val="00FB47FE"/>
    <w:rsid w:val="00FB48B6"/>
    <w:rsid w:val="00FB4914"/>
    <w:rsid w:val="00FB50AC"/>
    <w:rsid w:val="00FB5348"/>
    <w:rsid w:val="00FB587F"/>
    <w:rsid w:val="00FB58BE"/>
    <w:rsid w:val="00FB594E"/>
    <w:rsid w:val="00FB6729"/>
    <w:rsid w:val="00FB6CAF"/>
    <w:rsid w:val="00FB703C"/>
    <w:rsid w:val="00FB7067"/>
    <w:rsid w:val="00FB70A4"/>
    <w:rsid w:val="00FB7593"/>
    <w:rsid w:val="00FB76BE"/>
    <w:rsid w:val="00FB787B"/>
    <w:rsid w:val="00FB79A1"/>
    <w:rsid w:val="00FB79EE"/>
    <w:rsid w:val="00FB79FF"/>
    <w:rsid w:val="00FB7F84"/>
    <w:rsid w:val="00FC0101"/>
    <w:rsid w:val="00FC011E"/>
    <w:rsid w:val="00FC047E"/>
    <w:rsid w:val="00FC0503"/>
    <w:rsid w:val="00FC0627"/>
    <w:rsid w:val="00FC08A0"/>
    <w:rsid w:val="00FC08DE"/>
    <w:rsid w:val="00FC0A08"/>
    <w:rsid w:val="00FC1097"/>
    <w:rsid w:val="00FC118C"/>
    <w:rsid w:val="00FC15FC"/>
    <w:rsid w:val="00FC180A"/>
    <w:rsid w:val="00FC1952"/>
    <w:rsid w:val="00FC1C8E"/>
    <w:rsid w:val="00FC1FD2"/>
    <w:rsid w:val="00FC2148"/>
    <w:rsid w:val="00FC2229"/>
    <w:rsid w:val="00FC2876"/>
    <w:rsid w:val="00FC2A90"/>
    <w:rsid w:val="00FC2E6B"/>
    <w:rsid w:val="00FC3389"/>
    <w:rsid w:val="00FC33E4"/>
    <w:rsid w:val="00FC3BCD"/>
    <w:rsid w:val="00FC3C96"/>
    <w:rsid w:val="00FC3E2B"/>
    <w:rsid w:val="00FC3F13"/>
    <w:rsid w:val="00FC3F46"/>
    <w:rsid w:val="00FC439D"/>
    <w:rsid w:val="00FC44B6"/>
    <w:rsid w:val="00FC4781"/>
    <w:rsid w:val="00FC47C7"/>
    <w:rsid w:val="00FC4FF0"/>
    <w:rsid w:val="00FC5455"/>
    <w:rsid w:val="00FC56F9"/>
    <w:rsid w:val="00FC59B1"/>
    <w:rsid w:val="00FC5AD3"/>
    <w:rsid w:val="00FC60E3"/>
    <w:rsid w:val="00FC6257"/>
    <w:rsid w:val="00FC62CE"/>
    <w:rsid w:val="00FC64FD"/>
    <w:rsid w:val="00FC655E"/>
    <w:rsid w:val="00FC66D2"/>
    <w:rsid w:val="00FC6BDF"/>
    <w:rsid w:val="00FC6D4D"/>
    <w:rsid w:val="00FC6D9F"/>
    <w:rsid w:val="00FC6F52"/>
    <w:rsid w:val="00FC6FC8"/>
    <w:rsid w:val="00FC70F8"/>
    <w:rsid w:val="00FC70F9"/>
    <w:rsid w:val="00FC733E"/>
    <w:rsid w:val="00FC73F0"/>
    <w:rsid w:val="00FC7418"/>
    <w:rsid w:val="00FC7AE6"/>
    <w:rsid w:val="00FC7B7D"/>
    <w:rsid w:val="00FC7EEA"/>
    <w:rsid w:val="00FD00E2"/>
    <w:rsid w:val="00FD0478"/>
    <w:rsid w:val="00FD0A8F"/>
    <w:rsid w:val="00FD0D7E"/>
    <w:rsid w:val="00FD0D81"/>
    <w:rsid w:val="00FD0DE9"/>
    <w:rsid w:val="00FD0F72"/>
    <w:rsid w:val="00FD100D"/>
    <w:rsid w:val="00FD103E"/>
    <w:rsid w:val="00FD17C6"/>
    <w:rsid w:val="00FD1B87"/>
    <w:rsid w:val="00FD1BBA"/>
    <w:rsid w:val="00FD1C6C"/>
    <w:rsid w:val="00FD1E9D"/>
    <w:rsid w:val="00FD20B7"/>
    <w:rsid w:val="00FD2171"/>
    <w:rsid w:val="00FD239C"/>
    <w:rsid w:val="00FD29D3"/>
    <w:rsid w:val="00FD2B67"/>
    <w:rsid w:val="00FD2B88"/>
    <w:rsid w:val="00FD2D71"/>
    <w:rsid w:val="00FD2D84"/>
    <w:rsid w:val="00FD2E08"/>
    <w:rsid w:val="00FD2EC6"/>
    <w:rsid w:val="00FD2F0E"/>
    <w:rsid w:val="00FD3183"/>
    <w:rsid w:val="00FD333C"/>
    <w:rsid w:val="00FD3409"/>
    <w:rsid w:val="00FD3999"/>
    <w:rsid w:val="00FD39F7"/>
    <w:rsid w:val="00FD3A47"/>
    <w:rsid w:val="00FD3CE7"/>
    <w:rsid w:val="00FD3F3A"/>
    <w:rsid w:val="00FD40D0"/>
    <w:rsid w:val="00FD40EE"/>
    <w:rsid w:val="00FD46BB"/>
    <w:rsid w:val="00FD47A9"/>
    <w:rsid w:val="00FD483B"/>
    <w:rsid w:val="00FD4A34"/>
    <w:rsid w:val="00FD4B23"/>
    <w:rsid w:val="00FD4C1A"/>
    <w:rsid w:val="00FD4FA5"/>
    <w:rsid w:val="00FD503F"/>
    <w:rsid w:val="00FD50EC"/>
    <w:rsid w:val="00FD558B"/>
    <w:rsid w:val="00FD5657"/>
    <w:rsid w:val="00FD586D"/>
    <w:rsid w:val="00FD5888"/>
    <w:rsid w:val="00FD5C14"/>
    <w:rsid w:val="00FD5D32"/>
    <w:rsid w:val="00FD5D3A"/>
    <w:rsid w:val="00FD5FAF"/>
    <w:rsid w:val="00FD60DD"/>
    <w:rsid w:val="00FD66DD"/>
    <w:rsid w:val="00FD6A78"/>
    <w:rsid w:val="00FD6C3F"/>
    <w:rsid w:val="00FD6C45"/>
    <w:rsid w:val="00FD6F06"/>
    <w:rsid w:val="00FD70AA"/>
    <w:rsid w:val="00FD71A3"/>
    <w:rsid w:val="00FD71F9"/>
    <w:rsid w:val="00FD75AA"/>
    <w:rsid w:val="00FD76AC"/>
    <w:rsid w:val="00FD7942"/>
    <w:rsid w:val="00FD7B52"/>
    <w:rsid w:val="00FD7DA7"/>
    <w:rsid w:val="00FD7ECD"/>
    <w:rsid w:val="00FD7ED7"/>
    <w:rsid w:val="00FE0303"/>
    <w:rsid w:val="00FE04D5"/>
    <w:rsid w:val="00FE0734"/>
    <w:rsid w:val="00FE07AB"/>
    <w:rsid w:val="00FE087E"/>
    <w:rsid w:val="00FE08A9"/>
    <w:rsid w:val="00FE095D"/>
    <w:rsid w:val="00FE0A6D"/>
    <w:rsid w:val="00FE0C4D"/>
    <w:rsid w:val="00FE0C76"/>
    <w:rsid w:val="00FE0C7A"/>
    <w:rsid w:val="00FE0E42"/>
    <w:rsid w:val="00FE0EE4"/>
    <w:rsid w:val="00FE0FC7"/>
    <w:rsid w:val="00FE111C"/>
    <w:rsid w:val="00FE120C"/>
    <w:rsid w:val="00FE1A4E"/>
    <w:rsid w:val="00FE1ABF"/>
    <w:rsid w:val="00FE1BB8"/>
    <w:rsid w:val="00FE1FF7"/>
    <w:rsid w:val="00FE2045"/>
    <w:rsid w:val="00FE2074"/>
    <w:rsid w:val="00FE207B"/>
    <w:rsid w:val="00FE2243"/>
    <w:rsid w:val="00FE2329"/>
    <w:rsid w:val="00FE239B"/>
    <w:rsid w:val="00FE2B1F"/>
    <w:rsid w:val="00FE2E30"/>
    <w:rsid w:val="00FE2EC6"/>
    <w:rsid w:val="00FE2F30"/>
    <w:rsid w:val="00FE3003"/>
    <w:rsid w:val="00FE303E"/>
    <w:rsid w:val="00FE31E2"/>
    <w:rsid w:val="00FE33CC"/>
    <w:rsid w:val="00FE33FC"/>
    <w:rsid w:val="00FE37AC"/>
    <w:rsid w:val="00FE3A49"/>
    <w:rsid w:val="00FE3BA6"/>
    <w:rsid w:val="00FE3D6B"/>
    <w:rsid w:val="00FE3DAE"/>
    <w:rsid w:val="00FE3FB3"/>
    <w:rsid w:val="00FE4120"/>
    <w:rsid w:val="00FE466A"/>
    <w:rsid w:val="00FE489D"/>
    <w:rsid w:val="00FE4CD9"/>
    <w:rsid w:val="00FE4EF1"/>
    <w:rsid w:val="00FE5129"/>
    <w:rsid w:val="00FE512C"/>
    <w:rsid w:val="00FE5404"/>
    <w:rsid w:val="00FE552B"/>
    <w:rsid w:val="00FE57D8"/>
    <w:rsid w:val="00FE5B89"/>
    <w:rsid w:val="00FE5C91"/>
    <w:rsid w:val="00FE5D2A"/>
    <w:rsid w:val="00FE5E69"/>
    <w:rsid w:val="00FE6296"/>
    <w:rsid w:val="00FE64F4"/>
    <w:rsid w:val="00FE6700"/>
    <w:rsid w:val="00FE684D"/>
    <w:rsid w:val="00FE696E"/>
    <w:rsid w:val="00FE6A54"/>
    <w:rsid w:val="00FE6DC5"/>
    <w:rsid w:val="00FE6EC6"/>
    <w:rsid w:val="00FE6F01"/>
    <w:rsid w:val="00FE78EC"/>
    <w:rsid w:val="00FE7BD1"/>
    <w:rsid w:val="00FE7D6E"/>
    <w:rsid w:val="00FE7DE8"/>
    <w:rsid w:val="00FE7EE1"/>
    <w:rsid w:val="00FF042B"/>
    <w:rsid w:val="00FF052E"/>
    <w:rsid w:val="00FF0814"/>
    <w:rsid w:val="00FF0A2E"/>
    <w:rsid w:val="00FF0CC5"/>
    <w:rsid w:val="00FF1A34"/>
    <w:rsid w:val="00FF1AB6"/>
    <w:rsid w:val="00FF1CC4"/>
    <w:rsid w:val="00FF1CCD"/>
    <w:rsid w:val="00FF21EF"/>
    <w:rsid w:val="00FF237F"/>
    <w:rsid w:val="00FF2381"/>
    <w:rsid w:val="00FF246A"/>
    <w:rsid w:val="00FF25BF"/>
    <w:rsid w:val="00FF2833"/>
    <w:rsid w:val="00FF28B1"/>
    <w:rsid w:val="00FF2A28"/>
    <w:rsid w:val="00FF2A5D"/>
    <w:rsid w:val="00FF2A6E"/>
    <w:rsid w:val="00FF2AA6"/>
    <w:rsid w:val="00FF2DA2"/>
    <w:rsid w:val="00FF3143"/>
    <w:rsid w:val="00FF35A6"/>
    <w:rsid w:val="00FF3904"/>
    <w:rsid w:val="00FF3A2F"/>
    <w:rsid w:val="00FF3B1C"/>
    <w:rsid w:val="00FF3B80"/>
    <w:rsid w:val="00FF3DCC"/>
    <w:rsid w:val="00FF3E30"/>
    <w:rsid w:val="00FF3E85"/>
    <w:rsid w:val="00FF41C2"/>
    <w:rsid w:val="00FF41DC"/>
    <w:rsid w:val="00FF429B"/>
    <w:rsid w:val="00FF478C"/>
    <w:rsid w:val="00FF516F"/>
    <w:rsid w:val="00FF5253"/>
    <w:rsid w:val="00FF533E"/>
    <w:rsid w:val="00FF5480"/>
    <w:rsid w:val="00FF5A51"/>
    <w:rsid w:val="00FF5D4A"/>
    <w:rsid w:val="00FF5F1A"/>
    <w:rsid w:val="00FF6195"/>
    <w:rsid w:val="00FF6396"/>
    <w:rsid w:val="00FF6B4C"/>
    <w:rsid w:val="00FF70DA"/>
    <w:rsid w:val="00FF75B1"/>
    <w:rsid w:val="00FF7605"/>
    <w:rsid w:val="00FF77C4"/>
    <w:rsid w:val="00FF7895"/>
    <w:rsid w:val="00FF7A5B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4C4ABE"/>
  <w15:docId w15:val="{D10EE23F-3ABE-40AB-88C3-A81CF5629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63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B3706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8B370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8B370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cs="EucrosiaUPC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7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45579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DefaultParagraphFont"/>
    <w:link w:val="Heading3"/>
    <w:locked/>
    <w:rsid w:val="0045579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455794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basedOn w:val="DefaultParagraphFont"/>
    <w:link w:val="Heading5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basedOn w:val="DefaultParagraphFont"/>
    <w:link w:val="Heading6"/>
    <w:locked/>
    <w:rsid w:val="00455794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7Char">
    <w:name w:val="Heading 7 Char"/>
    <w:basedOn w:val="DefaultParagraphFont"/>
    <w:link w:val="Heading7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basedOn w:val="DefaultParagraphFont"/>
    <w:link w:val="Heading8"/>
    <w:locked/>
    <w:rsid w:val="00455794"/>
    <w:rPr>
      <w:rFonts w:cs="EucrosiaUPC"/>
      <w:sz w:val="30"/>
      <w:szCs w:val="30"/>
      <w:lang w:val="en-US" w:eastAsia="en-US" w:bidi="th-TH"/>
    </w:rPr>
  </w:style>
  <w:style w:type="character" w:customStyle="1" w:styleId="Heading9Char">
    <w:name w:val="Heading 9 Char"/>
    <w:basedOn w:val="DefaultParagraphFont"/>
    <w:link w:val="Heading9"/>
    <w:locked/>
    <w:rsid w:val="00455794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8B370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B370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629C7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8B3706"/>
    <w:rPr>
      <w:rFonts w:cs="Times New Roman"/>
      <w:b/>
      <w:bCs/>
    </w:rPr>
  </w:style>
  <w:style w:type="paragraph" w:styleId="ListBullet">
    <w:name w:val="List Bullet"/>
    <w:basedOn w:val="Normal"/>
    <w:rsid w:val="008B3706"/>
    <w:pPr>
      <w:numPr>
        <w:numId w:val="3"/>
      </w:num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8B3706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8B3706"/>
    <w:pPr>
      <w:numPr>
        <w:numId w:val="1"/>
      </w:numPr>
      <w:tabs>
        <w:tab w:val="clear" w:pos="360"/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8B3706"/>
    <w:pPr>
      <w:numPr>
        <w:numId w:val="2"/>
      </w:num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8B370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B3706"/>
    <w:pPr>
      <w:numPr>
        <w:numId w:val="6"/>
      </w:num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8B370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B3706"/>
    <w:pPr>
      <w:ind w:left="284"/>
    </w:pPr>
  </w:style>
  <w:style w:type="paragraph" w:customStyle="1" w:styleId="AAFrameAddress">
    <w:name w:val="AA Frame Address"/>
    <w:basedOn w:val="Heading1"/>
    <w:rsid w:val="008B370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B3706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B3706"/>
    <w:pPr>
      <w:numPr>
        <w:numId w:val="9"/>
      </w:numPr>
      <w:tabs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B370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B3706"/>
    <w:pPr>
      <w:ind w:left="284" w:hanging="284"/>
    </w:pPr>
  </w:style>
  <w:style w:type="paragraph" w:styleId="Index2">
    <w:name w:val="index 2"/>
    <w:basedOn w:val="Normal"/>
    <w:next w:val="Normal"/>
    <w:autoRedefine/>
    <w:rsid w:val="008B370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B3706"/>
    <w:pPr>
      <w:ind w:left="851" w:hanging="284"/>
    </w:pPr>
  </w:style>
  <w:style w:type="paragraph" w:styleId="Index4">
    <w:name w:val="index 4"/>
    <w:basedOn w:val="Normal"/>
    <w:next w:val="Normal"/>
    <w:semiHidden/>
    <w:rsid w:val="008B3706"/>
    <w:pPr>
      <w:ind w:left="1135" w:hanging="284"/>
    </w:pPr>
  </w:style>
  <w:style w:type="paragraph" w:styleId="Index6">
    <w:name w:val="index 6"/>
    <w:basedOn w:val="Normal"/>
    <w:next w:val="Normal"/>
    <w:semiHidden/>
    <w:rsid w:val="008B3706"/>
    <w:pPr>
      <w:ind w:left="1702" w:hanging="284"/>
    </w:pPr>
  </w:style>
  <w:style w:type="paragraph" w:styleId="Index5">
    <w:name w:val="index 5"/>
    <w:basedOn w:val="Normal"/>
    <w:next w:val="Normal"/>
    <w:semiHidden/>
    <w:rsid w:val="008B3706"/>
    <w:pPr>
      <w:ind w:left="1418" w:hanging="284"/>
    </w:pPr>
  </w:style>
  <w:style w:type="paragraph" w:styleId="Index7">
    <w:name w:val="index 7"/>
    <w:basedOn w:val="Normal"/>
    <w:next w:val="Normal"/>
    <w:semiHidden/>
    <w:rsid w:val="008B3706"/>
    <w:pPr>
      <w:ind w:left="1985" w:hanging="284"/>
    </w:pPr>
  </w:style>
  <w:style w:type="paragraph" w:styleId="Index8">
    <w:name w:val="index 8"/>
    <w:basedOn w:val="Normal"/>
    <w:next w:val="Normal"/>
    <w:semiHidden/>
    <w:rsid w:val="008B3706"/>
    <w:pPr>
      <w:ind w:left="2269" w:hanging="284"/>
    </w:pPr>
  </w:style>
  <w:style w:type="paragraph" w:styleId="Index9">
    <w:name w:val="index 9"/>
    <w:basedOn w:val="Normal"/>
    <w:next w:val="Normal"/>
    <w:semiHidden/>
    <w:rsid w:val="008B3706"/>
    <w:pPr>
      <w:ind w:left="2552" w:hanging="284"/>
    </w:pPr>
  </w:style>
  <w:style w:type="paragraph" w:styleId="TOC2">
    <w:name w:val="toc 2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B3706"/>
    <w:pPr>
      <w:ind w:left="851"/>
    </w:pPr>
  </w:style>
  <w:style w:type="paragraph" w:styleId="TOC5">
    <w:name w:val="toc 5"/>
    <w:basedOn w:val="Normal"/>
    <w:next w:val="Normal"/>
    <w:semiHidden/>
    <w:rsid w:val="008B3706"/>
    <w:pPr>
      <w:ind w:left="1134"/>
    </w:pPr>
  </w:style>
  <w:style w:type="paragraph" w:styleId="TOC6">
    <w:name w:val="toc 6"/>
    <w:basedOn w:val="Normal"/>
    <w:next w:val="Normal"/>
    <w:semiHidden/>
    <w:rsid w:val="008B3706"/>
    <w:pPr>
      <w:ind w:left="1418"/>
    </w:pPr>
  </w:style>
  <w:style w:type="paragraph" w:styleId="TOC7">
    <w:name w:val="toc 7"/>
    <w:basedOn w:val="Normal"/>
    <w:next w:val="Normal"/>
    <w:semiHidden/>
    <w:rsid w:val="008B3706"/>
    <w:pPr>
      <w:ind w:left="1701"/>
    </w:pPr>
  </w:style>
  <w:style w:type="paragraph" w:styleId="TOC8">
    <w:name w:val="toc 8"/>
    <w:basedOn w:val="Normal"/>
    <w:next w:val="Normal"/>
    <w:semiHidden/>
    <w:rsid w:val="008B3706"/>
    <w:pPr>
      <w:ind w:left="1985"/>
    </w:pPr>
  </w:style>
  <w:style w:type="paragraph" w:styleId="TOC9">
    <w:name w:val="toc 9"/>
    <w:basedOn w:val="Normal"/>
    <w:next w:val="Normal"/>
    <w:semiHidden/>
    <w:rsid w:val="008B3706"/>
    <w:pPr>
      <w:ind w:left="2268"/>
    </w:pPr>
  </w:style>
  <w:style w:type="paragraph" w:styleId="TableofFigures">
    <w:name w:val="table of figures"/>
    <w:basedOn w:val="Normal"/>
    <w:next w:val="Normal"/>
    <w:semiHidden/>
    <w:rsid w:val="008B3706"/>
    <w:pPr>
      <w:ind w:left="567" w:hanging="567"/>
    </w:pPr>
  </w:style>
  <w:style w:type="paragraph" w:styleId="ListBullet5">
    <w:name w:val="List Bullet 5"/>
    <w:basedOn w:val="Normal"/>
    <w:rsid w:val="008B3706"/>
    <w:pPr>
      <w:numPr>
        <w:numId w:val="10"/>
      </w:num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8B3706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8B3706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8B3706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8B3706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basedOn w:val="DefaultParagraphFont"/>
    <w:qFormat/>
    <w:rsid w:val="008B370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B370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B370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8B370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8B3706"/>
    <w:pPr>
      <w:numPr>
        <w:numId w:val="14"/>
      </w:numPr>
      <w:tabs>
        <w:tab w:val="clear" w:pos="227"/>
        <w:tab w:val="clear" w:pos="283"/>
        <w:tab w:val="left" w:pos="454"/>
        <w:tab w:val="left" w:pos="680"/>
        <w:tab w:val="left" w:pos="907"/>
        <w:tab w:val="num" w:pos="1209"/>
      </w:tabs>
      <w:ind w:left="454" w:hanging="360"/>
    </w:pPr>
  </w:style>
  <w:style w:type="paragraph" w:customStyle="1" w:styleId="AANumbering">
    <w:name w:val="AA Numbering"/>
    <w:basedOn w:val="Normal"/>
    <w:rsid w:val="008B370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B370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B370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B3706"/>
    <w:pPr>
      <w:framePr w:h="1054" w:wrap="around" w:y="5920"/>
    </w:pPr>
  </w:style>
  <w:style w:type="paragraph" w:customStyle="1" w:styleId="ReportHeading3">
    <w:name w:val="ReportHeading3"/>
    <w:basedOn w:val="ReportHeading2"/>
    <w:rsid w:val="008B3706"/>
    <w:pPr>
      <w:framePr w:h="443" w:wrap="around" w:y="8223"/>
    </w:pPr>
  </w:style>
  <w:style w:type="paragraph" w:customStyle="1" w:styleId="a">
    <w:name w:val="¢éÍ¤ÇÒ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B370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B370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B370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B370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B3706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8B3706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455794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µÒÃÒ§3ªèÍ§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8B3706"/>
    <w:rPr>
      <w:rFonts w:cs="Times New Roman"/>
    </w:rPr>
  </w:style>
  <w:style w:type="paragraph" w:styleId="BodyText3">
    <w:name w:val="Body Text 3"/>
    <w:basedOn w:val="Normal"/>
    <w:link w:val="BodyText3Char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cs="EucrosiaUPC"/>
      <w:sz w:val="30"/>
      <w:szCs w:val="30"/>
      <w:lang w:val="th-TH"/>
    </w:rPr>
  </w:style>
  <w:style w:type="character" w:customStyle="1" w:styleId="BodyText3Char">
    <w:name w:val="Body Text 3 Char"/>
    <w:basedOn w:val="DefaultParagraphFont"/>
    <w:link w:val="BodyText3"/>
    <w:locked/>
    <w:rsid w:val="00455794"/>
    <w:rPr>
      <w:rFonts w:cs="EucrosiaUPC"/>
      <w:sz w:val="30"/>
      <w:szCs w:val="30"/>
      <w:lang w:val="th-TH" w:eastAsia="en-US" w:bidi="th-TH"/>
    </w:rPr>
  </w:style>
  <w:style w:type="paragraph" w:customStyle="1" w:styleId="a1">
    <w:name w:val="???????"/>
    <w:basedOn w:val="Normal"/>
    <w:rsid w:val="008B37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7937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55794"/>
    <w:rPr>
      <w:rFonts w:ascii="Tahoma" w:hAnsi="Tahoma" w:cs="Tahoma"/>
      <w:sz w:val="16"/>
      <w:szCs w:val="16"/>
      <w:lang w:val="en-US" w:eastAsia="en-US" w:bidi="th-TH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rsid w:val="006662E5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locked/>
    <w:rsid w:val="00455794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rsid w:val="006178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5C45D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81AC3"/>
    <w:rPr>
      <w:rFonts w:ascii="Arial" w:hAnsi="Arial" w:cs="Times New Roman"/>
      <w:sz w:val="20"/>
      <w:szCs w:val="20"/>
    </w:rPr>
  </w:style>
  <w:style w:type="paragraph" w:styleId="Signature">
    <w:name w:val="Signature"/>
    <w:basedOn w:val="Normal"/>
    <w:link w:val="SignatureChar"/>
    <w:rsid w:val="005C45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Times New Roman"/>
      <w:sz w:val="22"/>
      <w:szCs w:val="20"/>
      <w:lang w:val="en-GB" w:bidi="ar-SA"/>
    </w:rPr>
  </w:style>
  <w:style w:type="character" w:customStyle="1" w:styleId="SignatureChar">
    <w:name w:val="Signature Char"/>
    <w:basedOn w:val="DefaultParagraphFont"/>
    <w:link w:val="Signature"/>
    <w:locked/>
    <w:rsid w:val="00455794"/>
    <w:rPr>
      <w:rFonts w:cs="Times New Roman"/>
      <w:sz w:val="22"/>
      <w:lang w:val="en-GB" w:eastAsia="en-US" w:bidi="ar-SA"/>
    </w:rPr>
  </w:style>
  <w:style w:type="paragraph" w:customStyle="1" w:styleId="acctfourfiguresyears">
    <w:name w:val="acct four figures years"/>
    <w:aliases w:val="a4y"/>
    <w:basedOn w:val="Normal"/>
    <w:rsid w:val="000063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NoteHeading">
    <w:name w:val="Acc Note Heading"/>
    <w:basedOn w:val="BodyText"/>
    <w:autoRedefine/>
    <w:rsid w:val="00DD19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720" w:hanging="54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ttwolines">
    <w:name w:val="acct two lines"/>
    <w:aliases w:val="a2l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CoverClientName">
    <w:name w:val="Cover Client Name"/>
    <w:basedOn w:val="Normal"/>
    <w:rsid w:val="00BC56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B32D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1D212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455794"/>
    <w:rPr>
      <w:rFonts w:ascii="Tahoma" w:hAnsi="Tahoma" w:cs="Tahoma"/>
      <w:lang w:val="en-US" w:eastAsia="en-US" w:bidi="th-TH"/>
    </w:rPr>
  </w:style>
  <w:style w:type="paragraph" w:customStyle="1" w:styleId="acctindenttabsnospaceafter">
    <w:name w:val="acct indent+tabs no space after"/>
    <w:aliases w:val="aitn"/>
    <w:basedOn w:val="Normal"/>
    <w:rsid w:val="00A922D9"/>
    <w:pPr>
      <w:numPr>
        <w:numId w:val="16"/>
      </w:numPr>
      <w:tabs>
        <w:tab w:val="clear" w:pos="227"/>
        <w:tab w:val="clear" w:pos="340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51"/>
        <w:tab w:val="left" w:pos="1134"/>
      </w:tabs>
      <w:spacing w:line="260" w:lineRule="atLeast"/>
      <w:ind w:left="284" w:firstLine="0"/>
    </w:pPr>
    <w:rPr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426FF2"/>
    <w:pPr>
      <w:ind w:left="720"/>
    </w:pPr>
    <w:rPr>
      <w:szCs w:val="22"/>
    </w:rPr>
  </w:style>
  <w:style w:type="character" w:styleId="Hyperlink">
    <w:name w:val="Hyperlink"/>
    <w:basedOn w:val="DefaultParagraphFont"/>
    <w:uiPriority w:val="99"/>
    <w:rsid w:val="00A41A67"/>
    <w:rPr>
      <w:rFonts w:cs="Times New Roman"/>
      <w:color w:val="0000FF"/>
      <w:u w:val="single"/>
    </w:rPr>
  </w:style>
  <w:style w:type="paragraph" w:customStyle="1" w:styleId="a3">
    <w:name w:val="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T0">
    <w:name w:val="????? 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4">
    <w:name w:val="???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a5">
    <w:name w:val="Åº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cctmainheading">
    <w:name w:val="acct main heading"/>
    <w:aliases w:val="am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455794"/>
    <w:rPr>
      <w:rFonts w:eastAsia="Times New Roman" w:cs="Times New Roman"/>
      <w:sz w:val="18"/>
      <w:lang w:val="en-GB" w:eastAsia="en-US" w:bidi="ar-SA"/>
    </w:rPr>
  </w:style>
  <w:style w:type="paragraph" w:customStyle="1" w:styleId="Graphic">
    <w:name w:val="Graphic"/>
    <w:basedOn w:val="Signature"/>
    <w:rsid w:val="004557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acctcolumnheading">
    <w:name w:val="acct column heading"/>
    <w:aliases w:val="ac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55794"/>
    <w:pPr>
      <w:spacing w:after="0"/>
    </w:pPr>
  </w:style>
  <w:style w:type="paragraph" w:customStyle="1" w:styleId="acctdividends">
    <w:name w:val="acct dividends"/>
    <w:aliases w:val="a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55794"/>
    <w:pPr>
      <w:spacing w:after="0"/>
    </w:pPr>
  </w:style>
  <w:style w:type="paragraph" w:customStyle="1" w:styleId="acctindent">
    <w:name w:val="acct indent"/>
    <w:aliases w:val="ai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5579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5579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5579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5579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5579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55794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5579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55794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55794"/>
    <w:pPr>
      <w:spacing w:after="0"/>
    </w:pPr>
  </w:style>
  <w:style w:type="paragraph" w:customStyle="1" w:styleId="List1a">
    <w:name w:val="List 1a"/>
    <w:aliases w:val="1a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5579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45579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45579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55794"/>
  </w:style>
  <w:style w:type="paragraph" w:customStyle="1" w:styleId="zreportaddinfo">
    <w:name w:val="zreport addinfo"/>
    <w:basedOn w:val="Normal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45579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5579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5579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5579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55794"/>
    <w:rPr>
      <w:b/>
      <w:bCs/>
    </w:rPr>
  </w:style>
  <w:style w:type="paragraph" w:customStyle="1" w:styleId="nineptbodytext">
    <w:name w:val="nine pt body text"/>
    <w:aliases w:val="9bt"/>
    <w:basedOn w:val="nineptnormal"/>
    <w:rsid w:val="00455794"/>
    <w:pPr>
      <w:spacing w:after="220"/>
    </w:pPr>
  </w:style>
  <w:style w:type="paragraph" w:customStyle="1" w:styleId="nineptnormal">
    <w:name w:val="nine pt normal"/>
    <w:aliases w:val="9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55794"/>
    <w:pPr>
      <w:jc w:val="center"/>
    </w:pPr>
  </w:style>
  <w:style w:type="paragraph" w:customStyle="1" w:styleId="heading">
    <w:name w:val="heading"/>
    <w:aliases w:val="h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5579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55794"/>
  </w:style>
  <w:style w:type="paragraph" w:customStyle="1" w:styleId="nineptheadingcentredbold">
    <w:name w:val="nine pt heading centred bold"/>
    <w:aliases w:val="9hc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5579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5579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55794"/>
    <w:rPr>
      <w:b/>
    </w:rPr>
  </w:style>
  <w:style w:type="paragraph" w:customStyle="1" w:styleId="nineptcolumntab1">
    <w:name w:val="nine pt column tab1"/>
    <w:aliases w:val="a91"/>
    <w:basedOn w:val="nineptnormal"/>
    <w:rsid w:val="0045579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5579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55794"/>
    <w:pPr>
      <w:jc w:val="center"/>
    </w:pPr>
  </w:style>
  <w:style w:type="paragraph" w:customStyle="1" w:styleId="Normalheading">
    <w:name w:val="Normal heading"/>
    <w:aliases w:val="nh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5579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5579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5579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5579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5579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5579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5579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5579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5579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55794"/>
    <w:rPr>
      <w:b/>
      <w:bCs/>
    </w:rPr>
  </w:style>
  <w:style w:type="paragraph" w:customStyle="1" w:styleId="accttwofiguresyears">
    <w:name w:val="acct two figures years"/>
    <w:aliases w:val="a2y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55794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5579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55794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5579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5579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5579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55794"/>
    <w:pPr>
      <w:spacing w:after="0"/>
    </w:pPr>
  </w:style>
  <w:style w:type="paragraph" w:customStyle="1" w:styleId="smallreturn">
    <w:name w:val="small return"/>
    <w:aliases w:val="sr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55794"/>
    <w:pPr>
      <w:spacing w:after="0"/>
    </w:pPr>
  </w:style>
  <w:style w:type="paragraph" w:customStyle="1" w:styleId="headingbolditalic">
    <w:name w:val="heading bold italic"/>
    <w:aliases w:val="hbi"/>
    <w:basedOn w:val="heading"/>
    <w:rsid w:val="0045579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5579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55794"/>
    <w:pPr>
      <w:tabs>
        <w:tab w:val="left" w:pos="851"/>
        <w:tab w:val="left" w:pos="1134"/>
      </w:tabs>
    </w:pPr>
  </w:style>
  <w:style w:type="paragraph" w:customStyle="1" w:styleId="blockbullet">
    <w:name w:val="block bullet"/>
    <w:aliases w:val="bb"/>
    <w:basedOn w:val="block"/>
    <w:rsid w:val="00455794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5579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55794"/>
    <w:pPr>
      <w:spacing w:after="0"/>
    </w:pPr>
  </w:style>
  <w:style w:type="paragraph" w:customStyle="1" w:styleId="eightptnormal">
    <w:name w:val="eight pt normal"/>
    <w:aliases w:val="8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5579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5579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5579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55794"/>
    <w:rPr>
      <w:b/>
      <w:bCs/>
    </w:rPr>
  </w:style>
  <w:style w:type="paragraph" w:customStyle="1" w:styleId="eightptbodytext">
    <w:name w:val="eight pt body text"/>
    <w:aliases w:val="8bt"/>
    <w:basedOn w:val="eightptnormal"/>
    <w:rsid w:val="0045579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5579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5579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5579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55794"/>
    <w:pPr>
      <w:spacing w:after="0"/>
    </w:pPr>
  </w:style>
  <w:style w:type="paragraph" w:customStyle="1" w:styleId="eightptblock">
    <w:name w:val="eight pt block"/>
    <w:aliases w:val="8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5579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5579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5579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55794"/>
    <w:pPr>
      <w:spacing w:after="0"/>
    </w:pPr>
  </w:style>
  <w:style w:type="paragraph" w:customStyle="1" w:styleId="blockindent">
    <w:name w:val="block indent"/>
    <w:aliases w:val="bi"/>
    <w:basedOn w:val="block"/>
    <w:rsid w:val="00455794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55794"/>
    <w:pPr>
      <w:jc w:val="center"/>
    </w:pPr>
  </w:style>
  <w:style w:type="paragraph" w:customStyle="1" w:styleId="nineptcol">
    <w:name w:val="nine pt %col"/>
    <w:aliases w:val="9%"/>
    <w:basedOn w:val="nineptnormal"/>
    <w:rsid w:val="0045579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5579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5579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55794"/>
    <w:pPr>
      <w:spacing w:after="0"/>
    </w:pPr>
  </w:style>
  <w:style w:type="paragraph" w:customStyle="1" w:styleId="nineptblocklist">
    <w:name w:val="nine pt block list"/>
    <w:aliases w:val="9bl"/>
    <w:basedOn w:val="nineptblock"/>
    <w:rsid w:val="0045579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5579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5579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5579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5579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5579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5579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55794"/>
    <w:pPr>
      <w:spacing w:after="20"/>
    </w:pPr>
  </w:style>
  <w:style w:type="paragraph" w:customStyle="1" w:styleId="blockbulletnospaceafter">
    <w:name w:val="block bullet no space after"/>
    <w:aliases w:val="bbn,block bullet no sp"/>
    <w:rsid w:val="00455794"/>
    <w:pPr>
      <w:tabs>
        <w:tab w:val="num" w:pos="907"/>
      </w:tabs>
      <w:spacing w:line="260" w:lineRule="atLeast"/>
      <w:ind w:left="907" w:hanging="340"/>
    </w:pPr>
    <w:rPr>
      <w:rFonts w:ascii="Arial" w:hAnsi="Arial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5579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5579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55794"/>
    <w:pPr>
      <w:spacing w:after="80"/>
    </w:pPr>
  </w:style>
  <w:style w:type="paragraph" w:customStyle="1" w:styleId="nineptratecol">
    <w:name w:val="nine pt rate col"/>
    <w:aliases w:val="a9r"/>
    <w:basedOn w:val="nineptnormal"/>
    <w:rsid w:val="0045579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5579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5579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5579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5579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5579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5579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5579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5579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5579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5579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55794"/>
    <w:pPr>
      <w:ind w:left="907" w:hanging="340"/>
    </w:pPr>
  </w:style>
  <w:style w:type="paragraph" w:customStyle="1" w:styleId="List3i">
    <w:name w:val="List 3i"/>
    <w:aliases w:val="3i"/>
    <w:basedOn w:val="List2i"/>
    <w:rsid w:val="0045579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5579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5579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5579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5579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5579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5579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55794"/>
    <w:pPr>
      <w:spacing w:after="80"/>
    </w:pPr>
  </w:style>
  <w:style w:type="paragraph" w:customStyle="1" w:styleId="blockbullet2">
    <w:name w:val="block bullet 2"/>
    <w:aliases w:val="bb2"/>
    <w:basedOn w:val="BodyText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5579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5579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44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389"/>
      <w:jc w:val="both"/>
    </w:pPr>
    <w:rPr>
      <w:rFonts w:ascii="Angsana New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244D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5579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455794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Cs w:val="20"/>
      <w:u w:val="single"/>
      <w:lang w:val="en-GB" w:bidi="ar-SA"/>
    </w:rPr>
  </w:style>
  <w:style w:type="paragraph" w:customStyle="1" w:styleId="CoverSubTitle">
    <w:name w:val="Cover SubTitl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557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45579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rsid w:val="004557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locked/>
    <w:rsid w:val="00455794"/>
    <w:rPr>
      <w:rFonts w:ascii="Consolas" w:hAnsi="Consolas" w:cs="Angsana New"/>
      <w:sz w:val="26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45579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455794"/>
    <w:rPr>
      <w:rFonts w:ascii="Arial" w:hAnsi="Arial" w:cs="Angsana New"/>
      <w:sz w:val="25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455794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455794"/>
    <w:rPr>
      <w:rFonts w:ascii="Arial" w:hAnsi="Arial" w:cs="Angsana New"/>
      <w:b/>
      <w:bCs/>
      <w:sz w:val="25"/>
      <w:szCs w:val="25"/>
      <w:lang w:val="en-US" w:eastAsia="en-US" w:bidi="th-TH"/>
    </w:rPr>
  </w:style>
  <w:style w:type="paragraph" w:styleId="Revision">
    <w:name w:val="Revision"/>
    <w:hidden/>
    <w:uiPriority w:val="99"/>
    <w:semiHidden/>
    <w:rsid w:val="00455794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63C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basedOn w:val="DefaultParagraphFont"/>
    <w:rsid w:val="001907D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1907DD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1907DD"/>
    <w:rPr>
      <w:rFonts w:cs="Times New Roman"/>
    </w:rPr>
  </w:style>
  <w:style w:type="character" w:customStyle="1" w:styleId="gt-icon-text1">
    <w:name w:val="gt-icon-text1"/>
    <w:basedOn w:val="DefaultParagraphFont"/>
    <w:rsid w:val="001907DD"/>
    <w:rPr>
      <w:rFonts w:cs="Times New Roman"/>
    </w:rPr>
  </w:style>
  <w:style w:type="character" w:customStyle="1" w:styleId="shorttext">
    <w:name w:val="short_text"/>
    <w:basedOn w:val="DefaultParagraphFont"/>
    <w:rsid w:val="001907DD"/>
    <w:rPr>
      <w:rFonts w:cs="Times New Roman"/>
    </w:rPr>
  </w:style>
  <w:style w:type="character" w:customStyle="1" w:styleId="longtext">
    <w:name w:val="long_text"/>
    <w:basedOn w:val="DefaultParagraphFont"/>
    <w:rsid w:val="001907DD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1907D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semiHidden/>
    <w:locked/>
    <w:rsid w:val="00442F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Heading1Char1">
    <w:name w:val="Heading 1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B6763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B6763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67634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B67634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B6763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B67634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B6763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6763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6763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67634"/>
  </w:style>
  <w:style w:type="character" w:styleId="Emphasis">
    <w:name w:val="Emphasis"/>
    <w:basedOn w:val="DefaultParagraphFont"/>
    <w:uiPriority w:val="20"/>
    <w:qFormat/>
    <w:rsid w:val="00B6763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67634"/>
  </w:style>
  <w:style w:type="paragraph" w:styleId="NoSpacing">
    <w:name w:val="No Spacing"/>
    <w:uiPriority w:val="1"/>
    <w:qFormat/>
    <w:rsid w:val="00250F93"/>
    <w:rPr>
      <w:rFonts w:asciiTheme="minorHAnsi" w:eastAsiaTheme="minorHAnsi" w:hAnsiTheme="minorHAnsi" w:cstheme="minorBidi"/>
    </w:rPr>
  </w:style>
  <w:style w:type="character" w:customStyle="1" w:styleId="alt-edited1">
    <w:name w:val="alt-edited1"/>
    <w:basedOn w:val="DefaultParagraphFont"/>
    <w:rsid w:val="00EB4CBD"/>
    <w:rPr>
      <w:color w:val="4D90F0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886789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C03E4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C03E4"/>
    <w:rPr>
      <w:rFonts w:ascii="Consolas" w:hAnsi="Consolas"/>
      <w:sz w:val="20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2755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D46BB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2038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0383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blockChar">
    <w:name w:val="block Char"/>
    <w:aliases w:val="b Char"/>
    <w:locked/>
    <w:rsid w:val="00033B2A"/>
    <w:rPr>
      <w:rFonts w:ascii="Times New Roman" w:hAnsi="Times New Roman"/>
      <w:sz w:val="22"/>
      <w:lang w:eastAsia="en-US" w:bidi="ar-SA"/>
    </w:rPr>
  </w:style>
  <w:style w:type="table" w:customStyle="1" w:styleId="TableGrid2">
    <w:name w:val="Table Grid2"/>
    <w:basedOn w:val="TableNormal"/>
    <w:next w:val="TableGrid"/>
    <w:uiPriority w:val="39"/>
    <w:rsid w:val="009960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8">
    <w:name w:val="Pa18"/>
    <w:basedOn w:val="Normal"/>
    <w:next w:val="Normal"/>
    <w:uiPriority w:val="99"/>
    <w:rsid w:val="00CF47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0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F21B72-1FA2-426D-82CC-D3F57B98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2657</TotalTime>
  <Pages>6</Pages>
  <Words>1501</Words>
  <Characters>8560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10041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/>
  <cp:keywords/>
  <dc:description/>
  <cp:lastModifiedBy>Yossawaj, Lerdthanavaranont</cp:lastModifiedBy>
  <cp:revision>5602</cp:revision>
  <cp:lastPrinted>2022-02-22T07:52:00Z</cp:lastPrinted>
  <dcterms:created xsi:type="dcterms:W3CDTF">2021-02-06T10:22:00Z</dcterms:created>
  <dcterms:modified xsi:type="dcterms:W3CDTF">2023-02-09T05:10:00Z</dcterms:modified>
</cp:coreProperties>
</file>