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5628" w14:textId="35262CB3" w:rsidR="00767916" w:rsidRDefault="00767916" w:rsidP="0076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>สำหรับ</w:t>
      </w:r>
      <w:r w:rsidR="00AD6D32"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="00382969" w:rsidRPr="00382969">
        <w:rPr>
          <w:rFonts w:ascii="Angsana New" w:hAnsi="Angsana New"/>
          <w:b/>
          <w:bCs/>
          <w:sz w:val="30"/>
          <w:szCs w:val="30"/>
        </w:rPr>
        <w:t>31</w:t>
      </w:r>
      <w:r w:rsidR="00AD6D32" w:rsidRPr="003829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AD6D32"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ธันวาคม </w:t>
      </w:r>
      <w:r w:rsidR="00463A1B">
        <w:rPr>
          <w:rFonts w:ascii="Angsana New" w:hAnsi="Angsana New"/>
          <w:b/>
          <w:bCs/>
          <w:sz w:val="30"/>
          <w:szCs w:val="30"/>
        </w:rPr>
        <w:t>2565</w:t>
      </w:r>
    </w:p>
    <w:p w14:paraId="175681B9" w14:textId="4A23455A" w:rsidR="003F3E8B" w:rsidRPr="00184215" w:rsidRDefault="00E13EA1" w:rsidP="003F3E8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1DF7B3CA" wp14:editId="25E42116">
            <wp:extent cx="5917474" cy="424116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85" t="1215" r="2759" b="3229"/>
                    <a:stretch/>
                  </pic:blipFill>
                  <pic:spPr bwMode="auto">
                    <a:xfrm>
                      <a:off x="0" y="0"/>
                      <a:ext cx="5924478" cy="424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E4FA2A8" w14:textId="47A61179" w:rsidR="00767916" w:rsidRDefault="0076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8F936CF" w14:textId="77777777" w:rsidR="007C5193" w:rsidRPr="00184215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  <w:sectPr w:rsidR="007C5193" w:rsidRPr="00184215" w:rsidSect="004901B9">
          <w:head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6"/>
          <w:cols w:space="720"/>
          <w:titlePg/>
          <w:docGrid w:linePitch="360"/>
        </w:sectPr>
      </w:pP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BB2EE7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6266D475" w:rsidR="000300EB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F1800C" w14:textId="7BEC231C" w:rsidR="00394E9C" w:rsidRPr="00184215" w:rsidRDefault="00394E9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94E9C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0A38866A" w14:textId="15F1C1C3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28038EDE" w14:textId="77777777" w:rsidR="00AA0B84" w:rsidRPr="00184215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184215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184215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184215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278D5533" w14:textId="1F673460" w:rsidR="00373D37" w:rsidRPr="00184215" w:rsidRDefault="00373D3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40A498F" w14:textId="5EB183FE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CA37EE">
        <w:rPr>
          <w:rFonts w:ascii="Angsana New" w:hAnsi="Angsana New" w:hint="cs"/>
          <w:sz w:val="30"/>
          <w:szCs w:val="30"/>
          <w:cs/>
          <w:lang w:bidi="th-TH"/>
        </w:rPr>
        <w:t>ตามก</w:t>
      </w:r>
      <w:r w:rsidR="000D445F">
        <w:rPr>
          <w:rFonts w:ascii="Angsana New" w:hAnsi="Angsana New" w:hint="cs"/>
          <w:sz w:val="30"/>
          <w:szCs w:val="30"/>
          <w:cs/>
          <w:lang w:bidi="th-TH"/>
        </w:rPr>
        <w:t>ฎ</w:t>
      </w:r>
      <w:r w:rsidR="00CA37EE">
        <w:rPr>
          <w:rFonts w:ascii="Angsana New" w:hAnsi="Angsana New" w:hint="cs"/>
          <w:sz w:val="30"/>
          <w:szCs w:val="30"/>
          <w:cs/>
          <w:lang w:bidi="th-TH"/>
        </w:rPr>
        <w:t>หมาย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4FF18988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7777777" w:rsidR="007B5A98" w:rsidRPr="00184215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14:paraId="7F7DE7BA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184215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44E5B62" w14:textId="77777777" w:rsidR="007732A5" w:rsidRDefault="00373D37" w:rsidP="007732A5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5C16A88" w14:textId="56DB9D74" w:rsidR="0085214C" w:rsidRPr="007732A5" w:rsidRDefault="007732A5" w:rsidP="007732A5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7732A5">
        <w:rPr>
          <w:rFonts w:ascii="Angsana New" w:hAnsi="Angsana New"/>
          <w:sz w:val="30"/>
          <w:szCs w:val="30"/>
          <w:cs/>
        </w:rPr>
        <w:t>ข้อตกลงที่สำคัญอื่น</w:t>
      </w:r>
    </w:p>
    <w:p w14:paraId="4ECDA711" w14:textId="77777777" w:rsidR="00FF1AB6" w:rsidRPr="00FF1AB6" w:rsidRDefault="00B310CD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A73F48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778D5200" w14:textId="34AC3DDA" w:rsidR="00FF1AB6" w:rsidRPr="00FF1AB6" w:rsidRDefault="00FF1AB6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F1AB6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AFFAE79" w14:textId="77777777" w:rsidR="00FF1AB6" w:rsidRPr="00875B52" w:rsidRDefault="00FF1AB6" w:rsidP="00FF1A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EF2B967" w14:textId="77777777" w:rsidR="00C71DAF" w:rsidRPr="00272BB6" w:rsidRDefault="00C71DAF" w:rsidP="00272B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D67C84">
        <w:rPr>
          <w:rFonts w:ascii="Angsana New" w:hAnsi="Angsana New"/>
          <w:sz w:val="30"/>
          <w:szCs w:val="30"/>
          <w:cs/>
        </w:rPr>
        <w:lastRenderedPageBreak/>
        <w:t>หมาย</w:t>
      </w:r>
      <w:r w:rsidRPr="00D20509">
        <w:rPr>
          <w:rFonts w:ascii="Angsana New" w:hAnsi="Angsana New"/>
          <w:sz w:val="30"/>
          <w:szCs w:val="30"/>
          <w:cs/>
        </w:rPr>
        <w:t>เหตุประกอบงบการเงินเป็นส่วนหนึ่งของงบการเงินนี้</w:t>
      </w:r>
    </w:p>
    <w:p w14:paraId="37290194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23B31ADE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50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D20509">
        <w:rPr>
          <w:rFonts w:ascii="Angsana New" w:hAnsi="Angsana New"/>
          <w:sz w:val="30"/>
          <w:szCs w:val="30"/>
          <w:cs/>
        </w:rPr>
        <w:t>บริษัท</w:t>
      </w:r>
      <w:r w:rsidRPr="00D20509">
        <w:rPr>
          <w:rFonts w:ascii="Angsana New" w:hAnsi="Angsana New"/>
          <w:sz w:val="30"/>
          <w:szCs w:val="30"/>
          <w:cs/>
        </w:rPr>
        <w:t>เมื่อวันที่</w:t>
      </w:r>
      <w:r w:rsidRPr="00D20509">
        <w:rPr>
          <w:rFonts w:ascii="Angsana New" w:hAnsi="Angsana New"/>
          <w:sz w:val="30"/>
          <w:szCs w:val="30"/>
        </w:rPr>
        <w:t xml:space="preserve"> </w:t>
      </w:r>
      <w:r w:rsidR="006060E8">
        <w:rPr>
          <w:rFonts w:ascii="Angsana New" w:hAnsi="Angsana New"/>
          <w:sz w:val="30"/>
          <w:szCs w:val="30"/>
        </w:rPr>
        <w:t>21</w:t>
      </w:r>
      <w:r w:rsidR="00CD276D" w:rsidRPr="00D20509">
        <w:rPr>
          <w:rFonts w:ascii="Angsana New" w:hAnsi="Angsana New"/>
          <w:sz w:val="30"/>
          <w:szCs w:val="30"/>
        </w:rPr>
        <w:t xml:space="preserve"> </w:t>
      </w:r>
      <w:r w:rsidR="00CD276D" w:rsidRPr="00D205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E013D" w:rsidRPr="00D20509">
        <w:rPr>
          <w:rFonts w:ascii="Angsana New" w:hAnsi="Angsana New"/>
          <w:sz w:val="30"/>
          <w:szCs w:val="30"/>
        </w:rPr>
        <w:t>256</w:t>
      </w:r>
      <w:r w:rsidR="002B2F89">
        <w:rPr>
          <w:rFonts w:ascii="Angsana New" w:hAnsi="Angsana New"/>
          <w:sz w:val="30"/>
          <w:szCs w:val="30"/>
        </w:rPr>
        <w:t>6</w:t>
      </w:r>
    </w:p>
    <w:p w14:paraId="7F043266" w14:textId="77777777" w:rsidR="00327A4C" w:rsidRPr="00D20509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77777777" w:rsidR="000300EB" w:rsidRPr="00D20509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20509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6BC3011" w14:textId="48DE9363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E9A0E" w14:textId="40CCA75B" w:rsidR="00DB6E6B" w:rsidRPr="00D20509" w:rsidRDefault="00DB6E6B" w:rsidP="00DB6E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D20509">
        <w:rPr>
          <w:rFonts w:ascii="Angsana New" w:hAnsi="Angsana New"/>
          <w:sz w:val="30"/>
          <w:szCs w:val="30"/>
          <w:cs/>
        </w:rPr>
        <w:t xml:space="preserve">บริษัท ทางยกระดับดอนเมือง จำกัด (มหาชน) </w:t>
      </w:r>
      <w:r w:rsidRPr="00D20509">
        <w:rPr>
          <w:rFonts w:ascii="Angsana New" w:hAnsi="Angsana New"/>
          <w:sz w:val="30"/>
          <w:szCs w:val="30"/>
        </w:rPr>
        <w:t>“</w:t>
      </w:r>
      <w:r w:rsidRPr="00D20509">
        <w:rPr>
          <w:rFonts w:ascii="Angsana New" w:hAnsi="Angsana New"/>
          <w:sz w:val="30"/>
          <w:szCs w:val="30"/>
          <w:cs/>
        </w:rPr>
        <w:t>บริษัท</w:t>
      </w:r>
      <w:r w:rsidRPr="00D20509">
        <w:rPr>
          <w:rFonts w:ascii="Angsana New" w:hAnsi="Angsana New"/>
          <w:sz w:val="30"/>
          <w:szCs w:val="30"/>
        </w:rPr>
        <w:t>”</w:t>
      </w:r>
      <w:r w:rsidRPr="00D2050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E3005" w:rsidRPr="00D67C84">
        <w:rPr>
          <w:rFonts w:ascii="Angsana New" w:hAnsi="Angsana New"/>
          <w:sz w:val="30"/>
          <w:szCs w:val="30"/>
          <w:cs/>
        </w:rPr>
        <w:t xml:space="preserve">เมื่อพฤษภาคม </w:t>
      </w:r>
      <w:r w:rsidR="008E3005" w:rsidRPr="00D67C84">
        <w:rPr>
          <w:rFonts w:ascii="Angsana New" w:hAnsi="Angsana New"/>
          <w:sz w:val="30"/>
          <w:szCs w:val="30"/>
        </w:rPr>
        <w:t>2564</w:t>
      </w:r>
      <w:r w:rsidR="00C94647">
        <w:rPr>
          <w:rFonts w:ascii="Angsana New" w:hAnsi="Angsana New"/>
          <w:sz w:val="30"/>
          <w:szCs w:val="30"/>
        </w:rPr>
        <w:t xml:space="preserve"> </w:t>
      </w:r>
      <w:r w:rsidRPr="00D20509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E40A0" w:rsidRPr="00D20509">
        <w:rPr>
          <w:rFonts w:ascii="Angsana New" w:hAnsi="Angsana New"/>
          <w:sz w:val="30"/>
          <w:szCs w:val="30"/>
        </w:rPr>
        <w:t>40</w:t>
      </w:r>
      <w:r w:rsidR="009E40A0" w:rsidRPr="00D20509">
        <w:rPr>
          <w:rFonts w:ascii="Angsana New" w:hAnsi="Angsana New"/>
          <w:sz w:val="30"/>
          <w:szCs w:val="30"/>
          <w:cs/>
        </w:rPr>
        <w:t>/</w:t>
      </w:r>
      <w:r w:rsidR="009E40A0" w:rsidRPr="00D20509">
        <w:rPr>
          <w:rFonts w:ascii="Angsana New" w:hAnsi="Angsana New"/>
          <w:sz w:val="30"/>
          <w:szCs w:val="30"/>
        </w:rPr>
        <w:t>40</w:t>
      </w:r>
      <w:r w:rsidR="009E40A0" w:rsidRPr="00D20509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D20509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22602988" w:rsidR="00B50D31" w:rsidRPr="00D20509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20509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FA2EDA" w:rsidRPr="00D20509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D20509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="00C446E9" w:rsidRPr="00D20509">
        <w:rPr>
          <w:rFonts w:ascii="Angsana New" w:hAnsi="Angsana New" w:cs="Angsana New"/>
          <w:sz w:val="30"/>
          <w:szCs w:val="30"/>
          <w:cs/>
          <w:lang w:bidi="th-TH"/>
        </w:rPr>
        <w:t>บริษัท ธานินทร์ โฮลดิ้ง จำกัด</w:t>
      </w:r>
      <w:r w:rsidR="00ED3339" w:rsidRPr="00D2050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20509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ED3339" w:rsidRPr="00D20509">
        <w:rPr>
          <w:rFonts w:ascii="Angsana New" w:hAnsi="Angsana New" w:cs="Angsana New"/>
          <w:sz w:val="30"/>
          <w:szCs w:val="30"/>
          <w:lang w:val="en-US" w:bidi="th-TH"/>
        </w:rPr>
        <w:t>25.68</w:t>
      </w:r>
      <w:r w:rsidRPr="00D20509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D20509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ซึ่งเป็นนิติบุคคลที่จัดตั้งในประเทศไทย และกระทรวงการคลัง (ถือหุ้นร้อยละ </w:t>
      </w:r>
      <w:r w:rsidR="00306DFD" w:rsidRPr="00D20509">
        <w:rPr>
          <w:rFonts w:ascii="Angsana New" w:hAnsi="Angsana New" w:cs="Angsana New"/>
          <w:sz w:val="30"/>
          <w:szCs w:val="30"/>
          <w:lang w:val="en-US" w:bidi="th-TH"/>
        </w:rPr>
        <w:t>22.13</w:t>
      </w:r>
      <w:r w:rsidRPr="00D20509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188C1A4B" w:rsidR="001F07A0" w:rsidRPr="00D20509" w:rsidRDefault="000300EB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D20509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D2050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D2050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D20509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Pr="00D2050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กันยายน </w:t>
      </w:r>
      <w:r w:rsidR="004E013D" w:rsidRPr="00D20509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D2050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4045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โดยบริษัทในฐานะผู้รับสัมปทาน</w:t>
      </w:r>
      <w:r w:rsidR="00607C8E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ความสะดวก</w:t>
      </w:r>
      <w:r w:rsidR="00CE46D9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บริษัทมีสิทธิในการ</w:t>
      </w:r>
      <w:r w:rsidR="001A60C7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จัดเก็บ</w:t>
      </w:r>
      <w:r w:rsidR="00131A5F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รายได้</w:t>
      </w:r>
      <w:r w:rsidR="00607C8E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ค่าผ่านทางตลอดอายุสัมปทาน ตามอัตราที่กำหนดในสัญญาสัมปทาน </w:t>
      </w:r>
      <w:r w:rsidR="001F07A0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ง</w:t>
      </w:r>
      <w:r w:rsidR="00421616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94279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และต้องส่งมอบเครื่อง</w:t>
      </w:r>
      <w:r w:rsidR="006276A6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อุปกรณ์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470F6" w:rsidRPr="00D20509"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="008A3FB1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คู่มือปฏิบัติงาน</w:t>
      </w:r>
      <w:r w:rsidR="00344CFE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D20509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2050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D20509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D20509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8DC63" w14:textId="674C0963" w:rsidR="00344A5A" w:rsidRPr="00D20509" w:rsidRDefault="00344A5A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D20509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4763A" w:rsidRPr="00D20509">
        <w:rPr>
          <w:rFonts w:ascii="Angsana New" w:hAnsi="Angsana New"/>
          <w:sz w:val="30"/>
          <w:szCs w:val="30"/>
          <w:cs/>
        </w:rPr>
        <w:t xml:space="preserve">        </w:t>
      </w:r>
      <w:r w:rsidRPr="00D20509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EC15B1" w:rsidRPr="00D20509">
        <w:rPr>
          <w:rFonts w:ascii="Angsana New" w:hAnsi="Angsana New"/>
          <w:sz w:val="30"/>
          <w:szCs w:val="30"/>
          <w:cs/>
        </w:rPr>
        <w:t xml:space="preserve">            </w:t>
      </w:r>
      <w:r w:rsidRPr="00D2050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D8458C">
        <w:rPr>
          <w:rFonts w:ascii="Angsana New" w:hAnsi="Angsana New" w:hint="cs"/>
          <w:sz w:val="30"/>
          <w:szCs w:val="30"/>
          <w:cs/>
        </w:rPr>
        <w:t>ทุก</w:t>
      </w:r>
      <w:r w:rsidRPr="00D20509">
        <w:rPr>
          <w:rFonts w:ascii="Angsana New" w:hAnsi="Angsana New"/>
          <w:sz w:val="30"/>
          <w:szCs w:val="30"/>
          <w:cs/>
        </w:rPr>
        <w:t xml:space="preserve">ข้อได้ถือปฏิบัติโดยสม่ำเสมอสำหรับงบการเงินทุกรอบระยะเวลาที่รายงาน </w:t>
      </w:r>
    </w:p>
    <w:p w14:paraId="5204C3E5" w14:textId="77777777" w:rsidR="006C78BC" w:rsidRPr="00D20509" w:rsidRDefault="006C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bookmarkStart w:id="0" w:name="_Hlk31809850"/>
      <w:r w:rsidRPr="00D2050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EF059B" w14:textId="0F15CA76" w:rsidR="00344A5A" w:rsidRPr="00EB3BCE" w:rsidRDefault="00344A5A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66F4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Pr="00EB3BCE">
        <w:rPr>
          <w:rFonts w:asciiTheme="majorBidi" w:hAnsiTheme="majorBidi" w:cstheme="majorBidi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</w:t>
      </w:r>
      <w:r w:rsidRPr="00EB3BCE">
        <w:rPr>
          <w:rFonts w:asciiTheme="majorBidi" w:hAnsiTheme="majorBidi" w:cstheme="majorBidi"/>
          <w:sz w:val="30"/>
          <w:szCs w:val="30"/>
        </w:rPr>
        <w:t xml:space="preserve"> </w:t>
      </w:r>
      <w:r w:rsidRPr="00EB3BCE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bookmarkEnd w:id="0"/>
    <w:p w14:paraId="4BDCF221" w14:textId="5B697B06" w:rsidR="001D0643" w:rsidRPr="00EB3BCE" w:rsidRDefault="001D0643" w:rsidP="0034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6549EA64" w14:textId="0EE74CBE" w:rsidR="000300EB" w:rsidRPr="00EB3BCE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EB3BC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77777777" w:rsidR="00B90BC3" w:rsidRPr="00EB3BCE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F1E892" w14:textId="3A5EA69A" w:rsidR="000F39CC" w:rsidRPr="00EB3BCE" w:rsidRDefault="000F39CC" w:rsidP="000F3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  <w:shd w:val="clear" w:color="auto" w:fill="D9D9D9" w:themeFill="background1" w:themeFillShade="D9"/>
        </w:rPr>
      </w:pPr>
      <w:r w:rsidRPr="00EB3BCE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EB3BCE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</w:t>
      </w:r>
      <w:r w:rsidRPr="00EB3BC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B3BCE">
        <w:rPr>
          <w:rFonts w:asciiTheme="majorBidi" w:hAnsiTheme="majorBidi" w:cstheme="majorBidi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D73E368" w14:textId="77777777" w:rsidR="000F39CC" w:rsidRPr="00EB3BCE" w:rsidRDefault="000F39CC" w:rsidP="000F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E7F9B9" w14:textId="615FC6AC" w:rsidR="000F39CC" w:rsidRPr="00EB3BCE" w:rsidRDefault="000F39CC" w:rsidP="000F39CC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B3BCE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116956C" w14:textId="2A6EFFBE" w:rsidR="000F39CC" w:rsidRPr="00EB3BCE" w:rsidRDefault="000F39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835"/>
      </w:tblGrid>
      <w:tr w:rsidR="000300EB" w:rsidRPr="00EB3BCE" w14:paraId="0EB330B9" w14:textId="77777777" w:rsidTr="00CC3543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51F2AEB4" w14:textId="3028AA7A" w:rsidR="000300EB" w:rsidRPr="00EB3BCE" w:rsidRDefault="000300EB" w:rsidP="00163C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EE78F8" w14:textId="3D45C871" w:rsidR="000300EB" w:rsidRPr="00EB3BCE" w:rsidRDefault="000300EB" w:rsidP="00694D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835" w:type="dxa"/>
            <w:shd w:val="clear" w:color="auto" w:fill="auto"/>
          </w:tcPr>
          <w:p w14:paraId="3BA39C62" w14:textId="77777777" w:rsidR="000300EB" w:rsidRPr="00EB3BCE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2501" w:rsidRPr="00EB3BCE" w14:paraId="4B186D39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9DE32E6" w14:textId="0A1CE70B" w:rsidR="00792501" w:rsidRPr="00EB3BCE" w:rsidRDefault="007A10D5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เอฟดับบลิวดีประกันภัย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C5391CC" w14:textId="77777777" w:rsidR="00792501" w:rsidRPr="00EB3BCE" w:rsidRDefault="00792501" w:rsidP="007925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D0D1CD9" w14:textId="310D09A1" w:rsidR="00792501" w:rsidRPr="00EB3BCE" w:rsidRDefault="00792501" w:rsidP="00792501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50D31" w:rsidRPr="00EB3BCE" w14:paraId="6DBE301B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03230CFC" w14:textId="332ECBF4" w:rsidR="00B50D31" w:rsidRPr="00EB3BCE" w:rsidRDefault="00587702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886DDC" w:rsidRPr="00EB3B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หลักทรัพย์ เกียรตินาคินภัทร จำกัด (มหาชน) </w:t>
            </w:r>
            <w:r w:rsidR="00FF25BF" w:rsidRPr="00EB3B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800" w:type="dxa"/>
            <w:shd w:val="clear" w:color="auto" w:fill="auto"/>
          </w:tcPr>
          <w:p w14:paraId="72B5DAE3" w14:textId="77777777" w:rsidR="00B50D31" w:rsidRPr="00EB3BCE" w:rsidRDefault="00B50D31" w:rsidP="00163CD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459B3146" w14:textId="77777777" w:rsidR="00B50D31" w:rsidRPr="00EB3BCE" w:rsidRDefault="00B50D31" w:rsidP="00163CDC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01D96" w:rsidRPr="00EB3BCE" w14:paraId="345A1A4E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4CB9656B" w14:textId="3515898A" w:rsidR="00501D96" w:rsidRPr="00EB3BCE" w:rsidRDefault="00501D96" w:rsidP="00501D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กรุงไทยพานิช 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F7492A8" w14:textId="3B4CA012" w:rsidR="00501D96" w:rsidRPr="00EB3BCE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362B409A" w14:textId="3D85916C" w:rsidR="00501D96" w:rsidRPr="00EB3BCE" w:rsidRDefault="00501D96" w:rsidP="00501D96">
            <w:pPr>
              <w:tabs>
                <w:tab w:val="clear" w:pos="22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23D25093" w:rsidR="00CD3F32" w:rsidRPr="00EB3BCE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8"/>
        <w:gridCol w:w="1236"/>
      </w:tblGrid>
      <w:tr w:rsidR="00021202" w:rsidRPr="00EB3BCE" w14:paraId="6A5AAE55" w14:textId="77777777" w:rsidTr="006C1F8F">
        <w:trPr>
          <w:tblHeader/>
        </w:trPr>
        <w:tc>
          <w:tcPr>
            <w:tcW w:w="3524" w:type="pct"/>
          </w:tcPr>
          <w:p w14:paraId="0CAAA5C8" w14:textId="455DCE7C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EB3BCE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09A6AF45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A9E93BA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1096201D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202" w:rsidRPr="00EB3BCE" w14:paraId="53D8BFAE" w14:textId="77777777" w:rsidTr="006C1F8F">
        <w:trPr>
          <w:tblHeader/>
        </w:trPr>
        <w:tc>
          <w:tcPr>
            <w:tcW w:w="3524" w:type="pct"/>
            <w:vAlign w:val="bottom"/>
          </w:tcPr>
          <w:p w14:paraId="73D5A5CA" w14:textId="3ECF9A1F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B3B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B3B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69" w:type="pct"/>
            <w:vAlign w:val="bottom"/>
          </w:tcPr>
          <w:p w14:paraId="66461A2F" w14:textId="4F007CCD" w:rsidR="00021202" w:rsidRPr="00EB3BCE" w:rsidRDefault="00463A1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  <w:vAlign w:val="bottom"/>
          </w:tcPr>
          <w:p w14:paraId="2A677B2E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EED6216" w14:textId="7EC5E277" w:rsidR="00021202" w:rsidRPr="00EB3BCE" w:rsidRDefault="00463A1B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21202" w:rsidRPr="00EB3BCE" w14:paraId="613DC25A" w14:textId="77777777" w:rsidTr="00D607AB">
        <w:trPr>
          <w:tblHeader/>
        </w:trPr>
        <w:tc>
          <w:tcPr>
            <w:tcW w:w="3524" w:type="pct"/>
            <w:vAlign w:val="bottom"/>
          </w:tcPr>
          <w:p w14:paraId="3D3E604F" w14:textId="77777777" w:rsidR="00021202" w:rsidRPr="00EB3BCE" w:rsidRDefault="00021202" w:rsidP="0002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D019855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202" w:rsidRPr="00EB3BCE" w14:paraId="5FF42EB2" w14:textId="77777777" w:rsidTr="006C1F8F">
        <w:tc>
          <w:tcPr>
            <w:tcW w:w="3524" w:type="pct"/>
            <w:vAlign w:val="bottom"/>
          </w:tcPr>
          <w:p w14:paraId="6517C1DA" w14:textId="77777777" w:rsidR="00021202" w:rsidRPr="00EB3BCE" w:rsidRDefault="00021202" w:rsidP="00021202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669" w:type="pct"/>
            <w:vAlign w:val="bottom"/>
          </w:tcPr>
          <w:p w14:paraId="5B74C5D9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D70720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93922AE" w14:textId="77777777" w:rsidR="00021202" w:rsidRPr="00EB3BCE" w:rsidRDefault="00021202" w:rsidP="0002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DA8" w:rsidRPr="00EB3BCE" w14:paraId="44B25772" w14:textId="77777777" w:rsidTr="006638F9">
        <w:tc>
          <w:tcPr>
            <w:tcW w:w="3524" w:type="pct"/>
            <w:vAlign w:val="bottom"/>
          </w:tcPr>
          <w:p w14:paraId="35B0596D" w14:textId="77777777" w:rsidR="003B1DA8" w:rsidRPr="00EB3BCE" w:rsidRDefault="003B1DA8" w:rsidP="003B1DA8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4963809D" w14:textId="6E30AE15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5" w:type="pct"/>
            <w:vAlign w:val="bottom"/>
          </w:tcPr>
          <w:p w14:paraId="0949F4F5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5472062" w14:textId="3A473569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</w:tr>
      <w:tr w:rsidR="003B1DA8" w:rsidRPr="00EB3BCE" w14:paraId="54717E69" w14:textId="77777777" w:rsidTr="006638F9">
        <w:tc>
          <w:tcPr>
            <w:tcW w:w="3524" w:type="pct"/>
            <w:vAlign w:val="bottom"/>
          </w:tcPr>
          <w:p w14:paraId="08D19665" w14:textId="77777777" w:rsidR="003B1DA8" w:rsidRPr="00EB3BCE" w:rsidRDefault="003B1DA8" w:rsidP="003B1DA8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6B835C55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7A1933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4C2577CB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1DA8" w:rsidRPr="00EB3BCE" w14:paraId="2D3C9396" w14:textId="77777777" w:rsidTr="006C1F8F">
        <w:tc>
          <w:tcPr>
            <w:tcW w:w="3524" w:type="pct"/>
            <w:vAlign w:val="bottom"/>
          </w:tcPr>
          <w:p w14:paraId="210B6FEB" w14:textId="77777777" w:rsidR="003B1DA8" w:rsidRPr="00EB3BCE" w:rsidRDefault="003B1DA8" w:rsidP="003B1DA8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9" w:type="pct"/>
          </w:tcPr>
          <w:p w14:paraId="4ED141D1" w14:textId="5C935DC8" w:rsidR="003B1DA8" w:rsidRPr="003B1DA8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B1DA8">
              <w:rPr>
                <w:rFonts w:asciiTheme="majorBidi" w:hAnsiTheme="majorBidi" w:cstheme="majorBidi"/>
                <w:sz w:val="30"/>
                <w:szCs w:val="30"/>
              </w:rPr>
              <w:t>27,059</w:t>
            </w:r>
          </w:p>
        </w:tc>
        <w:tc>
          <w:tcPr>
            <w:tcW w:w="135" w:type="pct"/>
            <w:vAlign w:val="bottom"/>
          </w:tcPr>
          <w:p w14:paraId="4CD6D8A6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9423D75" w14:textId="111B5A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28,919</w:t>
            </w:r>
          </w:p>
        </w:tc>
      </w:tr>
      <w:tr w:rsidR="003B1DA8" w:rsidRPr="00EB3BCE" w14:paraId="5E7E552E" w14:textId="1AAEF603" w:rsidTr="006C1F8F">
        <w:tc>
          <w:tcPr>
            <w:tcW w:w="3524" w:type="pct"/>
            <w:vAlign w:val="bottom"/>
          </w:tcPr>
          <w:p w14:paraId="07F6B26B" w14:textId="77777777" w:rsidR="003B1DA8" w:rsidRPr="00EB3BCE" w:rsidRDefault="003B1DA8" w:rsidP="003B1DA8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9" w:type="pct"/>
          </w:tcPr>
          <w:p w14:paraId="1E276CF1" w14:textId="1C819FB2" w:rsidR="003B1DA8" w:rsidRPr="003B1DA8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B1DA8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135" w:type="pct"/>
            <w:vAlign w:val="bottom"/>
          </w:tcPr>
          <w:p w14:paraId="698B2A9F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EF0422" w14:textId="4360C32B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</w:tr>
      <w:tr w:rsidR="003B1DA8" w:rsidRPr="00EB3BCE" w14:paraId="5F0D389B" w14:textId="7B81945E" w:rsidTr="006C1F8F">
        <w:tc>
          <w:tcPr>
            <w:tcW w:w="3524" w:type="pct"/>
            <w:vAlign w:val="bottom"/>
          </w:tcPr>
          <w:p w14:paraId="2F96B4D5" w14:textId="77777777" w:rsidR="003B1DA8" w:rsidRPr="00EB3BCE" w:rsidRDefault="003B1DA8" w:rsidP="003B1DA8">
            <w:pPr>
              <w:spacing w:line="380" w:lineRule="exact"/>
              <w:ind w:left="227" w:hanging="65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3A4112B" w14:textId="33D82191" w:rsidR="003B1DA8" w:rsidRPr="003B1DA8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B1D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vAlign w:val="bottom"/>
          </w:tcPr>
          <w:p w14:paraId="08336488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6A47AF1" w14:textId="20E5698B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B1DA8" w:rsidRPr="00EB3BCE" w14:paraId="0B0BCB8B" w14:textId="77777777" w:rsidTr="006638F9">
        <w:tc>
          <w:tcPr>
            <w:tcW w:w="3524" w:type="pct"/>
            <w:vAlign w:val="bottom"/>
          </w:tcPr>
          <w:p w14:paraId="19416FF9" w14:textId="137F068B" w:rsidR="003B1DA8" w:rsidRPr="00EB3BCE" w:rsidRDefault="003B1DA8" w:rsidP="003B1DA8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E7158E1" w14:textId="058C9078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28,873</w:t>
            </w:r>
          </w:p>
        </w:tc>
        <w:tc>
          <w:tcPr>
            <w:tcW w:w="135" w:type="pct"/>
            <w:vAlign w:val="bottom"/>
          </w:tcPr>
          <w:p w14:paraId="5D6B9D22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02B0" w14:textId="7CA9801F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30,803</w:t>
            </w:r>
          </w:p>
        </w:tc>
      </w:tr>
      <w:tr w:rsidR="003B1DA8" w:rsidRPr="00EB3BCE" w14:paraId="6FEA3722" w14:textId="77777777" w:rsidTr="00737CC9">
        <w:trPr>
          <w:trHeight w:val="62"/>
        </w:trPr>
        <w:tc>
          <w:tcPr>
            <w:tcW w:w="3524" w:type="pct"/>
            <w:vAlign w:val="bottom"/>
          </w:tcPr>
          <w:p w14:paraId="0A9C1F33" w14:textId="77777777" w:rsidR="003B1DA8" w:rsidRPr="00EB3BCE" w:rsidRDefault="003B1DA8" w:rsidP="003B1DA8">
            <w:pPr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22658DE5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D013DAB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23A79ACC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1DA8" w:rsidRPr="00EB3BCE" w14:paraId="53647712" w14:textId="77777777" w:rsidTr="006C1F8F">
        <w:tc>
          <w:tcPr>
            <w:tcW w:w="3524" w:type="pct"/>
            <w:vAlign w:val="bottom"/>
          </w:tcPr>
          <w:p w14:paraId="77E2AB06" w14:textId="7C4A88F9" w:rsidR="003B1DA8" w:rsidRPr="00EB3BCE" w:rsidRDefault="003B1DA8" w:rsidP="003B1DA8">
            <w:pPr>
              <w:spacing w:line="380" w:lineRule="exact"/>
              <w:ind w:left="227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69" w:type="pct"/>
          </w:tcPr>
          <w:p w14:paraId="4DC80A1A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386A47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2551EFAD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1DA8" w:rsidRPr="00EB3BCE" w14:paraId="63EA1363" w14:textId="77777777" w:rsidTr="006C1F8F">
        <w:tc>
          <w:tcPr>
            <w:tcW w:w="3524" w:type="pct"/>
            <w:vAlign w:val="bottom"/>
          </w:tcPr>
          <w:p w14:paraId="06824314" w14:textId="6EEAE80C" w:rsidR="003B1DA8" w:rsidRPr="00EB3BCE" w:rsidRDefault="003B1DA8" w:rsidP="003B1DA8">
            <w:pPr>
              <w:ind w:left="227" w:hanging="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69" w:type="pct"/>
          </w:tcPr>
          <w:p w14:paraId="4E540672" w14:textId="7C8F086F" w:rsidR="003B1DA8" w:rsidRPr="003719FF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3719FF">
              <w:rPr>
                <w:rFonts w:asciiTheme="majorBidi" w:hAnsiTheme="majorBidi" w:cstheme="majorBidi"/>
                <w:sz w:val="30"/>
                <w:szCs w:val="30"/>
              </w:rPr>
              <w:t>7,388</w:t>
            </w:r>
          </w:p>
        </w:tc>
        <w:tc>
          <w:tcPr>
            <w:tcW w:w="135" w:type="pct"/>
            <w:vAlign w:val="bottom"/>
          </w:tcPr>
          <w:p w14:paraId="08881564" w14:textId="77777777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A945DD" w14:textId="2E7CF859" w:rsidR="003B1DA8" w:rsidRPr="00EB3BCE" w:rsidRDefault="003B1DA8" w:rsidP="003B1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</w:rPr>
              <w:t>6,815</w:t>
            </w:r>
          </w:p>
        </w:tc>
      </w:tr>
    </w:tbl>
    <w:p w14:paraId="39CD399A" w14:textId="77777777" w:rsidR="000300EB" w:rsidRPr="007F6E01" w:rsidRDefault="000300EB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"/>
          <w:szCs w:val="2"/>
        </w:rPr>
      </w:pPr>
    </w:p>
    <w:p w14:paraId="59682D08" w14:textId="61B9AC3E" w:rsidR="000300EB" w:rsidRPr="000B6677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0B6677">
        <w:rPr>
          <w:rFonts w:asciiTheme="majorBidi" w:hAnsiTheme="majorBidi" w:cstheme="majorBidi"/>
          <w:cs/>
        </w:rPr>
        <w:lastRenderedPageBreak/>
        <w:t>เงินสดและรายการเทียบเท่าเงินสด</w:t>
      </w:r>
    </w:p>
    <w:p w14:paraId="0C9471F6" w14:textId="7B5E37E1" w:rsidR="000300EB" w:rsidRPr="000B6677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41B483F" w14:textId="00E1BD7F" w:rsidR="00FD29D3" w:rsidRPr="000B6677" w:rsidRDefault="00FD29D3" w:rsidP="00FD29D3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0B667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5AF6551" w14:textId="6B9D6D22" w:rsidR="00FD29D3" w:rsidRPr="000B6677" w:rsidRDefault="00FD29D3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  <w:r w:rsidRPr="000B667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170A1D2" w14:textId="28FCC17E" w:rsidR="00C10CF2" w:rsidRPr="000B6677" w:rsidRDefault="00C10CF2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50"/>
        <w:gridCol w:w="1236"/>
      </w:tblGrid>
      <w:tr w:rsidR="00B032BE" w:rsidRPr="000B6677" w14:paraId="3D6504BB" w14:textId="77777777" w:rsidTr="00F6557F">
        <w:tc>
          <w:tcPr>
            <w:tcW w:w="3523" w:type="pct"/>
            <w:vAlign w:val="bottom"/>
          </w:tcPr>
          <w:p w14:paraId="35E4ACFB" w14:textId="77777777" w:rsidR="00B032BE" w:rsidRPr="000B6677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0CCDF05" w14:textId="3410750D" w:rsidR="00B032BE" w:rsidRPr="000B6677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" w:type="pct"/>
            <w:vAlign w:val="bottom"/>
          </w:tcPr>
          <w:p w14:paraId="6E948161" w14:textId="77777777" w:rsidR="00B032BE" w:rsidRPr="000B6677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23459C7" w14:textId="17769604" w:rsidR="00B032BE" w:rsidRPr="000B6677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32BE" w:rsidRPr="000B6677" w14:paraId="175DDB00" w14:textId="77777777" w:rsidTr="00F6557F">
        <w:tc>
          <w:tcPr>
            <w:tcW w:w="3523" w:type="pct"/>
            <w:vAlign w:val="bottom"/>
          </w:tcPr>
          <w:p w14:paraId="677340D0" w14:textId="77777777" w:rsidR="00B032BE" w:rsidRPr="000B6677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4B8A6552" w14:textId="77777777" w:rsidR="00B032BE" w:rsidRPr="000B6677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FF4" w:rsidRPr="000B6677" w14:paraId="57C2411A" w14:textId="77777777" w:rsidTr="009829FD">
        <w:tc>
          <w:tcPr>
            <w:tcW w:w="3523" w:type="pct"/>
            <w:vAlign w:val="bottom"/>
          </w:tcPr>
          <w:p w14:paraId="06A74B2C" w14:textId="77777777" w:rsidR="00C31FF4" w:rsidRPr="000B6677" w:rsidRDefault="00C31FF4" w:rsidP="00C3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69" w:type="pct"/>
            <w:shd w:val="clear" w:color="auto" w:fill="auto"/>
          </w:tcPr>
          <w:p w14:paraId="5AFB84FD" w14:textId="4611AE90" w:rsidR="00C31FF4" w:rsidRPr="00C31FF4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1FF4">
              <w:rPr>
                <w:rFonts w:asciiTheme="majorBidi" w:hAnsiTheme="majorBidi" w:cstheme="majorBidi"/>
                <w:sz w:val="30"/>
                <w:szCs w:val="30"/>
              </w:rPr>
              <w:t>6,954</w:t>
            </w:r>
          </w:p>
        </w:tc>
        <w:tc>
          <w:tcPr>
            <w:tcW w:w="136" w:type="pct"/>
            <w:vAlign w:val="bottom"/>
          </w:tcPr>
          <w:p w14:paraId="7E29CBFA" w14:textId="77777777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4832F81" w14:textId="354DDBB8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</w:rPr>
              <w:t>10,261</w:t>
            </w:r>
          </w:p>
        </w:tc>
      </w:tr>
      <w:tr w:rsidR="00C31FF4" w:rsidRPr="000B6677" w14:paraId="5D98E164" w14:textId="77777777" w:rsidTr="009829FD">
        <w:tc>
          <w:tcPr>
            <w:tcW w:w="3523" w:type="pct"/>
            <w:vAlign w:val="bottom"/>
          </w:tcPr>
          <w:p w14:paraId="52486919" w14:textId="12CAB7CB" w:rsidR="00C31FF4" w:rsidRPr="000B6677" w:rsidRDefault="00C31FF4" w:rsidP="00C3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69" w:type="pct"/>
            <w:shd w:val="clear" w:color="auto" w:fill="auto"/>
          </w:tcPr>
          <w:p w14:paraId="3EF4B814" w14:textId="2F62A667" w:rsidR="00C31FF4" w:rsidRPr="00C31FF4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1FF4">
              <w:rPr>
                <w:rFonts w:asciiTheme="majorBidi" w:hAnsiTheme="majorBidi" w:cstheme="majorBidi"/>
                <w:sz w:val="30"/>
                <w:szCs w:val="30"/>
              </w:rPr>
              <w:t>294,892</w:t>
            </w:r>
          </w:p>
        </w:tc>
        <w:tc>
          <w:tcPr>
            <w:tcW w:w="136" w:type="pct"/>
            <w:vAlign w:val="bottom"/>
          </w:tcPr>
          <w:p w14:paraId="4D46A27E" w14:textId="77777777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9D4A3B3" w14:textId="33B3CE7A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</w:rPr>
              <w:t>301,650</w:t>
            </w:r>
          </w:p>
        </w:tc>
      </w:tr>
      <w:tr w:rsidR="00C31FF4" w:rsidRPr="000B6677" w14:paraId="2E286E90" w14:textId="77777777" w:rsidTr="009829FD">
        <w:tc>
          <w:tcPr>
            <w:tcW w:w="3523" w:type="pct"/>
            <w:vAlign w:val="bottom"/>
          </w:tcPr>
          <w:p w14:paraId="0571E3E1" w14:textId="77777777" w:rsidR="00C31FF4" w:rsidRPr="000B6677" w:rsidRDefault="00C31FF4" w:rsidP="00C3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7D3FD087" w14:textId="769679F5" w:rsidR="00C31FF4" w:rsidRPr="00C31FF4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31FF4">
              <w:rPr>
                <w:rFonts w:asciiTheme="majorBidi" w:hAnsiTheme="majorBidi" w:cstheme="majorBidi"/>
                <w:sz w:val="30"/>
                <w:szCs w:val="30"/>
              </w:rPr>
              <w:t>5,092</w:t>
            </w:r>
          </w:p>
        </w:tc>
        <w:tc>
          <w:tcPr>
            <w:tcW w:w="136" w:type="pct"/>
            <w:vAlign w:val="bottom"/>
          </w:tcPr>
          <w:p w14:paraId="142FC82D" w14:textId="77777777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081F2704" w14:textId="1EEA6079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</w:rPr>
              <w:t>9,842</w:t>
            </w:r>
          </w:p>
        </w:tc>
      </w:tr>
      <w:tr w:rsidR="00C31FF4" w:rsidRPr="000B6677" w14:paraId="68BB1909" w14:textId="77777777" w:rsidTr="009829FD">
        <w:tc>
          <w:tcPr>
            <w:tcW w:w="3523" w:type="pct"/>
            <w:vAlign w:val="bottom"/>
          </w:tcPr>
          <w:p w14:paraId="6026674C" w14:textId="20F8BC05" w:rsidR="00C31FF4" w:rsidRPr="000B6677" w:rsidRDefault="00C31FF4" w:rsidP="00C31FF4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5B869" w14:textId="05D1A338" w:rsidR="00C31FF4" w:rsidRPr="00C31FF4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F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306,938</w:t>
            </w:r>
          </w:p>
        </w:tc>
        <w:tc>
          <w:tcPr>
            <w:tcW w:w="136" w:type="pct"/>
            <w:vAlign w:val="bottom"/>
          </w:tcPr>
          <w:p w14:paraId="3F9059E7" w14:textId="77777777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5D0E1" w14:textId="796F4280" w:rsidR="00C31FF4" w:rsidRPr="000B6677" w:rsidRDefault="00C31FF4" w:rsidP="00C31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6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321,753</w:t>
            </w:r>
          </w:p>
        </w:tc>
      </w:tr>
    </w:tbl>
    <w:p w14:paraId="61F387DC" w14:textId="77777777" w:rsidR="00501638" w:rsidRPr="000B6677" w:rsidRDefault="00501638" w:rsidP="0050163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363319CD" w14:textId="77777777" w:rsidR="00501638" w:rsidRPr="00517AF1" w:rsidRDefault="0050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667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97CAE6" w14:textId="56AFED65" w:rsidR="00CD3FCA" w:rsidRPr="002B2BB7" w:rsidRDefault="00CD3FCA" w:rsidP="004016B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B2BB7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F8C4E53" w14:textId="00CD0008" w:rsidR="00CD3FCA" w:rsidRPr="002B2BB7" w:rsidRDefault="00CD3FCA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86D96B" w14:textId="6F2893F0" w:rsidR="008C178F" w:rsidRPr="002B2BB7" w:rsidRDefault="003D5FCD" w:rsidP="004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2B2BB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522D8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16</w:t>
      </w:r>
    </w:p>
    <w:p w14:paraId="456514ED" w14:textId="77777777" w:rsidR="00201CE3" w:rsidRPr="002B2BB7" w:rsidRDefault="00201CE3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757952" w:rsidRPr="002B2BB7" w14:paraId="1A663BBA" w14:textId="77777777" w:rsidTr="00A05AF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D0CFF44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16A9847C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C460B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27C1EE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478833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40F259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9E051E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371FFF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D35A24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336157C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4CE2FA02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A9DEEE7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E2EC08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785E020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F3F0B6" w14:textId="4CF143F1" w:rsidR="00757952" w:rsidRPr="002B2BB7" w:rsidRDefault="00442178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7952"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7952" w:rsidRPr="002B2BB7" w14:paraId="31169CA4" w14:textId="77777777" w:rsidTr="00A05AFE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F0E1E98" w14:textId="77777777" w:rsidR="00757952" w:rsidRPr="002B2BB7" w:rsidRDefault="00757952" w:rsidP="004016B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BB886C2" w14:textId="77777777" w:rsidR="00757952" w:rsidRPr="002B2BB7" w:rsidRDefault="00757952" w:rsidP="00AF0AAA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2B2B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7952" w:rsidRPr="002B2BB7" w14:paraId="22775616" w14:textId="77777777" w:rsidTr="00A05AFE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4B840317" w14:textId="747EDA53" w:rsidR="00757952" w:rsidRPr="002B2BB7" w:rsidRDefault="00463A1B" w:rsidP="004016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</w:tr>
      <w:tr w:rsidR="00757952" w:rsidRPr="002B2BB7" w14:paraId="0159B3BD" w14:textId="77777777" w:rsidTr="00A05AFE">
        <w:tc>
          <w:tcPr>
            <w:tcW w:w="2700" w:type="dxa"/>
            <w:shd w:val="clear" w:color="auto" w:fill="auto"/>
            <w:vAlign w:val="bottom"/>
          </w:tcPr>
          <w:p w14:paraId="572E3D78" w14:textId="77777777" w:rsidR="00757952" w:rsidRPr="002B2BB7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F8F645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10C6818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022EF1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CFC5AB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7DEFD2C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A368D6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7F9AA24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000FD19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0FA6FA4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99ABF7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66DDDA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174" w:rsidRPr="002B2BB7" w14:paraId="1E0FF807" w14:textId="77777777" w:rsidTr="00A05AFE">
        <w:tc>
          <w:tcPr>
            <w:tcW w:w="2700" w:type="dxa"/>
            <w:shd w:val="clear" w:color="auto" w:fill="auto"/>
            <w:vAlign w:val="bottom"/>
          </w:tcPr>
          <w:p w14:paraId="207EB204" w14:textId="77777777" w:rsidR="00773174" w:rsidRPr="002B2BB7" w:rsidRDefault="00773174" w:rsidP="00773174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1349F0B3" w14:textId="37800491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16A3CAA9" w14:textId="607B8838" w:rsidR="00773174" w:rsidRPr="002B2BB7" w:rsidRDefault="003C56F6" w:rsidP="003C56F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4A281C0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95859C0" w14:textId="404C9D82" w:rsidR="00773174" w:rsidRPr="002B2BB7" w:rsidRDefault="00CF3F75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D77DAAB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A0C8347" w14:textId="50B89851" w:rsidR="00773174" w:rsidRPr="002B2BB7" w:rsidRDefault="00412068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14F443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7EB9464" w14:textId="5BE98465" w:rsidR="00773174" w:rsidRPr="002B2BB7" w:rsidRDefault="007B278F" w:rsidP="007B278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3A8A975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8799AE8" w14:textId="7382681C" w:rsidR="00773174" w:rsidRPr="002B2BB7" w:rsidRDefault="0022565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38B954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2ABFE1" w14:textId="2B5BA532" w:rsidR="00773174" w:rsidRPr="002B2BB7" w:rsidRDefault="0022565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773174" w:rsidRPr="002B2BB7" w14:paraId="5EF490C8" w14:textId="77777777" w:rsidTr="00A05AFE">
        <w:tc>
          <w:tcPr>
            <w:tcW w:w="2700" w:type="dxa"/>
            <w:shd w:val="clear" w:color="auto" w:fill="auto"/>
            <w:vAlign w:val="bottom"/>
          </w:tcPr>
          <w:p w14:paraId="69510E55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59FC751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AE5E12" w14:textId="04175726" w:rsidR="00773174" w:rsidRPr="002B2BB7" w:rsidRDefault="00773174" w:rsidP="007731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2B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655BA4BD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C74" w14:textId="68C301B8" w:rsidR="00773174" w:rsidRPr="002B2BB7" w:rsidRDefault="00CF3F75" w:rsidP="00CF3F7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D4EFEF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7A98" w14:textId="65C089A9" w:rsidR="00773174" w:rsidRPr="002B2BB7" w:rsidRDefault="00412068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3CD9BC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079C3D5" w14:textId="2888F9E6" w:rsidR="00773174" w:rsidRPr="002B2BB7" w:rsidRDefault="007B278F" w:rsidP="0077317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A5AA79C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CE6F" w14:textId="6CE10157" w:rsidR="00773174" w:rsidRPr="002B2BB7" w:rsidRDefault="00225654" w:rsidP="002256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84C17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1168" w14:textId="69C68ECA" w:rsidR="00773174" w:rsidRPr="002B2BB7" w:rsidRDefault="0022565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</w:tr>
      <w:tr w:rsidR="00773174" w:rsidRPr="002B2BB7" w14:paraId="014E6CD1" w14:textId="77777777" w:rsidTr="00A05AFE">
        <w:tc>
          <w:tcPr>
            <w:tcW w:w="2700" w:type="dxa"/>
            <w:shd w:val="clear" w:color="auto" w:fill="auto"/>
            <w:vAlign w:val="bottom"/>
          </w:tcPr>
          <w:p w14:paraId="676325DD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08DFD" w14:textId="0E978BA9" w:rsidR="00773174" w:rsidRPr="002B2BB7" w:rsidRDefault="00773174" w:rsidP="007731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4D4402AB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73935" w14:textId="37955429" w:rsidR="00773174" w:rsidRPr="00CF3F75" w:rsidRDefault="00CF3F75" w:rsidP="00CF3F75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CA6CFD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3EB5E" w14:textId="6F0301CF" w:rsidR="00773174" w:rsidRPr="002B2BB7" w:rsidRDefault="00412068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295D9A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985D" w14:textId="29E7B2EA" w:rsidR="00773174" w:rsidRPr="002B2BB7" w:rsidRDefault="007B278F" w:rsidP="0077317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FFA0333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98614" w14:textId="6A44215A" w:rsidR="00773174" w:rsidRPr="002B2BB7" w:rsidRDefault="00225654" w:rsidP="0077317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79A335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6D823" w14:textId="79A6C4D8" w:rsidR="00773174" w:rsidRPr="002B2BB7" w:rsidRDefault="0022565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131,956</w:t>
            </w:r>
          </w:p>
        </w:tc>
      </w:tr>
      <w:tr w:rsidR="00773174" w:rsidRPr="002B2BB7" w14:paraId="64E54F32" w14:textId="77777777" w:rsidTr="00A05AFE">
        <w:tc>
          <w:tcPr>
            <w:tcW w:w="2700" w:type="dxa"/>
            <w:shd w:val="clear" w:color="auto" w:fill="auto"/>
            <w:vAlign w:val="bottom"/>
          </w:tcPr>
          <w:p w14:paraId="38B146F2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FB9486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57D991E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7F5D5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EAF5E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A6B77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2E95E31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DCF4CD9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4C412DF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14E063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F0F4AE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79254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174" w:rsidRPr="002B2BB7" w14:paraId="29C71E39" w14:textId="77777777" w:rsidTr="00A05AFE">
        <w:tc>
          <w:tcPr>
            <w:tcW w:w="2700" w:type="dxa"/>
            <w:shd w:val="clear" w:color="auto" w:fill="auto"/>
            <w:vAlign w:val="bottom"/>
          </w:tcPr>
          <w:p w14:paraId="4C1C1139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6BCD8C4C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78C4295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AE33B72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6C8524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3C9251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C5F7E7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C447E4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406A9AD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EA8465D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A02292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25B0B22" w14:textId="77777777" w:rsidR="00773174" w:rsidRPr="002B2BB7" w:rsidRDefault="00773174" w:rsidP="007731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174" w:rsidRPr="002B2BB7" w14:paraId="42819A00" w14:textId="77777777" w:rsidTr="00A05AFE">
        <w:tc>
          <w:tcPr>
            <w:tcW w:w="2700" w:type="dxa"/>
            <w:shd w:val="clear" w:color="auto" w:fill="auto"/>
            <w:vAlign w:val="bottom"/>
          </w:tcPr>
          <w:p w14:paraId="0A1B1714" w14:textId="77777777" w:rsidR="00773174" w:rsidRPr="002B2BB7" w:rsidRDefault="00773174" w:rsidP="00773174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ตั๋วแลกเงินที่วัดมูลค่าด้วยราคา</w:t>
            </w:r>
          </w:p>
          <w:p w14:paraId="20570D93" w14:textId="4C511409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46B0948C" w14:textId="46A6A447" w:rsidR="00773174" w:rsidRPr="002B2BB7" w:rsidRDefault="00773174" w:rsidP="0077317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7F3F9805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5B7FDDD" w14:textId="0567CF89" w:rsidR="00773174" w:rsidRPr="002B2BB7" w:rsidRDefault="00412068" w:rsidP="0077317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E92DF7A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941D25" w14:textId="616947BA" w:rsidR="00773174" w:rsidRPr="002B2BB7" w:rsidRDefault="00412068" w:rsidP="0041206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2ED569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3BDBCC4" w14:textId="2E10E807" w:rsidR="00773174" w:rsidRPr="002B2BB7" w:rsidRDefault="007B278F" w:rsidP="007B278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0FF77B4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3A01FB1" w14:textId="5E4B2FAE" w:rsidR="00773174" w:rsidRPr="002B2BB7" w:rsidRDefault="00225654" w:rsidP="007731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EC80FA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C1CA8BA" w14:textId="1E01E287" w:rsidR="00773174" w:rsidRPr="002B2BB7" w:rsidRDefault="00225654" w:rsidP="00BE3F9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174" w:rsidRPr="002B2BB7" w14:paraId="04F9FEDF" w14:textId="77777777" w:rsidTr="00A05AFE">
        <w:tc>
          <w:tcPr>
            <w:tcW w:w="2700" w:type="dxa"/>
            <w:shd w:val="clear" w:color="auto" w:fill="auto"/>
            <w:vAlign w:val="bottom"/>
          </w:tcPr>
          <w:p w14:paraId="3E7A5BDF" w14:textId="77777777" w:rsidR="00773174" w:rsidRPr="002B2BB7" w:rsidRDefault="00773174" w:rsidP="007731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909836B" w14:textId="7723415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2D038B78" w14:textId="7AB3C00A" w:rsidR="00773174" w:rsidRPr="002B2BB7" w:rsidRDefault="00773174" w:rsidP="00773174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7C0A4E23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6482DC" w14:textId="318FA25D" w:rsidR="00773174" w:rsidRPr="002B2BB7" w:rsidRDefault="00412068" w:rsidP="0077317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531,796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FD0C5C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6A5008" w14:textId="1EF18935" w:rsidR="00773174" w:rsidRPr="002B2BB7" w:rsidRDefault="00412068" w:rsidP="0077317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8D18DA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FF23C9" w14:textId="59A22743" w:rsidR="00773174" w:rsidRPr="002B2BB7" w:rsidRDefault="007B278F" w:rsidP="007B278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B0C9F86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E50B8C9" w14:textId="057107D9" w:rsidR="00773174" w:rsidRPr="002B2BB7" w:rsidRDefault="00225654" w:rsidP="0077317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CDE071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A283EB2" w14:textId="08C7A7B4" w:rsidR="00773174" w:rsidRPr="002B2BB7" w:rsidRDefault="0022565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</w:tr>
      <w:tr w:rsidR="00773174" w:rsidRPr="002B2BB7" w14:paraId="31984318" w14:textId="77777777" w:rsidTr="00A05AFE">
        <w:tc>
          <w:tcPr>
            <w:tcW w:w="2700" w:type="dxa"/>
            <w:shd w:val="clear" w:color="auto" w:fill="auto"/>
            <w:vAlign w:val="bottom"/>
          </w:tcPr>
          <w:p w14:paraId="612F2A1E" w14:textId="77777777" w:rsidR="00773174" w:rsidRPr="002B2BB7" w:rsidRDefault="00773174" w:rsidP="007731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696FACA5" w14:textId="77777777" w:rsidR="00773174" w:rsidRPr="002B2BB7" w:rsidRDefault="00773174" w:rsidP="007731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4C93530F" w14:textId="7C3F176B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E63D37" w14:textId="4B11DF29" w:rsidR="00773174" w:rsidRPr="002B2BB7" w:rsidRDefault="00773174" w:rsidP="007731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7DC74DDB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74BC" w14:textId="6E548F51" w:rsidR="00773174" w:rsidRPr="002B2BB7" w:rsidRDefault="00412068" w:rsidP="0077317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8AA12FB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A937" w14:textId="3329798A" w:rsidR="00773174" w:rsidRPr="002B2BB7" w:rsidRDefault="00412068" w:rsidP="0077317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2A7781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07E3985" w14:textId="7D3A099E" w:rsidR="00773174" w:rsidRPr="002B2BB7" w:rsidRDefault="007B278F" w:rsidP="007B278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64" w:type="dxa"/>
            <w:vAlign w:val="bottom"/>
          </w:tcPr>
          <w:p w14:paraId="75717D4D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F8F2" w14:textId="5C46B6F1" w:rsidR="00773174" w:rsidRPr="002B2BB7" w:rsidRDefault="00225654" w:rsidP="002256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B2D0F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8DC9" w14:textId="58758044" w:rsidR="00773174" w:rsidRPr="002B2BB7" w:rsidRDefault="00225654" w:rsidP="002256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</w:tr>
      <w:tr w:rsidR="00773174" w:rsidRPr="002B2BB7" w14:paraId="174CACDD" w14:textId="77777777" w:rsidTr="00A05AFE">
        <w:tc>
          <w:tcPr>
            <w:tcW w:w="2700" w:type="dxa"/>
            <w:shd w:val="clear" w:color="auto" w:fill="auto"/>
            <w:vAlign w:val="bottom"/>
          </w:tcPr>
          <w:p w14:paraId="3952B8D9" w14:textId="77777777" w:rsidR="00773174" w:rsidRPr="002B2BB7" w:rsidRDefault="00773174" w:rsidP="007731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4176" w14:textId="4E838EDE" w:rsidR="00773174" w:rsidRPr="002B2BB7" w:rsidRDefault="00773174" w:rsidP="007731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13FE2389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062E" w14:textId="3D101872" w:rsidR="00773174" w:rsidRPr="002B2BB7" w:rsidRDefault="00412068" w:rsidP="0077317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551,796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47CA28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34A41" w14:textId="59288151" w:rsidR="00773174" w:rsidRPr="002B2BB7" w:rsidRDefault="00412068" w:rsidP="0077317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E484C3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6356F" w14:textId="24E9EFDB" w:rsidR="00773174" w:rsidRPr="002B2BB7" w:rsidRDefault="007B278F" w:rsidP="007731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</w:t>
            </w:r>
          </w:p>
        </w:tc>
        <w:tc>
          <w:tcPr>
            <w:tcW w:w="264" w:type="dxa"/>
            <w:vAlign w:val="bottom"/>
          </w:tcPr>
          <w:p w14:paraId="7FFCC241" w14:textId="77777777" w:rsidR="00773174" w:rsidRPr="002B2BB7" w:rsidRDefault="00773174" w:rsidP="007731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3D23" w14:textId="7585C4DE" w:rsidR="00773174" w:rsidRPr="002B2BB7" w:rsidRDefault="00225654" w:rsidP="007731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F73591" w14:textId="77777777" w:rsidR="00773174" w:rsidRPr="002B2BB7" w:rsidRDefault="00773174" w:rsidP="00773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ECAF4" w14:textId="69A0EFF3" w:rsidR="00773174" w:rsidRPr="002B2BB7" w:rsidRDefault="00225654" w:rsidP="00773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</w:tr>
    </w:tbl>
    <w:p w14:paraId="016A9FC7" w14:textId="10176308" w:rsidR="00CD3FCA" w:rsidRPr="002B2BB7" w:rsidRDefault="00CD3FCA" w:rsidP="00CD3FCA">
      <w:pPr>
        <w:rPr>
          <w:rFonts w:asciiTheme="majorBidi" w:hAnsiTheme="majorBidi" w:cstheme="majorBidi"/>
          <w:sz w:val="30"/>
          <w:szCs w:val="30"/>
        </w:rPr>
      </w:pPr>
    </w:p>
    <w:p w14:paraId="6C3EE552" w14:textId="43F07C91" w:rsidR="007846EC" w:rsidRPr="002B2BB7" w:rsidRDefault="007846EC" w:rsidP="00CD3FCA">
      <w:pPr>
        <w:rPr>
          <w:rFonts w:asciiTheme="majorBidi" w:hAnsiTheme="majorBidi" w:cstheme="majorBidi"/>
          <w:sz w:val="30"/>
          <w:szCs w:val="30"/>
        </w:rPr>
      </w:pPr>
    </w:p>
    <w:p w14:paraId="7BE7913A" w14:textId="7DBB5401" w:rsidR="007846EC" w:rsidRDefault="007846EC" w:rsidP="00CD3FCA">
      <w:pPr>
        <w:rPr>
          <w:sz w:val="2"/>
          <w:szCs w:val="2"/>
        </w:rPr>
      </w:pPr>
    </w:p>
    <w:p w14:paraId="1692A6F9" w14:textId="7F19F1D9" w:rsidR="007846EC" w:rsidRDefault="007846EC" w:rsidP="00CD3FCA">
      <w:pPr>
        <w:rPr>
          <w:sz w:val="2"/>
          <w:szCs w:val="2"/>
        </w:rPr>
      </w:pPr>
    </w:p>
    <w:p w14:paraId="21600347" w14:textId="7B6A6E91" w:rsidR="00B510DA" w:rsidRDefault="00B510DA" w:rsidP="00CD3FCA">
      <w:pPr>
        <w:rPr>
          <w:sz w:val="2"/>
          <w:szCs w:val="2"/>
        </w:rPr>
      </w:pPr>
    </w:p>
    <w:p w14:paraId="3D209E39" w14:textId="2762B9C4" w:rsidR="00B510DA" w:rsidRDefault="00B510DA" w:rsidP="00CD3FCA">
      <w:pPr>
        <w:rPr>
          <w:sz w:val="2"/>
          <w:szCs w:val="2"/>
        </w:rPr>
      </w:pPr>
    </w:p>
    <w:p w14:paraId="117D4B81" w14:textId="0EC6494A" w:rsidR="00B510DA" w:rsidRDefault="00B510DA" w:rsidP="00CD3FCA">
      <w:pPr>
        <w:rPr>
          <w:sz w:val="2"/>
          <w:szCs w:val="2"/>
        </w:rPr>
      </w:pPr>
    </w:p>
    <w:p w14:paraId="67F662EA" w14:textId="723D8C56" w:rsidR="00B510DA" w:rsidRDefault="00B510DA" w:rsidP="00CD3FCA">
      <w:pPr>
        <w:rPr>
          <w:sz w:val="2"/>
          <w:szCs w:val="2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B510DA" w:rsidRPr="00435DAB" w14:paraId="3580B9B3" w14:textId="77777777" w:rsidTr="005A1BE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2CDE9BA" w14:textId="77777777" w:rsidR="00B510DA" w:rsidRPr="00435DA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br w:type="page"/>
            </w:r>
            <w:r w:rsidRPr="00435DA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608C8B97" w14:textId="77777777" w:rsidR="00B510DA" w:rsidRPr="00435DA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435DA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435DA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41CEA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65F68E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B06C3F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B356B60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652E73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B3ACD2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F9D338" w14:textId="77777777" w:rsidR="00B510DA" w:rsidRPr="00435DA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2910DE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2F78E280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B9617C6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1AE783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B306B9A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B9CB2B6" w14:textId="77777777" w:rsidR="00B510DA" w:rsidRPr="00435DAB" w:rsidRDefault="00B510DA" w:rsidP="005A1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D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35DA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510DA" w:rsidRPr="00E8124B" w14:paraId="24B79963" w14:textId="77777777" w:rsidTr="005A1BE8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2660C9BE" w14:textId="77777777" w:rsidR="00B510DA" w:rsidRPr="00E8124B" w:rsidRDefault="00B510DA" w:rsidP="005A1BE8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6A283CF6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E812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10DA" w:rsidRPr="00E8124B" w14:paraId="14BE2220" w14:textId="77777777" w:rsidTr="005A1BE8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328433A5" w14:textId="1FA29191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1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262BB" w:rsidRPr="00E81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</w:tr>
      <w:tr w:rsidR="00B510DA" w:rsidRPr="00E8124B" w14:paraId="2E0207AF" w14:textId="77777777" w:rsidTr="005A1BE8">
        <w:tc>
          <w:tcPr>
            <w:tcW w:w="2700" w:type="dxa"/>
            <w:shd w:val="clear" w:color="auto" w:fill="auto"/>
            <w:vAlign w:val="bottom"/>
          </w:tcPr>
          <w:p w14:paraId="5D2FEFA7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1309C531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8DEB560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E11625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01B3D11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0294CA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12B42B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E96A499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435464B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AD6745F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03B6B82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980B9A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0DA" w:rsidRPr="00E8124B" w14:paraId="55EC41E2" w14:textId="77777777" w:rsidTr="005A1BE8">
        <w:tc>
          <w:tcPr>
            <w:tcW w:w="2700" w:type="dxa"/>
            <w:shd w:val="clear" w:color="auto" w:fill="auto"/>
            <w:vAlign w:val="bottom"/>
          </w:tcPr>
          <w:p w14:paraId="1EED9E44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CDD5A71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8124B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E35C51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E81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17598345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9AA6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F2AF12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2F411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(70,000)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6CA28A9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486B83C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F568B4B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09D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C62DE1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0F72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B510DA" w:rsidRPr="00E8124B" w14:paraId="66320EBA" w14:textId="77777777" w:rsidTr="005A1BE8">
        <w:tc>
          <w:tcPr>
            <w:tcW w:w="2700" w:type="dxa"/>
            <w:shd w:val="clear" w:color="auto" w:fill="auto"/>
            <w:vAlign w:val="bottom"/>
          </w:tcPr>
          <w:p w14:paraId="63A86127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3FE24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27599747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D3D5C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DF7BF9A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E2DDE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B27CF5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9EA4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5C82D909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D17D8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1890B0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373E6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B510DA" w:rsidRPr="00E8124B" w14:paraId="04BA6E67" w14:textId="77777777" w:rsidTr="005A1BE8">
        <w:tc>
          <w:tcPr>
            <w:tcW w:w="2700" w:type="dxa"/>
            <w:shd w:val="clear" w:color="auto" w:fill="auto"/>
            <w:vAlign w:val="bottom"/>
          </w:tcPr>
          <w:p w14:paraId="296BDD0C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0BE948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601336B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E558F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1C4FF95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8DA62E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E2D359D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76E9F06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9D7A4F7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E04DE8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197D45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79E8D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10DA" w:rsidRPr="00E8124B" w14:paraId="4BC4E362" w14:textId="77777777" w:rsidTr="005A1BE8">
        <w:tc>
          <w:tcPr>
            <w:tcW w:w="2700" w:type="dxa"/>
            <w:shd w:val="clear" w:color="auto" w:fill="auto"/>
            <w:vAlign w:val="bottom"/>
          </w:tcPr>
          <w:p w14:paraId="7F2A1D76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1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0DB932FA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4E56515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F639C50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B70800D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5ED6E81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0B52767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0B55A69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85A2645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57ADA6A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519FAEF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0BC8847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7BFA" w:rsidRPr="00E8124B" w14:paraId="4E4CEAC8" w14:textId="77777777" w:rsidTr="00067BFA">
        <w:tc>
          <w:tcPr>
            <w:tcW w:w="2700" w:type="dxa"/>
            <w:shd w:val="clear" w:color="auto" w:fill="auto"/>
            <w:vAlign w:val="bottom"/>
          </w:tcPr>
          <w:p w14:paraId="166DA374" w14:textId="77777777" w:rsidR="00067BFA" w:rsidRPr="00071F85" w:rsidRDefault="00067BFA" w:rsidP="00003EA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1F8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07246220" w14:textId="77777777" w:rsidR="00067BFA" w:rsidRPr="00067BFA" w:rsidRDefault="00067BFA" w:rsidP="00003E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1F8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1F8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19D515F5" w14:textId="77777777" w:rsidR="00067BFA" w:rsidRPr="00067BFA" w:rsidRDefault="00067BFA" w:rsidP="00067B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067BFA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E81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BF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1" w:type="dxa"/>
            <w:vAlign w:val="bottom"/>
          </w:tcPr>
          <w:p w14:paraId="1EB8118D" w14:textId="77777777" w:rsidR="00067BFA" w:rsidRPr="00E8124B" w:rsidRDefault="00067BFA" w:rsidP="00067B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8614E2" w14:textId="77777777" w:rsidR="00067BFA" w:rsidRPr="00E8124B" w:rsidRDefault="00067BFA" w:rsidP="00BC2A1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0DBE098" w14:textId="77777777" w:rsidR="00067BFA" w:rsidRPr="00067BFA" w:rsidRDefault="00067BFA" w:rsidP="0006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43ED6C" w14:textId="77777777" w:rsidR="00067BFA" w:rsidRPr="00E8124B" w:rsidRDefault="00067BFA" w:rsidP="00D1378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F85002" w14:textId="77777777" w:rsidR="00067BFA" w:rsidRPr="00067BFA" w:rsidRDefault="00067BFA" w:rsidP="0006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722154C" w14:textId="77777777" w:rsidR="00067BFA" w:rsidRPr="00E8124B" w:rsidRDefault="00067BFA" w:rsidP="004B1E4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197E3C5" w14:textId="77777777" w:rsidR="00067BFA" w:rsidRPr="00E8124B" w:rsidRDefault="00067BFA" w:rsidP="00067B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B09CA44" w14:textId="77777777" w:rsidR="00067BFA" w:rsidRPr="00067BFA" w:rsidRDefault="00067BFA" w:rsidP="00C41F5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67BFA">
              <w:rPr>
                <w:rFonts w:asciiTheme="majorBidi" w:hAnsiTheme="majorBidi" w:cstheme="majorBidi"/>
                <w:sz w:val="30"/>
                <w:szCs w:val="30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A17A68" w14:textId="77777777" w:rsidR="00067BFA" w:rsidRPr="00067BFA" w:rsidRDefault="00067BFA" w:rsidP="0006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AE1AA3E" w14:textId="77777777" w:rsidR="00067BFA" w:rsidRPr="00E8124B" w:rsidRDefault="00067BFA" w:rsidP="00721BEB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10DA" w:rsidRPr="00E8124B" w14:paraId="640FF30C" w14:textId="77777777" w:rsidTr="005A1BE8">
        <w:tc>
          <w:tcPr>
            <w:tcW w:w="2700" w:type="dxa"/>
            <w:shd w:val="clear" w:color="auto" w:fill="auto"/>
            <w:vAlign w:val="bottom"/>
          </w:tcPr>
          <w:p w14:paraId="5B540D67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42930A59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124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1E00E1AF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124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2DEB8E3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E81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12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5567ACC9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55C9070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1DBE00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F0EF15F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4EAE85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489D218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</w:rPr>
              <w:t>(14,917)</w:t>
            </w:r>
          </w:p>
        </w:tc>
        <w:tc>
          <w:tcPr>
            <w:tcW w:w="264" w:type="dxa"/>
            <w:vAlign w:val="bottom"/>
          </w:tcPr>
          <w:p w14:paraId="164DE240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4ED6A92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1E3B27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9D03863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12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51,450</w:t>
            </w:r>
          </w:p>
        </w:tc>
      </w:tr>
      <w:tr w:rsidR="00B510DA" w:rsidRPr="00E8124B" w14:paraId="3BF02F80" w14:textId="77777777" w:rsidTr="005A1BE8">
        <w:tc>
          <w:tcPr>
            <w:tcW w:w="2700" w:type="dxa"/>
            <w:shd w:val="clear" w:color="auto" w:fill="auto"/>
            <w:vAlign w:val="bottom"/>
          </w:tcPr>
          <w:p w14:paraId="0AA8B290" w14:textId="77777777" w:rsidR="00B510DA" w:rsidRPr="00E8124B" w:rsidRDefault="00B510DA" w:rsidP="005A1B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704AD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47DB0377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0C2EC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E2B7A4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BFB9A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E00170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BE6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(14,917)</w:t>
            </w:r>
          </w:p>
        </w:tc>
        <w:tc>
          <w:tcPr>
            <w:tcW w:w="264" w:type="dxa"/>
            <w:vAlign w:val="bottom"/>
          </w:tcPr>
          <w:p w14:paraId="369D9199" w14:textId="77777777" w:rsidR="00B510DA" w:rsidRPr="00E8124B" w:rsidRDefault="00B510DA" w:rsidP="005A1B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77984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2D9C1D" w14:textId="77777777" w:rsidR="00B510DA" w:rsidRPr="00E8124B" w:rsidRDefault="00B510DA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AD23C" w14:textId="77777777" w:rsidR="00B510DA" w:rsidRPr="00E8124B" w:rsidRDefault="00B510DA" w:rsidP="005A1B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12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</w:tr>
    </w:tbl>
    <w:p w14:paraId="40CF10B0" w14:textId="77777777" w:rsidR="0086587C" w:rsidRPr="003E0716" w:rsidRDefault="0086587C" w:rsidP="00CD3FCA">
      <w:pPr>
        <w:rPr>
          <w:rFonts w:asciiTheme="majorBidi" w:hAnsiTheme="majorBidi" w:cstheme="majorBidi"/>
          <w:sz w:val="30"/>
          <w:szCs w:val="30"/>
        </w:rPr>
      </w:pPr>
    </w:p>
    <w:p w14:paraId="364DBF84" w14:textId="625A3E4B" w:rsidR="000A332D" w:rsidRPr="003E0716" w:rsidRDefault="000A332D" w:rsidP="005A0E8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E0716">
        <w:rPr>
          <w:rFonts w:asciiTheme="majorBidi" w:hAnsiTheme="majorBidi" w:cstheme="majorBidi"/>
          <w:cs/>
        </w:rPr>
        <w:t>ต้นทุนสัมปทานในการใช้ทางยกระดับ</w:t>
      </w:r>
    </w:p>
    <w:p w14:paraId="663008C1" w14:textId="5BCCB418" w:rsidR="00BF4AF2" w:rsidRPr="003E0716" w:rsidRDefault="00BF4AF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96E307C" w14:textId="7AF6B94F" w:rsidR="00B80E32" w:rsidRPr="003E0716" w:rsidRDefault="00B80E3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E071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C090295" w14:textId="77777777" w:rsidR="00D65C64" w:rsidRPr="003E0716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716">
        <w:rPr>
          <w:rFonts w:asciiTheme="majorBidi" w:hAnsiTheme="majorBidi" w:cstheme="majorBidi"/>
          <w:sz w:val="30"/>
          <w:szCs w:val="30"/>
          <w:cs/>
        </w:rPr>
        <w:t>ต้นทุนสัมปทานในการใช้ทางยกระดับวัดมูลค่าด้วยราคาทุนหักค่าตัดจำหน่ายสะสมและขาดทุนจากการด้อยค่า</w:t>
      </w:r>
    </w:p>
    <w:p w14:paraId="20B4C414" w14:textId="77777777" w:rsidR="00D65C64" w:rsidRPr="003E0716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304B6" w14:textId="77777777" w:rsidR="00D65C64" w:rsidRPr="003E0716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71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3E0716">
        <w:rPr>
          <w:rFonts w:asciiTheme="majorBidi" w:hAnsiTheme="majorBidi" w:cstheme="majorBidi"/>
          <w:sz w:val="30"/>
          <w:szCs w:val="30"/>
        </w:rPr>
        <w:t xml:space="preserve"> </w:t>
      </w:r>
      <w:r w:rsidRPr="003E0716">
        <w:rPr>
          <w:rFonts w:asciiTheme="majorBidi" w:hAnsiTheme="majorBidi" w:cstheme="majorBidi"/>
          <w:sz w:val="30"/>
          <w:szCs w:val="30"/>
          <w:cs/>
        </w:rPr>
        <w:t>ค่าออกแบบก่อสร้าง ค่าก่อสร้างและต้นทุนทางตรงอื่นๆ</w:t>
      </w:r>
      <w:r w:rsidRPr="003E0716">
        <w:rPr>
          <w:rFonts w:asciiTheme="majorBidi" w:hAnsiTheme="majorBidi" w:cstheme="majorBidi"/>
          <w:sz w:val="30"/>
          <w:szCs w:val="30"/>
        </w:rPr>
        <w:t xml:space="preserve"> </w:t>
      </w:r>
      <w:r w:rsidRPr="003E0716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6C57B6A9" w14:textId="77777777" w:rsidR="008A3B6D" w:rsidRPr="003E0716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5935" w14:textId="77777777" w:rsidR="00B716C3" w:rsidRPr="003E0716" w:rsidRDefault="00B716C3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E071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69A56A" w14:textId="31C9B17A" w:rsidR="00D65C64" w:rsidRPr="003E0716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E0716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รายจ่ายภายหลังการรับรู้รายการจะรับรู้เป็นต้นทุนสัมปทานในการใช้ทางยกระดับ -</w:t>
      </w:r>
      <w:r w:rsidRPr="003E0716">
        <w:rPr>
          <w:rFonts w:asciiTheme="majorBidi" w:hAnsiTheme="majorBidi" w:cstheme="majorBidi"/>
          <w:sz w:val="30"/>
          <w:szCs w:val="30"/>
        </w:rPr>
        <w:t xml:space="preserve"> </w:t>
      </w:r>
      <w:r w:rsidRPr="003E0716">
        <w:rPr>
          <w:rFonts w:asciiTheme="majorBidi" w:hAnsiTheme="majorBidi" w:cstheme="majorBidi"/>
          <w:sz w:val="30"/>
          <w:szCs w:val="30"/>
          <w:cs/>
        </w:rPr>
        <w:t>ส่วนเดิมและส่วนต่อขยายด้านทิศเหนือ 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ส่วนค่าใช้จ่ายในการซ่อมแซมและบำรุงรักษารับรู้เป็นค่าใช้จ่ายในกำไรหรือขาดทุนเมื่อเกิดรายการ</w:t>
      </w:r>
    </w:p>
    <w:p w14:paraId="78BF86FB" w14:textId="77777777" w:rsidR="004B5E23" w:rsidRDefault="004B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FBA58E" w14:textId="2CF61CE7" w:rsidR="00D65C64" w:rsidRPr="00576AB7" w:rsidRDefault="00204A5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A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24DF9141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FD424FC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9E20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ค่าตัดจำหน่ายต้นทุนสัมปทานในการใช้ทางยกระดับบันทึกเป็นค่าใช้จ่ายในกำไรหรือขาดทุนโดย</w:t>
      </w:r>
      <w:r w:rsidRPr="00576AB7">
        <w:rPr>
          <w:rFonts w:asciiTheme="majorBidi" w:hAnsiTheme="majorBidi" w:cstheme="majorBidi"/>
          <w:sz w:val="30"/>
          <w:szCs w:val="30"/>
          <w:cs/>
        </w:rPr>
        <w:t>วิธีจำนวนผลผลิต</w:t>
      </w:r>
      <w:r w:rsidRPr="00576AB7">
        <w:rPr>
          <w:rFonts w:asciiTheme="majorBidi" w:hAnsiTheme="majorBidi" w:cstheme="majorBidi"/>
          <w:spacing w:val="-4"/>
          <w:sz w:val="30"/>
          <w:szCs w:val="30"/>
        </w:rPr>
        <w:t xml:space="preserve"> (Unit-of-production method)</w:t>
      </w:r>
      <w:r w:rsidRPr="00576AB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อย่างเป็นระบบตลอดอายุการให้ประโยชน์เชิงเศรษฐกิจนับจากวันที่อยู่ในสภาพพร้อมใช้งาน</w:t>
      </w:r>
      <w:r w:rsidRPr="00576AB7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576AB7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Pr="00576AB7">
        <w:rPr>
          <w:rFonts w:asciiTheme="majorBidi" w:hAnsiTheme="majorBidi" w:cstheme="majorBidi"/>
          <w:sz w:val="30"/>
          <w:szCs w:val="30"/>
          <w:cs/>
        </w:rPr>
        <w:t>ค่าตัดจำหน่ายคำนวณดังนี้</w:t>
      </w:r>
    </w:p>
    <w:p w14:paraId="7BDDF426" w14:textId="09DF6E65" w:rsidR="00D45B94" w:rsidRPr="00576AB7" w:rsidRDefault="00D45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359CC8" w14:textId="1331E2FE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ค่าตัดจำหน่ายสำหรับปี </w:t>
      </w:r>
      <w:r w:rsidRPr="00576AB7">
        <w:rPr>
          <w:rFonts w:asciiTheme="majorBidi" w:hAnsiTheme="majorBidi" w:cstheme="majorBidi"/>
          <w:sz w:val="30"/>
          <w:szCs w:val="30"/>
        </w:rPr>
        <w:t xml:space="preserve">= </w:t>
      </w:r>
      <w:r w:rsidRPr="00576AB7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576AB7">
        <w:rPr>
          <w:rFonts w:asciiTheme="majorBidi" w:hAnsiTheme="majorBidi" w:cstheme="majorBidi"/>
          <w:sz w:val="30"/>
          <w:szCs w:val="30"/>
        </w:rPr>
        <w:t xml:space="preserve">x </w:t>
      </w:r>
      <w:r w:rsidRPr="00576AB7">
        <w:rPr>
          <w:rFonts w:asciiTheme="majorBidi" w:hAnsiTheme="majorBidi" w:cstheme="majorBidi"/>
          <w:sz w:val="30"/>
          <w:szCs w:val="30"/>
          <w:cs/>
        </w:rPr>
        <w:t>อัตราส่วนปริมาณจราจรที่ใช้สำหรับปี</w:t>
      </w:r>
    </w:p>
    <w:p w14:paraId="5CCC664B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D65C64" w:rsidRPr="00576AB7" w14:paraId="7662BA96" w14:textId="77777777" w:rsidTr="00132371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2995" w14:textId="77777777" w:rsidR="00D65C64" w:rsidRPr="00576AB7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576AB7">
              <w:rPr>
                <w:rFonts w:asciiTheme="majorBidi" w:hAnsiTheme="majorBidi" w:cstheme="majorBidi"/>
                <w:sz w:val="30"/>
                <w:szCs w:val="30"/>
              </w:rPr>
              <w:t>=</w:t>
            </w:r>
            <w:r w:rsidRPr="00576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106E7" w14:textId="77777777" w:rsidR="00D65C64" w:rsidRPr="00576AB7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AB7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ปริมาณจราจรที่ใช้บริการจริงสำหรับปีปัจจุบัน</w:t>
            </w:r>
          </w:p>
        </w:tc>
      </w:tr>
      <w:tr w:rsidR="00D65C64" w:rsidRPr="00576AB7" w14:paraId="035F20C3" w14:textId="77777777" w:rsidTr="00132371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F132" w14:textId="77777777" w:rsidR="00D65C64" w:rsidRPr="00576AB7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DE9CC" w14:textId="77777777" w:rsidR="00D65C64" w:rsidRPr="00576AB7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AB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57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ปริมาณจราจรที่ใช้บริการจริงสำหรับปีปัจจุบัน + 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  <w:r w:rsidRPr="00576AB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737890A9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28998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576AB7">
        <w:rPr>
          <w:rFonts w:asciiTheme="majorBidi" w:hAnsiTheme="majorBidi" w:cstheme="majorBidi"/>
          <w:sz w:val="30"/>
          <w:szCs w:val="30"/>
        </w:rPr>
        <w:t>=</w:t>
      </w:r>
      <w:r w:rsidRPr="00576AB7">
        <w:rPr>
          <w:rFonts w:asciiTheme="majorBidi" w:hAnsiTheme="majorBidi" w:cstheme="majorBidi"/>
          <w:sz w:val="30"/>
          <w:szCs w:val="30"/>
          <w:cs/>
        </w:rPr>
        <w:t xml:space="preserve"> ต้นทุนสัมปทานในการใช้ทางยกระดับ </w:t>
      </w:r>
      <w:r w:rsidRPr="00576AB7">
        <w:rPr>
          <w:rFonts w:asciiTheme="majorBidi" w:hAnsiTheme="majorBidi" w:cstheme="majorBidi"/>
          <w:sz w:val="30"/>
          <w:szCs w:val="30"/>
        </w:rPr>
        <w:t xml:space="preserve">- </w:t>
      </w:r>
      <w:r w:rsidRPr="00576AB7">
        <w:rPr>
          <w:rFonts w:asciiTheme="majorBidi" w:hAnsiTheme="majorBidi" w:cstheme="majorBidi"/>
          <w:sz w:val="30"/>
          <w:szCs w:val="30"/>
          <w:cs/>
        </w:rPr>
        <w:t>ค่าตัดจำหน่ายสะสม</w:t>
      </w:r>
    </w:p>
    <w:p w14:paraId="40758321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46D04" w14:textId="775F9921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>ประมาณการปริมาณจราจรที่ใช้บริการตลอดอายุสัญญาที่เหลือของสัญญาสัมปทานคำนวณจากประมาณการที่ดีที่สุดที่เกี่ยวข้องกับการใช้ข้อสมมติ</w:t>
      </w:r>
    </w:p>
    <w:p w14:paraId="5E22473B" w14:textId="77777777" w:rsidR="007971B8" w:rsidRPr="00576AB7" w:rsidRDefault="007971B8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71F1A" w14:textId="6859F53E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การประมาณการระยะเวลาที่คาดว่าจะได้รับประโยชน์ของสินทรัพย์เป็นไปตามข้อตกลงสัมปทานทางยกระดับ </w:t>
      </w:r>
      <w:r w:rsidRPr="00576AB7">
        <w:rPr>
          <w:rFonts w:asciiTheme="majorBidi" w:hAnsiTheme="majorBidi" w:cstheme="majorBidi"/>
          <w:sz w:val="30"/>
          <w:szCs w:val="30"/>
        </w:rPr>
        <w:t xml:space="preserve">     </w:t>
      </w:r>
      <w:r w:rsidRPr="00576AB7">
        <w:rPr>
          <w:rFonts w:asciiTheme="majorBidi" w:hAnsiTheme="majorBidi" w:cstheme="majorBidi"/>
          <w:sz w:val="30"/>
          <w:szCs w:val="30"/>
          <w:cs/>
        </w:rPr>
        <w:t>เริ่มจากระยะเวลาที่บริษัทสามารถเรียกเก็บค่าผ่านทางจากผู้ใช้ทางยกระดับและสิ้นสุดเมื่อหมดอายุสัมปทานทางยกระดับ</w:t>
      </w:r>
    </w:p>
    <w:p w14:paraId="1080EA9C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5250F" w14:textId="1E5C36DB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t>บริษัทไม่ตัดจำหน่ายสินทรัพย์ระหว่างก่อสร้างภายใต้สัมปทาน</w:t>
      </w:r>
    </w:p>
    <w:p w14:paraId="4BE39693" w14:textId="1A5BE4C8" w:rsidR="00036B89" w:rsidRDefault="00036B89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D0C48B" w14:textId="70880EB1" w:rsidR="000409D7" w:rsidRPr="002518C1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518C1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14:paraId="0C10EBA1" w14:textId="77777777" w:rsidR="000409D7" w:rsidRPr="000409D7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C3EE2" w14:textId="1D895B04" w:rsidR="000409D7" w:rsidRPr="000409D7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9D7">
        <w:rPr>
          <w:rFonts w:asciiTheme="majorBidi" w:hAnsiTheme="majorBidi" w:cstheme="majorBidi"/>
          <w:sz w:val="30"/>
          <w:szCs w:val="30"/>
          <w:cs/>
        </w:rPr>
        <w:t>ยอด</w:t>
      </w:r>
      <w:r w:rsidR="00155020" w:rsidRPr="00155020">
        <w:rPr>
          <w:rFonts w:asciiTheme="majorBidi" w:hAnsiTheme="majorBidi"/>
          <w:sz w:val="30"/>
          <w:szCs w:val="30"/>
          <w:cs/>
        </w:rPr>
        <w:t>ต้นทุนสัมปทานในการใช้ทางยกระดับ</w:t>
      </w:r>
      <w:r w:rsidRPr="000409D7">
        <w:rPr>
          <w:rFonts w:asciiTheme="majorBidi" w:hAnsiTheme="majorBidi" w:cstheme="majorBidi"/>
          <w:sz w:val="30"/>
          <w:szCs w:val="30"/>
          <w:cs/>
        </w:rPr>
        <w:t xml:space="preserve">ตามบัญชีได้รับการทบทวน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3C750AD7" w14:textId="77777777" w:rsidR="000409D7" w:rsidRPr="000409D7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DB06C" w14:textId="36929D4F" w:rsidR="000409D7" w:rsidRPr="000409D7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9D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="000C0DFD" w:rsidRPr="000C0DFD">
        <w:rPr>
          <w:rFonts w:asciiTheme="majorBidi" w:hAnsiTheme="majorBidi"/>
          <w:sz w:val="30"/>
          <w:szCs w:val="30"/>
          <w:cs/>
        </w:rPr>
        <w:t>ต้นทุนสัมปทานในการใช้ทางยกระดับ</w:t>
      </w:r>
      <w:r w:rsidR="000C0DFD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t xml:space="preserve">        </w:t>
      </w:r>
      <w:r w:rsidRPr="000409D7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00D6110E" w14:textId="77777777" w:rsidR="000409D7" w:rsidRPr="002C33EB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2F58F644" w14:textId="4BFDC528" w:rsidR="000409D7" w:rsidRPr="000409D7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9D7">
        <w:rPr>
          <w:rFonts w:asciiTheme="majorBidi" w:hAnsiTheme="majorBidi" w:cstheme="majorBidi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2EC60AE" w14:textId="77777777" w:rsidR="000409D7" w:rsidRPr="007C232A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BC9DEC" w14:textId="35F308D9" w:rsidR="002E48B2" w:rsidRPr="007C232A" w:rsidRDefault="000409D7" w:rsidP="00DC37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32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C232A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382A305" w14:textId="77777777" w:rsidR="002E48B2" w:rsidRPr="007C232A" w:rsidRDefault="002E48B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260"/>
      </w:tblGrid>
      <w:tr w:rsidR="0076744D" w:rsidRPr="007C232A" w14:paraId="1DBC85F9" w14:textId="3BE0086B" w:rsidTr="009628A5">
        <w:trPr>
          <w:tblHeader/>
        </w:trPr>
        <w:tc>
          <w:tcPr>
            <w:tcW w:w="4230" w:type="dxa"/>
            <w:vAlign w:val="bottom"/>
          </w:tcPr>
          <w:p w14:paraId="7EFDE843" w14:textId="77777777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C445F4" w14:textId="2BB5E7E2" w:rsidR="0076744D" w:rsidRPr="007C232A" w:rsidRDefault="005A59B3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054FA55F" w14:textId="77777777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15CD7D" w14:textId="52E97A91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534424" w14:textId="6DFC1DF2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FB2A9" w14:textId="3D6D25E3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7C232A" w14:paraId="28CACADD" w14:textId="77777777" w:rsidTr="009628A5">
        <w:trPr>
          <w:tblHeader/>
        </w:trPr>
        <w:tc>
          <w:tcPr>
            <w:tcW w:w="4230" w:type="dxa"/>
            <w:vAlign w:val="bottom"/>
          </w:tcPr>
          <w:p w14:paraId="542307A6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E93C14" w14:textId="7F71BF67" w:rsidR="00A05724" w:rsidRPr="007C232A" w:rsidRDefault="005A59B3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4B2B4C4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CD9374" w14:textId="28D6C654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79E9138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360781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7C232A" w14:paraId="56987CD1" w14:textId="77777777" w:rsidTr="009628A5">
        <w:trPr>
          <w:tblHeader/>
        </w:trPr>
        <w:tc>
          <w:tcPr>
            <w:tcW w:w="4230" w:type="dxa"/>
            <w:vAlign w:val="bottom"/>
          </w:tcPr>
          <w:p w14:paraId="6E227C92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11E6CC" w14:textId="49C8C86E" w:rsidR="00A05724" w:rsidRPr="007C232A" w:rsidRDefault="00733F15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ทาง</w:t>
            </w:r>
            <w:r w:rsidR="005A59B3"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ยกระดับ</w:t>
            </w:r>
          </w:p>
        </w:tc>
        <w:tc>
          <w:tcPr>
            <w:tcW w:w="270" w:type="dxa"/>
            <w:vAlign w:val="bottom"/>
          </w:tcPr>
          <w:p w14:paraId="15D00065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BE5D3" w14:textId="0ABA4CD6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489CC64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6EE6C9" w14:textId="373FFB33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724" w:rsidRPr="007C232A" w14:paraId="17655B19" w14:textId="77777777" w:rsidTr="009628A5">
        <w:trPr>
          <w:tblHeader/>
        </w:trPr>
        <w:tc>
          <w:tcPr>
            <w:tcW w:w="4230" w:type="dxa"/>
            <w:vAlign w:val="bottom"/>
          </w:tcPr>
          <w:p w14:paraId="55AE29D0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5F4476F" w14:textId="7A7A53B8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724" w:rsidRPr="007C232A" w14:paraId="71B70347" w14:textId="1B65C34E" w:rsidTr="00DA1E9D">
        <w:tc>
          <w:tcPr>
            <w:tcW w:w="4230" w:type="dxa"/>
            <w:vAlign w:val="bottom"/>
          </w:tcPr>
          <w:p w14:paraId="646C5D5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C45180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A1EB1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23D0F5" w14:textId="5B87DF30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00C568" w14:textId="6B7928EC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024CDF" w14:textId="5869E84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90D" w:rsidRPr="007C232A" w14:paraId="7A355FC9" w14:textId="354BD011" w:rsidTr="001748D8">
        <w:tc>
          <w:tcPr>
            <w:tcW w:w="4230" w:type="dxa"/>
            <w:vAlign w:val="bottom"/>
          </w:tcPr>
          <w:p w14:paraId="1505B2FB" w14:textId="3F7AA65C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16B00826" w14:textId="566C3694" w:rsidR="007D790D" w:rsidRPr="007C232A" w:rsidRDefault="007D790D" w:rsidP="007D79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4F9C3AD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D554CC" w14:textId="349EE741" w:rsidR="007D790D" w:rsidRPr="007C232A" w:rsidRDefault="007D790D" w:rsidP="001D4A3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631579" w14:textId="53141E25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79F9D6" w14:textId="46B531B1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</w:tr>
      <w:tr w:rsidR="007D790D" w:rsidRPr="007C232A" w14:paraId="08B856E0" w14:textId="77777777" w:rsidTr="001748D8">
        <w:tc>
          <w:tcPr>
            <w:tcW w:w="4230" w:type="dxa"/>
            <w:vAlign w:val="bottom"/>
          </w:tcPr>
          <w:p w14:paraId="5221DDF5" w14:textId="37046F48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84CD63E" w14:textId="2A4701C9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C40B59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9F434DE" w14:textId="33901334" w:rsidR="007D790D" w:rsidRPr="007C232A" w:rsidRDefault="007D790D" w:rsidP="007D790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10,057</w:t>
            </w:r>
          </w:p>
        </w:tc>
        <w:tc>
          <w:tcPr>
            <w:tcW w:w="270" w:type="dxa"/>
            <w:vAlign w:val="bottom"/>
          </w:tcPr>
          <w:p w14:paraId="489CF2D4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1C821C" w14:textId="078874BC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10,057</w:t>
            </w:r>
          </w:p>
        </w:tc>
      </w:tr>
      <w:tr w:rsidR="007D790D" w:rsidRPr="007C232A" w14:paraId="1E94400A" w14:textId="3A726288" w:rsidTr="00F542DE">
        <w:tc>
          <w:tcPr>
            <w:tcW w:w="4230" w:type="dxa"/>
            <w:vAlign w:val="bottom"/>
          </w:tcPr>
          <w:p w14:paraId="6CA894E2" w14:textId="260CC64C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648D7A" w14:textId="18F2FD8E" w:rsidR="007D790D" w:rsidRPr="007C232A" w:rsidRDefault="007D790D" w:rsidP="007D790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15,058,337</w:t>
            </w:r>
          </w:p>
        </w:tc>
        <w:tc>
          <w:tcPr>
            <w:tcW w:w="270" w:type="dxa"/>
            <w:vAlign w:val="bottom"/>
          </w:tcPr>
          <w:p w14:paraId="42C0C579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75884" w14:textId="3CF5FF56" w:rsidR="007D790D" w:rsidRPr="007C232A" w:rsidRDefault="007D790D" w:rsidP="001C1AA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10,057</w:t>
            </w:r>
          </w:p>
        </w:tc>
        <w:tc>
          <w:tcPr>
            <w:tcW w:w="270" w:type="dxa"/>
            <w:vAlign w:val="bottom"/>
          </w:tcPr>
          <w:p w14:paraId="121DB9BE" w14:textId="2422EA68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3AC270" w14:textId="44515C69" w:rsidR="007D790D" w:rsidRPr="007C232A" w:rsidRDefault="007D790D" w:rsidP="007D79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15,068,394</w:t>
            </w:r>
          </w:p>
        </w:tc>
      </w:tr>
      <w:tr w:rsidR="00A52A04" w:rsidRPr="007C232A" w14:paraId="74F2FA34" w14:textId="77777777" w:rsidTr="00024906">
        <w:tc>
          <w:tcPr>
            <w:tcW w:w="4230" w:type="dxa"/>
            <w:vAlign w:val="bottom"/>
          </w:tcPr>
          <w:p w14:paraId="4B88DD0F" w14:textId="6BE4033F" w:rsidR="00A52A04" w:rsidRPr="007C232A" w:rsidRDefault="00A52A04" w:rsidP="00A5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</w:tcPr>
          <w:p w14:paraId="5C956030" w14:textId="3FD082AD" w:rsidR="00A52A04" w:rsidRPr="007C232A" w:rsidRDefault="00A52A04" w:rsidP="00A52A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8062C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831C60A" w14:textId="3D31F5BF" w:rsidR="00A52A04" w:rsidRPr="007C232A" w:rsidRDefault="00A52A04" w:rsidP="00A52A0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7,008</w:t>
            </w:r>
          </w:p>
        </w:tc>
        <w:tc>
          <w:tcPr>
            <w:tcW w:w="270" w:type="dxa"/>
          </w:tcPr>
          <w:p w14:paraId="7887315D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57DC4C7" w14:textId="40AD847E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7,008</w:t>
            </w:r>
          </w:p>
        </w:tc>
      </w:tr>
      <w:tr w:rsidR="00A52A04" w:rsidRPr="007C232A" w14:paraId="3B2CA200" w14:textId="56422405" w:rsidTr="00024906">
        <w:tc>
          <w:tcPr>
            <w:tcW w:w="4230" w:type="dxa"/>
            <w:vAlign w:val="bottom"/>
          </w:tcPr>
          <w:p w14:paraId="38697462" w14:textId="4314F665" w:rsidR="00A52A04" w:rsidRPr="007C232A" w:rsidRDefault="00A52A04" w:rsidP="00A5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A2A8A5" w14:textId="5BC0A306" w:rsidR="00A52A04" w:rsidRPr="007C232A" w:rsidRDefault="00A52A04" w:rsidP="00A52A0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15,058,337</w:t>
            </w:r>
          </w:p>
        </w:tc>
        <w:tc>
          <w:tcPr>
            <w:tcW w:w="270" w:type="dxa"/>
          </w:tcPr>
          <w:p w14:paraId="448B7F01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B9458" w14:textId="083B0170" w:rsidR="00A52A04" w:rsidRPr="007C232A" w:rsidRDefault="00A52A04" w:rsidP="00A52A0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49068BF9" w14:textId="655BBDC1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6CABC8" w14:textId="5AB2DA83" w:rsidR="00A52A04" w:rsidRPr="007C232A" w:rsidRDefault="00A52A04" w:rsidP="00A52A0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15,075,402</w:t>
            </w:r>
          </w:p>
        </w:tc>
      </w:tr>
      <w:tr w:rsidR="007D790D" w:rsidRPr="007C232A" w14:paraId="2F568756" w14:textId="5E06FAEF" w:rsidTr="00DA1E9D">
        <w:tc>
          <w:tcPr>
            <w:tcW w:w="4230" w:type="dxa"/>
            <w:vAlign w:val="bottom"/>
          </w:tcPr>
          <w:p w14:paraId="3A4FAE98" w14:textId="5AA178EE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E9D9D5" w14:textId="77777777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113CCC" w14:textId="77777777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8535E4" w14:textId="36943064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7CE11" w14:textId="04C6B7C8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59683" w14:textId="1B349DD6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790D" w:rsidRPr="007C232A" w14:paraId="68630B98" w14:textId="38FC0AD0" w:rsidTr="00DA1E9D">
        <w:tc>
          <w:tcPr>
            <w:tcW w:w="4230" w:type="dxa"/>
            <w:vAlign w:val="bottom"/>
          </w:tcPr>
          <w:p w14:paraId="2592C89C" w14:textId="77777777" w:rsidR="007D790D" w:rsidRPr="007C232A" w:rsidRDefault="007D790D" w:rsidP="007D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B26BE66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E5AF60" w14:textId="77777777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1DD08" w14:textId="26566176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7FFB10" w14:textId="4F715B8C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7A4A1" w14:textId="76C94C45" w:rsidR="007D790D" w:rsidRPr="007C232A" w:rsidRDefault="007D790D" w:rsidP="007D79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64A" w:rsidRPr="007C232A" w14:paraId="3F4070CB" w14:textId="49B390E0" w:rsidTr="00DA1E9D">
        <w:tc>
          <w:tcPr>
            <w:tcW w:w="4230" w:type="dxa"/>
            <w:vAlign w:val="bottom"/>
          </w:tcPr>
          <w:p w14:paraId="3AC0BD6E" w14:textId="12A5DE2B" w:rsidR="0076764A" w:rsidRPr="007C232A" w:rsidRDefault="0076764A" w:rsidP="0076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0F2FFE6E" w14:textId="6ABEC03F" w:rsidR="0076764A" w:rsidRPr="007C232A" w:rsidRDefault="0076764A" w:rsidP="007676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5,450,229</w:t>
            </w:r>
          </w:p>
        </w:tc>
        <w:tc>
          <w:tcPr>
            <w:tcW w:w="270" w:type="dxa"/>
            <w:vAlign w:val="bottom"/>
          </w:tcPr>
          <w:p w14:paraId="04472593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CDAB27" w14:textId="2737D6EC" w:rsidR="0076764A" w:rsidRPr="007C232A" w:rsidRDefault="0076764A" w:rsidP="007676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FD638C" w14:textId="70194735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C9B9CB" w14:textId="4E8F5DA3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5,450,229</w:t>
            </w:r>
          </w:p>
        </w:tc>
      </w:tr>
      <w:tr w:rsidR="0076764A" w:rsidRPr="007C232A" w14:paraId="2D039A38" w14:textId="3DE9611C" w:rsidTr="00DA1E9D">
        <w:tc>
          <w:tcPr>
            <w:tcW w:w="4230" w:type="dxa"/>
            <w:vAlign w:val="bottom"/>
          </w:tcPr>
          <w:p w14:paraId="2633E361" w14:textId="77777777" w:rsidR="0076764A" w:rsidRPr="007C232A" w:rsidRDefault="0076764A" w:rsidP="0076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A6CC97" w14:textId="6C67B7B5" w:rsidR="0076764A" w:rsidRPr="007C232A" w:rsidRDefault="0076764A" w:rsidP="007676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  <w:tc>
          <w:tcPr>
            <w:tcW w:w="270" w:type="dxa"/>
            <w:vAlign w:val="bottom"/>
          </w:tcPr>
          <w:p w14:paraId="1A5BD682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158FE" w14:textId="253642C5" w:rsidR="0076764A" w:rsidRPr="007C232A" w:rsidRDefault="0076764A" w:rsidP="007676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743B59" w14:textId="312BA40D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F4A23" w14:textId="46F4A7B4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</w:tr>
      <w:tr w:rsidR="0076764A" w:rsidRPr="007C232A" w14:paraId="2CB2F69C" w14:textId="400BE7D2" w:rsidTr="00DA1E9D">
        <w:tc>
          <w:tcPr>
            <w:tcW w:w="4230" w:type="dxa"/>
            <w:vAlign w:val="bottom"/>
          </w:tcPr>
          <w:p w14:paraId="7E401641" w14:textId="07B20112" w:rsidR="0076764A" w:rsidRPr="007C232A" w:rsidRDefault="0076764A" w:rsidP="0076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A2B97D" w14:textId="32D28B0B" w:rsidR="0076764A" w:rsidRPr="007C232A" w:rsidRDefault="0076764A" w:rsidP="007676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5,650,651</w:t>
            </w:r>
          </w:p>
        </w:tc>
        <w:tc>
          <w:tcPr>
            <w:tcW w:w="270" w:type="dxa"/>
            <w:vAlign w:val="bottom"/>
          </w:tcPr>
          <w:p w14:paraId="69C7B8E4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BE70E" w14:textId="522CF8FD" w:rsidR="0076764A" w:rsidRPr="007C232A" w:rsidRDefault="0076764A" w:rsidP="007676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3FD8D3" w14:textId="4FFFF30C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C94B97" w14:textId="2258F381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5,650,651</w:t>
            </w:r>
          </w:p>
        </w:tc>
      </w:tr>
      <w:tr w:rsidR="00A52A04" w:rsidRPr="007C232A" w14:paraId="252D10C8" w14:textId="7C65B3B2" w:rsidTr="00B5119A">
        <w:tc>
          <w:tcPr>
            <w:tcW w:w="4230" w:type="dxa"/>
            <w:vAlign w:val="bottom"/>
          </w:tcPr>
          <w:p w14:paraId="68AB7E6F" w14:textId="77777777" w:rsidR="00A52A04" w:rsidRPr="007C232A" w:rsidRDefault="00A52A04" w:rsidP="00A5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1E5845" w14:textId="6830F850" w:rsidR="00A52A04" w:rsidRPr="007C232A" w:rsidRDefault="00A52A04" w:rsidP="00A52A0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  <w:tc>
          <w:tcPr>
            <w:tcW w:w="270" w:type="dxa"/>
          </w:tcPr>
          <w:p w14:paraId="42265381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F85E1" w14:textId="39B2FB7D" w:rsidR="00A52A04" w:rsidRPr="007C232A" w:rsidRDefault="00A52A04" w:rsidP="00A52A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0D1CD" w14:textId="2E7BD9CE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BBDAE" w14:textId="2266CFDD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</w:tr>
      <w:tr w:rsidR="00A52A04" w:rsidRPr="007C232A" w14:paraId="493F66D7" w14:textId="2B98AC88" w:rsidTr="00B5119A">
        <w:tc>
          <w:tcPr>
            <w:tcW w:w="4230" w:type="dxa"/>
            <w:vAlign w:val="bottom"/>
          </w:tcPr>
          <w:p w14:paraId="4CE98798" w14:textId="0F2B3DD8" w:rsidR="00A52A04" w:rsidRPr="007C232A" w:rsidRDefault="00A52A04" w:rsidP="00A5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03C23D" w14:textId="5D4128E0" w:rsidR="00A52A04" w:rsidRPr="007C232A" w:rsidRDefault="00A52A04" w:rsidP="00A52A0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5,990,765</w:t>
            </w:r>
          </w:p>
        </w:tc>
        <w:tc>
          <w:tcPr>
            <w:tcW w:w="270" w:type="dxa"/>
          </w:tcPr>
          <w:p w14:paraId="643E953E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B7E13" w14:textId="27CA002E" w:rsidR="00A52A04" w:rsidRPr="007C232A" w:rsidRDefault="00A52A04" w:rsidP="00A52A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B776D" w14:textId="4BA004F8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1F9B99" w14:textId="0B75A048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5,990,765</w:t>
            </w:r>
          </w:p>
        </w:tc>
      </w:tr>
      <w:tr w:rsidR="0076764A" w:rsidRPr="007C232A" w14:paraId="14493605" w14:textId="77777777" w:rsidTr="009F03F6">
        <w:tc>
          <w:tcPr>
            <w:tcW w:w="4230" w:type="dxa"/>
            <w:vAlign w:val="bottom"/>
          </w:tcPr>
          <w:p w14:paraId="637799F2" w14:textId="77777777" w:rsidR="0076764A" w:rsidRPr="007C232A" w:rsidRDefault="0076764A" w:rsidP="0076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59C93A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89C0FD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D7AC3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1B3DF1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241BBE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764A" w:rsidRPr="007C232A" w14:paraId="22F5DCE1" w14:textId="60E26D02" w:rsidTr="00DA1E9D">
        <w:tc>
          <w:tcPr>
            <w:tcW w:w="4230" w:type="dxa"/>
            <w:vAlign w:val="bottom"/>
          </w:tcPr>
          <w:p w14:paraId="088C9F34" w14:textId="77777777" w:rsidR="0076764A" w:rsidRPr="007C232A" w:rsidRDefault="0076764A" w:rsidP="0076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5C4336F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CEE4A" w14:textId="7777777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B75E14" w14:textId="3EB7F774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6122F" w14:textId="10E7FBE6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7CD2F8" w14:textId="2B0D6AC7" w:rsidR="0076764A" w:rsidRPr="007C232A" w:rsidRDefault="0076764A" w:rsidP="007676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59EA" w:rsidRPr="007C232A" w14:paraId="5518524F" w14:textId="74B66DD9" w:rsidTr="007A1E82">
        <w:trPr>
          <w:trHeight w:val="62"/>
        </w:trPr>
        <w:tc>
          <w:tcPr>
            <w:tcW w:w="4230" w:type="dxa"/>
            <w:vAlign w:val="bottom"/>
          </w:tcPr>
          <w:p w14:paraId="55A4E481" w14:textId="6E7CE2A9" w:rsidR="00C759EA" w:rsidRPr="007C232A" w:rsidRDefault="00C759EA" w:rsidP="00C7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DF0D91" w14:textId="35F55C3C" w:rsidR="00C759EA" w:rsidRPr="007C232A" w:rsidRDefault="00C759EA" w:rsidP="00C759E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9,407,686</w:t>
            </w:r>
          </w:p>
        </w:tc>
        <w:tc>
          <w:tcPr>
            <w:tcW w:w="270" w:type="dxa"/>
          </w:tcPr>
          <w:p w14:paraId="29C6CBA2" w14:textId="77777777" w:rsidR="00C759EA" w:rsidRPr="007C232A" w:rsidRDefault="00C759EA" w:rsidP="00C759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8147B3F" w14:textId="56561879" w:rsidR="00C759EA" w:rsidRPr="007C232A" w:rsidRDefault="00C759EA" w:rsidP="00D34EB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10,057</w:t>
            </w:r>
          </w:p>
        </w:tc>
        <w:tc>
          <w:tcPr>
            <w:tcW w:w="270" w:type="dxa"/>
          </w:tcPr>
          <w:p w14:paraId="4643965A" w14:textId="4BA0EF98" w:rsidR="00C759EA" w:rsidRPr="007C232A" w:rsidRDefault="00C759EA" w:rsidP="00C759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A12468" w14:textId="50C8A1BA" w:rsidR="00C759EA" w:rsidRPr="007C232A" w:rsidRDefault="00C759EA" w:rsidP="00C759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9,417,743</w:t>
            </w:r>
          </w:p>
        </w:tc>
      </w:tr>
      <w:tr w:rsidR="00A52A04" w:rsidRPr="007C232A" w14:paraId="6315EC27" w14:textId="61FE65F2" w:rsidTr="00A05AFE">
        <w:tc>
          <w:tcPr>
            <w:tcW w:w="4230" w:type="dxa"/>
            <w:vAlign w:val="bottom"/>
          </w:tcPr>
          <w:p w14:paraId="211A8A5A" w14:textId="05D827A5" w:rsidR="00A52A04" w:rsidRPr="007C232A" w:rsidRDefault="00A52A04" w:rsidP="00A5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23A5685" w14:textId="66A7593A" w:rsidR="00A52A04" w:rsidRPr="007C232A" w:rsidRDefault="00A52A04" w:rsidP="00A52A0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9,067,572</w:t>
            </w:r>
          </w:p>
        </w:tc>
        <w:tc>
          <w:tcPr>
            <w:tcW w:w="270" w:type="dxa"/>
          </w:tcPr>
          <w:p w14:paraId="7DD757CF" w14:textId="77777777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2B754D" w14:textId="3D16FAF5" w:rsidR="00A52A04" w:rsidRPr="007C232A" w:rsidRDefault="00A52A04" w:rsidP="00A52A0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5795D9D2" w14:textId="44C928B5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799EFA5" w14:textId="35A670A1" w:rsidR="00A52A04" w:rsidRPr="007C232A" w:rsidRDefault="00A52A04" w:rsidP="00A52A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9,084,637</w:t>
            </w:r>
          </w:p>
        </w:tc>
      </w:tr>
    </w:tbl>
    <w:p w14:paraId="6CB56956" w14:textId="159C44F3" w:rsidR="00036B89" w:rsidRPr="006A468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A468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</w:t>
      </w:r>
      <w:r w:rsidR="00EE16AC" w:rsidRPr="006A468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6A468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ตลอดอายุสัญญาสัมปทาน </w:t>
      </w:r>
    </w:p>
    <w:p w14:paraId="0696FA23" w14:textId="77777777" w:rsidR="00036B89" w:rsidRPr="00572CE4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</w:rPr>
      </w:pPr>
    </w:p>
    <w:p w14:paraId="4DBF9F19" w14:textId="0F64B4AE" w:rsidR="00036B89" w:rsidRPr="006A4685" w:rsidRDefault="0019526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4685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บริษัทมีการประมาณการ</w:t>
      </w:r>
      <w:r w:rsidR="00AA36B4" w:rsidRPr="006A4685">
        <w:rPr>
          <w:rFonts w:asciiTheme="majorBidi" w:hAnsiTheme="majorBidi" w:cstheme="majorBidi"/>
          <w:spacing w:val="-4"/>
          <w:sz w:val="30"/>
          <w:szCs w:val="30"/>
          <w:cs/>
        </w:rPr>
        <w:t>ปริมาณการจราจร</w:t>
      </w:r>
      <w:r w:rsidR="005770FC" w:rsidRPr="006A4685">
        <w:rPr>
          <w:rFonts w:asciiTheme="majorBidi" w:hAnsiTheme="majorBidi" w:cstheme="majorBidi"/>
          <w:spacing w:val="-4"/>
          <w:sz w:val="30"/>
          <w:szCs w:val="30"/>
          <w:cs/>
        </w:rPr>
        <w:t>ที่ใช้บริการ</w:t>
      </w:r>
      <w:r w:rsidR="003C3E41" w:rsidRPr="006A4685">
        <w:rPr>
          <w:rFonts w:asciiTheme="majorBidi" w:hAnsiTheme="majorBidi" w:cstheme="majorBidi"/>
          <w:spacing w:val="-4"/>
          <w:sz w:val="30"/>
          <w:szCs w:val="30"/>
          <w:cs/>
        </w:rPr>
        <w:t>หลังจากปีปัจจุบัน</w:t>
      </w:r>
      <w:r w:rsidR="000D0880" w:rsidRPr="006A4685">
        <w:rPr>
          <w:rFonts w:asciiTheme="majorBidi" w:hAnsiTheme="majorBidi" w:cstheme="majorBidi"/>
          <w:spacing w:val="-4"/>
          <w:sz w:val="30"/>
          <w:szCs w:val="30"/>
          <w:cs/>
        </w:rPr>
        <w:t>จนถึง</w:t>
      </w:r>
      <w:r w:rsidR="005770FC" w:rsidRPr="006A4685">
        <w:rPr>
          <w:rFonts w:asciiTheme="majorBidi" w:hAnsiTheme="majorBidi" w:cstheme="majorBidi"/>
          <w:spacing w:val="-4"/>
          <w:sz w:val="30"/>
          <w:szCs w:val="30"/>
          <w:cs/>
        </w:rPr>
        <w:t>ตลอดอายุ</w:t>
      </w:r>
      <w:r w:rsidR="00E353C6" w:rsidRPr="006A4685">
        <w:rPr>
          <w:rFonts w:asciiTheme="majorBidi" w:hAnsiTheme="majorBidi" w:cstheme="majorBidi"/>
          <w:spacing w:val="-4"/>
          <w:sz w:val="30"/>
          <w:szCs w:val="30"/>
          <w:cs/>
        </w:rPr>
        <w:t>ที่เหลือของ</w:t>
      </w:r>
      <w:r w:rsidR="005770FC" w:rsidRPr="006A4685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="0019541F" w:rsidRPr="006A46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สัมปทาน </w:t>
      </w:r>
      <w:r w:rsidR="00AA36B4" w:rsidRPr="006A4685">
        <w:rPr>
          <w:rFonts w:asciiTheme="majorBidi" w:hAnsiTheme="majorBidi" w:cstheme="majorBidi"/>
          <w:spacing w:val="-4"/>
          <w:sz w:val="30"/>
          <w:szCs w:val="30"/>
          <w:cs/>
        </w:rPr>
        <w:t>เพื่อใช้ในการ</w:t>
      </w:r>
      <w:r w:rsidR="00857145" w:rsidRPr="006A4685">
        <w:rPr>
          <w:rFonts w:asciiTheme="majorBidi" w:hAnsiTheme="majorBidi" w:cstheme="majorBidi"/>
          <w:spacing w:val="-4"/>
          <w:sz w:val="30"/>
          <w:szCs w:val="30"/>
          <w:cs/>
        </w:rPr>
        <w:t>คำนวณ</w:t>
      </w:r>
      <w:r w:rsidR="00AA36B4" w:rsidRPr="006A4685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ค่าตัดจำหน่ายโดยวิธีจำนวนผลผลิต</w:t>
      </w:r>
      <w:r w:rsidR="00036B89" w:rsidRPr="006A4685">
        <w:rPr>
          <w:rFonts w:asciiTheme="majorBidi" w:hAnsiTheme="majorBidi" w:cstheme="majorBidi"/>
          <w:spacing w:val="-4"/>
          <w:sz w:val="30"/>
          <w:szCs w:val="30"/>
          <w:cs/>
        </w:rPr>
        <w:t>โดยผู้เชี่ยวชาญ</w:t>
      </w:r>
      <w:r w:rsidR="003D2EB9" w:rsidRPr="006A4685">
        <w:rPr>
          <w:rFonts w:asciiTheme="majorBidi" w:hAnsiTheme="majorBidi" w:cstheme="majorBidi" w:hint="cs"/>
          <w:spacing w:val="-4"/>
          <w:sz w:val="30"/>
          <w:szCs w:val="30"/>
          <w:cs/>
        </w:rPr>
        <w:t>ภายนอก</w:t>
      </w:r>
      <w:r w:rsidR="00036B89" w:rsidRPr="006A46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โดยใช้วิธีพิจารณาจาก</w:t>
      </w:r>
      <w:r w:rsidR="00036B89" w:rsidRPr="006A4685">
        <w:rPr>
          <w:rFonts w:asciiTheme="majorBidi" w:hAnsiTheme="majorBidi" w:cstheme="majorBidi"/>
          <w:sz w:val="30"/>
          <w:szCs w:val="30"/>
          <w:cs/>
        </w:rPr>
        <w:t>ข้อสมมติในการประมาณการ</w:t>
      </w:r>
      <w:r w:rsidR="00257C15" w:rsidRPr="006A4685">
        <w:rPr>
          <w:rFonts w:asciiTheme="majorBidi" w:hAnsiTheme="majorBidi" w:cstheme="majorBidi"/>
          <w:sz w:val="30"/>
          <w:szCs w:val="30"/>
          <w:cs/>
        </w:rPr>
        <w:t>จราจร</w:t>
      </w:r>
      <w:r w:rsidR="00036B89" w:rsidRPr="006A4685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</w:p>
    <w:p w14:paraId="109609D9" w14:textId="77777777" w:rsidR="00925E64" w:rsidRPr="00572CE4" w:rsidRDefault="00925E6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6E2E1DE0" w14:textId="77777777" w:rsidR="00036B89" w:rsidRPr="006A468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ข้อสมมติทางสังคมและเศรษฐกิจ 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อัตราเงินเฟ้อ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ผลิตภัณฑ์มวลรวมในประเทศ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ต้นทุนยานพาหนะ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A3D0871" w14:textId="77777777" w:rsidR="00036B89" w:rsidRPr="006A468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การใช้ที่ดิน ได้แก่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6A4685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="00C80520" w:rsidRPr="006A4685">
        <w:rPr>
          <w:rFonts w:asciiTheme="majorBidi" w:hAnsiTheme="majorBidi" w:cstheme="majorBidi"/>
          <w:sz w:val="30"/>
          <w:szCs w:val="30"/>
          <w:cs/>
          <w:lang w:bidi="th-TH"/>
        </w:rPr>
        <w:t>การคาดการณ์การขยาย</w:t>
      </w: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6A468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6A4685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="00073C06" w:rsidRPr="006A4685">
        <w:rPr>
          <w:rFonts w:asciiTheme="majorBidi" w:hAnsiTheme="majorBidi" w:cstheme="majorBidi"/>
          <w:sz w:val="30"/>
          <w:szCs w:val="30"/>
          <w:cs/>
          <w:lang w:bidi="th-TH"/>
        </w:rPr>
        <w:t>อัตราค่าผ่านทางในอนาคต</w:t>
      </w:r>
      <w:r w:rsidR="00C91832" w:rsidRPr="006A4685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253AFE" w:rsidRPr="006A4685">
        <w:rPr>
          <w:rFonts w:asciiTheme="majorBidi" w:hAnsiTheme="majorBidi" w:cstheme="majorBidi"/>
          <w:sz w:val="30"/>
          <w:szCs w:val="30"/>
          <w:cs/>
          <w:lang w:bidi="th-TH"/>
        </w:rPr>
        <w:t>ทางหลวงต่างๆใน</w:t>
      </w:r>
      <w:r w:rsidR="00253AFE" w:rsidRPr="006A4685">
        <w:rPr>
          <w:rFonts w:asciiTheme="majorBidi" w:hAnsiTheme="majorBidi" w:cstheme="majorBidi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6A4685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6A4685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4685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5E7FD24B" w14:textId="0B718D96" w:rsidR="004044EB" w:rsidRPr="00572CE4" w:rsidRDefault="0040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787235A6" w14:textId="110CD92D" w:rsidR="00036B89" w:rsidRPr="009A4FF4" w:rsidRDefault="006618A2" w:rsidP="00BC022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46012">
        <w:rPr>
          <w:rFonts w:asciiTheme="majorBidi" w:hAnsiTheme="majorBidi" w:cstheme="majorBidi"/>
          <w:cs/>
        </w:rPr>
        <w:t>ประมาณ</w:t>
      </w:r>
      <w:r w:rsidRPr="009A4FF4">
        <w:rPr>
          <w:rFonts w:asciiTheme="majorBidi" w:hAnsiTheme="majorBidi" w:cstheme="majorBidi"/>
          <w:cs/>
        </w:rPr>
        <w:t>การหนี้สินไม่หมุนเวียนสำหรับ</w:t>
      </w:r>
      <w:r w:rsidR="00036B89" w:rsidRPr="009A4FF4">
        <w:rPr>
          <w:rFonts w:asciiTheme="majorBidi" w:hAnsiTheme="majorBidi" w:cstheme="majorBidi"/>
          <w:cs/>
        </w:rPr>
        <w:t>ผลประโยชน์พนักงาน</w:t>
      </w:r>
    </w:p>
    <w:p w14:paraId="50810A21" w14:textId="79763276" w:rsidR="00036B89" w:rsidRPr="00572CE4" w:rsidRDefault="00036B89" w:rsidP="00163CDC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0E1B21B" w14:textId="72F4DC70" w:rsidR="00BA660A" w:rsidRPr="009A4FF4" w:rsidRDefault="00BA660A" w:rsidP="00BA660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A4FF4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7A9E43" w14:textId="77777777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color w:val="0000FF"/>
          <w:sz w:val="30"/>
          <w:szCs w:val="30"/>
          <w:shd w:val="clear" w:color="auto" w:fill="E0E0E0"/>
        </w:rPr>
      </w:pPr>
      <w:r w:rsidRPr="009A4FF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4162BC2" w14:textId="29DFC554" w:rsidR="00BA660A" w:rsidRPr="009A4FF4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9A4FF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A4FF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1998CE3" w14:textId="77777777" w:rsidR="00BA660A" w:rsidRPr="00572CE4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ABED162" w14:textId="77777777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A4FF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5736C3F" w14:textId="2B04A4C3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9A4FF4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A4FF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9A4FF4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680CB04F" w14:textId="45B7767B" w:rsidR="00BA660A" w:rsidRPr="00572CE4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49D4B79E" w14:textId="5571696C" w:rsidR="00BA660A" w:rsidRPr="009A4FF4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9A4FF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A4FF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A4FF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A4FF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DF9E18C" w14:textId="3516D19D" w:rsidR="00BA660A" w:rsidRPr="00512887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264EACC0" w14:textId="77777777" w:rsidR="00BA660A" w:rsidRPr="00512887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3460E8D" w14:textId="2E50D19E" w:rsidR="00BA660A" w:rsidRPr="00512887" w:rsidRDefault="00BA660A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A91808" w14:textId="77777777" w:rsidR="00BA660A" w:rsidRPr="00512887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F0BB874" w14:textId="00C16238" w:rsidR="00BA660A" w:rsidRPr="00512887" w:rsidRDefault="00BA660A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512887">
        <w:rPr>
          <w:rFonts w:asciiTheme="majorBidi" w:hAnsiTheme="majorBidi" w:cstheme="majorBidi"/>
          <w:iCs/>
          <w:sz w:val="30"/>
          <w:szCs w:val="30"/>
        </w:rPr>
        <w:t>12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 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คิดลดกระแสเงินสด</w:t>
      </w:r>
    </w:p>
    <w:p w14:paraId="75FCAD8A" w14:textId="77777777" w:rsidR="007270C9" w:rsidRDefault="007270C9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6B833EC" w14:textId="2079A6B2" w:rsidR="00BA660A" w:rsidRPr="00512887" w:rsidRDefault="00BA660A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4F7C8DD" w14:textId="77777777" w:rsidR="00BA660A" w:rsidRPr="00512887" w:rsidRDefault="00BA660A" w:rsidP="00163CD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6A5098" w:rsidRPr="00512887" w14:paraId="4D97CD18" w14:textId="77777777" w:rsidTr="003E1416">
        <w:tc>
          <w:tcPr>
            <w:tcW w:w="3490" w:type="pct"/>
            <w:vAlign w:val="bottom"/>
          </w:tcPr>
          <w:p w14:paraId="016E7254" w14:textId="28F7B5B9" w:rsidR="006A5098" w:rsidRPr="00512887" w:rsidRDefault="00AA1508" w:rsidP="00AA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128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31</w:t>
            </w:r>
            <w:r w:rsidRPr="0051288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689" w:type="pct"/>
            <w:vAlign w:val="bottom"/>
          </w:tcPr>
          <w:p w14:paraId="0524A7EF" w14:textId="7634396E" w:rsidR="006A5098" w:rsidRPr="00512887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vAlign w:val="bottom"/>
          </w:tcPr>
          <w:p w14:paraId="6A4B1DC4" w14:textId="77777777" w:rsidR="006A5098" w:rsidRPr="00512887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EC1D867" w14:textId="5494B0A1" w:rsidR="006A5098" w:rsidRPr="00512887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512D9" w:rsidRPr="00512887" w14:paraId="7CD5B2DC" w14:textId="77777777" w:rsidTr="003E1416">
        <w:tc>
          <w:tcPr>
            <w:tcW w:w="3490" w:type="pct"/>
            <w:vAlign w:val="bottom"/>
          </w:tcPr>
          <w:p w14:paraId="187F8FE2" w14:textId="7A5F8AA5" w:rsidR="00C512D9" w:rsidRPr="00512887" w:rsidRDefault="00C512D9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  <w:vAlign w:val="bottom"/>
          </w:tcPr>
          <w:p w14:paraId="12B31FC0" w14:textId="73F4B899" w:rsidR="00C512D9" w:rsidRPr="00512887" w:rsidRDefault="00C512D9" w:rsidP="00DF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5ED" w:rsidRPr="00512887" w14:paraId="06EC4CD0" w14:textId="77777777" w:rsidTr="00026B65">
        <w:trPr>
          <w:trHeight w:hRule="exact" w:val="403"/>
        </w:trPr>
        <w:tc>
          <w:tcPr>
            <w:tcW w:w="3490" w:type="pct"/>
            <w:vAlign w:val="bottom"/>
          </w:tcPr>
          <w:p w14:paraId="4143F2E1" w14:textId="3C36567E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</w:t>
            </w: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689" w:type="pct"/>
            <w:shd w:val="clear" w:color="auto" w:fill="auto"/>
          </w:tcPr>
          <w:p w14:paraId="66C98431" w14:textId="779CF08C" w:rsidR="004D65ED" w:rsidRPr="00512887" w:rsidRDefault="00C6451F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103,488</w:t>
            </w:r>
          </w:p>
        </w:tc>
        <w:tc>
          <w:tcPr>
            <w:tcW w:w="147" w:type="pct"/>
            <w:vAlign w:val="bottom"/>
          </w:tcPr>
          <w:p w14:paraId="5BE13F90" w14:textId="7777777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506980" w14:textId="389109B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104,429</w:t>
            </w:r>
          </w:p>
        </w:tc>
      </w:tr>
      <w:tr w:rsidR="004D65ED" w:rsidRPr="00512887" w14:paraId="6DD66E9F" w14:textId="77777777" w:rsidTr="00026B65">
        <w:trPr>
          <w:trHeight w:hRule="exact" w:val="403"/>
        </w:trPr>
        <w:tc>
          <w:tcPr>
            <w:tcW w:w="3490" w:type="pct"/>
            <w:vAlign w:val="bottom"/>
          </w:tcPr>
          <w:p w14:paraId="324B7E09" w14:textId="7777777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ผลประโยชน์พนักงานระยะยาวอื่น</w:t>
            </w:r>
          </w:p>
        </w:tc>
        <w:tc>
          <w:tcPr>
            <w:tcW w:w="689" w:type="pct"/>
            <w:shd w:val="clear" w:color="auto" w:fill="auto"/>
          </w:tcPr>
          <w:p w14:paraId="152EFB22" w14:textId="63189C3E" w:rsidR="004D65ED" w:rsidRPr="00512887" w:rsidRDefault="00C6451F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7,982</w:t>
            </w:r>
          </w:p>
        </w:tc>
        <w:tc>
          <w:tcPr>
            <w:tcW w:w="147" w:type="pct"/>
            <w:vAlign w:val="bottom"/>
          </w:tcPr>
          <w:p w14:paraId="4665155A" w14:textId="7777777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2EF0FAE8" w14:textId="292D68BF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8,848</w:t>
            </w:r>
          </w:p>
        </w:tc>
      </w:tr>
      <w:tr w:rsidR="004D65ED" w:rsidRPr="00512887" w14:paraId="79E5EBFA" w14:textId="77777777" w:rsidTr="00026B65">
        <w:trPr>
          <w:trHeight w:hRule="exact" w:val="403"/>
        </w:trPr>
        <w:tc>
          <w:tcPr>
            <w:tcW w:w="3490" w:type="pct"/>
            <w:vAlign w:val="bottom"/>
          </w:tcPr>
          <w:p w14:paraId="565EA985" w14:textId="7777777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A328E" w14:textId="1D2AD1E9" w:rsidR="004D65ED" w:rsidRPr="00512887" w:rsidRDefault="00C6451F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111,470</w:t>
            </w:r>
          </w:p>
        </w:tc>
        <w:tc>
          <w:tcPr>
            <w:tcW w:w="147" w:type="pct"/>
            <w:vAlign w:val="bottom"/>
          </w:tcPr>
          <w:p w14:paraId="1E921FE5" w14:textId="77777777" w:rsidR="004D65ED" w:rsidRPr="00512887" w:rsidRDefault="004D65ED" w:rsidP="004D6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6DE5168" w14:textId="0F5AEFFC" w:rsidR="004D65ED" w:rsidRPr="00512887" w:rsidRDefault="004D65ED" w:rsidP="0062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113,277</w:t>
            </w:r>
          </w:p>
        </w:tc>
      </w:tr>
    </w:tbl>
    <w:p w14:paraId="001AD70C" w14:textId="77777777" w:rsidR="00226D91" w:rsidRPr="00512887" w:rsidRDefault="00226D9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6E7A098" w14:textId="16FADDA7" w:rsidR="00036B89" w:rsidRPr="00512887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128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AB2D3C2" w14:textId="77777777" w:rsidR="00B12E35" w:rsidRPr="00512887" w:rsidRDefault="00B12E3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DAED3" w14:textId="57A6CB66" w:rsidR="00036B89" w:rsidRPr="00512887" w:rsidRDefault="00036B89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12887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512887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512887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512887">
        <w:rPr>
          <w:rFonts w:asciiTheme="majorBidi" w:hAnsiTheme="majorBidi" w:cstheme="majorBidi"/>
          <w:sz w:val="30"/>
          <w:szCs w:val="30"/>
        </w:rPr>
        <w:t>2541</w:t>
      </w:r>
      <w:r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="00B821CB" w:rsidRPr="00512887">
        <w:rPr>
          <w:rFonts w:asciiTheme="majorBidi" w:hAnsiTheme="majorBidi" w:cstheme="majorBidi"/>
          <w:sz w:val="30"/>
          <w:szCs w:val="30"/>
        </w:rPr>
        <w:t xml:space="preserve">       </w:t>
      </w:r>
      <w:r w:rsidRPr="00512887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472F593" w14:textId="6E9B1222" w:rsidR="007A54BE" w:rsidRPr="00512887" w:rsidRDefault="007A54B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13955E" w14:textId="60560A18" w:rsidR="00512887" w:rsidRDefault="0051288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5FCE177A" w14:textId="00679E95" w:rsidR="00512887" w:rsidRDefault="0051288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223B65E4" w14:textId="5BC0924D" w:rsidR="00512887" w:rsidRDefault="0051288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05B97E3A" w14:textId="382C19EA" w:rsidR="00512887" w:rsidRDefault="0051288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5850"/>
        <w:gridCol w:w="540"/>
        <w:gridCol w:w="1271"/>
        <w:gridCol w:w="259"/>
        <w:gridCol w:w="1242"/>
      </w:tblGrid>
      <w:tr w:rsidR="006A5098" w:rsidRPr="00ED18CC" w14:paraId="09F88636" w14:textId="77777777" w:rsidTr="000277FF">
        <w:tc>
          <w:tcPr>
            <w:tcW w:w="5850" w:type="dxa"/>
            <w:vAlign w:val="bottom"/>
          </w:tcPr>
          <w:p w14:paraId="3BC205D3" w14:textId="6E527168" w:rsidR="006A5098" w:rsidRPr="00ED18CC" w:rsidRDefault="00DE45B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มูลค่าปัจจุบันของภาระผูกพันของโครงการผลประโยชน์</w:t>
            </w:r>
            <w:r w:rsidR="008C1BA0"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540" w:type="dxa"/>
            <w:vAlign w:val="bottom"/>
          </w:tcPr>
          <w:p w14:paraId="1D66399C" w14:textId="77777777" w:rsidR="006A5098" w:rsidRPr="00ED18CC" w:rsidRDefault="006A5098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5BCD3DC" w14:textId="36C306F9" w:rsidR="006A5098" w:rsidRPr="00ED18CC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" w:type="dxa"/>
            <w:vAlign w:val="bottom"/>
          </w:tcPr>
          <w:p w14:paraId="681895FB" w14:textId="77777777" w:rsidR="006A5098" w:rsidRPr="00ED18CC" w:rsidRDefault="006A509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23EB027" w14:textId="778B398F" w:rsidR="006A5098" w:rsidRPr="00ED18CC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ED18CC" w14:paraId="23A7426F" w14:textId="77777777" w:rsidTr="000277FF">
        <w:tc>
          <w:tcPr>
            <w:tcW w:w="5850" w:type="dxa"/>
            <w:vAlign w:val="bottom"/>
          </w:tcPr>
          <w:p w14:paraId="1E418861" w14:textId="77777777" w:rsidR="003B50A0" w:rsidRPr="00ED18CC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5319C502" w14:textId="77777777" w:rsidR="003B50A0" w:rsidRPr="00ED18CC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1EA7BA6A" w14:textId="77777777" w:rsidR="003B50A0" w:rsidRPr="00ED18CC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1FF2" w:rsidRPr="00ED18CC" w14:paraId="452BA661" w14:textId="77777777" w:rsidTr="000277FF">
        <w:tc>
          <w:tcPr>
            <w:tcW w:w="5850" w:type="dxa"/>
            <w:vAlign w:val="bottom"/>
          </w:tcPr>
          <w:p w14:paraId="62AC7291" w14:textId="72DD657C" w:rsidR="00DA1FF2" w:rsidRPr="00ED18CC" w:rsidRDefault="00DA1FF2" w:rsidP="00DA1FF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  <w:vAlign w:val="bottom"/>
          </w:tcPr>
          <w:p w14:paraId="0CB40124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09C7B19" w14:textId="5E6F975C" w:rsidR="00DA1FF2" w:rsidRPr="00ED18CC" w:rsidRDefault="008C152F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104,429</w:t>
            </w:r>
          </w:p>
        </w:tc>
        <w:tc>
          <w:tcPr>
            <w:tcW w:w="259" w:type="dxa"/>
            <w:vAlign w:val="bottom"/>
          </w:tcPr>
          <w:p w14:paraId="3E2B50B0" w14:textId="77777777" w:rsidR="00DA1FF2" w:rsidRPr="00ED18CC" w:rsidRDefault="00DA1FF2" w:rsidP="00D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EC34B47" w14:textId="23E355D6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99,345</w:t>
            </w:r>
          </w:p>
        </w:tc>
      </w:tr>
      <w:tr w:rsidR="00DA1FF2" w:rsidRPr="00ED18CC" w14:paraId="43732631" w14:textId="77777777" w:rsidTr="000277FF">
        <w:tc>
          <w:tcPr>
            <w:tcW w:w="5850" w:type="dxa"/>
            <w:vAlign w:val="bottom"/>
          </w:tcPr>
          <w:p w14:paraId="369AAAEF" w14:textId="77777777" w:rsidR="00DA1FF2" w:rsidRPr="00F35BF4" w:rsidRDefault="00DA1FF2" w:rsidP="00DA1FF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669C688A" w14:textId="77777777" w:rsidR="00DA1FF2" w:rsidRPr="00F35BF4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9636E8C" w14:textId="77777777" w:rsidR="00DA1FF2" w:rsidRPr="00F35BF4" w:rsidRDefault="00DA1FF2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9" w:type="dxa"/>
            <w:vAlign w:val="bottom"/>
          </w:tcPr>
          <w:p w14:paraId="1694A05E" w14:textId="77777777" w:rsidR="00DA1FF2" w:rsidRPr="00F35BF4" w:rsidRDefault="00DA1FF2" w:rsidP="00D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ED8EFC4" w14:textId="77777777" w:rsidR="00DA1FF2" w:rsidRPr="00F35BF4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A1FF2" w:rsidRPr="00ED18CC" w14:paraId="0CD91B3B" w14:textId="77777777" w:rsidTr="000277FF">
        <w:tc>
          <w:tcPr>
            <w:tcW w:w="5850" w:type="dxa"/>
            <w:vAlign w:val="bottom"/>
          </w:tcPr>
          <w:p w14:paraId="338D0689" w14:textId="604568FC" w:rsidR="00DA1FF2" w:rsidRPr="00ED18CC" w:rsidRDefault="00DA1FF2" w:rsidP="00DA1FF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0" w:type="dxa"/>
            <w:vAlign w:val="bottom"/>
          </w:tcPr>
          <w:p w14:paraId="44407C5A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8EF6694" w14:textId="77777777" w:rsidR="00DA1FF2" w:rsidRPr="00ED18CC" w:rsidRDefault="00DA1FF2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9" w:type="dxa"/>
            <w:vAlign w:val="bottom"/>
          </w:tcPr>
          <w:p w14:paraId="133F2C76" w14:textId="77777777" w:rsidR="00DA1FF2" w:rsidRPr="00ED18CC" w:rsidRDefault="00DA1FF2" w:rsidP="00D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9996588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9291D" w:rsidRPr="00ED18CC" w14:paraId="28E81176" w14:textId="77777777" w:rsidTr="00447DF4">
        <w:tc>
          <w:tcPr>
            <w:tcW w:w="5850" w:type="dxa"/>
            <w:vAlign w:val="bottom"/>
          </w:tcPr>
          <w:p w14:paraId="7FF64D9E" w14:textId="77777777" w:rsidR="0059291D" w:rsidRPr="00ED18CC" w:rsidRDefault="0059291D" w:rsidP="0059291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0" w:type="dxa"/>
            <w:vAlign w:val="bottom"/>
          </w:tcPr>
          <w:p w14:paraId="270CA687" w14:textId="77777777" w:rsidR="0059291D" w:rsidRPr="00ED18CC" w:rsidRDefault="0059291D" w:rsidP="005929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14:paraId="2B5D53E6" w14:textId="21D80B16" w:rsidR="0059291D" w:rsidRPr="00ED18CC" w:rsidRDefault="0059291D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  <w:tc>
          <w:tcPr>
            <w:tcW w:w="259" w:type="dxa"/>
            <w:vAlign w:val="bottom"/>
          </w:tcPr>
          <w:p w14:paraId="366863A4" w14:textId="77777777" w:rsidR="0059291D" w:rsidRPr="00ED18CC" w:rsidRDefault="0059291D" w:rsidP="00592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DC3502F" w14:textId="12EBA96F" w:rsidR="0059291D" w:rsidRPr="00ED18CC" w:rsidRDefault="0059291D" w:rsidP="0059291D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9,834</w:t>
            </w:r>
          </w:p>
        </w:tc>
      </w:tr>
      <w:tr w:rsidR="0059291D" w:rsidRPr="00ED18CC" w14:paraId="04EC0DF3" w14:textId="77777777" w:rsidTr="00447DF4">
        <w:tc>
          <w:tcPr>
            <w:tcW w:w="5850" w:type="dxa"/>
            <w:vAlign w:val="bottom"/>
          </w:tcPr>
          <w:p w14:paraId="69F2B567" w14:textId="77777777" w:rsidR="0059291D" w:rsidRPr="00ED18CC" w:rsidRDefault="0059291D" w:rsidP="0059291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0" w:type="dxa"/>
            <w:vAlign w:val="bottom"/>
          </w:tcPr>
          <w:p w14:paraId="1F2632F2" w14:textId="77777777" w:rsidR="0059291D" w:rsidRPr="00ED18CC" w:rsidRDefault="0059291D" w:rsidP="005929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77D316D" w14:textId="1C4AF370" w:rsidR="0059291D" w:rsidRPr="00ED18CC" w:rsidRDefault="0059291D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259" w:type="dxa"/>
            <w:vAlign w:val="bottom"/>
          </w:tcPr>
          <w:p w14:paraId="38DDEF53" w14:textId="77777777" w:rsidR="0059291D" w:rsidRPr="00ED18CC" w:rsidRDefault="0059291D" w:rsidP="00592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5331CFE" w14:textId="3F1E268C" w:rsidR="0059291D" w:rsidRPr="00ED18CC" w:rsidRDefault="0059291D" w:rsidP="0059291D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1,557</w:t>
            </w:r>
          </w:p>
        </w:tc>
      </w:tr>
      <w:tr w:rsidR="00FF3DCC" w:rsidRPr="00ED18CC" w14:paraId="00953203" w14:textId="77777777" w:rsidTr="005131FA">
        <w:tc>
          <w:tcPr>
            <w:tcW w:w="5850" w:type="dxa"/>
            <w:vAlign w:val="bottom"/>
          </w:tcPr>
          <w:p w14:paraId="1C017ED2" w14:textId="77777777" w:rsidR="00FF3DCC" w:rsidRPr="00ED18CC" w:rsidRDefault="00FF3DCC" w:rsidP="00FF3DC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006AFBF6" w14:textId="77777777" w:rsidR="00FF3DCC" w:rsidRPr="00ED18CC" w:rsidRDefault="00FF3DCC" w:rsidP="00FF3DC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2350AC4A" w14:textId="0C69BF83" w:rsidR="00FF3DCC" w:rsidRPr="00E92905" w:rsidRDefault="00FF3DCC" w:rsidP="00FF3D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9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10,105</w:t>
            </w:r>
          </w:p>
        </w:tc>
        <w:tc>
          <w:tcPr>
            <w:tcW w:w="259" w:type="dxa"/>
          </w:tcPr>
          <w:p w14:paraId="68EE54E5" w14:textId="77777777" w:rsidR="00FF3DCC" w:rsidRPr="00E92905" w:rsidRDefault="00FF3DCC" w:rsidP="00FF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3BBB82" w14:textId="4FE4AB1A" w:rsidR="00FF3DCC" w:rsidRPr="00E92905" w:rsidRDefault="00FF3DCC" w:rsidP="00FF3DCC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9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11,391</w:t>
            </w:r>
          </w:p>
        </w:tc>
      </w:tr>
      <w:tr w:rsidR="00DA1FF2" w:rsidRPr="00ED18CC" w14:paraId="430011D7" w14:textId="77777777" w:rsidTr="000277FF">
        <w:tc>
          <w:tcPr>
            <w:tcW w:w="5850" w:type="dxa"/>
            <w:vAlign w:val="bottom"/>
          </w:tcPr>
          <w:p w14:paraId="7D01CCAD" w14:textId="77777777" w:rsidR="00DA1FF2" w:rsidRPr="00ED18CC" w:rsidRDefault="00DA1FF2" w:rsidP="00DA1FF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  <w:vAlign w:val="bottom"/>
          </w:tcPr>
          <w:p w14:paraId="4915F857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6AE5063B" w14:textId="77777777" w:rsidR="00DA1FF2" w:rsidRPr="00ED18CC" w:rsidRDefault="00DA1FF2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6F2D0376" w14:textId="77777777" w:rsidR="00DA1FF2" w:rsidRPr="00ED18CC" w:rsidRDefault="00DA1FF2" w:rsidP="00D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CEAB3CA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A1FF2" w:rsidRPr="00ED18CC" w14:paraId="5AC23A00" w14:textId="77777777" w:rsidTr="000277FF">
        <w:tc>
          <w:tcPr>
            <w:tcW w:w="5850" w:type="dxa"/>
            <w:vAlign w:val="bottom"/>
          </w:tcPr>
          <w:p w14:paraId="74B94D8D" w14:textId="6EBD8007" w:rsidR="00DA1FF2" w:rsidRPr="00ED18CC" w:rsidRDefault="00C60B71" w:rsidP="00DA1FF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251D7C"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51D7C" w:rsidRPr="00ED18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1D7C"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251D7C"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A1FF2"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540" w:type="dxa"/>
            <w:vAlign w:val="bottom"/>
          </w:tcPr>
          <w:p w14:paraId="03E1225F" w14:textId="77777777" w:rsidR="00DA1FF2" w:rsidRPr="00ED18CC" w:rsidRDefault="00DA1FF2" w:rsidP="00DA1F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6EF04BA2" w14:textId="1C41F0B2" w:rsidR="00DA1FF2" w:rsidRPr="00ED18CC" w:rsidRDefault="00DA1FF2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3927DBD" w14:textId="77777777" w:rsidR="00DA1FF2" w:rsidRPr="00ED18CC" w:rsidRDefault="00DA1FF2" w:rsidP="00DA1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5EE871C" w14:textId="48880AEB" w:rsidR="00DA1FF2" w:rsidRPr="00ED18CC" w:rsidRDefault="00DA1FF2" w:rsidP="00B60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6280" w:rsidRPr="00ED18CC" w14:paraId="65DDB1FB" w14:textId="77777777" w:rsidTr="000277FF">
        <w:tc>
          <w:tcPr>
            <w:tcW w:w="5850" w:type="dxa"/>
          </w:tcPr>
          <w:p w14:paraId="7B24F025" w14:textId="57EB301F" w:rsidR="00066280" w:rsidRPr="00ED18CC" w:rsidRDefault="00066280" w:rsidP="0006628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40" w:type="dxa"/>
            <w:vAlign w:val="bottom"/>
          </w:tcPr>
          <w:p w14:paraId="531DC36F" w14:textId="77777777" w:rsidR="00066280" w:rsidRPr="00ED18CC" w:rsidRDefault="00066280" w:rsidP="000662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37DF6D3D" w14:textId="3F4FD8FD" w:rsidR="00066280" w:rsidRPr="00ED18CC" w:rsidRDefault="00066280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2,476 </w:t>
            </w:r>
          </w:p>
        </w:tc>
        <w:tc>
          <w:tcPr>
            <w:tcW w:w="259" w:type="dxa"/>
            <w:vAlign w:val="bottom"/>
          </w:tcPr>
          <w:p w14:paraId="116E96ED" w14:textId="77777777" w:rsidR="00066280" w:rsidRPr="00ED18CC" w:rsidRDefault="00066280" w:rsidP="000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AA0CCCD" w14:textId="4D2CBE80" w:rsidR="00066280" w:rsidRPr="00ED18CC" w:rsidRDefault="00066280" w:rsidP="0006628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280" w:rsidRPr="00ED18CC" w14:paraId="110755E8" w14:textId="77777777" w:rsidTr="00447DF4">
        <w:tc>
          <w:tcPr>
            <w:tcW w:w="5850" w:type="dxa"/>
          </w:tcPr>
          <w:p w14:paraId="6FB93276" w14:textId="39A4C78B" w:rsidR="00066280" w:rsidRPr="00ED18CC" w:rsidRDefault="00066280" w:rsidP="0006628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ED18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14:paraId="2ED1DE9E" w14:textId="77777777" w:rsidR="00066280" w:rsidRPr="00ED18CC" w:rsidRDefault="00066280" w:rsidP="000662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44560FB7" w14:textId="75442EDC" w:rsidR="00066280" w:rsidRPr="00ED18CC" w:rsidRDefault="00066280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(7,470)</w:t>
            </w:r>
          </w:p>
        </w:tc>
        <w:tc>
          <w:tcPr>
            <w:tcW w:w="259" w:type="dxa"/>
            <w:vAlign w:val="bottom"/>
          </w:tcPr>
          <w:p w14:paraId="34A5C1CA" w14:textId="77777777" w:rsidR="00066280" w:rsidRPr="00ED18CC" w:rsidRDefault="00066280" w:rsidP="000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60821D9" w14:textId="01F5DB40" w:rsidR="00066280" w:rsidRPr="00ED18CC" w:rsidRDefault="00066280" w:rsidP="0006628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6280" w:rsidRPr="00ED18CC" w14:paraId="2D975CAA" w14:textId="77777777" w:rsidTr="00447DF4">
        <w:tc>
          <w:tcPr>
            <w:tcW w:w="5850" w:type="dxa"/>
          </w:tcPr>
          <w:p w14:paraId="5B49FC79" w14:textId="619976BA" w:rsidR="00066280" w:rsidRPr="00ED18CC" w:rsidRDefault="00066280" w:rsidP="0006628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0" w:type="dxa"/>
            <w:vAlign w:val="bottom"/>
          </w:tcPr>
          <w:p w14:paraId="40678746" w14:textId="77777777" w:rsidR="00066280" w:rsidRPr="00ED18CC" w:rsidRDefault="00066280" w:rsidP="000662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EBD4FAF" w14:textId="53C69CAA" w:rsidR="00066280" w:rsidRPr="00ED18CC" w:rsidRDefault="00066280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(2,568)</w:t>
            </w:r>
          </w:p>
        </w:tc>
        <w:tc>
          <w:tcPr>
            <w:tcW w:w="259" w:type="dxa"/>
            <w:vAlign w:val="bottom"/>
          </w:tcPr>
          <w:p w14:paraId="1FA6E2D0" w14:textId="77777777" w:rsidR="00066280" w:rsidRPr="00ED18CC" w:rsidRDefault="00066280" w:rsidP="000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058112A" w14:textId="103E1E25" w:rsidR="00066280" w:rsidRPr="00ED18CC" w:rsidRDefault="00066280" w:rsidP="0006628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495" w:rsidRPr="00ED18CC" w14:paraId="47E2DE4C" w14:textId="77777777" w:rsidTr="0068286E">
        <w:tc>
          <w:tcPr>
            <w:tcW w:w="5850" w:type="dxa"/>
          </w:tcPr>
          <w:p w14:paraId="2AB5213A" w14:textId="77777777" w:rsidR="001F6495" w:rsidRPr="00ED18CC" w:rsidRDefault="001F6495" w:rsidP="001F649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1C88717" w14:textId="77777777" w:rsidR="001F6495" w:rsidRPr="00ED18CC" w:rsidRDefault="001F6495" w:rsidP="001F6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4F328BE" w14:textId="4FF74B3D" w:rsidR="001F6495" w:rsidRPr="004E40EE" w:rsidRDefault="001F6495" w:rsidP="001F64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7,562</w:t>
            </w:r>
          </w:p>
        </w:tc>
        <w:tc>
          <w:tcPr>
            <w:tcW w:w="259" w:type="dxa"/>
          </w:tcPr>
          <w:p w14:paraId="7F6EBB04" w14:textId="77777777" w:rsidR="001F6495" w:rsidRPr="00ED18CC" w:rsidRDefault="001F6495" w:rsidP="001F6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6098FEA" w14:textId="5D0E4EAE" w:rsidR="001F6495" w:rsidRPr="004E40EE" w:rsidRDefault="001F6495" w:rsidP="001F6495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40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95D6A" w:rsidRPr="00ED18CC" w14:paraId="0F1D5493" w14:textId="77777777" w:rsidTr="000277FF">
        <w:tc>
          <w:tcPr>
            <w:tcW w:w="5850" w:type="dxa"/>
            <w:vAlign w:val="bottom"/>
          </w:tcPr>
          <w:p w14:paraId="1137F134" w14:textId="2CD92C89" w:rsidR="00795D6A" w:rsidRPr="00ED18CC" w:rsidRDefault="00795D6A" w:rsidP="00795D6A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  <w:vAlign w:val="bottom"/>
          </w:tcPr>
          <w:p w14:paraId="2A2D127C" w14:textId="77777777" w:rsidR="00795D6A" w:rsidRPr="00ED18CC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1E2AFA89" w14:textId="6A1C7934" w:rsidR="00795D6A" w:rsidRPr="00ED18CC" w:rsidRDefault="00795D6A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71DA2B4A" w14:textId="77777777" w:rsidR="00795D6A" w:rsidRPr="00ED18CC" w:rsidRDefault="00795D6A" w:rsidP="0079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BA7B3" w14:textId="77777777" w:rsidR="00795D6A" w:rsidRPr="00ED18CC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5D6A" w:rsidRPr="00ED18CC" w14:paraId="67264654" w14:textId="77777777" w:rsidTr="000277FF">
        <w:tc>
          <w:tcPr>
            <w:tcW w:w="5850" w:type="dxa"/>
            <w:vAlign w:val="bottom"/>
          </w:tcPr>
          <w:p w14:paraId="73423702" w14:textId="77777777" w:rsidR="00795D6A" w:rsidRPr="00ED18CC" w:rsidRDefault="00795D6A" w:rsidP="00795D6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0" w:type="dxa"/>
            <w:vAlign w:val="bottom"/>
          </w:tcPr>
          <w:p w14:paraId="4E453CFD" w14:textId="77777777" w:rsidR="00795D6A" w:rsidRPr="00ED18CC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1419A17" w14:textId="6A3EEC51" w:rsidR="00795D6A" w:rsidRPr="00ED18CC" w:rsidRDefault="00D106AE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(3,484)</w:t>
            </w:r>
          </w:p>
        </w:tc>
        <w:tc>
          <w:tcPr>
            <w:tcW w:w="259" w:type="dxa"/>
            <w:vAlign w:val="bottom"/>
          </w:tcPr>
          <w:p w14:paraId="5CC13893" w14:textId="77777777" w:rsidR="00795D6A" w:rsidRPr="00ED18CC" w:rsidRDefault="00795D6A" w:rsidP="0079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BA43F88" w14:textId="5830D0B8" w:rsidR="00795D6A" w:rsidRPr="00ED18CC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2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(6,307)</w:t>
            </w:r>
          </w:p>
        </w:tc>
      </w:tr>
      <w:tr w:rsidR="00795D6A" w:rsidRPr="00ED18CC" w14:paraId="757679D9" w14:textId="77777777" w:rsidTr="000277FF">
        <w:trPr>
          <w:trHeight w:val="109"/>
        </w:trPr>
        <w:tc>
          <w:tcPr>
            <w:tcW w:w="5850" w:type="dxa"/>
            <w:vAlign w:val="bottom"/>
          </w:tcPr>
          <w:p w14:paraId="2757EAA4" w14:textId="77777777" w:rsidR="00795D6A" w:rsidRPr="00584F99" w:rsidRDefault="00795D6A" w:rsidP="00795D6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2D1563D" w14:textId="77777777" w:rsidR="00795D6A" w:rsidRPr="00584F99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63E658FF" w14:textId="77777777" w:rsidR="00795D6A" w:rsidRPr="00584F99" w:rsidRDefault="00795D6A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6F10BC7" w14:textId="77777777" w:rsidR="00795D6A" w:rsidRPr="00584F99" w:rsidRDefault="00795D6A" w:rsidP="0079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85D7C4D" w14:textId="77777777" w:rsidR="00795D6A" w:rsidRPr="00584F99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5D6A" w:rsidRPr="00865CBB" w14:paraId="17DA6C64" w14:textId="77777777" w:rsidTr="000277FF">
        <w:tc>
          <w:tcPr>
            <w:tcW w:w="5850" w:type="dxa"/>
            <w:vAlign w:val="bottom"/>
          </w:tcPr>
          <w:p w14:paraId="1DD1FBBF" w14:textId="5E6B258A" w:rsidR="00795D6A" w:rsidRPr="00865CBB" w:rsidRDefault="00795D6A" w:rsidP="00795D6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dxa"/>
            <w:vAlign w:val="bottom"/>
          </w:tcPr>
          <w:p w14:paraId="1BB389CF" w14:textId="77777777" w:rsidR="00795D6A" w:rsidRPr="00865CBB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51BA7F3F" w14:textId="13CDDA2D" w:rsidR="00795D6A" w:rsidRPr="00865CBB" w:rsidRDefault="00D106AE" w:rsidP="00960E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2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0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103,488</w:t>
            </w:r>
          </w:p>
        </w:tc>
        <w:tc>
          <w:tcPr>
            <w:tcW w:w="259" w:type="dxa"/>
            <w:vAlign w:val="bottom"/>
          </w:tcPr>
          <w:p w14:paraId="7AB084CD" w14:textId="77777777" w:rsidR="00795D6A" w:rsidRPr="00865CBB" w:rsidRDefault="00795D6A" w:rsidP="0079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60E3A268" w14:textId="7359995E" w:rsidR="00795D6A" w:rsidRPr="00865CBB" w:rsidRDefault="00795D6A" w:rsidP="00795D6A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104,429</w:t>
            </w:r>
          </w:p>
        </w:tc>
      </w:tr>
    </w:tbl>
    <w:p w14:paraId="3118EA0A" w14:textId="77777777" w:rsidR="00512887" w:rsidRDefault="00512887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1B49C85" w14:textId="77777777" w:rsidR="00944985" w:rsidRDefault="009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15BADE54" w14:textId="3106ECBB" w:rsidR="00F06466" w:rsidRPr="00B22FF9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2FF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5CF34824" w14:textId="77777777" w:rsidR="00F06466" w:rsidRPr="00B22FF9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tbl>
      <w:tblPr>
        <w:tblW w:w="9154" w:type="dxa"/>
        <w:tblInd w:w="450" w:type="dxa"/>
        <w:tblLook w:val="01E0" w:firstRow="1" w:lastRow="1" w:firstColumn="1" w:lastColumn="1" w:noHBand="0" w:noVBand="0"/>
      </w:tblPr>
      <w:tblGrid>
        <w:gridCol w:w="5756"/>
        <w:gridCol w:w="543"/>
        <w:gridCol w:w="1271"/>
        <w:gridCol w:w="320"/>
        <w:gridCol w:w="1264"/>
      </w:tblGrid>
      <w:tr w:rsidR="00C71E1E" w:rsidRPr="00B22FF9" w14:paraId="069CE94B" w14:textId="77777777" w:rsidTr="00584D5E">
        <w:tc>
          <w:tcPr>
            <w:tcW w:w="5756" w:type="dxa"/>
            <w:vAlign w:val="bottom"/>
          </w:tcPr>
          <w:p w14:paraId="0E4BF6F5" w14:textId="1282A914" w:rsidR="00C71E1E" w:rsidRPr="00B22FF9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  <w:r w:rsidR="00CF52D5"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543" w:type="dxa"/>
            <w:vAlign w:val="bottom"/>
          </w:tcPr>
          <w:p w14:paraId="134DBCF2" w14:textId="77777777" w:rsidR="00C71E1E" w:rsidRPr="00B22FF9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28563C46" w14:textId="64713DE4" w:rsidR="00C71E1E" w:rsidRPr="00B22FF9" w:rsidRDefault="00463A1B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20" w:type="dxa"/>
            <w:vAlign w:val="bottom"/>
          </w:tcPr>
          <w:p w14:paraId="0F53114A" w14:textId="77777777" w:rsidR="00C71E1E" w:rsidRPr="00B22FF9" w:rsidRDefault="00C71E1E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CAFEC8" w14:textId="3CFD3B8E" w:rsidR="00C71E1E" w:rsidRPr="00B22FF9" w:rsidRDefault="00463A1B" w:rsidP="00B87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71E1E" w:rsidRPr="00B22FF9" w14:paraId="3B536279" w14:textId="77777777" w:rsidTr="00584D5E">
        <w:tc>
          <w:tcPr>
            <w:tcW w:w="5756" w:type="dxa"/>
            <w:vAlign w:val="bottom"/>
          </w:tcPr>
          <w:p w14:paraId="4CAEA349" w14:textId="77777777" w:rsidR="00C71E1E" w:rsidRPr="00B22FF9" w:rsidRDefault="00C71E1E" w:rsidP="00B87625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dxa"/>
            <w:vAlign w:val="bottom"/>
          </w:tcPr>
          <w:p w14:paraId="62BAFFF7" w14:textId="77777777" w:rsidR="00C71E1E" w:rsidRPr="00B22FF9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3AFA9C85" w14:textId="77777777" w:rsidR="00C71E1E" w:rsidRPr="00B22FF9" w:rsidRDefault="00C71E1E" w:rsidP="00B87625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2FF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345C" w:rsidRPr="00B22FF9" w14:paraId="0700BBB4" w14:textId="77777777" w:rsidTr="00584D5E">
        <w:tc>
          <w:tcPr>
            <w:tcW w:w="5756" w:type="dxa"/>
            <w:vAlign w:val="bottom"/>
          </w:tcPr>
          <w:p w14:paraId="08F592BA" w14:textId="70191254" w:rsidR="0061345C" w:rsidRPr="00B22FF9" w:rsidRDefault="0061345C" w:rsidP="0061345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2F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vAlign w:val="bottom"/>
          </w:tcPr>
          <w:p w14:paraId="500AAA15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2BD087" w14:textId="5FA27A74" w:rsidR="0061345C" w:rsidRPr="00B22FF9" w:rsidRDefault="008C4D98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8,848</w:t>
            </w:r>
          </w:p>
        </w:tc>
        <w:tc>
          <w:tcPr>
            <w:tcW w:w="320" w:type="dxa"/>
            <w:vAlign w:val="bottom"/>
          </w:tcPr>
          <w:p w14:paraId="5FEBB045" w14:textId="77777777" w:rsidR="0061345C" w:rsidRPr="00B22FF9" w:rsidRDefault="0061345C" w:rsidP="0061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FD6301D" w14:textId="5A91EB3F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</w:rPr>
              <w:t>8,619</w:t>
            </w:r>
          </w:p>
        </w:tc>
      </w:tr>
      <w:tr w:rsidR="0061345C" w:rsidRPr="00B22FF9" w14:paraId="72C3449F" w14:textId="77777777" w:rsidTr="00584D5E">
        <w:tc>
          <w:tcPr>
            <w:tcW w:w="5756" w:type="dxa"/>
            <w:vAlign w:val="bottom"/>
          </w:tcPr>
          <w:p w14:paraId="422DA2E9" w14:textId="77777777" w:rsidR="0061345C" w:rsidRPr="00B22FF9" w:rsidRDefault="0061345C" w:rsidP="0061345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dxa"/>
            <w:vAlign w:val="bottom"/>
          </w:tcPr>
          <w:p w14:paraId="6BCF9929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633B5E7" w14:textId="77777777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58D62A12" w14:textId="77777777" w:rsidR="0061345C" w:rsidRPr="00B22FF9" w:rsidRDefault="0061345C" w:rsidP="0061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B18D57F" w14:textId="77777777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1345C" w:rsidRPr="00B22FF9" w14:paraId="7B8709D6" w14:textId="77777777" w:rsidTr="00584D5E">
        <w:tc>
          <w:tcPr>
            <w:tcW w:w="5756" w:type="dxa"/>
            <w:vAlign w:val="bottom"/>
          </w:tcPr>
          <w:p w14:paraId="482C7FA6" w14:textId="77777777" w:rsidR="0061345C" w:rsidRPr="00B22FF9" w:rsidRDefault="0061345C" w:rsidP="0061345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3" w:type="dxa"/>
            <w:vAlign w:val="bottom"/>
          </w:tcPr>
          <w:p w14:paraId="6E29CEC1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54EDBEF1" w14:textId="77777777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20" w:type="dxa"/>
            <w:vAlign w:val="bottom"/>
          </w:tcPr>
          <w:p w14:paraId="3FC31511" w14:textId="77777777" w:rsidR="0061345C" w:rsidRPr="00B22FF9" w:rsidRDefault="0061345C" w:rsidP="0061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0C0E22" w14:textId="77777777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D1712" w:rsidRPr="00B22FF9" w14:paraId="53E8286E" w14:textId="77777777" w:rsidTr="00495D99">
        <w:tc>
          <w:tcPr>
            <w:tcW w:w="5756" w:type="dxa"/>
            <w:vAlign w:val="bottom"/>
          </w:tcPr>
          <w:p w14:paraId="06914EA2" w14:textId="77777777" w:rsidR="005D1712" w:rsidRPr="00B22FF9" w:rsidRDefault="005D1712" w:rsidP="005D171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3" w:type="dxa"/>
            <w:vAlign w:val="bottom"/>
          </w:tcPr>
          <w:p w14:paraId="0F8241F2" w14:textId="77777777" w:rsidR="005D1712" w:rsidRPr="00B22FF9" w:rsidRDefault="005D1712" w:rsidP="005D17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14:paraId="13289105" w14:textId="05135390" w:rsidR="005D1712" w:rsidRPr="00B22FF9" w:rsidRDefault="008C23F8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F07BA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20" w:type="dxa"/>
            <w:vAlign w:val="bottom"/>
          </w:tcPr>
          <w:p w14:paraId="165037D3" w14:textId="77777777" w:rsidR="005D1712" w:rsidRPr="00B22FF9" w:rsidRDefault="005D1712" w:rsidP="005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E7A4650" w14:textId="6CFD99DC" w:rsidR="005D1712" w:rsidRPr="00B22FF9" w:rsidRDefault="005D1712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962</w:t>
            </w:r>
          </w:p>
        </w:tc>
      </w:tr>
      <w:tr w:rsidR="005D1712" w:rsidRPr="00B22FF9" w14:paraId="70C96A19" w14:textId="77777777" w:rsidTr="00495D99">
        <w:tc>
          <w:tcPr>
            <w:tcW w:w="5756" w:type="dxa"/>
            <w:vAlign w:val="bottom"/>
          </w:tcPr>
          <w:p w14:paraId="70822E51" w14:textId="77777777" w:rsidR="005D1712" w:rsidRPr="00B22FF9" w:rsidRDefault="005D1712" w:rsidP="005D171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3" w:type="dxa"/>
            <w:vAlign w:val="bottom"/>
          </w:tcPr>
          <w:p w14:paraId="4D37BA4F" w14:textId="77777777" w:rsidR="005D1712" w:rsidRPr="00B22FF9" w:rsidRDefault="005D1712" w:rsidP="005D17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14:paraId="6DF33D4A" w14:textId="11D392FD" w:rsidR="005D1712" w:rsidRPr="00B22FF9" w:rsidRDefault="008C23F8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320" w:type="dxa"/>
            <w:vAlign w:val="bottom"/>
          </w:tcPr>
          <w:p w14:paraId="278342DC" w14:textId="77777777" w:rsidR="005D1712" w:rsidRPr="00B22FF9" w:rsidRDefault="005D1712" w:rsidP="005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1A8B8E0" w14:textId="41A116A1" w:rsidR="005D1712" w:rsidRPr="00B22FF9" w:rsidRDefault="005D1712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</w:t>
            </w:r>
          </w:p>
        </w:tc>
      </w:tr>
      <w:tr w:rsidR="005D1712" w:rsidRPr="00B22FF9" w14:paraId="1775862B" w14:textId="77777777" w:rsidTr="00495D99">
        <w:tc>
          <w:tcPr>
            <w:tcW w:w="5756" w:type="dxa"/>
            <w:vAlign w:val="bottom"/>
          </w:tcPr>
          <w:p w14:paraId="79F843AE" w14:textId="77777777" w:rsidR="005D1712" w:rsidRPr="00B22FF9" w:rsidRDefault="005D1712" w:rsidP="005D171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dxa"/>
            <w:vAlign w:val="bottom"/>
          </w:tcPr>
          <w:p w14:paraId="44495B21" w14:textId="77777777" w:rsidR="005D1712" w:rsidRPr="00B22FF9" w:rsidRDefault="005D1712" w:rsidP="005D17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D39D0A3" w14:textId="3BDB1EB3" w:rsidR="005D1712" w:rsidRPr="00ED62DA" w:rsidRDefault="003665CA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D2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07B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20" w:type="dxa"/>
            <w:vAlign w:val="bottom"/>
          </w:tcPr>
          <w:p w14:paraId="3E05DA47" w14:textId="77777777" w:rsidR="005D1712" w:rsidRPr="00B22FF9" w:rsidRDefault="005D1712" w:rsidP="005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193A033" w14:textId="5592C6B6" w:rsidR="005D1712" w:rsidRPr="00B22FF9" w:rsidRDefault="005D1712" w:rsidP="005D17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2F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1,094</w:t>
            </w:r>
          </w:p>
        </w:tc>
      </w:tr>
      <w:tr w:rsidR="0061345C" w:rsidRPr="00B22FF9" w14:paraId="09810F63" w14:textId="77777777" w:rsidTr="00584D5E">
        <w:tc>
          <w:tcPr>
            <w:tcW w:w="5756" w:type="dxa"/>
            <w:vAlign w:val="bottom"/>
          </w:tcPr>
          <w:p w14:paraId="12A8D799" w14:textId="77777777" w:rsidR="0061345C" w:rsidRPr="00B22FF9" w:rsidRDefault="0061345C" w:rsidP="0061345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3" w:type="dxa"/>
            <w:vAlign w:val="bottom"/>
          </w:tcPr>
          <w:p w14:paraId="7263BB7E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771CCE17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271B2D96" w14:textId="77777777" w:rsidR="0061345C" w:rsidRPr="00B22FF9" w:rsidRDefault="0061345C" w:rsidP="0061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8B09641" w14:textId="77777777" w:rsidR="0061345C" w:rsidRPr="00B22FF9" w:rsidRDefault="0061345C" w:rsidP="006134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45C" w:rsidRPr="00B22FF9" w14:paraId="0CD8DDD4" w14:textId="77777777" w:rsidTr="00584D5E">
        <w:tc>
          <w:tcPr>
            <w:tcW w:w="5756" w:type="dxa"/>
            <w:vAlign w:val="bottom"/>
          </w:tcPr>
          <w:p w14:paraId="3737FF4A" w14:textId="34B06E39" w:rsidR="0061345C" w:rsidRPr="00B22FF9" w:rsidRDefault="0061345C" w:rsidP="0061345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CC559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C559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C559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543" w:type="dxa"/>
            <w:vAlign w:val="bottom"/>
          </w:tcPr>
          <w:p w14:paraId="7A4987CE" w14:textId="77777777" w:rsidR="0061345C" w:rsidRPr="00B22FF9" w:rsidRDefault="0061345C" w:rsidP="006134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71EBE670" w14:textId="5EB1AA53" w:rsidR="0061345C" w:rsidRPr="00B22FF9" w:rsidRDefault="0061345C" w:rsidP="0061345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2"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01F45997" w14:textId="77777777" w:rsidR="0061345C" w:rsidRPr="00B22FF9" w:rsidRDefault="0061345C" w:rsidP="0061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61DB5EC" w14:textId="449E45CA" w:rsidR="0061345C" w:rsidRPr="00B22FF9" w:rsidRDefault="0061345C" w:rsidP="002D72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BE1" w:rsidRPr="00B22FF9" w14:paraId="44E08627" w14:textId="77777777" w:rsidTr="00562143">
        <w:tc>
          <w:tcPr>
            <w:tcW w:w="5756" w:type="dxa"/>
          </w:tcPr>
          <w:p w14:paraId="745EEE5B" w14:textId="0597DBFF" w:rsidR="00E95BE1" w:rsidRPr="00B22FF9" w:rsidRDefault="00E95BE1" w:rsidP="00E95BE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D6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795D6A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43" w:type="dxa"/>
            <w:vAlign w:val="bottom"/>
          </w:tcPr>
          <w:p w14:paraId="78EB118A" w14:textId="77777777" w:rsidR="00E95BE1" w:rsidRPr="00B22FF9" w:rsidRDefault="00E95BE1" w:rsidP="00E95B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6D0CDE54" w14:textId="5A00ABE2" w:rsidR="00E95BE1" w:rsidRPr="00E95BE1" w:rsidRDefault="00E95BE1" w:rsidP="00E95B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260 </w:t>
            </w:r>
          </w:p>
        </w:tc>
        <w:tc>
          <w:tcPr>
            <w:tcW w:w="320" w:type="dxa"/>
            <w:vAlign w:val="bottom"/>
          </w:tcPr>
          <w:p w14:paraId="21BA3ED1" w14:textId="77777777" w:rsidR="00E95BE1" w:rsidRPr="00B22FF9" w:rsidRDefault="00E95BE1" w:rsidP="00E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108ACF9" w14:textId="23D8F977" w:rsidR="00E95BE1" w:rsidRPr="007C31AE" w:rsidRDefault="00E95BE1" w:rsidP="00E95BE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3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95BE1" w:rsidRPr="00B22FF9" w14:paraId="0CC12C1E" w14:textId="77777777" w:rsidTr="0039501F">
        <w:tc>
          <w:tcPr>
            <w:tcW w:w="5756" w:type="dxa"/>
          </w:tcPr>
          <w:p w14:paraId="13D52A4D" w14:textId="2DDF737F" w:rsidR="00E95BE1" w:rsidRPr="00B22FF9" w:rsidRDefault="00E95BE1" w:rsidP="00E95BE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D6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795D6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795D6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3" w:type="dxa"/>
            <w:vAlign w:val="bottom"/>
          </w:tcPr>
          <w:p w14:paraId="73C4951A" w14:textId="77777777" w:rsidR="00E95BE1" w:rsidRPr="00B22FF9" w:rsidRDefault="00E95BE1" w:rsidP="00E95B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</w:tcPr>
          <w:p w14:paraId="5798EB13" w14:textId="721847CA" w:rsidR="00E95BE1" w:rsidRPr="00E95BE1" w:rsidRDefault="00E95BE1" w:rsidP="00E95B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95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  <w:vAlign w:val="bottom"/>
          </w:tcPr>
          <w:p w14:paraId="207F0FA5" w14:textId="77777777" w:rsidR="00E95BE1" w:rsidRPr="00B22FF9" w:rsidRDefault="00E95BE1" w:rsidP="00E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587FB51" w14:textId="06684FC6" w:rsidR="00E95BE1" w:rsidRPr="007C31AE" w:rsidRDefault="00E95BE1" w:rsidP="00E95BE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3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95BE1" w:rsidRPr="00B22FF9" w14:paraId="27129679" w14:textId="77777777" w:rsidTr="0039501F">
        <w:tc>
          <w:tcPr>
            <w:tcW w:w="5756" w:type="dxa"/>
          </w:tcPr>
          <w:p w14:paraId="3B815E5F" w14:textId="705E88E7" w:rsidR="00E95BE1" w:rsidRPr="00B22FF9" w:rsidRDefault="00E95BE1" w:rsidP="00E95BE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D6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795D6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3" w:type="dxa"/>
            <w:vAlign w:val="bottom"/>
          </w:tcPr>
          <w:p w14:paraId="6D0E48A3" w14:textId="77777777" w:rsidR="00E95BE1" w:rsidRPr="00B22FF9" w:rsidRDefault="00E95BE1" w:rsidP="00E95B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8058528" w14:textId="28870A71" w:rsidR="00E95BE1" w:rsidRPr="00E95BE1" w:rsidRDefault="00E95BE1" w:rsidP="00E95B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(919)</w:t>
            </w:r>
          </w:p>
        </w:tc>
        <w:tc>
          <w:tcPr>
            <w:tcW w:w="320" w:type="dxa"/>
            <w:vAlign w:val="bottom"/>
          </w:tcPr>
          <w:p w14:paraId="66D237C1" w14:textId="77777777" w:rsidR="00E95BE1" w:rsidRPr="00B22FF9" w:rsidRDefault="00E95BE1" w:rsidP="00E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9B1DA5B" w14:textId="23109AFE" w:rsidR="00E95BE1" w:rsidRPr="007C31AE" w:rsidRDefault="00E95BE1" w:rsidP="00E95BE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3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C31AE" w:rsidRPr="00B22FF9" w14:paraId="31586AF2" w14:textId="77777777" w:rsidTr="0039501F">
        <w:tc>
          <w:tcPr>
            <w:tcW w:w="5756" w:type="dxa"/>
            <w:vAlign w:val="bottom"/>
          </w:tcPr>
          <w:p w14:paraId="76C2D63E" w14:textId="77777777" w:rsidR="007C31AE" w:rsidRPr="00B22FF9" w:rsidRDefault="007C31AE" w:rsidP="007C31A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dxa"/>
            <w:vAlign w:val="bottom"/>
          </w:tcPr>
          <w:p w14:paraId="2BA20CA0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2CB1299" w14:textId="365C1661" w:rsidR="007C31AE" w:rsidRPr="00B22FF9" w:rsidRDefault="001D4321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(799)</w:t>
            </w:r>
          </w:p>
        </w:tc>
        <w:tc>
          <w:tcPr>
            <w:tcW w:w="320" w:type="dxa"/>
            <w:vAlign w:val="bottom"/>
          </w:tcPr>
          <w:p w14:paraId="43951B19" w14:textId="77777777" w:rsidR="007C31AE" w:rsidRPr="00B22FF9" w:rsidRDefault="007C31AE" w:rsidP="007C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A3D6BAB" w14:textId="5188718D" w:rsidR="007C31AE" w:rsidRPr="001D4321" w:rsidRDefault="001D4321" w:rsidP="001D432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1D43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C31AE" w:rsidRPr="00B22FF9" w14:paraId="68FDBD56" w14:textId="77777777" w:rsidTr="00584D5E">
        <w:tc>
          <w:tcPr>
            <w:tcW w:w="5756" w:type="dxa"/>
            <w:vAlign w:val="bottom"/>
          </w:tcPr>
          <w:p w14:paraId="280B8801" w14:textId="77777777" w:rsidR="007C31AE" w:rsidRPr="00B22FF9" w:rsidRDefault="007C31AE" w:rsidP="007C31AE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543" w:type="dxa"/>
            <w:vAlign w:val="bottom"/>
          </w:tcPr>
          <w:p w14:paraId="5D6D49C8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vAlign w:val="bottom"/>
          </w:tcPr>
          <w:p w14:paraId="44B45912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2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55C9D217" w14:textId="77777777" w:rsidR="007C31AE" w:rsidRPr="00B22FF9" w:rsidRDefault="007C31AE" w:rsidP="007C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8DB24B" w14:textId="77777777" w:rsidR="007C31AE" w:rsidRPr="00B22FF9" w:rsidRDefault="007C31AE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31AE" w:rsidRPr="00B22FF9" w14:paraId="67DD3BAB" w14:textId="77777777" w:rsidTr="00584D5E">
        <w:tc>
          <w:tcPr>
            <w:tcW w:w="5756" w:type="dxa"/>
            <w:vAlign w:val="bottom"/>
          </w:tcPr>
          <w:p w14:paraId="69558121" w14:textId="77777777" w:rsidR="007C31AE" w:rsidRPr="00B22FF9" w:rsidRDefault="007C31AE" w:rsidP="007C31AE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3" w:type="dxa"/>
            <w:vAlign w:val="bottom"/>
          </w:tcPr>
          <w:p w14:paraId="1047B69E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A3586E5" w14:textId="442442D2" w:rsidR="007C31AE" w:rsidRPr="00B22FF9" w:rsidRDefault="002263FC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320" w:type="dxa"/>
            <w:vAlign w:val="bottom"/>
          </w:tcPr>
          <w:p w14:paraId="6284BB35" w14:textId="77777777" w:rsidR="007C31AE" w:rsidRPr="00B22FF9" w:rsidRDefault="007C31AE" w:rsidP="007C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90ECD0D" w14:textId="0ED4E737" w:rsidR="007C31AE" w:rsidRPr="00B22FF9" w:rsidRDefault="007C31AE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sz w:val="30"/>
                <w:szCs w:val="30"/>
              </w:rPr>
              <w:t>(865)</w:t>
            </w:r>
          </w:p>
        </w:tc>
      </w:tr>
      <w:tr w:rsidR="007C31AE" w:rsidRPr="00B22FF9" w14:paraId="0610BEED" w14:textId="77777777" w:rsidTr="00584D5E">
        <w:trPr>
          <w:trHeight w:val="109"/>
        </w:trPr>
        <w:tc>
          <w:tcPr>
            <w:tcW w:w="5756" w:type="dxa"/>
            <w:vAlign w:val="bottom"/>
          </w:tcPr>
          <w:p w14:paraId="2D47080F" w14:textId="77777777" w:rsidR="007C31AE" w:rsidRPr="00B22FF9" w:rsidRDefault="007C31AE" w:rsidP="007C31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dxa"/>
            <w:vAlign w:val="bottom"/>
          </w:tcPr>
          <w:p w14:paraId="190CE15F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E2EBCA6" w14:textId="77777777" w:rsidR="007C31AE" w:rsidRPr="00B22FF9" w:rsidRDefault="007C31AE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0" w:type="dxa"/>
            <w:vAlign w:val="bottom"/>
          </w:tcPr>
          <w:p w14:paraId="0207FC8F" w14:textId="77777777" w:rsidR="007C31AE" w:rsidRPr="00B22FF9" w:rsidRDefault="007C31AE" w:rsidP="007C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7709BAC" w14:textId="77777777" w:rsidR="007C31AE" w:rsidRPr="00B22FF9" w:rsidRDefault="007C31AE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31AE" w:rsidRPr="00B22FF9" w14:paraId="63AEF182" w14:textId="77777777" w:rsidTr="00584D5E">
        <w:tc>
          <w:tcPr>
            <w:tcW w:w="5756" w:type="dxa"/>
            <w:vAlign w:val="bottom"/>
          </w:tcPr>
          <w:p w14:paraId="4B793F5D" w14:textId="67361859" w:rsidR="007C31AE" w:rsidRPr="00B22FF9" w:rsidRDefault="007C31AE" w:rsidP="007C31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2F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2F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3" w:type="dxa"/>
            <w:vAlign w:val="bottom"/>
          </w:tcPr>
          <w:p w14:paraId="0580A2FE" w14:textId="77777777" w:rsidR="007C31AE" w:rsidRPr="00B22FF9" w:rsidRDefault="007C31AE" w:rsidP="007C31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F98C71" w14:textId="0B09ABAC" w:rsidR="007C31AE" w:rsidRPr="00B22FF9" w:rsidRDefault="00FA733C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7,982</w:t>
            </w:r>
          </w:p>
        </w:tc>
        <w:tc>
          <w:tcPr>
            <w:tcW w:w="320" w:type="dxa"/>
            <w:vAlign w:val="bottom"/>
          </w:tcPr>
          <w:p w14:paraId="2A8D9E4C" w14:textId="77777777" w:rsidR="007C31AE" w:rsidRPr="00B22FF9" w:rsidRDefault="007C31AE" w:rsidP="007C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15FE9BE2" w14:textId="3873DA5A" w:rsidR="007C31AE" w:rsidRPr="00B22FF9" w:rsidRDefault="007C31AE" w:rsidP="007C31A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2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8,848</w:t>
            </w:r>
          </w:p>
        </w:tc>
      </w:tr>
    </w:tbl>
    <w:p w14:paraId="1A7FFC35" w14:textId="5C5CC8B6" w:rsidR="00527864" w:rsidRPr="00B22FF9" w:rsidRDefault="00527864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360" w:type="dxa"/>
        <w:tblLook w:val="0000" w:firstRow="0" w:lastRow="0" w:firstColumn="0" w:lastColumn="0" w:noHBand="0" w:noVBand="0"/>
      </w:tblPr>
      <w:tblGrid>
        <w:gridCol w:w="6389"/>
        <w:gridCol w:w="1261"/>
        <w:gridCol w:w="359"/>
        <w:gridCol w:w="1235"/>
      </w:tblGrid>
      <w:tr w:rsidR="00584D5E" w:rsidRPr="0051548E" w14:paraId="450ACB10" w14:textId="77777777" w:rsidTr="00A05AFE">
        <w:tc>
          <w:tcPr>
            <w:tcW w:w="6389" w:type="dxa"/>
            <w:vAlign w:val="bottom"/>
          </w:tcPr>
          <w:p w14:paraId="4E562043" w14:textId="77777777" w:rsidR="00584D5E" w:rsidRPr="0051548E" w:rsidRDefault="00584D5E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0"/>
              </w:tabs>
              <w:ind w:firstLine="7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30"/>
              </w:rPr>
            </w:pP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  <w:tc>
          <w:tcPr>
            <w:tcW w:w="1261" w:type="dxa"/>
            <w:vAlign w:val="bottom"/>
          </w:tcPr>
          <w:p w14:paraId="59208DFE" w14:textId="70F57D15" w:rsidR="00584D5E" w:rsidRPr="0051548E" w:rsidRDefault="00463A1B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59" w:type="dxa"/>
            <w:vAlign w:val="bottom"/>
          </w:tcPr>
          <w:p w14:paraId="50F43971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444C7AAB" w14:textId="6583437B" w:rsidR="00584D5E" w:rsidRPr="0051548E" w:rsidRDefault="00463A1B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84D5E" w:rsidRPr="0051548E" w14:paraId="1AE9A4F9" w14:textId="77777777" w:rsidTr="00A05AFE">
        <w:trPr>
          <w:trHeight w:hRule="exact" w:val="389"/>
        </w:trPr>
        <w:tc>
          <w:tcPr>
            <w:tcW w:w="6389" w:type="dxa"/>
            <w:vAlign w:val="bottom"/>
          </w:tcPr>
          <w:p w14:paraId="4A1CEF97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vAlign w:val="bottom"/>
          </w:tcPr>
          <w:p w14:paraId="53205855" w14:textId="77777777" w:rsidR="00584D5E" w:rsidRPr="0051548E" w:rsidRDefault="00584D5E" w:rsidP="00A0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E63C2" w:rsidRPr="0051548E" w14:paraId="0417D491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106AB41C" w14:textId="77777777" w:rsidR="009E63C2" w:rsidRPr="0051548E" w:rsidRDefault="009E63C2" w:rsidP="009E63C2">
            <w:pPr>
              <w:ind w:firstLine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88C4CDE" w14:textId="4EA83F82" w:rsidR="009E63C2" w:rsidRPr="0051548E" w:rsidRDefault="002C5426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1.82</w:t>
            </w:r>
          </w:p>
        </w:tc>
        <w:tc>
          <w:tcPr>
            <w:tcW w:w="359" w:type="dxa"/>
            <w:vAlign w:val="bottom"/>
          </w:tcPr>
          <w:p w14:paraId="696DD16A" w14:textId="77777777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507B782" w14:textId="295732C1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1.54</w:t>
            </w:r>
          </w:p>
        </w:tc>
      </w:tr>
      <w:tr w:rsidR="009E63C2" w:rsidRPr="0051548E" w14:paraId="58B9BF21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21426617" w14:textId="77777777" w:rsidR="009E63C2" w:rsidRPr="0051548E" w:rsidRDefault="009E63C2" w:rsidP="009E63C2">
            <w:pPr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B5348AA" w14:textId="1376058B" w:rsidR="009E63C2" w:rsidRPr="0051548E" w:rsidRDefault="009B559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359" w:type="dxa"/>
            <w:vAlign w:val="bottom"/>
          </w:tcPr>
          <w:p w14:paraId="1517601A" w14:textId="77777777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3CCE7DB8" w14:textId="4F699BE8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9E63C2" w:rsidRPr="0051548E" w14:paraId="0608A12E" w14:textId="77777777" w:rsidTr="00A05AFE">
        <w:trPr>
          <w:trHeight w:hRule="exact" w:val="403"/>
        </w:trPr>
        <w:tc>
          <w:tcPr>
            <w:tcW w:w="6389" w:type="dxa"/>
            <w:vAlign w:val="bottom"/>
          </w:tcPr>
          <w:p w14:paraId="68E6332C" w14:textId="77777777" w:rsidR="009E63C2" w:rsidRPr="0051548E" w:rsidRDefault="009E63C2" w:rsidP="009E63C2">
            <w:pPr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246052F" w14:textId="3B72DA05" w:rsidR="009E63C2" w:rsidRPr="0051548E" w:rsidRDefault="00FB0BBA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.0 - 2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359" w:type="dxa"/>
            <w:vAlign w:val="bottom"/>
          </w:tcPr>
          <w:p w14:paraId="3341D2FD" w14:textId="77777777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F47F17F" w14:textId="05DA9107" w:rsidR="009E63C2" w:rsidRPr="0051548E" w:rsidRDefault="009E63C2" w:rsidP="009E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</w:rPr>
              <w:t>3.0 - 23.0</w:t>
            </w:r>
          </w:p>
        </w:tc>
      </w:tr>
    </w:tbl>
    <w:p w14:paraId="6E8CE746" w14:textId="77777777" w:rsidR="00584D5E" w:rsidRPr="0051548E" w:rsidRDefault="00584D5E" w:rsidP="00883C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260F8A7" w14:textId="395ADC4B" w:rsidR="00883CF2" w:rsidRPr="0051548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C20375" w14:textId="77777777" w:rsidR="00C74567" w:rsidRPr="0051548E" w:rsidRDefault="00C74567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613DF9" w14:textId="19D57243" w:rsidR="002E3768" w:rsidRDefault="00883CF2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013D" w:rsidRPr="0051548E">
        <w:rPr>
          <w:rFonts w:asciiTheme="majorBidi" w:hAnsiTheme="majorBidi" w:cstheme="majorBidi"/>
          <w:sz w:val="30"/>
          <w:szCs w:val="30"/>
        </w:rPr>
        <w:t>31</w:t>
      </w:r>
      <w:r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3A1B">
        <w:rPr>
          <w:rFonts w:asciiTheme="majorBidi" w:hAnsiTheme="majorBidi" w:cstheme="majorBidi"/>
          <w:sz w:val="30"/>
          <w:szCs w:val="30"/>
        </w:rPr>
        <w:t>2565</w:t>
      </w:r>
      <w:r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33488"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="00A6665F">
        <w:rPr>
          <w:rFonts w:asciiTheme="majorBidi" w:hAnsiTheme="majorBidi" w:cstheme="majorBidi"/>
          <w:sz w:val="30"/>
          <w:szCs w:val="30"/>
        </w:rPr>
        <w:t>15.23</w:t>
      </w:r>
      <w:r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5154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EB8">
        <w:rPr>
          <w:rFonts w:asciiTheme="majorBidi" w:hAnsiTheme="majorBidi" w:cstheme="majorBidi"/>
          <w:i/>
          <w:iCs/>
          <w:sz w:val="30"/>
          <w:szCs w:val="30"/>
        </w:rPr>
        <w:t>16.82</w:t>
      </w:r>
      <w:r w:rsidRPr="005154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2E37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7803E0BF" w14:textId="4C8F0FE2" w:rsidR="004E782D" w:rsidRPr="00490D91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90D9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5FDC634A" w14:textId="3C658E47" w:rsidR="004E782D" w:rsidRPr="00490D91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0D91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B725E23" w14:textId="4DA02E47" w:rsidR="004E782D" w:rsidRPr="00490D91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CE5C5A" w:rsidRPr="00490D91" w14:paraId="2DD2C40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25EC13C" w14:textId="0066F942" w:rsidR="00CE5C5A" w:rsidRPr="00490D91" w:rsidRDefault="00CE5C5A" w:rsidP="00D53079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="00D53079"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  <w:r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26" w:type="pct"/>
            <w:gridSpan w:val="3"/>
            <w:vAlign w:val="bottom"/>
          </w:tcPr>
          <w:p w14:paraId="70F5411E" w14:textId="108826A4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E013D"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3D78F5C2" w14:textId="77777777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2DB2577B" w14:textId="5BC0CD1B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53079" w:rsidRPr="00490D91" w14:paraId="6B97AC0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77CFE558" w14:textId="34D508CB" w:rsidR="00350972" w:rsidRPr="00490D91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13D"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7D9E6B82" w14:textId="65CE50BA" w:rsidR="00350972" w:rsidRPr="00490D91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5A31F6F0" w14:textId="7564A790" w:rsidR="00350972" w:rsidRPr="00490D91" w:rsidRDefault="00350972" w:rsidP="0035097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E013D"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E013D"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9DB4A0A" w14:textId="10C7EE4A" w:rsidR="00350972" w:rsidRPr="00490D91" w:rsidRDefault="00463A1B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7CB4328D" w14:textId="77777777" w:rsidR="00350972" w:rsidRPr="00490D91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8045205" w14:textId="12629279" w:rsidR="00350972" w:rsidRPr="00490D91" w:rsidRDefault="00463A1B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vAlign w:val="bottom"/>
          </w:tcPr>
          <w:p w14:paraId="48CB5AF7" w14:textId="77777777" w:rsidR="00350972" w:rsidRPr="00490D91" w:rsidRDefault="00350972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C6D84B5" w14:textId="568A22A6" w:rsidR="00350972" w:rsidRPr="00490D91" w:rsidRDefault="00463A1B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5088D876" w14:textId="77777777" w:rsidR="00350972" w:rsidRPr="00490D91" w:rsidRDefault="00350972" w:rsidP="00350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CE5165D" w14:textId="2F4252C9" w:rsidR="00350972" w:rsidRPr="00490D91" w:rsidRDefault="00463A1B" w:rsidP="0035097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CE5C5A" w:rsidRPr="00490D91" w14:paraId="2B1A4227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C9B5F57" w14:textId="77777777" w:rsidR="00CE5C5A" w:rsidRPr="00490D91" w:rsidRDefault="00CE5C5A" w:rsidP="00CE5C5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018A20D5" w14:textId="5A09ACBD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874A2" w:rsidRPr="00490D91" w14:paraId="0BFD3B5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09B813AC" w14:textId="443696EA" w:rsidR="00A874A2" w:rsidRPr="00490D91" w:rsidRDefault="00A874A2" w:rsidP="00A874A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862F3BF" w14:textId="55CDF510" w:rsidR="00A874A2" w:rsidRPr="00490D91" w:rsidRDefault="007F1CCA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(8,821)</w:t>
            </w:r>
          </w:p>
        </w:tc>
        <w:tc>
          <w:tcPr>
            <w:tcW w:w="146" w:type="pct"/>
            <w:vAlign w:val="bottom"/>
          </w:tcPr>
          <w:p w14:paraId="172DBD28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0BE680B" w14:textId="5984DDB8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(9,849)</w:t>
            </w:r>
          </w:p>
        </w:tc>
        <w:tc>
          <w:tcPr>
            <w:tcW w:w="146" w:type="pct"/>
            <w:vAlign w:val="bottom"/>
          </w:tcPr>
          <w:p w14:paraId="0BB12B12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75D76501" w14:textId="715ACD33" w:rsidR="00A874A2" w:rsidRPr="00490D91" w:rsidRDefault="00BA678C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4AC80E" w14:textId="6F46DB3C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6E9A21E" w14:textId="549A7410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11,402</w:t>
            </w:r>
          </w:p>
        </w:tc>
      </w:tr>
      <w:tr w:rsidR="00A874A2" w:rsidRPr="00490D91" w14:paraId="676CC837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0CDADF77" w14:textId="4F9547A5" w:rsidR="00A874A2" w:rsidRPr="00490D91" w:rsidRDefault="00A874A2" w:rsidP="00A874A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38" w:type="pct"/>
            <w:vAlign w:val="bottom"/>
          </w:tcPr>
          <w:p w14:paraId="28D4746C" w14:textId="01B87EA2" w:rsidR="00A874A2" w:rsidRPr="00490D91" w:rsidRDefault="008D5CD0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10,838</w:t>
            </w:r>
          </w:p>
        </w:tc>
        <w:tc>
          <w:tcPr>
            <w:tcW w:w="146" w:type="pct"/>
            <w:vAlign w:val="bottom"/>
          </w:tcPr>
          <w:p w14:paraId="798315EB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4ECCB89" w14:textId="3EFC5C3E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11,956</w:t>
            </w:r>
          </w:p>
        </w:tc>
        <w:tc>
          <w:tcPr>
            <w:tcW w:w="146" w:type="pct"/>
            <w:vAlign w:val="bottom"/>
          </w:tcPr>
          <w:p w14:paraId="48EDF8C3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3BB7DB2" w14:textId="528FEC4A" w:rsidR="00A874A2" w:rsidRPr="00490D91" w:rsidRDefault="001966E8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(9,554)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D1E89D" w14:textId="0C5578C6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1D5856F" w14:textId="3700AC2A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(10,515)</w:t>
            </w:r>
          </w:p>
        </w:tc>
      </w:tr>
      <w:tr w:rsidR="00A874A2" w:rsidRPr="00490D91" w14:paraId="75EF7D0F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5349DE77" w14:textId="3839F9B2" w:rsidR="00A874A2" w:rsidRPr="00490D91" w:rsidRDefault="00A874A2" w:rsidP="00A874A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40830630" w14:textId="73FE7664" w:rsidR="00A874A2" w:rsidRPr="00490D91" w:rsidRDefault="000D164F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(9,157)</w:t>
            </w:r>
          </w:p>
        </w:tc>
        <w:tc>
          <w:tcPr>
            <w:tcW w:w="146" w:type="pct"/>
            <w:vAlign w:val="bottom"/>
          </w:tcPr>
          <w:p w14:paraId="7D913514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6AE31B5" w14:textId="215D8AAE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(10,226)</w:t>
            </w:r>
          </w:p>
        </w:tc>
        <w:tc>
          <w:tcPr>
            <w:tcW w:w="146" w:type="pct"/>
            <w:vAlign w:val="bottom"/>
          </w:tcPr>
          <w:p w14:paraId="342A99F4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3E85811" w14:textId="65B35139" w:rsidR="00A874A2" w:rsidRPr="00490D91" w:rsidRDefault="00D150B5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87600A" w14:textId="4606EDAA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B7C2DA2" w14:textId="49B2DD04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3,237</w:t>
            </w:r>
          </w:p>
        </w:tc>
      </w:tr>
      <w:tr w:rsidR="00A874A2" w:rsidRPr="00490D91" w14:paraId="3C4816C0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7F9DA726" w14:textId="78AE2387" w:rsidR="00A874A2" w:rsidRPr="00490D91" w:rsidRDefault="00A874A2" w:rsidP="00A874A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38" w:type="pct"/>
            <w:vAlign w:val="bottom"/>
          </w:tcPr>
          <w:p w14:paraId="0F9C0660" w14:textId="56F0C211" w:rsidR="00A874A2" w:rsidRPr="00490D91" w:rsidRDefault="0002633C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(496)</w:t>
            </w:r>
          </w:p>
        </w:tc>
        <w:tc>
          <w:tcPr>
            <w:tcW w:w="146" w:type="pct"/>
            <w:vAlign w:val="bottom"/>
          </w:tcPr>
          <w:p w14:paraId="6FAD59C7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685A1D61" w14:textId="70987DBF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(556)</w:t>
            </w:r>
          </w:p>
        </w:tc>
        <w:tc>
          <w:tcPr>
            <w:tcW w:w="146" w:type="pct"/>
            <w:vAlign w:val="bottom"/>
          </w:tcPr>
          <w:p w14:paraId="5CE61504" w14:textId="77777777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E226300" w14:textId="2E00A433" w:rsidR="00A874A2" w:rsidRPr="00490D91" w:rsidRDefault="00710CB3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3CDD20" w14:textId="12D87345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1FC0492" w14:textId="39B6F12A" w:rsidR="00A874A2" w:rsidRPr="00490D91" w:rsidRDefault="00A874A2" w:rsidP="00A87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552</w:t>
            </w:r>
          </w:p>
        </w:tc>
      </w:tr>
    </w:tbl>
    <w:p w14:paraId="349DA90E" w14:textId="00000FB2" w:rsidR="004E782D" w:rsidRPr="009B30B5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E13C02" w:rsidRPr="009B30B5" w14:paraId="7CD8AB5F" w14:textId="77777777" w:rsidTr="00267F5C">
        <w:trPr>
          <w:trHeight w:hRule="exact" w:val="875"/>
        </w:trPr>
        <w:tc>
          <w:tcPr>
            <w:tcW w:w="2402" w:type="pct"/>
            <w:vAlign w:val="bottom"/>
          </w:tcPr>
          <w:p w14:paraId="609DB122" w14:textId="77777777" w:rsidR="00330055" w:rsidRPr="009B30B5" w:rsidRDefault="00E13C02" w:rsidP="00970613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20082D"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  <w:p w14:paraId="6CFB72E6" w14:textId="415E88FB" w:rsidR="00E13C02" w:rsidRPr="009B30B5" w:rsidRDefault="001D0319" w:rsidP="00970613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0082D"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พนักงานระยะยาวอื่น</w:t>
            </w:r>
          </w:p>
        </w:tc>
        <w:tc>
          <w:tcPr>
            <w:tcW w:w="1226" w:type="pct"/>
            <w:gridSpan w:val="3"/>
            <w:vAlign w:val="bottom"/>
          </w:tcPr>
          <w:p w14:paraId="6D70F155" w14:textId="77777777" w:rsidR="00B81408" w:rsidRPr="009B30B5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73C0DE" w14:textId="080A105C" w:rsidR="00E13C02" w:rsidRPr="009B30B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E013D" w:rsidRPr="009B30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44BAB9EC" w14:textId="77777777" w:rsidR="00E13C02" w:rsidRPr="009B30B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62AA899D" w14:textId="77777777" w:rsidR="00B81408" w:rsidRPr="009B30B5" w:rsidRDefault="00B81408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7B7231" w14:textId="0FF864B6" w:rsidR="00E13C02" w:rsidRPr="009B30B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9B30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46DB6" w:rsidRPr="009B30B5" w14:paraId="526572A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F335918" w14:textId="69FADAC6" w:rsidR="00846DB6" w:rsidRPr="009B30B5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0FEDB1AF" w14:textId="1F0D2404" w:rsidR="00846DB6" w:rsidRPr="009B30B5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2CC63063" w14:textId="5A32309F" w:rsidR="00846DB6" w:rsidRPr="009B30B5" w:rsidRDefault="00846DB6" w:rsidP="00846DB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A3B0714" w14:textId="60E293B8" w:rsidR="00846DB6" w:rsidRPr="009B30B5" w:rsidRDefault="00463A1B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558B5E2F" w14:textId="77777777" w:rsidR="00846DB6" w:rsidRPr="009B30B5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EA91BB2" w14:textId="19B2098C" w:rsidR="00846DB6" w:rsidRPr="009B30B5" w:rsidRDefault="00463A1B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vAlign w:val="bottom"/>
          </w:tcPr>
          <w:p w14:paraId="189867B7" w14:textId="77777777" w:rsidR="00846DB6" w:rsidRPr="009B30B5" w:rsidRDefault="00846DB6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9CF881C" w14:textId="7FEB7F7E" w:rsidR="00846DB6" w:rsidRPr="009B30B5" w:rsidRDefault="00463A1B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  <w:vAlign w:val="bottom"/>
          </w:tcPr>
          <w:p w14:paraId="19A56F98" w14:textId="77777777" w:rsidR="00846DB6" w:rsidRPr="009B30B5" w:rsidRDefault="00846DB6" w:rsidP="0084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AB6D063" w14:textId="4A308092" w:rsidR="00846DB6" w:rsidRPr="009B30B5" w:rsidRDefault="00463A1B" w:rsidP="00846DB6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E13C02" w:rsidRPr="009B30B5" w14:paraId="66BFF815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8ED5BD9" w14:textId="77777777" w:rsidR="00E13C02" w:rsidRPr="009B30B5" w:rsidRDefault="00E13C02" w:rsidP="0097061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64E9571E" w14:textId="77777777" w:rsidR="00E13C02" w:rsidRPr="009B30B5" w:rsidRDefault="00E13C02" w:rsidP="00970613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83DA5" w:rsidRPr="009B30B5" w14:paraId="4950A3B0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6D9D23D4" w14:textId="77777777" w:rsidR="00483DA5" w:rsidRPr="009B30B5" w:rsidRDefault="00483DA5" w:rsidP="00483DA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vAlign w:val="bottom"/>
          </w:tcPr>
          <w:p w14:paraId="407472ED" w14:textId="5B8AB9D4" w:rsidR="00483DA5" w:rsidRPr="009B30B5" w:rsidRDefault="00716500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(479)</w:t>
            </w:r>
          </w:p>
        </w:tc>
        <w:tc>
          <w:tcPr>
            <w:tcW w:w="146" w:type="pct"/>
            <w:vAlign w:val="bottom"/>
          </w:tcPr>
          <w:p w14:paraId="4E69D220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CAF0245" w14:textId="33BB63E9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(516)</w:t>
            </w:r>
          </w:p>
        </w:tc>
        <w:tc>
          <w:tcPr>
            <w:tcW w:w="146" w:type="pct"/>
            <w:vAlign w:val="bottom"/>
          </w:tcPr>
          <w:p w14:paraId="70F6F970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4DCC3EDD" w14:textId="7437325F" w:rsidR="00483DA5" w:rsidRPr="009B30B5" w:rsidRDefault="0063649B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9483D2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F91D977" w14:textId="4F43684F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483DA5" w:rsidRPr="009B30B5" w14:paraId="3226B5EE" w14:textId="77777777" w:rsidTr="00267F5C">
        <w:trPr>
          <w:trHeight w:hRule="exact" w:val="407"/>
        </w:trPr>
        <w:tc>
          <w:tcPr>
            <w:tcW w:w="2402" w:type="pct"/>
            <w:vAlign w:val="bottom"/>
          </w:tcPr>
          <w:p w14:paraId="39D94D91" w14:textId="77777777" w:rsidR="00483DA5" w:rsidRPr="009B30B5" w:rsidRDefault="00483DA5" w:rsidP="00483DA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vAlign w:val="bottom"/>
          </w:tcPr>
          <w:p w14:paraId="60817443" w14:textId="7D497C84" w:rsidR="00483DA5" w:rsidRPr="009B30B5" w:rsidRDefault="00716500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(467)</w:t>
            </w:r>
          </w:p>
        </w:tc>
        <w:tc>
          <w:tcPr>
            <w:tcW w:w="146" w:type="pct"/>
            <w:vAlign w:val="bottom"/>
          </w:tcPr>
          <w:p w14:paraId="61561E35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3FD1B85C" w14:textId="655C1AA2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(505)</w:t>
            </w:r>
          </w:p>
        </w:tc>
        <w:tc>
          <w:tcPr>
            <w:tcW w:w="146" w:type="pct"/>
            <w:vAlign w:val="bottom"/>
          </w:tcPr>
          <w:p w14:paraId="6B9A8AD8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2CD701D" w14:textId="1C8D0537" w:rsidR="00483DA5" w:rsidRPr="009B30B5" w:rsidRDefault="0063649B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52D4E3" w14:textId="77777777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ABDE5D4" w14:textId="353314B4" w:rsidR="00483DA5" w:rsidRPr="009B30B5" w:rsidRDefault="00483DA5" w:rsidP="00483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367</w:t>
            </w:r>
          </w:p>
        </w:tc>
      </w:tr>
    </w:tbl>
    <w:p w14:paraId="65C08C0E" w14:textId="77777777" w:rsidR="00CF0105" w:rsidRPr="009B30B5" w:rsidRDefault="00CF0105" w:rsidP="00CF0105">
      <w:pPr>
        <w:rPr>
          <w:rFonts w:asciiTheme="majorBidi" w:hAnsiTheme="majorBidi" w:cstheme="majorBidi"/>
          <w:sz w:val="30"/>
          <w:szCs w:val="30"/>
          <w:cs/>
        </w:rPr>
      </w:pPr>
    </w:p>
    <w:p w14:paraId="14DC6300" w14:textId="429C40D7" w:rsidR="00036B89" w:rsidRPr="009B30B5" w:rsidRDefault="0005088D" w:rsidP="005919C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9B30B5">
        <w:rPr>
          <w:rFonts w:asciiTheme="majorBidi" w:hAnsiTheme="majorBidi" w:cstheme="majorBidi"/>
          <w:cs/>
        </w:rPr>
        <w:t>ประมาณการหนี้สินสำหรับการบำรุงรักษาทางยกระดับ</w:t>
      </w:r>
    </w:p>
    <w:p w14:paraId="65CEB411" w14:textId="41BE2767" w:rsidR="00036B89" w:rsidRPr="008C010E" w:rsidRDefault="00036B89" w:rsidP="005919C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7E7624" w14:textId="77777777" w:rsidR="0036363E" w:rsidRPr="009B30B5" w:rsidRDefault="0036363E" w:rsidP="005919C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B30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189209E" w14:textId="7794A8B6" w:rsidR="00D032BD" w:rsidRPr="009B30B5" w:rsidRDefault="00D032BD" w:rsidP="0059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B30B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EA2E5E" w:rsidRPr="009B30B5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9B30B5">
        <w:rPr>
          <w:rFonts w:asciiTheme="majorBidi" w:hAnsiTheme="majorBidi" w:cstheme="majorBidi"/>
          <w:color w:val="00000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B07ADD9" w14:textId="6C59B026" w:rsidR="00BA5567" w:rsidRDefault="00BA5567" w:rsidP="00163CDC">
      <w:pPr>
        <w:rPr>
          <w:rFonts w:asciiTheme="majorBidi" w:hAnsiTheme="majorBidi" w:cstheme="majorBidi"/>
          <w:sz w:val="28"/>
          <w:szCs w:val="28"/>
        </w:rPr>
      </w:pPr>
    </w:p>
    <w:p w14:paraId="47C78589" w14:textId="4C5AA99E" w:rsidR="00E0038F" w:rsidRDefault="00E0038F" w:rsidP="00163CDC">
      <w:pPr>
        <w:rPr>
          <w:rFonts w:asciiTheme="majorBidi" w:hAnsiTheme="majorBidi" w:cstheme="majorBidi"/>
          <w:sz w:val="28"/>
          <w:szCs w:val="28"/>
        </w:rPr>
      </w:pPr>
    </w:p>
    <w:p w14:paraId="4D29EBDD" w14:textId="77777777" w:rsidR="00E0038F" w:rsidRPr="008C010E" w:rsidRDefault="00E0038F" w:rsidP="00163C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5279"/>
        <w:gridCol w:w="1073"/>
        <w:gridCol w:w="1226"/>
        <w:gridCol w:w="321"/>
        <w:gridCol w:w="1254"/>
      </w:tblGrid>
      <w:tr w:rsidR="003B50A0" w:rsidRPr="00461D2B" w14:paraId="5B46E1EE" w14:textId="77777777" w:rsidTr="00751C3D">
        <w:trPr>
          <w:tblHeader/>
        </w:trPr>
        <w:tc>
          <w:tcPr>
            <w:tcW w:w="5279" w:type="dxa"/>
            <w:vAlign w:val="bottom"/>
          </w:tcPr>
          <w:p w14:paraId="45DECB70" w14:textId="77777777" w:rsidR="003B50A0" w:rsidRPr="00461D2B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2F6AAC" w14:textId="77777777" w:rsidR="003B50A0" w:rsidRPr="00461D2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  <w:vAlign w:val="bottom"/>
          </w:tcPr>
          <w:p w14:paraId="291BF9F0" w14:textId="3B78635E" w:rsidR="003B50A0" w:rsidRPr="00461D2B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21" w:type="dxa"/>
            <w:vAlign w:val="bottom"/>
          </w:tcPr>
          <w:p w14:paraId="31504188" w14:textId="77777777" w:rsidR="003B50A0" w:rsidRPr="00461D2B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6EEED3F9" w14:textId="2C27E4FB" w:rsidR="003B50A0" w:rsidRPr="00461D2B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461D2B" w14:paraId="55A1D5DD" w14:textId="77777777" w:rsidTr="00751C3D">
        <w:trPr>
          <w:tblHeader/>
        </w:trPr>
        <w:tc>
          <w:tcPr>
            <w:tcW w:w="5279" w:type="dxa"/>
            <w:vAlign w:val="bottom"/>
          </w:tcPr>
          <w:p w14:paraId="495645A5" w14:textId="77777777" w:rsidR="003B50A0" w:rsidRPr="00461D2B" w:rsidRDefault="003B50A0" w:rsidP="00163CD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DBAB126" w14:textId="77777777" w:rsidR="003B50A0" w:rsidRPr="00461D2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4E2AA8FD" w14:textId="77777777" w:rsidR="003B50A0" w:rsidRPr="00461D2B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1D2B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072C" w:rsidRPr="00461D2B" w14:paraId="2F23ACE4" w14:textId="77777777" w:rsidTr="007C75F8">
        <w:tc>
          <w:tcPr>
            <w:tcW w:w="5279" w:type="dxa"/>
            <w:vAlign w:val="bottom"/>
          </w:tcPr>
          <w:p w14:paraId="3C9664F7" w14:textId="5BB2F0BA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3" w:type="dxa"/>
            <w:vAlign w:val="bottom"/>
          </w:tcPr>
          <w:p w14:paraId="70AC1DDC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6" w:type="dxa"/>
          </w:tcPr>
          <w:p w14:paraId="160281BA" w14:textId="55BB21CD" w:rsidR="00B0072C" w:rsidRPr="00461D2B" w:rsidRDefault="00E10609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0609">
              <w:rPr>
                <w:rFonts w:asciiTheme="majorBidi" w:hAnsiTheme="majorBidi" w:cstheme="majorBidi"/>
                <w:sz w:val="30"/>
                <w:szCs w:val="30"/>
              </w:rPr>
              <w:t>426,417</w:t>
            </w:r>
          </w:p>
        </w:tc>
        <w:tc>
          <w:tcPr>
            <w:tcW w:w="321" w:type="dxa"/>
            <w:vAlign w:val="bottom"/>
          </w:tcPr>
          <w:p w14:paraId="79377956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6036BDFE" w14:textId="16BC85D6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540,925</w:t>
            </w:r>
          </w:p>
        </w:tc>
      </w:tr>
      <w:tr w:rsidR="00B0072C" w:rsidRPr="00461D2B" w14:paraId="1BC72B5D" w14:textId="77777777" w:rsidTr="007C75F8">
        <w:tc>
          <w:tcPr>
            <w:tcW w:w="5279" w:type="dxa"/>
            <w:vAlign w:val="bottom"/>
          </w:tcPr>
          <w:p w14:paraId="06AC64B9" w14:textId="77777777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73" w:type="dxa"/>
            <w:vAlign w:val="bottom"/>
          </w:tcPr>
          <w:p w14:paraId="1EA0C209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184088EC" w14:textId="1B85B2AA" w:rsidR="00B0072C" w:rsidRPr="00461D2B" w:rsidRDefault="002C1156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1156">
              <w:rPr>
                <w:rFonts w:asciiTheme="majorBidi" w:hAnsiTheme="majorBidi" w:cstheme="majorBidi"/>
                <w:sz w:val="30"/>
                <w:szCs w:val="30"/>
              </w:rPr>
              <w:t>53,12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1" w:type="dxa"/>
            <w:vAlign w:val="bottom"/>
          </w:tcPr>
          <w:p w14:paraId="7ED17B4E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45745AAB" w14:textId="6486E019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88,024</w:t>
            </w:r>
          </w:p>
        </w:tc>
      </w:tr>
      <w:tr w:rsidR="00B0072C" w:rsidRPr="00461D2B" w14:paraId="3C263209" w14:textId="77777777" w:rsidTr="007C75F8">
        <w:tc>
          <w:tcPr>
            <w:tcW w:w="5279" w:type="dxa"/>
            <w:vAlign w:val="bottom"/>
          </w:tcPr>
          <w:p w14:paraId="42D74F13" w14:textId="77777777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73" w:type="dxa"/>
            <w:vAlign w:val="bottom"/>
          </w:tcPr>
          <w:p w14:paraId="59015FE5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6" w:type="dxa"/>
          </w:tcPr>
          <w:p w14:paraId="24C8C5C9" w14:textId="1E18169B" w:rsidR="00B0072C" w:rsidRPr="00461D2B" w:rsidRDefault="00C83E99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3E99">
              <w:rPr>
                <w:rFonts w:asciiTheme="majorBidi" w:hAnsiTheme="majorBidi" w:cstheme="majorBidi"/>
                <w:sz w:val="30"/>
                <w:szCs w:val="30"/>
              </w:rPr>
              <w:t>(158,17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83E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1" w:type="dxa"/>
            <w:vAlign w:val="bottom"/>
          </w:tcPr>
          <w:p w14:paraId="45587195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4" w:type="dxa"/>
          </w:tcPr>
          <w:p w14:paraId="6D0A387E" w14:textId="0A9CA9EC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(202,532)</w:t>
            </w:r>
          </w:p>
        </w:tc>
      </w:tr>
      <w:tr w:rsidR="00B0072C" w:rsidRPr="00461D2B" w14:paraId="436043EF" w14:textId="77777777" w:rsidTr="007C75F8">
        <w:tc>
          <w:tcPr>
            <w:tcW w:w="5279" w:type="dxa"/>
            <w:vAlign w:val="bottom"/>
          </w:tcPr>
          <w:p w14:paraId="205A4B47" w14:textId="36A03216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4306ABA0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1F2E1E1" w14:textId="4357F815" w:rsidR="00B0072C" w:rsidRPr="00461D2B" w:rsidRDefault="00C83E99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321,363</w:t>
            </w:r>
          </w:p>
        </w:tc>
        <w:tc>
          <w:tcPr>
            <w:tcW w:w="321" w:type="dxa"/>
            <w:vAlign w:val="bottom"/>
          </w:tcPr>
          <w:p w14:paraId="0DD05CE4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0D885CE4" w14:textId="35B0E671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426,417</w:t>
            </w:r>
          </w:p>
        </w:tc>
      </w:tr>
      <w:tr w:rsidR="00B0072C" w:rsidRPr="00461D2B" w14:paraId="1C1F3424" w14:textId="77777777" w:rsidTr="00990339">
        <w:trPr>
          <w:trHeight w:val="30"/>
        </w:trPr>
        <w:tc>
          <w:tcPr>
            <w:tcW w:w="5279" w:type="dxa"/>
            <w:vAlign w:val="bottom"/>
          </w:tcPr>
          <w:p w14:paraId="513FB817" w14:textId="5726D5ED" w:rsidR="00B0072C" w:rsidRPr="00990339" w:rsidRDefault="00B0072C" w:rsidP="009903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" w:type="dxa"/>
            <w:vAlign w:val="bottom"/>
          </w:tcPr>
          <w:p w14:paraId="148636DB" w14:textId="77777777" w:rsidR="00B0072C" w:rsidRPr="00990339" w:rsidRDefault="00B0072C" w:rsidP="009903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BF323A1" w14:textId="594241D8" w:rsidR="00B0072C" w:rsidRPr="00990339" w:rsidRDefault="00B0072C" w:rsidP="009903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39AAE0E8" w14:textId="77777777" w:rsidR="00B0072C" w:rsidRPr="00990339" w:rsidRDefault="00B0072C" w:rsidP="009903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B830337" w14:textId="77777777" w:rsidR="00B0072C" w:rsidRPr="00990339" w:rsidRDefault="00B0072C" w:rsidP="009903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72C" w:rsidRPr="00461D2B" w14:paraId="047CEBFB" w14:textId="77777777" w:rsidTr="007C75F8">
        <w:trPr>
          <w:trHeight w:val="479"/>
        </w:trPr>
        <w:tc>
          <w:tcPr>
            <w:tcW w:w="5279" w:type="dxa"/>
            <w:vAlign w:val="bottom"/>
          </w:tcPr>
          <w:p w14:paraId="63E49CAE" w14:textId="6A34234B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3" w:type="dxa"/>
            <w:vAlign w:val="bottom"/>
          </w:tcPr>
          <w:p w14:paraId="545BAB42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</w:tcPr>
          <w:p w14:paraId="5BC5D9F8" w14:textId="727591FD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5047D483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6EB08220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72C" w:rsidRPr="00461D2B" w14:paraId="2D54534B" w14:textId="77777777" w:rsidTr="007C75F8">
        <w:tc>
          <w:tcPr>
            <w:tcW w:w="5279" w:type="dxa"/>
            <w:vAlign w:val="bottom"/>
          </w:tcPr>
          <w:p w14:paraId="262F6BC2" w14:textId="1710FD12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3" w:type="dxa"/>
            <w:vAlign w:val="bottom"/>
          </w:tcPr>
          <w:p w14:paraId="0445AAF3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shd w:val="clear" w:color="auto" w:fill="auto"/>
          </w:tcPr>
          <w:p w14:paraId="7FBBEBF6" w14:textId="581F0EF5" w:rsidR="00B0072C" w:rsidRPr="00461D2B" w:rsidRDefault="00574614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614">
              <w:rPr>
                <w:rFonts w:asciiTheme="majorBidi" w:hAnsiTheme="majorBidi" w:cstheme="majorBidi"/>
                <w:sz w:val="30"/>
                <w:szCs w:val="30"/>
              </w:rPr>
              <w:t>142,23</w:t>
            </w:r>
            <w:r w:rsidR="008044A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21" w:type="dxa"/>
            <w:vAlign w:val="bottom"/>
          </w:tcPr>
          <w:p w14:paraId="67584BB4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415D24AA" w14:textId="3AAE4E28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243,424</w:t>
            </w:r>
          </w:p>
        </w:tc>
      </w:tr>
      <w:tr w:rsidR="00B0072C" w:rsidRPr="00461D2B" w14:paraId="41914FC3" w14:textId="77777777" w:rsidTr="007C75F8">
        <w:tc>
          <w:tcPr>
            <w:tcW w:w="5279" w:type="dxa"/>
            <w:vAlign w:val="bottom"/>
          </w:tcPr>
          <w:p w14:paraId="4B998F6D" w14:textId="01C96C64" w:rsidR="00B0072C" w:rsidRPr="00461D2B" w:rsidRDefault="00B0072C" w:rsidP="00B0072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3" w:type="dxa"/>
            <w:vAlign w:val="bottom"/>
          </w:tcPr>
          <w:p w14:paraId="5D2028A7" w14:textId="77777777" w:rsidR="00B0072C" w:rsidRPr="00461D2B" w:rsidRDefault="00B0072C" w:rsidP="00B007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5C489A0" w14:textId="1E558FE9" w:rsidR="00B0072C" w:rsidRPr="00461D2B" w:rsidRDefault="00574614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614">
              <w:rPr>
                <w:rFonts w:asciiTheme="majorBidi" w:hAnsiTheme="majorBidi" w:cstheme="majorBidi"/>
                <w:sz w:val="30"/>
                <w:szCs w:val="30"/>
              </w:rPr>
              <w:t>179,124</w:t>
            </w:r>
          </w:p>
        </w:tc>
        <w:tc>
          <w:tcPr>
            <w:tcW w:w="321" w:type="dxa"/>
            <w:vAlign w:val="bottom"/>
          </w:tcPr>
          <w:p w14:paraId="4FE09BBC" w14:textId="77777777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6C3689D" w14:textId="33466F3C" w:rsidR="00B0072C" w:rsidRPr="00461D2B" w:rsidRDefault="00B0072C" w:rsidP="00B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</w:rPr>
              <w:t>182,993</w:t>
            </w:r>
          </w:p>
        </w:tc>
      </w:tr>
      <w:tr w:rsidR="00A745B5" w:rsidRPr="00461D2B" w14:paraId="3E069670" w14:textId="77777777" w:rsidTr="007C75F8">
        <w:tc>
          <w:tcPr>
            <w:tcW w:w="5279" w:type="dxa"/>
            <w:vAlign w:val="bottom"/>
          </w:tcPr>
          <w:p w14:paraId="2F9F9DBA" w14:textId="274FEB6E" w:rsidR="00A745B5" w:rsidRPr="00461D2B" w:rsidRDefault="00A745B5" w:rsidP="00A745B5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3" w:type="dxa"/>
            <w:vAlign w:val="bottom"/>
          </w:tcPr>
          <w:p w14:paraId="1972BD8B" w14:textId="77777777" w:rsidR="00A745B5" w:rsidRPr="00461D2B" w:rsidRDefault="00A745B5" w:rsidP="00A74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E3039" w14:textId="47DB4812" w:rsidR="00A745B5" w:rsidRPr="00461D2B" w:rsidRDefault="00A745B5" w:rsidP="00A7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321,363</w:t>
            </w:r>
          </w:p>
        </w:tc>
        <w:tc>
          <w:tcPr>
            <w:tcW w:w="321" w:type="dxa"/>
            <w:vAlign w:val="bottom"/>
          </w:tcPr>
          <w:p w14:paraId="23ECD36D" w14:textId="77777777" w:rsidR="00A745B5" w:rsidRPr="00461D2B" w:rsidRDefault="00A745B5" w:rsidP="00A7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F77B278" w14:textId="40DD1C4E" w:rsidR="00A745B5" w:rsidRPr="00461D2B" w:rsidRDefault="00A745B5" w:rsidP="00A7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426,417</w:t>
            </w:r>
          </w:p>
        </w:tc>
      </w:tr>
    </w:tbl>
    <w:p w14:paraId="407673F9" w14:textId="77777777" w:rsidR="00D42FB6" w:rsidRPr="008C010E" w:rsidRDefault="00D42FB6" w:rsidP="00990339">
      <w:pPr>
        <w:spacing w:line="240" w:lineRule="auto"/>
        <w:rPr>
          <w:rFonts w:ascii="Angsana New" w:hAnsi="Angsana New"/>
          <w:sz w:val="28"/>
          <w:szCs w:val="28"/>
        </w:rPr>
      </w:pPr>
    </w:p>
    <w:p w14:paraId="5092CD36" w14:textId="178ABCB7" w:rsidR="00036B89" w:rsidRPr="00461D2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1D2B">
        <w:rPr>
          <w:rFonts w:asciiTheme="majorBidi" w:hAnsiTheme="majorBidi" w:cstheme="majorBidi"/>
          <w:sz w:val="30"/>
          <w:szCs w:val="30"/>
          <w:cs/>
        </w:rPr>
        <w:t>ประมาณการหนี้สินสำหรับการบำรุงรักษาทางยกระดับ</w:t>
      </w:r>
      <w:r w:rsidR="001E691D" w:rsidRPr="00461D2B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461D2B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461D2B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461D2B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461D2B">
        <w:rPr>
          <w:rFonts w:asciiTheme="majorBidi" w:hAnsiTheme="majorBidi" w:cstheme="majorBidi"/>
          <w:sz w:val="30"/>
          <w:szCs w:val="30"/>
          <w:cs/>
        </w:rPr>
        <w:t>ในเรื่องการบำรุงรักษาทางยกระดับ</w:t>
      </w:r>
    </w:p>
    <w:p w14:paraId="7C4AB9B2" w14:textId="0CDD1543" w:rsidR="003E26A9" w:rsidRPr="008C010E" w:rsidRDefault="003E26A9" w:rsidP="00990339">
      <w:pPr>
        <w:spacing w:line="240" w:lineRule="auto"/>
        <w:rPr>
          <w:rFonts w:ascii="Angsana New" w:eastAsia="Calibri" w:hAnsi="Angsana New"/>
          <w:sz w:val="28"/>
          <w:szCs w:val="28"/>
          <w:cs/>
        </w:rPr>
      </w:pPr>
    </w:p>
    <w:p w14:paraId="488E18AD" w14:textId="4E03A12A" w:rsidR="00036B89" w:rsidRPr="00461D2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461D2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</w:t>
      </w:r>
      <w:r w:rsidR="001B7EB0" w:rsidRPr="00461D2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6E4C37E1" w14:textId="77777777" w:rsidR="001B7EB0" w:rsidRPr="008C010E" w:rsidRDefault="001B7EB0" w:rsidP="00990339">
      <w:pPr>
        <w:spacing w:line="240" w:lineRule="auto"/>
        <w:rPr>
          <w:rFonts w:ascii="Angsana New" w:eastAsia="Calibri" w:hAnsi="Angsana New"/>
          <w:sz w:val="28"/>
          <w:szCs w:val="28"/>
        </w:rPr>
      </w:pPr>
    </w:p>
    <w:p w14:paraId="0E557D91" w14:textId="6FFA6102" w:rsidR="00036B89" w:rsidRPr="00461D2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461D2B">
        <w:rPr>
          <w:rFonts w:asciiTheme="majorBidi" w:hAnsiTheme="majorBidi" w:cstheme="majorBidi"/>
          <w:sz w:val="30"/>
          <w:szCs w:val="30"/>
          <w:cs/>
        </w:rPr>
        <w:t>ข้อสมมติหลัก ณ วันที่รายงาน</w:t>
      </w:r>
      <w:r w:rsidRPr="00461D2B">
        <w:rPr>
          <w:rFonts w:asciiTheme="majorBidi" w:hAnsiTheme="majorBidi" w:cstheme="majorBidi"/>
          <w:sz w:val="30"/>
          <w:szCs w:val="30"/>
        </w:rPr>
        <w:t xml:space="preserve"> </w:t>
      </w:r>
      <w:r w:rsidRPr="00461D2B">
        <w:rPr>
          <w:rFonts w:asciiTheme="majorBidi" w:hAnsiTheme="majorBidi" w:cstheme="majorBidi"/>
          <w:sz w:val="30"/>
          <w:szCs w:val="30"/>
          <w:cs/>
        </w:rPr>
        <w:t>ได้แก่</w:t>
      </w:r>
    </w:p>
    <w:p w14:paraId="00BED98E" w14:textId="77777777" w:rsidR="00036B89" w:rsidRPr="008C010E" w:rsidRDefault="00036B89" w:rsidP="00990339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3B50A0" w:rsidRPr="0028605F" w14:paraId="038B3367" w14:textId="77777777" w:rsidTr="00367D70">
        <w:tc>
          <w:tcPr>
            <w:tcW w:w="3490" w:type="pct"/>
          </w:tcPr>
          <w:p w14:paraId="34ACC0B4" w14:textId="77777777" w:rsidR="003B50A0" w:rsidRPr="0028605F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</w:tcPr>
          <w:p w14:paraId="626981FF" w14:textId="5F9A118B" w:rsidR="003B50A0" w:rsidRPr="0028605F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4ACF95B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AE6CE74" w14:textId="3456FAFE" w:rsidR="003B50A0" w:rsidRPr="0028605F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28605F" w14:paraId="510BD1D4" w14:textId="77777777" w:rsidTr="00367D70">
        <w:trPr>
          <w:trHeight w:hRule="exact" w:val="389"/>
        </w:trPr>
        <w:tc>
          <w:tcPr>
            <w:tcW w:w="3490" w:type="pct"/>
          </w:tcPr>
          <w:p w14:paraId="0E3FA241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3A40550E" w14:textId="77777777" w:rsidR="003B50A0" w:rsidRPr="0028605F" w:rsidRDefault="003B50A0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60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238E0" w:rsidRPr="0028605F" w14:paraId="5803209C" w14:textId="77777777" w:rsidTr="00367D70">
        <w:trPr>
          <w:trHeight w:hRule="exact" w:val="403"/>
        </w:trPr>
        <w:tc>
          <w:tcPr>
            <w:tcW w:w="3490" w:type="pct"/>
          </w:tcPr>
          <w:p w14:paraId="32074637" w14:textId="77777777" w:rsidR="002238E0" w:rsidRPr="0028605F" w:rsidRDefault="002238E0" w:rsidP="002238E0">
            <w:pPr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C1D88BE" w14:textId="2ACB1B5D" w:rsidR="002238E0" w:rsidRPr="0028605F" w:rsidRDefault="00567835" w:rsidP="002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78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1.21 - 3.1</w:t>
            </w:r>
          </w:p>
        </w:tc>
        <w:tc>
          <w:tcPr>
            <w:tcW w:w="147" w:type="pct"/>
            <w:vAlign w:val="bottom"/>
          </w:tcPr>
          <w:p w14:paraId="7413B5EA" w14:textId="77777777" w:rsidR="002238E0" w:rsidRPr="0028605F" w:rsidRDefault="002238E0" w:rsidP="002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3336CA7E" w14:textId="63904E4F" w:rsidR="002238E0" w:rsidRPr="0028605F" w:rsidRDefault="002238E0" w:rsidP="00223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0.47 - 2.32</w:t>
            </w:r>
          </w:p>
        </w:tc>
      </w:tr>
    </w:tbl>
    <w:p w14:paraId="2A4B0051" w14:textId="77777777" w:rsidR="00E0038F" w:rsidRDefault="00E0038F" w:rsidP="00E0038F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364DD307" w14:textId="5C4A527A" w:rsidR="00036B89" w:rsidRPr="00C705DE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705DE">
        <w:rPr>
          <w:rFonts w:asciiTheme="majorBidi" w:hAnsiTheme="majorBidi" w:cstheme="majorBidi"/>
          <w:cs/>
        </w:rPr>
        <w:t>ทุนเรือนหุ้น</w:t>
      </w:r>
    </w:p>
    <w:p w14:paraId="62A577BA" w14:textId="1FF8FF96" w:rsidR="00036B89" w:rsidRDefault="00036B89" w:rsidP="00163CD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5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14A962B" w14:textId="40CF0150" w:rsidR="009241CA" w:rsidRPr="00710162" w:rsidRDefault="009241CA" w:rsidP="0092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938B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056FCB56" w14:textId="77777777" w:rsidR="009241CA" w:rsidRPr="009241CA" w:rsidRDefault="009241CA" w:rsidP="0092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41CA">
        <w:rPr>
          <w:rFonts w:asciiTheme="majorBidi" w:hAnsiTheme="majorBidi" w:cstheme="majorBidi"/>
          <w:i/>
          <w:iCs/>
          <w:sz w:val="28"/>
          <w:szCs w:val="28"/>
          <w:cs/>
        </w:rPr>
        <w:t>หุ้นสามัญ</w:t>
      </w:r>
    </w:p>
    <w:p w14:paraId="2CD8624F" w14:textId="77777777" w:rsidR="009241CA" w:rsidRPr="00710162" w:rsidRDefault="009241CA" w:rsidP="0092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938BD">
        <w:rPr>
          <w:rFonts w:ascii="Angsana New" w:hAnsi="Angsana New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710162">
        <w:rPr>
          <w:rFonts w:ascii="Angsana New" w:hAnsi="Angsana New"/>
          <w:sz w:val="28"/>
          <w:szCs w:val="28"/>
        </w:rPr>
        <w:t xml:space="preserve"> </w:t>
      </w:r>
    </w:p>
    <w:p w14:paraId="2E71DD7B" w14:textId="1C1BC58E" w:rsidR="009241CA" w:rsidRDefault="009241CA" w:rsidP="00163CD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5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A9682A7" w14:textId="77777777" w:rsidR="00E0038F" w:rsidRDefault="00E0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662E533" w14:textId="1A57EFC8" w:rsidR="009241CA" w:rsidRPr="00891863" w:rsidRDefault="009241CA" w:rsidP="0092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9623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5BA7068E" w14:textId="77777777" w:rsidR="009241CA" w:rsidRDefault="009241CA" w:rsidP="00924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91863">
        <w:rPr>
          <w:rFonts w:asciiTheme="majorBidi" w:hAnsiTheme="majorBidi" w:cstheme="majorBidi"/>
          <w:sz w:val="28"/>
          <w:szCs w:val="28"/>
        </w:rPr>
        <w:t>2535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891863">
        <w:rPr>
          <w:rFonts w:asciiTheme="majorBidi" w:hAnsiTheme="majorBidi" w:cstheme="majorBidi"/>
          <w:sz w:val="28"/>
          <w:szCs w:val="28"/>
        </w:rPr>
        <w:t>51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91863">
        <w:rPr>
          <w:rFonts w:asciiTheme="majorBidi" w:hAnsiTheme="majorBidi" w:cstheme="majorBidi"/>
          <w:sz w:val="28"/>
          <w:szCs w:val="28"/>
        </w:rPr>
        <w:t>“</w:t>
      </w:r>
      <w:r w:rsidRPr="0089186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sz w:val="28"/>
          <w:szCs w:val="28"/>
        </w:rPr>
        <w:t>”</w:t>
      </w:r>
      <w:r w:rsidRPr="0089186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6F14F87" w14:textId="77777777" w:rsidR="00F83798" w:rsidRPr="005C338C" w:rsidRDefault="00F83798" w:rsidP="00163CDC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5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78"/>
        <w:gridCol w:w="1015"/>
        <w:gridCol w:w="265"/>
        <w:gridCol w:w="992"/>
        <w:gridCol w:w="265"/>
        <w:gridCol w:w="995"/>
        <w:gridCol w:w="265"/>
        <w:gridCol w:w="995"/>
      </w:tblGrid>
      <w:tr w:rsidR="00B92679" w:rsidRPr="005C338C" w14:paraId="25B662FA" w14:textId="77777777" w:rsidTr="00132371">
        <w:trPr>
          <w:tblHeader/>
        </w:trPr>
        <w:tc>
          <w:tcPr>
            <w:tcW w:w="3420" w:type="dxa"/>
          </w:tcPr>
          <w:p w14:paraId="5D8C4BFE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</w:tcPr>
          <w:p w14:paraId="6A4C40CA" w14:textId="77777777" w:rsidR="00B92679" w:rsidRPr="005C338C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shd w:val="clear" w:color="auto" w:fill="auto"/>
          </w:tcPr>
          <w:p w14:paraId="0A5E6658" w14:textId="74B997E2" w:rsidR="00B92679" w:rsidRPr="005C338C" w:rsidRDefault="00463A1B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6288F317" w14:textId="77777777" w:rsidR="00B92679" w:rsidRPr="005C338C" w:rsidRDefault="00B92679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3AE2B13E" w14:textId="5CDB5C3A" w:rsidR="00B92679" w:rsidRPr="005C338C" w:rsidRDefault="00463A1B" w:rsidP="001323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92679" w:rsidRPr="005C338C" w14:paraId="34D24A06" w14:textId="77777777" w:rsidTr="00132371">
        <w:trPr>
          <w:tblHeader/>
        </w:trPr>
        <w:tc>
          <w:tcPr>
            <w:tcW w:w="3420" w:type="dxa"/>
          </w:tcPr>
          <w:p w14:paraId="60FFE749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5458CCE3" w14:textId="77777777" w:rsidR="00B92679" w:rsidRPr="005C338C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5" w:type="dxa"/>
            <w:shd w:val="clear" w:color="auto" w:fill="auto"/>
          </w:tcPr>
          <w:p w14:paraId="6DB8F37C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6B61BFC6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0070625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8836C9E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4EAC58F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6DA9E8D2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A55B375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92679" w:rsidRPr="005C338C" w14:paraId="2CDF264E" w14:textId="77777777" w:rsidTr="00132371">
        <w:trPr>
          <w:tblHeader/>
        </w:trPr>
        <w:tc>
          <w:tcPr>
            <w:tcW w:w="3420" w:type="dxa"/>
          </w:tcPr>
          <w:p w14:paraId="026E9CB4" w14:textId="77777777" w:rsidR="00B92679" w:rsidRPr="005C338C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8" w:type="dxa"/>
          </w:tcPr>
          <w:p w14:paraId="687E54AB" w14:textId="77777777" w:rsidR="00B92679" w:rsidRPr="005C338C" w:rsidRDefault="00B92679" w:rsidP="0013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92" w:type="dxa"/>
            <w:gridSpan w:val="7"/>
          </w:tcPr>
          <w:p w14:paraId="51831590" w14:textId="77777777" w:rsidR="00B92679" w:rsidRPr="005C338C" w:rsidRDefault="00B92679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5C33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C33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D5CF0" w:rsidRPr="005C338C" w14:paraId="2BB9B5E3" w14:textId="77777777" w:rsidTr="00132371">
        <w:tc>
          <w:tcPr>
            <w:tcW w:w="3420" w:type="dxa"/>
          </w:tcPr>
          <w:p w14:paraId="07CD54E2" w14:textId="54F95563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5C33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78" w:type="dxa"/>
          </w:tcPr>
          <w:p w14:paraId="6B3E0DB5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46A0CE04" w14:textId="6596A735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220C53A2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DF14212" w14:textId="5F998CCB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3B808CAC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DA17E0C" w14:textId="30561F9C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</w:t>
            </w:r>
          </w:p>
        </w:tc>
        <w:tc>
          <w:tcPr>
            <w:tcW w:w="265" w:type="dxa"/>
          </w:tcPr>
          <w:p w14:paraId="476D6AD9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BA8F487" w14:textId="7E47C036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6,142</w:t>
            </w:r>
          </w:p>
        </w:tc>
      </w:tr>
      <w:tr w:rsidR="00A70987" w:rsidRPr="005C338C" w14:paraId="4DC50D90" w14:textId="77777777" w:rsidTr="00132371">
        <w:tc>
          <w:tcPr>
            <w:tcW w:w="3420" w:type="dxa"/>
          </w:tcPr>
          <w:p w14:paraId="0E838CF3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67C304B1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3F97DFE7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0758672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7B3A1F8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159B023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8C71119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7E7B283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0EB841E8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987" w:rsidRPr="005C338C" w14:paraId="231B93D2" w14:textId="77777777" w:rsidTr="00132371">
        <w:tc>
          <w:tcPr>
            <w:tcW w:w="3420" w:type="dxa"/>
          </w:tcPr>
          <w:p w14:paraId="1BA63491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5C33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8" w:type="dxa"/>
          </w:tcPr>
          <w:p w14:paraId="523B5DB1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A861FEC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6838BA9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F918D96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F1A05E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59A1E6B3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31C55D7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6115F9C3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987" w:rsidRPr="005C338C" w14:paraId="6F9BDADC" w14:textId="77777777" w:rsidTr="00132371">
        <w:tc>
          <w:tcPr>
            <w:tcW w:w="3420" w:type="dxa"/>
          </w:tcPr>
          <w:p w14:paraId="74029AEE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33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22FE8CC8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A6B92ED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BF03F67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ABD19D3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3949177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759D4597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D839703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2C4509F6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CF0" w:rsidRPr="005C338C" w14:paraId="112A56A3" w14:textId="77777777" w:rsidTr="00132371">
        <w:tc>
          <w:tcPr>
            <w:tcW w:w="3420" w:type="dxa"/>
          </w:tcPr>
          <w:p w14:paraId="4928287A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24A5A238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  <w:tc>
          <w:tcPr>
            <w:tcW w:w="1015" w:type="dxa"/>
          </w:tcPr>
          <w:p w14:paraId="014D0647" w14:textId="2A23AC6A" w:rsidR="00ED5CF0" w:rsidRPr="00A06518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A06518">
              <w:rPr>
                <w:rFonts w:asciiTheme="majorBidi" w:hAnsiTheme="majorBidi" w:cstheme="majorBidi"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02F693A9" w14:textId="77777777" w:rsidR="00ED5CF0" w:rsidRPr="00A06518" w:rsidRDefault="00ED5CF0" w:rsidP="00ED5C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88B60E9" w14:textId="359A1595" w:rsidR="00ED5CF0" w:rsidRPr="00A06518" w:rsidRDefault="00ED5CF0" w:rsidP="00ED5CF0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A06518">
              <w:rPr>
                <w:rFonts w:asciiTheme="majorBidi" w:hAnsiTheme="majorBidi" w:cstheme="majorBidi"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2611978F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BF00A11" w14:textId="717AEEDD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  <w:tc>
          <w:tcPr>
            <w:tcW w:w="265" w:type="dxa"/>
          </w:tcPr>
          <w:p w14:paraId="12BEDBBC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3F007F8F" w14:textId="3CBB1D55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5,414</w:t>
            </w:r>
          </w:p>
        </w:tc>
      </w:tr>
      <w:tr w:rsidR="00A70987" w:rsidRPr="005C338C" w14:paraId="4E03268E" w14:textId="77777777" w:rsidTr="00132371">
        <w:tc>
          <w:tcPr>
            <w:tcW w:w="3420" w:type="dxa"/>
          </w:tcPr>
          <w:p w14:paraId="204A5BD8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8" w:type="dxa"/>
          </w:tcPr>
          <w:p w14:paraId="5FB242E3" w14:textId="77777777" w:rsidR="00A70987" w:rsidRPr="005C338C" w:rsidRDefault="00A70987" w:rsidP="00A70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Cs/>
                <w:sz w:val="30"/>
                <w:szCs w:val="30"/>
              </w:rPr>
              <w:t>5.2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4BCDB00" w14:textId="4E00084C" w:rsidR="00A70987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545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6C2A755A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E4DC2E" w14:textId="724B2C57" w:rsidR="00A70987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519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6DDFAC7F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8E97188" w14:textId="35F0C8AE" w:rsidR="00A70987" w:rsidRPr="005C338C" w:rsidRDefault="00A70987" w:rsidP="0048738A">
            <w:pPr>
              <w:pStyle w:val="30"/>
              <w:tabs>
                <w:tab w:val="clear" w:pos="360"/>
                <w:tab w:val="clear" w:pos="720"/>
                <w:tab w:val="decimal" w:pos="710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</w:p>
        </w:tc>
        <w:tc>
          <w:tcPr>
            <w:tcW w:w="265" w:type="dxa"/>
          </w:tcPr>
          <w:p w14:paraId="6EB54FBC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CC0DDA0" w14:textId="14D6A83E" w:rsidR="00A70987" w:rsidRPr="005C338C" w:rsidRDefault="00A70987" w:rsidP="0048738A">
            <w:pPr>
              <w:pStyle w:val="30"/>
              <w:tabs>
                <w:tab w:val="clear" w:pos="360"/>
                <w:tab w:val="clear" w:pos="720"/>
                <w:tab w:val="decimal" w:pos="708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  <w:cs/>
              </w:rPr>
              <w:t>728</w:t>
            </w:r>
          </w:p>
        </w:tc>
      </w:tr>
      <w:tr w:rsidR="00A70987" w:rsidRPr="005C338C" w14:paraId="31097223" w14:textId="77777777" w:rsidTr="00132371">
        <w:tc>
          <w:tcPr>
            <w:tcW w:w="3420" w:type="dxa"/>
          </w:tcPr>
          <w:p w14:paraId="69EAF0D9" w14:textId="23098E9D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752697CF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649ADE60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4520495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9869DB2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C5CA023" w14:textId="77777777" w:rsidR="00A70987" w:rsidRPr="005C338C" w:rsidRDefault="00A70987" w:rsidP="00A70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48783CE6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7C529C2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1DFC806" w14:textId="77777777" w:rsidR="00A70987" w:rsidRPr="005C338C" w:rsidRDefault="00A70987" w:rsidP="00A70987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5CF0" w:rsidRPr="005C338C" w14:paraId="37A01409" w14:textId="77777777" w:rsidTr="00132371">
        <w:tc>
          <w:tcPr>
            <w:tcW w:w="3420" w:type="dxa"/>
          </w:tcPr>
          <w:p w14:paraId="526C682E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23E580C8" w14:textId="77777777" w:rsidR="00ED5CF0" w:rsidRPr="005C338C" w:rsidRDefault="00ED5CF0" w:rsidP="00E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68A4ADA" w14:textId="1E811A0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726670FF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F09E4BD" w14:textId="59D03F21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19991B7A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21BFD19E" w14:textId="66556864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56D95A03" w14:textId="77777777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6B5F0718" w14:textId="188ABE1A" w:rsidR="00ED5CF0" w:rsidRPr="005C338C" w:rsidRDefault="00ED5CF0" w:rsidP="00ED5CF0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6,142</w:t>
            </w:r>
          </w:p>
        </w:tc>
      </w:tr>
    </w:tbl>
    <w:p w14:paraId="6E47A350" w14:textId="77777777" w:rsidR="006F0E65" w:rsidRPr="005C338C" w:rsidRDefault="006F0E65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FF2832" w14:textId="77777777" w:rsidR="00164D51" w:rsidRPr="005C338C" w:rsidRDefault="00164D51" w:rsidP="00164D51">
      <w:pPr>
        <w:ind w:left="227" w:firstLine="313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C338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การเสนอขายหุ้นต่อประชาชนเป็นการทั่วไปเป็นครั้งแรก</w:t>
      </w:r>
    </w:p>
    <w:p w14:paraId="0448B43D" w14:textId="77777777" w:rsidR="00CF7C01" w:rsidRPr="005C338C" w:rsidRDefault="00CF7C01" w:rsidP="00CF7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3911D" w14:textId="2C5F8E25" w:rsidR="00164D51" w:rsidRPr="005C338C" w:rsidRDefault="00164D51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338C">
        <w:rPr>
          <w:rFonts w:asciiTheme="majorBidi" w:hAnsiTheme="majorBidi" w:cstheme="majorBidi"/>
          <w:sz w:val="30"/>
          <w:szCs w:val="30"/>
          <w:cs/>
        </w:rPr>
        <w:t xml:space="preserve">บริษัทได้เสนอขายหุ้นสามัญที่จัดสรรไว้เพื่อเสนอขายให้ประชาชนเป็นการทั่วไปเป็นครั้งแรกจำนวน </w:t>
      </w:r>
      <w:r w:rsidRPr="005C338C">
        <w:rPr>
          <w:rFonts w:asciiTheme="majorBidi" w:hAnsiTheme="majorBidi" w:cstheme="majorBidi"/>
          <w:sz w:val="30"/>
          <w:szCs w:val="30"/>
        </w:rPr>
        <w:t>140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Pr="005C338C">
        <w:rPr>
          <w:rFonts w:asciiTheme="majorBidi" w:hAnsiTheme="majorBidi" w:cstheme="majorBidi"/>
          <w:sz w:val="30"/>
          <w:szCs w:val="30"/>
        </w:rPr>
        <w:t>16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Pr="005C338C">
        <w:rPr>
          <w:rFonts w:asciiTheme="majorBidi" w:hAnsiTheme="majorBidi" w:cstheme="majorBidi"/>
          <w:sz w:val="30"/>
          <w:szCs w:val="30"/>
        </w:rPr>
        <w:t>5.2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5C338C">
        <w:rPr>
          <w:rFonts w:asciiTheme="majorBidi" w:hAnsiTheme="majorBidi" w:cstheme="majorBidi"/>
          <w:sz w:val="30"/>
          <w:szCs w:val="30"/>
        </w:rPr>
        <w:t>10.8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บาทต่อหุ้น) บริษัทได้รับเงินจากการขายหุ้นสามัญที่ออกใหม่เป็นจำนวนเงินรวม </w:t>
      </w:r>
      <w:r w:rsidRPr="005C338C">
        <w:rPr>
          <w:rFonts w:asciiTheme="majorBidi" w:hAnsiTheme="majorBidi" w:cstheme="majorBidi"/>
          <w:sz w:val="30"/>
          <w:szCs w:val="30"/>
        </w:rPr>
        <w:t>2,240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Pr="005C338C">
        <w:rPr>
          <w:rFonts w:asciiTheme="majorBidi" w:hAnsiTheme="majorBidi" w:cstheme="majorBidi"/>
          <w:sz w:val="30"/>
          <w:szCs w:val="30"/>
        </w:rPr>
        <w:t xml:space="preserve">               7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463A1B" w:rsidRPr="005C338C">
        <w:rPr>
          <w:rFonts w:asciiTheme="majorBidi" w:hAnsiTheme="majorBidi" w:cstheme="majorBidi"/>
          <w:sz w:val="30"/>
          <w:szCs w:val="30"/>
        </w:rPr>
        <w:t>256</w:t>
      </w:r>
      <w:r w:rsidR="008239B4">
        <w:rPr>
          <w:rFonts w:asciiTheme="majorBidi" w:hAnsiTheme="majorBidi" w:cstheme="majorBidi"/>
          <w:sz w:val="30"/>
          <w:szCs w:val="30"/>
        </w:rPr>
        <w:t>4</w:t>
      </w:r>
    </w:p>
    <w:p w14:paraId="78EE90A6" w14:textId="73302557" w:rsidR="00524D82" w:rsidRPr="005C338C" w:rsidRDefault="00524D82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2BB0D" w14:textId="2A05262B" w:rsidR="00524D82" w:rsidRPr="005C338C" w:rsidRDefault="00524D82" w:rsidP="00A55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338C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เสนอขายหุ้นสามัญที่จัดสรรไว้เพื่อเสนอขายให้ประชาชนเป็นการทั่วไปเป็น</w:t>
      </w:r>
      <w:r w:rsidR="006640BC" w:rsidRPr="005C338C">
        <w:rPr>
          <w:rFonts w:asciiTheme="majorBidi" w:hAnsiTheme="majorBidi" w:cstheme="majorBidi"/>
          <w:sz w:val="30"/>
          <w:szCs w:val="30"/>
        </w:rPr>
        <w:t xml:space="preserve">   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ครั้งแรก จำนวน </w:t>
      </w:r>
      <w:r w:rsidRPr="005C338C">
        <w:rPr>
          <w:rFonts w:asciiTheme="majorBidi" w:hAnsiTheme="majorBidi" w:cstheme="majorBidi"/>
          <w:sz w:val="30"/>
          <w:szCs w:val="30"/>
        </w:rPr>
        <w:t xml:space="preserve">63.48 </w:t>
      </w:r>
      <w:r w:rsidRPr="005C338C">
        <w:rPr>
          <w:rFonts w:asciiTheme="majorBidi" w:hAnsiTheme="majorBidi" w:cstheme="majorBidi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5C338C">
        <w:rPr>
          <w:rFonts w:asciiTheme="majorBidi" w:hAnsiTheme="majorBidi" w:cstheme="majorBidi"/>
          <w:sz w:val="30"/>
          <w:szCs w:val="30"/>
        </w:rPr>
        <w:t xml:space="preserve">1,448.52 </w:t>
      </w:r>
      <w:r w:rsidRPr="005C338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9157052" w14:textId="77777777" w:rsidR="00524D82" w:rsidRPr="005C338C" w:rsidRDefault="00524D82" w:rsidP="00164D51">
      <w:pPr>
        <w:pStyle w:val="ListParagraph"/>
        <w:spacing w:line="240" w:lineRule="auto"/>
        <w:ind w:left="630" w:hanging="2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EE35D" w14:textId="77777777" w:rsidR="00E0038F" w:rsidRDefault="00E0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8F0B6E9" w14:textId="33169069" w:rsidR="00036B89" w:rsidRPr="005C338C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5C338C">
        <w:rPr>
          <w:rFonts w:asciiTheme="majorBidi" w:hAnsiTheme="majorBidi" w:cstheme="majorBidi"/>
          <w:cs/>
        </w:rPr>
        <w:lastRenderedPageBreak/>
        <w:t>สำรอง</w:t>
      </w:r>
      <w:r w:rsidR="00C672C4" w:rsidRPr="005C338C">
        <w:rPr>
          <w:rFonts w:asciiTheme="majorBidi" w:hAnsiTheme="majorBidi" w:cstheme="majorBidi"/>
          <w:cs/>
        </w:rPr>
        <w:t>ตามกฎหมาย</w:t>
      </w:r>
    </w:p>
    <w:p w14:paraId="65A5BA05" w14:textId="398D88D1" w:rsidR="00036B89" w:rsidRPr="005C338C" w:rsidRDefault="00036B89" w:rsidP="00163CD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F2A96B5" w14:textId="77777777" w:rsidR="00CC6A76" w:rsidRPr="00C705DE" w:rsidRDefault="00CC6A76" w:rsidP="00CC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5DE">
        <w:rPr>
          <w:rFonts w:asciiTheme="majorBidi" w:hAnsiTheme="majorBidi" w:cstheme="majorBidi"/>
          <w:sz w:val="30"/>
          <w:szCs w:val="30"/>
        </w:rPr>
        <w:t>2535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705DE">
        <w:rPr>
          <w:rFonts w:asciiTheme="majorBidi" w:hAnsiTheme="majorBidi" w:cstheme="majorBidi"/>
          <w:sz w:val="30"/>
          <w:szCs w:val="30"/>
        </w:rPr>
        <w:t>116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705DE">
        <w:rPr>
          <w:rFonts w:asciiTheme="majorBidi" w:hAnsiTheme="majorBidi" w:cstheme="majorBidi"/>
          <w:sz w:val="30"/>
          <w:szCs w:val="30"/>
        </w:rPr>
        <w:t>“</w:t>
      </w:r>
      <w:r w:rsidRPr="00C705D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705DE">
        <w:rPr>
          <w:rFonts w:asciiTheme="majorBidi" w:hAnsiTheme="majorBidi" w:cstheme="majorBidi"/>
          <w:sz w:val="30"/>
          <w:szCs w:val="30"/>
        </w:rPr>
        <w:t>”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5 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10 </w:t>
      </w:r>
      <w:r w:rsidRPr="00C705DE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5C68B01" w14:textId="2CCF4702" w:rsidR="00CC6A76" w:rsidRDefault="00CC6A76" w:rsidP="00163CDC">
      <w:pPr>
        <w:ind w:left="540"/>
        <w:rPr>
          <w:rFonts w:ascii="Angsana New" w:hAnsi="Angsana New"/>
          <w:sz w:val="30"/>
          <w:szCs w:val="30"/>
        </w:rPr>
      </w:pPr>
    </w:p>
    <w:p w14:paraId="547BDFAA" w14:textId="38849171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t>ส่วนงานดำเนินงาน</w:t>
      </w:r>
      <w:r w:rsidR="00633F54" w:rsidRPr="00F37125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1942D22E" w:rsidR="00036B89" w:rsidRPr="00371DB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D363" w14:textId="77777777" w:rsidR="00A75240" w:rsidRPr="00371DBE" w:rsidRDefault="00A75240" w:rsidP="00A7524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1DBE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119A631" w14:textId="3E4DEA87" w:rsidR="00F44BB7" w:rsidRPr="00371DBE" w:rsidRDefault="00775A11" w:rsidP="00FE7D6E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7E119BDC" w14:textId="1F6592C2" w:rsidR="00D3020F" w:rsidRPr="00371DBE" w:rsidRDefault="00D3020F" w:rsidP="00D3020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9825B9" w:rsidRPr="00371DBE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359FE876" w14:textId="77777777" w:rsidR="00B30695" w:rsidRPr="00371DBE" w:rsidRDefault="00B30695" w:rsidP="00B30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D7620" w14:textId="0ED01835" w:rsidR="00B30695" w:rsidRPr="00371DBE" w:rsidRDefault="00BA3119" w:rsidP="00BA31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Pr="00371DBE">
        <w:rPr>
          <w:rFonts w:asciiTheme="majorBidi" w:hAnsiTheme="majorBidi" w:cstheme="majorBidi"/>
          <w:sz w:val="30"/>
          <w:szCs w:val="30"/>
        </w:rPr>
        <w:t xml:space="preserve"> </w:t>
      </w:r>
      <w:r w:rsidRPr="00371DBE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  <w:r w:rsidR="00B30695" w:rsidRPr="00371DBE">
        <w:rPr>
          <w:rFonts w:asciiTheme="majorBidi" w:hAnsiTheme="majorBidi" w:cstheme="majorBidi"/>
          <w:sz w:val="30"/>
          <w:szCs w:val="30"/>
          <w:cs/>
        </w:rPr>
        <w:t>เมื่อใด้ให้บริการ ต้นทุนที่เกี่ยวข้องรับรู้ในกำไรหรือขาดทุนเมื่อเกิดขึ้น</w:t>
      </w:r>
    </w:p>
    <w:p w14:paraId="0AF6F648" w14:textId="77777777" w:rsidR="00430A61" w:rsidRPr="00371DBE" w:rsidRDefault="00430A61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49314310" w14:textId="43CBA4EC" w:rsidR="00430A61" w:rsidRPr="00371DBE" w:rsidRDefault="00430A61" w:rsidP="007B573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58D3D31A" w14:textId="5B04ECB5" w:rsidR="0049368A" w:rsidRPr="00371DBE" w:rsidRDefault="003B0610" w:rsidP="00B7632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632C" w:rsidRPr="00371DBE">
        <w:rPr>
          <w:rFonts w:asciiTheme="majorBidi" w:hAnsiTheme="majorBidi" w:cstheme="majorBidi"/>
          <w:sz w:val="30"/>
          <w:szCs w:val="30"/>
        </w:rPr>
        <w:t xml:space="preserve"> </w:t>
      </w:r>
      <w:r w:rsidR="0049368A" w:rsidRPr="00371DBE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 การให้บริการทางยกระดับช่วงดินแดงถึงอนุสรณ์สถานแห่งชาติ ดังนั้นจึงมีส่วนงานที่รายงานเพียงส่วนงานเดียว</w:t>
      </w:r>
      <w:r w:rsidR="0049368A" w:rsidRPr="00371DBE">
        <w:rPr>
          <w:rFonts w:asciiTheme="majorBidi" w:hAnsiTheme="majorBidi" w:cstheme="majorBidi"/>
          <w:sz w:val="30"/>
          <w:szCs w:val="30"/>
        </w:rPr>
        <w:t xml:space="preserve"> </w:t>
      </w:r>
    </w:p>
    <w:p w14:paraId="4CDCD83C" w14:textId="77777777" w:rsidR="00F34525" w:rsidRPr="00371DBE" w:rsidRDefault="00F34525" w:rsidP="00F345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</w:p>
    <w:p w14:paraId="7BDCED29" w14:textId="30B5E347" w:rsidR="00CE6B99" w:rsidRPr="00371DBE" w:rsidRDefault="00CE6B99" w:rsidP="00CE6B99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35A4036" w14:textId="1DC174E9" w:rsidR="00CE6B99" w:rsidRPr="00371DBE" w:rsidRDefault="00CE6B99" w:rsidP="00CE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F6665C6" w14:textId="77777777" w:rsidR="00326086" w:rsidRPr="008B72DC" w:rsidRDefault="00326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71DBE">
        <w:rPr>
          <w:rFonts w:ascii="Angsana New" w:hAnsi="Angsana New"/>
          <w:sz w:val="30"/>
          <w:szCs w:val="30"/>
          <w:cs/>
        </w:rPr>
        <w:br w:type="page"/>
      </w:r>
    </w:p>
    <w:p w14:paraId="491963DD" w14:textId="4AB15067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14:paraId="3A5D244A" w14:textId="08B5841A" w:rsidR="0055714D" w:rsidRPr="00D24189" w:rsidRDefault="0055714D" w:rsidP="0055714D">
      <w:pPr>
        <w:rPr>
          <w:rFonts w:asciiTheme="majorBidi" w:hAnsiTheme="majorBidi" w:cstheme="majorBidi"/>
          <w:sz w:val="30"/>
          <w:szCs w:val="30"/>
        </w:rPr>
      </w:pPr>
    </w:p>
    <w:p w14:paraId="633F05B0" w14:textId="77777777" w:rsidR="00A619B1" w:rsidRPr="00D24189" w:rsidRDefault="00A619B1" w:rsidP="00A6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41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699850E" w14:textId="01546C90" w:rsidR="004E240F" w:rsidRPr="00D24189" w:rsidRDefault="0055451A" w:rsidP="0055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189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บริษัทรับรู้รายการค่าใช้จ่ายตามที่เปิดเผยในหมายเหตุข้อ </w:t>
      </w:r>
      <w:r w:rsidR="004A3ADF" w:rsidRPr="00E56BE1">
        <w:rPr>
          <w:rFonts w:asciiTheme="majorBidi" w:hAnsiTheme="majorBidi" w:cstheme="majorBidi"/>
          <w:sz w:val="30"/>
          <w:szCs w:val="30"/>
        </w:rPr>
        <w:t>6</w:t>
      </w:r>
      <w:r w:rsidR="00145FAF" w:rsidRPr="00E56BE1">
        <w:rPr>
          <w:rFonts w:asciiTheme="majorBidi" w:hAnsiTheme="majorBidi" w:cstheme="majorBidi"/>
          <w:sz w:val="30"/>
          <w:szCs w:val="30"/>
        </w:rPr>
        <w:t xml:space="preserve">, </w:t>
      </w:r>
      <w:r w:rsidR="00ED296F">
        <w:rPr>
          <w:rFonts w:asciiTheme="majorBidi" w:hAnsiTheme="majorBidi" w:cstheme="majorBidi"/>
          <w:sz w:val="30"/>
          <w:szCs w:val="30"/>
        </w:rPr>
        <w:t>7</w:t>
      </w:r>
      <w:r w:rsidRPr="00E56BE1">
        <w:rPr>
          <w:rFonts w:asciiTheme="majorBidi" w:hAnsiTheme="majorBidi" w:cstheme="majorBidi"/>
          <w:sz w:val="30"/>
          <w:szCs w:val="30"/>
        </w:rPr>
        <w:t xml:space="preserve">, </w:t>
      </w:r>
      <w:r w:rsidR="00ED296F">
        <w:rPr>
          <w:rFonts w:asciiTheme="majorBidi" w:hAnsiTheme="majorBidi" w:cstheme="majorBidi"/>
          <w:sz w:val="30"/>
          <w:szCs w:val="30"/>
        </w:rPr>
        <w:t>8</w:t>
      </w:r>
      <w:r w:rsidR="00145FAF" w:rsidRPr="00E56BE1">
        <w:rPr>
          <w:rFonts w:asciiTheme="majorBidi" w:hAnsiTheme="majorBidi" w:cstheme="majorBidi"/>
          <w:sz w:val="30"/>
          <w:szCs w:val="30"/>
        </w:rPr>
        <w:t xml:space="preserve"> </w:t>
      </w:r>
      <w:r w:rsidR="00145FAF" w:rsidRPr="00E56BE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45FAF" w:rsidRPr="00E56BE1">
        <w:rPr>
          <w:rFonts w:asciiTheme="majorBidi" w:hAnsiTheme="majorBidi" w:cstheme="majorBidi"/>
          <w:sz w:val="30"/>
          <w:szCs w:val="30"/>
        </w:rPr>
        <w:t>1</w:t>
      </w:r>
      <w:r w:rsidR="00ED296F">
        <w:rPr>
          <w:rFonts w:asciiTheme="majorBidi" w:hAnsiTheme="majorBidi" w:cstheme="majorBidi"/>
          <w:sz w:val="30"/>
          <w:szCs w:val="30"/>
        </w:rPr>
        <w:t>6</w:t>
      </w:r>
    </w:p>
    <w:p w14:paraId="16A0FFA7" w14:textId="77777777" w:rsidR="004E240F" w:rsidRPr="00D24189" w:rsidRDefault="004E240F" w:rsidP="0055714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5373"/>
        <w:gridCol w:w="990"/>
        <w:gridCol w:w="1264"/>
        <w:gridCol w:w="269"/>
        <w:gridCol w:w="1257"/>
      </w:tblGrid>
      <w:tr w:rsidR="00E63C13" w:rsidRPr="00D24189" w14:paraId="14A1E402" w14:textId="77777777" w:rsidTr="00992836">
        <w:tc>
          <w:tcPr>
            <w:tcW w:w="5373" w:type="dxa"/>
            <w:shd w:val="clear" w:color="auto" w:fill="FFFFFF"/>
          </w:tcPr>
          <w:p w14:paraId="4CA8FB29" w14:textId="77777777" w:rsidR="00E63C13" w:rsidRPr="00D24189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9B82E56" w14:textId="77777777" w:rsidR="00E63C13" w:rsidRPr="00D24189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14:paraId="79D655EE" w14:textId="0E944DB5" w:rsidR="00E63C13" w:rsidRPr="00D24189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EAB909C" w14:textId="77777777" w:rsidR="00E63C13" w:rsidRPr="00D24189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6D781F9" w14:textId="26ED748E" w:rsidR="00E63C13" w:rsidRPr="00D24189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D24189" w14:paraId="271F98F3" w14:textId="77777777" w:rsidTr="00A172B3">
        <w:tc>
          <w:tcPr>
            <w:tcW w:w="5373" w:type="dxa"/>
            <w:shd w:val="clear" w:color="auto" w:fill="FFFFFF"/>
          </w:tcPr>
          <w:p w14:paraId="21B4DD32" w14:textId="77777777" w:rsidR="003B50A0" w:rsidRPr="00D2418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296910B" w14:textId="77777777" w:rsidR="003B50A0" w:rsidRPr="00D2418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FFFFFF"/>
          </w:tcPr>
          <w:p w14:paraId="55473095" w14:textId="77777777" w:rsidR="003B50A0" w:rsidRPr="00D24189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D83" w:rsidRPr="00D24189" w14:paraId="208647D2" w14:textId="77777777" w:rsidTr="00A05AFE">
        <w:tc>
          <w:tcPr>
            <w:tcW w:w="5373" w:type="dxa"/>
          </w:tcPr>
          <w:p w14:paraId="447CD20B" w14:textId="77777777" w:rsidR="00155D83" w:rsidRPr="00D24189" w:rsidRDefault="00155D83" w:rsidP="00155D8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392C50B" w14:textId="77777777" w:rsidR="00155D83" w:rsidRPr="00D24189" w:rsidRDefault="00155D83" w:rsidP="00155D8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09DFC28" w14:textId="557CCC94" w:rsidR="00155D83" w:rsidRPr="00155D83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255,301</w:t>
            </w:r>
          </w:p>
        </w:tc>
        <w:tc>
          <w:tcPr>
            <w:tcW w:w="269" w:type="dxa"/>
            <w:vAlign w:val="bottom"/>
          </w:tcPr>
          <w:p w14:paraId="37DF571C" w14:textId="777777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E1D9914" w14:textId="3E7A6F4A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244,208</w:t>
            </w:r>
          </w:p>
        </w:tc>
      </w:tr>
      <w:tr w:rsidR="00155D83" w:rsidRPr="00D24189" w14:paraId="4AA91141" w14:textId="77777777" w:rsidTr="00A172B3">
        <w:tc>
          <w:tcPr>
            <w:tcW w:w="5373" w:type="dxa"/>
          </w:tcPr>
          <w:p w14:paraId="5D9BC5BE" w14:textId="77777777" w:rsidR="00155D83" w:rsidRPr="00D24189" w:rsidRDefault="00155D83" w:rsidP="00155D8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ค่าตัดจำหน่ายต้นทุนสัมปทานในการใช้ทางยกระดับ</w:t>
            </w:r>
          </w:p>
        </w:tc>
        <w:tc>
          <w:tcPr>
            <w:tcW w:w="990" w:type="dxa"/>
            <w:shd w:val="clear" w:color="auto" w:fill="auto"/>
          </w:tcPr>
          <w:p w14:paraId="3BFDF4F2" w14:textId="1F55876E" w:rsidR="00155D83" w:rsidRPr="00D24189" w:rsidRDefault="00155D83" w:rsidP="00155D8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2418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4" w:type="dxa"/>
            <w:shd w:val="clear" w:color="auto" w:fill="auto"/>
          </w:tcPr>
          <w:p w14:paraId="18AAC979" w14:textId="2FC12A6D" w:rsidR="00155D83" w:rsidRPr="00155D83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  <w:tc>
          <w:tcPr>
            <w:tcW w:w="269" w:type="dxa"/>
          </w:tcPr>
          <w:p w14:paraId="6AFFED76" w14:textId="777777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745C525" w14:textId="43E51E00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200,422</w:t>
            </w:r>
          </w:p>
        </w:tc>
      </w:tr>
      <w:tr w:rsidR="00155D83" w:rsidRPr="00D24189" w14:paraId="440DBA73" w14:textId="77777777" w:rsidTr="00A172B3">
        <w:tc>
          <w:tcPr>
            <w:tcW w:w="5373" w:type="dxa"/>
          </w:tcPr>
          <w:p w14:paraId="0F8E4AF7" w14:textId="77777777" w:rsidR="00155D83" w:rsidRPr="00D24189" w:rsidRDefault="00155D83" w:rsidP="00155D8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90" w:type="dxa"/>
            <w:shd w:val="clear" w:color="auto" w:fill="auto"/>
          </w:tcPr>
          <w:p w14:paraId="60DEA139" w14:textId="77777777" w:rsidR="00155D83" w:rsidRPr="00D24189" w:rsidRDefault="00155D83" w:rsidP="00155D8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7DBEA16" w14:textId="20855737" w:rsidR="00155D83" w:rsidRPr="00155D83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71,301</w:t>
            </w:r>
          </w:p>
        </w:tc>
        <w:tc>
          <w:tcPr>
            <w:tcW w:w="269" w:type="dxa"/>
          </w:tcPr>
          <w:p w14:paraId="2AB03ACA" w14:textId="777777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5CC2755" w14:textId="2DBF7C4C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90,131</w:t>
            </w:r>
          </w:p>
        </w:tc>
      </w:tr>
      <w:tr w:rsidR="008F5A26" w:rsidRPr="00D24189" w14:paraId="46B54A91" w14:textId="77777777" w:rsidTr="008F5A26">
        <w:tc>
          <w:tcPr>
            <w:tcW w:w="5373" w:type="dxa"/>
          </w:tcPr>
          <w:p w14:paraId="509D5057" w14:textId="77777777" w:rsidR="008F5A26" w:rsidRPr="00D24189" w:rsidRDefault="008F5A26" w:rsidP="00AA3AA0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3E1FF877" w14:textId="77777777" w:rsidR="008F5A26" w:rsidRPr="00D24189" w:rsidRDefault="008F5A26" w:rsidP="00AA3AA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B8BC56B" w14:textId="77777777" w:rsidR="008F5A26" w:rsidRPr="00155D83" w:rsidRDefault="008F5A26" w:rsidP="00AA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31,114</w:t>
            </w:r>
          </w:p>
        </w:tc>
        <w:tc>
          <w:tcPr>
            <w:tcW w:w="269" w:type="dxa"/>
          </w:tcPr>
          <w:p w14:paraId="6C21920E" w14:textId="77777777" w:rsidR="008F5A26" w:rsidRPr="00D24189" w:rsidRDefault="008F5A26" w:rsidP="00AA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ED0A69" w14:textId="77777777" w:rsidR="008F5A26" w:rsidRPr="00D24189" w:rsidRDefault="008F5A26" w:rsidP="00AA3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23,449</w:t>
            </w:r>
          </w:p>
        </w:tc>
      </w:tr>
      <w:tr w:rsidR="00155D83" w:rsidRPr="00D24189" w14:paraId="5F8CB31A" w14:textId="77777777" w:rsidTr="00A172B3">
        <w:tc>
          <w:tcPr>
            <w:tcW w:w="5373" w:type="dxa"/>
          </w:tcPr>
          <w:p w14:paraId="5638D5FC" w14:textId="4BF8F5C8" w:rsidR="00155D83" w:rsidRPr="00D24189" w:rsidRDefault="00155D83" w:rsidP="00155D8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5D761337" w14:textId="77777777" w:rsidR="00155D83" w:rsidRPr="00D24189" w:rsidRDefault="00155D83" w:rsidP="00155D8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5CC09B0" w14:textId="366F94A0" w:rsidR="00155D83" w:rsidRPr="00155D83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30,863</w:t>
            </w:r>
          </w:p>
        </w:tc>
        <w:tc>
          <w:tcPr>
            <w:tcW w:w="269" w:type="dxa"/>
          </w:tcPr>
          <w:p w14:paraId="4F9C5D35" w14:textId="777777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B0A3E7" w14:textId="592C5A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</w:tr>
      <w:tr w:rsidR="00155D83" w:rsidRPr="00D24189" w14:paraId="78C9A5E9" w14:textId="77777777" w:rsidTr="0081689B">
        <w:tc>
          <w:tcPr>
            <w:tcW w:w="5373" w:type="dxa"/>
          </w:tcPr>
          <w:p w14:paraId="00A3E5B2" w14:textId="77777777" w:rsidR="00155D83" w:rsidRPr="00D24189" w:rsidRDefault="00155D83" w:rsidP="00155D83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AF8035" w14:textId="77777777" w:rsidR="00155D83" w:rsidRPr="00D24189" w:rsidRDefault="00155D83" w:rsidP="00155D8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9D640FB" w14:textId="71A58814" w:rsidR="00155D83" w:rsidRPr="00155D83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23,949</w:t>
            </w:r>
          </w:p>
        </w:tc>
        <w:tc>
          <w:tcPr>
            <w:tcW w:w="269" w:type="dxa"/>
          </w:tcPr>
          <w:p w14:paraId="1B87A65B" w14:textId="77777777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E059FA1" w14:textId="6F2E1646" w:rsidR="00155D83" w:rsidRPr="00D24189" w:rsidRDefault="00155D83" w:rsidP="0015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25,889</w:t>
            </w:r>
          </w:p>
        </w:tc>
      </w:tr>
      <w:tr w:rsidR="000052B9" w:rsidRPr="00D24189" w14:paraId="258CB571" w14:textId="77777777" w:rsidTr="00EB6B3B">
        <w:tc>
          <w:tcPr>
            <w:tcW w:w="5373" w:type="dxa"/>
          </w:tcPr>
          <w:p w14:paraId="597789D6" w14:textId="77777777" w:rsidR="000052B9" w:rsidRPr="00D24189" w:rsidRDefault="000052B9" w:rsidP="000052B9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990" w:type="dxa"/>
          </w:tcPr>
          <w:p w14:paraId="59EFC170" w14:textId="77777777" w:rsidR="000052B9" w:rsidRPr="00D24189" w:rsidRDefault="000052B9" w:rsidP="000052B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DDCD8B3" w14:textId="34038823" w:rsidR="000052B9" w:rsidRPr="00155D83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21,584</w:t>
            </w:r>
          </w:p>
        </w:tc>
        <w:tc>
          <w:tcPr>
            <w:tcW w:w="269" w:type="dxa"/>
          </w:tcPr>
          <w:p w14:paraId="7C724442" w14:textId="77777777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B19422" w14:textId="64EB397F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20,862</w:t>
            </w:r>
          </w:p>
        </w:tc>
      </w:tr>
      <w:tr w:rsidR="0040631F" w:rsidRPr="00D24189" w14:paraId="5D1EDC4F" w14:textId="77777777" w:rsidTr="00EB6B3B">
        <w:tc>
          <w:tcPr>
            <w:tcW w:w="5373" w:type="dxa"/>
          </w:tcPr>
          <w:p w14:paraId="7DE5A2BB" w14:textId="6AA4836B" w:rsidR="0040631F" w:rsidRPr="00D24189" w:rsidRDefault="0040631F" w:rsidP="000052B9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ค่าศึกษาดูงาน</w:t>
            </w:r>
          </w:p>
        </w:tc>
        <w:tc>
          <w:tcPr>
            <w:tcW w:w="990" w:type="dxa"/>
          </w:tcPr>
          <w:p w14:paraId="6DA0CB01" w14:textId="77777777" w:rsidR="0040631F" w:rsidRPr="00D24189" w:rsidRDefault="0040631F" w:rsidP="000052B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C98D4EE" w14:textId="276DCBE5" w:rsidR="0040631F" w:rsidRPr="00155D83" w:rsidRDefault="00704582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16,289</w:t>
            </w:r>
          </w:p>
        </w:tc>
        <w:tc>
          <w:tcPr>
            <w:tcW w:w="269" w:type="dxa"/>
          </w:tcPr>
          <w:p w14:paraId="1E2D9A23" w14:textId="77777777" w:rsidR="0040631F" w:rsidRPr="00D24189" w:rsidRDefault="0040631F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7EE4DD" w14:textId="3A33E9CE" w:rsidR="0040631F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52B9" w:rsidRPr="00D24189" w14:paraId="5B9D0478" w14:textId="77777777" w:rsidTr="00283C11">
        <w:tc>
          <w:tcPr>
            <w:tcW w:w="5373" w:type="dxa"/>
          </w:tcPr>
          <w:p w14:paraId="11C1D969" w14:textId="77777777" w:rsidR="000052B9" w:rsidRPr="00D24189" w:rsidRDefault="000052B9" w:rsidP="000052B9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shd w:val="clear" w:color="auto" w:fill="auto"/>
          </w:tcPr>
          <w:p w14:paraId="54BE46A4" w14:textId="5674067D" w:rsidR="000052B9" w:rsidRPr="00D24189" w:rsidRDefault="000052B9" w:rsidP="000052B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22A8F5F2" w14:textId="65DC2B0C" w:rsidR="000052B9" w:rsidRPr="00155D83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12,088</w:t>
            </w:r>
          </w:p>
        </w:tc>
        <w:tc>
          <w:tcPr>
            <w:tcW w:w="269" w:type="dxa"/>
          </w:tcPr>
          <w:p w14:paraId="46EFFBC3" w14:textId="77777777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7F9A402D" w14:textId="2044CBB9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12,212</w:t>
            </w:r>
          </w:p>
        </w:tc>
      </w:tr>
      <w:tr w:rsidR="000052B9" w:rsidRPr="00D24189" w14:paraId="489ABB3A" w14:textId="77777777" w:rsidTr="00283C11">
        <w:tc>
          <w:tcPr>
            <w:tcW w:w="5373" w:type="dxa"/>
          </w:tcPr>
          <w:p w14:paraId="5E7DACEB" w14:textId="5B7EDF69" w:rsidR="000052B9" w:rsidRPr="00D24189" w:rsidRDefault="000052B9" w:rsidP="000052B9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990" w:type="dxa"/>
            <w:shd w:val="clear" w:color="auto" w:fill="auto"/>
          </w:tcPr>
          <w:p w14:paraId="165F893E" w14:textId="77777777" w:rsidR="000052B9" w:rsidRPr="00D24189" w:rsidRDefault="000052B9" w:rsidP="000052B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A20C924" w14:textId="0A6719C7" w:rsidR="000052B9" w:rsidRPr="00155D83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269" w:type="dxa"/>
          </w:tcPr>
          <w:p w14:paraId="06D15E12" w14:textId="77777777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1292E9" w14:textId="12135875" w:rsidR="000052B9" w:rsidRPr="00D24189" w:rsidRDefault="000052B9" w:rsidP="0000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5,515</w:t>
            </w:r>
          </w:p>
        </w:tc>
      </w:tr>
      <w:tr w:rsidR="00704582" w:rsidRPr="00D24189" w14:paraId="62637FCF" w14:textId="77777777" w:rsidTr="00283C11">
        <w:tc>
          <w:tcPr>
            <w:tcW w:w="5373" w:type="dxa"/>
          </w:tcPr>
          <w:p w14:paraId="0A0F6561" w14:textId="3D67B66C" w:rsidR="00704582" w:rsidRPr="00D24189" w:rsidRDefault="00704582" w:rsidP="00704582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ใช้จ่ายในการเดินทาง</w:t>
            </w:r>
          </w:p>
        </w:tc>
        <w:tc>
          <w:tcPr>
            <w:tcW w:w="990" w:type="dxa"/>
            <w:shd w:val="clear" w:color="auto" w:fill="auto"/>
          </w:tcPr>
          <w:p w14:paraId="0BB0E759" w14:textId="77777777" w:rsidR="00704582" w:rsidRPr="00D24189" w:rsidRDefault="00704582" w:rsidP="007045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CA80226" w14:textId="1BFE89B7" w:rsidR="00704582" w:rsidRPr="00155D83" w:rsidRDefault="0023007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6,352</w:t>
            </w:r>
          </w:p>
        </w:tc>
        <w:tc>
          <w:tcPr>
            <w:tcW w:w="269" w:type="dxa"/>
          </w:tcPr>
          <w:p w14:paraId="746723D9" w14:textId="77777777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3D736F1" w14:textId="53C9AC13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4,152</w:t>
            </w:r>
          </w:p>
        </w:tc>
      </w:tr>
      <w:tr w:rsidR="00704582" w:rsidRPr="00D24189" w14:paraId="19C569E2" w14:textId="77777777" w:rsidTr="00A172B3">
        <w:tc>
          <w:tcPr>
            <w:tcW w:w="5373" w:type="dxa"/>
          </w:tcPr>
          <w:p w14:paraId="40C5433F" w14:textId="19374EF4" w:rsidR="00704582" w:rsidRPr="00D24189" w:rsidRDefault="00704582" w:rsidP="00704582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  <w:shd w:val="clear" w:color="auto" w:fill="auto"/>
          </w:tcPr>
          <w:p w14:paraId="6AB195CF" w14:textId="77777777" w:rsidR="00704582" w:rsidRPr="00D24189" w:rsidRDefault="00704582" w:rsidP="007045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9CD22CE" w14:textId="3054AACE" w:rsidR="00704582" w:rsidRPr="00155D83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269" w:type="dxa"/>
          </w:tcPr>
          <w:p w14:paraId="0DBD154D" w14:textId="77777777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E6E3FF" w14:textId="16B86C16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</w:tr>
      <w:tr w:rsidR="00704582" w:rsidRPr="00D24189" w14:paraId="230FEEB4" w14:textId="77777777" w:rsidTr="00A172B3">
        <w:trPr>
          <w:trHeight w:val="209"/>
        </w:trPr>
        <w:tc>
          <w:tcPr>
            <w:tcW w:w="5373" w:type="dxa"/>
          </w:tcPr>
          <w:p w14:paraId="54B6187A" w14:textId="77777777" w:rsidR="00704582" w:rsidRPr="00D24189" w:rsidRDefault="00704582" w:rsidP="0070458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8D5E7B8" w14:textId="77777777" w:rsidR="00704582" w:rsidRPr="00D24189" w:rsidRDefault="00704582" w:rsidP="007045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1277128" w14:textId="48975DC5" w:rsidR="00704582" w:rsidRPr="00155D83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50,732</w:t>
            </w:r>
          </w:p>
        </w:tc>
        <w:tc>
          <w:tcPr>
            <w:tcW w:w="269" w:type="dxa"/>
          </w:tcPr>
          <w:p w14:paraId="112CFA47" w14:textId="77777777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58A3B41" w14:textId="0DC5F446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41,720</w:t>
            </w:r>
          </w:p>
        </w:tc>
      </w:tr>
      <w:tr w:rsidR="00704582" w:rsidRPr="00D24189" w14:paraId="5B99087B" w14:textId="77777777" w:rsidTr="00A172B3">
        <w:trPr>
          <w:trHeight w:val="209"/>
        </w:trPr>
        <w:tc>
          <w:tcPr>
            <w:tcW w:w="5373" w:type="dxa"/>
          </w:tcPr>
          <w:p w14:paraId="4968C2FE" w14:textId="30A040D3" w:rsidR="00704582" w:rsidRPr="00D24189" w:rsidRDefault="00704582" w:rsidP="0070458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รวมต้นทุนการให้บริการทางยกระดับ</w:t>
            </w: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  <w:p w14:paraId="3988229D" w14:textId="56F99291" w:rsidR="00704582" w:rsidRPr="00D24189" w:rsidRDefault="00704582" w:rsidP="0070458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990" w:type="dxa"/>
          </w:tcPr>
          <w:p w14:paraId="36A4AB97" w14:textId="77777777" w:rsidR="00704582" w:rsidRPr="00D24189" w:rsidRDefault="00704582" w:rsidP="0070458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7A3FA" w14:textId="77777777" w:rsidR="00704582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26450E" w14:textId="6B448EA0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866,925</w:t>
            </w:r>
          </w:p>
        </w:tc>
        <w:tc>
          <w:tcPr>
            <w:tcW w:w="269" w:type="dxa"/>
          </w:tcPr>
          <w:p w14:paraId="7F33F89B" w14:textId="77777777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869D328" w14:textId="77777777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DC258B" w14:textId="4ED67DA5" w:rsidR="00704582" w:rsidRPr="00D24189" w:rsidRDefault="00704582" w:rsidP="0070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698,889</w:t>
            </w:r>
          </w:p>
        </w:tc>
      </w:tr>
    </w:tbl>
    <w:p w14:paraId="36587274" w14:textId="2DDC247E" w:rsidR="00CF342E" w:rsidRPr="00D24189" w:rsidRDefault="00CF342E" w:rsidP="00CF342E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170B529" w14:textId="199E262B" w:rsidR="00E82E99" w:rsidRPr="00D24189" w:rsidRDefault="00E82E99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18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63A1B" w:rsidRPr="00D24189">
        <w:rPr>
          <w:rFonts w:asciiTheme="majorBidi" w:hAnsiTheme="majorBidi" w:cstheme="majorBidi"/>
          <w:sz w:val="30"/>
          <w:szCs w:val="30"/>
        </w:rPr>
        <w:t>2565</w:t>
      </w:r>
      <w:r w:rsidRPr="00D24189">
        <w:rPr>
          <w:rFonts w:asciiTheme="majorBidi" w:hAnsiTheme="majorBidi" w:cstheme="majorBidi"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9F1BBB" w:rsidRPr="00E66E16">
        <w:rPr>
          <w:rFonts w:asciiTheme="majorBidi" w:hAnsiTheme="majorBidi" w:cstheme="majorBidi"/>
          <w:sz w:val="30"/>
          <w:szCs w:val="30"/>
        </w:rPr>
        <w:t>5.88</w:t>
      </w:r>
      <w:r w:rsidRPr="00D24189">
        <w:rPr>
          <w:rFonts w:asciiTheme="majorBidi" w:hAnsiTheme="majorBidi" w:cstheme="majorBidi"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 w:rsidRPr="00D24189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D2418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CE3E52" w:rsidRPr="00D24189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3962E0" w:rsidRPr="00D24189">
        <w:rPr>
          <w:rFonts w:asciiTheme="majorBidi" w:hAnsiTheme="majorBidi" w:cstheme="majorBidi"/>
          <w:i/>
          <w:iCs/>
          <w:sz w:val="30"/>
          <w:szCs w:val="30"/>
        </w:rPr>
        <w:t>58</w:t>
      </w:r>
      <w:r w:rsidRPr="00D2418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24189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18B974D1" w14:textId="77777777" w:rsidR="00E82E99" w:rsidRPr="00D24189" w:rsidRDefault="00E82E99" w:rsidP="00E82E99">
      <w:pPr>
        <w:rPr>
          <w:rFonts w:asciiTheme="majorBidi" w:hAnsiTheme="majorBidi" w:cstheme="majorBidi"/>
          <w:sz w:val="30"/>
          <w:szCs w:val="30"/>
        </w:rPr>
      </w:pPr>
    </w:p>
    <w:p w14:paraId="6E781263" w14:textId="77777777" w:rsidR="00FA6FFD" w:rsidRDefault="00FA6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A767CBE" w14:textId="31A0520A" w:rsidR="00036B89" w:rsidRPr="00D24189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24189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7DC24906" w14:textId="547CFB06" w:rsidR="00036B89" w:rsidRPr="00D2418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0C835" w14:textId="2981B843" w:rsidR="00B504B7" w:rsidRPr="00D24189" w:rsidRDefault="00B504B7" w:rsidP="00B504B7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24189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FDD88F8" w14:textId="7B4FAED9" w:rsidR="00B504B7" w:rsidRPr="00D2418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18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98427E" w:rsidRPr="00D24189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DC8BA0" w14:textId="77777777" w:rsidR="00B504B7" w:rsidRPr="00D2418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ABB461" w14:textId="77777777" w:rsidR="00D12C6C" w:rsidRPr="00363F0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E56AF1" w14:textId="71DE7E99" w:rsidR="00B504B7" w:rsidRPr="00363F0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63F0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87348B1" w14:textId="1149F3C9" w:rsidR="00B504B7" w:rsidRPr="00363F03" w:rsidRDefault="00B504B7" w:rsidP="00B504B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9B87D33" w14:textId="77777777" w:rsidR="00B504B7" w:rsidRPr="00363F0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A7F1A1" w14:textId="0EB52746" w:rsidR="00B504B7" w:rsidRPr="00363F03" w:rsidRDefault="00B504B7" w:rsidP="00B504B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63F0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63F0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363F03">
        <w:rPr>
          <w:rFonts w:asciiTheme="majorBidi" w:hAnsiTheme="majorBidi" w:cstheme="majorBidi"/>
          <w:sz w:val="30"/>
          <w:szCs w:val="30"/>
        </w:rPr>
        <w:t xml:space="preserve"> </w:t>
      </w:r>
      <w:r w:rsidRPr="00363F03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46EDA11A" w14:textId="77777777" w:rsidR="00B504B7" w:rsidRPr="00363F0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4A46C7" w14:textId="069EABBC" w:rsidR="00B504B7" w:rsidRPr="00363F03" w:rsidRDefault="00B504B7" w:rsidP="00B504B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DAAC4C" w14:textId="77777777" w:rsidR="00B504B7" w:rsidRPr="00363F03" w:rsidRDefault="00B504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6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0"/>
        <w:gridCol w:w="900"/>
        <w:gridCol w:w="1259"/>
        <w:gridCol w:w="271"/>
        <w:gridCol w:w="1228"/>
      </w:tblGrid>
      <w:tr w:rsidR="00E63C13" w:rsidRPr="00363F03" w14:paraId="437CBF4E" w14:textId="77777777" w:rsidTr="00916747">
        <w:tc>
          <w:tcPr>
            <w:tcW w:w="3001" w:type="pct"/>
          </w:tcPr>
          <w:p w14:paraId="2178726D" w14:textId="500BF95C" w:rsidR="00E63C13" w:rsidRPr="00363F03" w:rsidRDefault="00730C2D" w:rsidP="0004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2" w:type="pct"/>
          </w:tcPr>
          <w:p w14:paraId="24CA9432" w14:textId="3923FC5A" w:rsidR="00E63C13" w:rsidRPr="00363F03" w:rsidRDefault="00E63C1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14:paraId="0AA3F86A" w14:textId="5DE89664" w:rsidR="00E63C13" w:rsidRPr="00363F03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F7DC177" w14:textId="77777777" w:rsidR="00E63C13" w:rsidRPr="00363F03" w:rsidRDefault="00E63C13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2673CC99" w14:textId="027EF779" w:rsidR="00E63C13" w:rsidRPr="00363F03" w:rsidRDefault="00463A1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363F03" w14:paraId="4174EE04" w14:textId="77777777" w:rsidTr="00916747">
        <w:tc>
          <w:tcPr>
            <w:tcW w:w="3001" w:type="pct"/>
          </w:tcPr>
          <w:p w14:paraId="23C3F63E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2" w:type="pct"/>
          </w:tcPr>
          <w:p w14:paraId="2FCA795F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07" w:type="pct"/>
            <w:gridSpan w:val="3"/>
          </w:tcPr>
          <w:p w14:paraId="059F0AFB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B50A0" w:rsidRPr="00363F03" w14:paraId="042E812D" w14:textId="77777777" w:rsidTr="00916747">
        <w:tc>
          <w:tcPr>
            <w:tcW w:w="3001" w:type="pct"/>
            <w:tcBorders>
              <w:bottom w:val="nil"/>
            </w:tcBorders>
          </w:tcPr>
          <w:p w14:paraId="3DDBD716" w14:textId="77777777" w:rsidR="003B50A0" w:rsidRPr="00363F03" w:rsidRDefault="003B50A0" w:rsidP="00163CD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5D73358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BD99455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51C40CC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27EE8344" w14:textId="77777777" w:rsidR="003B50A0" w:rsidRPr="00363F03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649C" w:rsidRPr="00363F03" w14:paraId="75D75BF6" w14:textId="77777777" w:rsidTr="007C75F8">
        <w:tc>
          <w:tcPr>
            <w:tcW w:w="3001" w:type="pct"/>
            <w:tcBorders>
              <w:bottom w:val="nil"/>
            </w:tcBorders>
          </w:tcPr>
          <w:p w14:paraId="071E5B0A" w14:textId="77777777" w:rsidR="0002649C" w:rsidRPr="00363F03" w:rsidRDefault="0002649C" w:rsidP="000264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3297513F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7214A3B8" w14:textId="662A9727" w:rsidR="0002649C" w:rsidRPr="0002649C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168,469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1CD9AEC6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6612AF2E" w14:textId="42E51E76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46,258</w:t>
            </w:r>
          </w:p>
        </w:tc>
      </w:tr>
      <w:tr w:rsidR="0002649C" w:rsidRPr="00363F03" w14:paraId="35459BBA" w14:textId="77777777" w:rsidTr="007C75F8">
        <w:tc>
          <w:tcPr>
            <w:tcW w:w="3001" w:type="pct"/>
            <w:tcBorders>
              <w:bottom w:val="nil"/>
            </w:tcBorders>
          </w:tcPr>
          <w:p w14:paraId="61EFEDEB" w14:textId="28BA05BA" w:rsidR="0002649C" w:rsidRPr="00363F03" w:rsidRDefault="0002649C" w:rsidP="000264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363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4C872C75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8C16768" w14:textId="0AF5945B" w:rsidR="0002649C" w:rsidRPr="0002649C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EA8F7FE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33EA4D1" w14:textId="0B15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649C" w:rsidRPr="00363F03" w14:paraId="1A48F82B" w14:textId="77777777" w:rsidTr="007C75F8">
        <w:tc>
          <w:tcPr>
            <w:tcW w:w="3001" w:type="pct"/>
            <w:tcBorders>
              <w:bottom w:val="nil"/>
            </w:tcBorders>
          </w:tcPr>
          <w:p w14:paraId="4A73F215" w14:textId="77777777" w:rsidR="0002649C" w:rsidRPr="00363F03" w:rsidRDefault="0002649C" w:rsidP="000264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D1ADC5B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</w:tcPr>
          <w:p w14:paraId="6A8468E5" w14:textId="0A490ABA" w:rsidR="0002649C" w:rsidRPr="0002649C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169,309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4B91139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</w:tcPr>
          <w:p w14:paraId="7AD6B775" w14:textId="54F0B3BC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46,258</w:t>
            </w:r>
          </w:p>
        </w:tc>
      </w:tr>
      <w:tr w:rsidR="0002649C" w:rsidRPr="00363F03" w14:paraId="76EB200A" w14:textId="77777777" w:rsidTr="007C75F8">
        <w:tc>
          <w:tcPr>
            <w:tcW w:w="3001" w:type="pct"/>
            <w:tcBorders>
              <w:bottom w:val="nil"/>
            </w:tcBorders>
          </w:tcPr>
          <w:p w14:paraId="7C655C6A" w14:textId="77777777" w:rsidR="0002649C" w:rsidRPr="00363F03" w:rsidRDefault="0002649C" w:rsidP="000264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579743B2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610CE0CC" w14:textId="3F1B87FE" w:rsidR="0002649C" w:rsidRPr="0002649C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4618E9D8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44CFE759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649C" w:rsidRPr="00363F03" w14:paraId="439E10F4" w14:textId="77777777" w:rsidTr="007C75F8">
        <w:tc>
          <w:tcPr>
            <w:tcW w:w="3001" w:type="pct"/>
            <w:tcBorders>
              <w:bottom w:val="nil"/>
            </w:tcBorders>
          </w:tcPr>
          <w:p w14:paraId="35391040" w14:textId="77777777" w:rsidR="0002649C" w:rsidRPr="00363F03" w:rsidRDefault="0002649C" w:rsidP="000264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69314163" w14:textId="3D030D5A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nil"/>
            </w:tcBorders>
          </w:tcPr>
          <w:p w14:paraId="21A66083" w14:textId="2F2D46BB" w:rsidR="0002649C" w:rsidRPr="0002649C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27,149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06D14A80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nil"/>
            </w:tcBorders>
          </w:tcPr>
          <w:p w14:paraId="2623B9DD" w14:textId="00DB9695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38,748</w:t>
            </w:r>
          </w:p>
        </w:tc>
      </w:tr>
      <w:tr w:rsidR="0002649C" w:rsidRPr="00363F03" w14:paraId="76153671" w14:textId="77777777" w:rsidTr="007C75F8">
        <w:tc>
          <w:tcPr>
            <w:tcW w:w="3001" w:type="pct"/>
            <w:tcBorders>
              <w:bottom w:val="nil"/>
            </w:tcBorders>
            <w:vAlign w:val="bottom"/>
          </w:tcPr>
          <w:p w14:paraId="21FD26ED" w14:textId="77777777" w:rsidR="0002649C" w:rsidRPr="00363F03" w:rsidRDefault="0002649C" w:rsidP="0002649C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07CB141D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4CF50FD" w14:textId="76FF4082" w:rsidR="0002649C" w:rsidRPr="00E77F3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196,458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7062B314" w14:textId="77777777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57CF6D0" w14:textId="5DBDE09A" w:rsidR="0002649C" w:rsidRPr="00363F03" w:rsidRDefault="0002649C" w:rsidP="0002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85,006</w:t>
            </w:r>
          </w:p>
        </w:tc>
      </w:tr>
    </w:tbl>
    <w:p w14:paraId="0875E50C" w14:textId="0893A17B" w:rsidR="004B3EB1" w:rsidRPr="00363F03" w:rsidRDefault="004B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01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835EDE" w:rsidRPr="00980E07" w14:paraId="1F7FA72F" w14:textId="77777777" w:rsidTr="00835EDE">
        <w:trPr>
          <w:cantSplit/>
          <w:tblHeader/>
        </w:trPr>
        <w:tc>
          <w:tcPr>
            <w:tcW w:w="2520" w:type="dxa"/>
          </w:tcPr>
          <w:p w14:paraId="0B7583B7" w14:textId="77777777" w:rsidR="00835EDE" w:rsidRPr="00980E07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364AC305" w14:textId="75972187" w:rsidR="00835EDE" w:rsidRPr="00980E07" w:rsidRDefault="00463A1B" w:rsidP="00835EDE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D2871DA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3A4ACA2" w14:textId="01CEFCF6" w:rsidR="00835EDE" w:rsidRPr="00980E07" w:rsidRDefault="00463A1B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35EDE" w:rsidRPr="00980E07" w14:paraId="78DD82F1" w14:textId="77777777" w:rsidTr="00835EDE">
        <w:trPr>
          <w:cantSplit/>
          <w:trHeight w:val="853"/>
          <w:tblHeader/>
        </w:trPr>
        <w:tc>
          <w:tcPr>
            <w:tcW w:w="2520" w:type="dxa"/>
          </w:tcPr>
          <w:p w14:paraId="406B093C" w14:textId="06AFEC4B" w:rsidR="002E69ED" w:rsidRPr="00980E07" w:rsidRDefault="00835EDE" w:rsidP="00835EDE">
            <w:pPr>
              <w:spacing w:line="240" w:lineRule="auto"/>
              <w:ind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</w:t>
            </w:r>
          </w:p>
          <w:p w14:paraId="73462989" w14:textId="2F39850D" w:rsidR="00835EDE" w:rsidRPr="00980E07" w:rsidRDefault="002E69ED" w:rsidP="00835EDE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35EDE"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65B46F84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2719CE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15E188" w14:textId="77777777" w:rsidR="00835EDE" w:rsidRPr="00980E07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3BF477" w14:textId="721D510B" w:rsidR="0082040A" w:rsidRPr="0082040A" w:rsidRDefault="0082040A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18C25FBC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3DF6DB6" w14:textId="77777777" w:rsidR="00835EDE" w:rsidRPr="00980E07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80C4B8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007AC5F" w14:textId="77777777" w:rsidR="00835EDE" w:rsidRPr="00980E07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6C9713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DEC7039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9F6A6" w14:textId="77777777" w:rsidR="00835EDE" w:rsidRPr="00980E07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982422" w14:textId="0C2A5548" w:rsidR="00835EDE" w:rsidRPr="00980E07" w:rsidRDefault="00835EDE" w:rsidP="00835E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2AF006C" w14:textId="77777777" w:rsidR="00835EDE" w:rsidRPr="00980E07" w:rsidRDefault="00835EDE" w:rsidP="00835E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0016D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33BCC4" w14:textId="77777777" w:rsidR="00835EDE" w:rsidRPr="00980E07" w:rsidRDefault="00835EDE" w:rsidP="00835E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5EDE" w:rsidRPr="00980E07" w14:paraId="122F66E2" w14:textId="77777777" w:rsidTr="00835EDE">
        <w:trPr>
          <w:cantSplit/>
          <w:tblHeader/>
        </w:trPr>
        <w:tc>
          <w:tcPr>
            <w:tcW w:w="2520" w:type="dxa"/>
          </w:tcPr>
          <w:p w14:paraId="64F54C4A" w14:textId="77777777" w:rsidR="00835EDE" w:rsidRPr="00980E07" w:rsidRDefault="00835EDE" w:rsidP="00835E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1"/>
          </w:tcPr>
          <w:p w14:paraId="317C8CB9" w14:textId="77777777" w:rsidR="00835EDE" w:rsidRPr="00980E07" w:rsidRDefault="00835EDE" w:rsidP="00A05AFE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31A1" w:rsidRPr="00980E07" w14:paraId="2939C369" w14:textId="77777777" w:rsidTr="00646CDA">
        <w:trPr>
          <w:cantSplit/>
        </w:trPr>
        <w:tc>
          <w:tcPr>
            <w:tcW w:w="2520" w:type="dxa"/>
            <w:shd w:val="clear" w:color="auto" w:fill="FFFFFF" w:themeFill="background1"/>
          </w:tcPr>
          <w:p w14:paraId="3F8A9F21" w14:textId="332C05D1" w:rsidR="00DA31A1" w:rsidRPr="00980E07" w:rsidRDefault="005E702B" w:rsidP="00DA31A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DA31A1"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44078337" w14:textId="323381FC" w:rsidR="00DA31A1" w:rsidRPr="00421AD9" w:rsidRDefault="00421AD9" w:rsidP="00DA31A1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180" w:type="dxa"/>
            <w:vAlign w:val="bottom"/>
          </w:tcPr>
          <w:p w14:paraId="6F41A0BB" w14:textId="77777777" w:rsidR="00DA31A1" w:rsidRPr="00421AD9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3C01846" w14:textId="4F46950C" w:rsidR="00DA31A1" w:rsidRPr="00421AD9" w:rsidRDefault="00421AD9" w:rsidP="00DA31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180" w:type="dxa"/>
            <w:vAlign w:val="bottom"/>
          </w:tcPr>
          <w:p w14:paraId="3B701676" w14:textId="77777777" w:rsidR="00DA31A1" w:rsidRPr="00421AD9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61A8F52" w14:textId="25C0251C" w:rsidR="00DA31A1" w:rsidRPr="00421AD9" w:rsidRDefault="00421AD9" w:rsidP="00DA31A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1,680</w:t>
            </w:r>
          </w:p>
        </w:tc>
        <w:tc>
          <w:tcPr>
            <w:tcW w:w="180" w:type="dxa"/>
          </w:tcPr>
          <w:p w14:paraId="53F9308D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C8836B" w14:textId="6BBB15A9" w:rsidR="00DA31A1" w:rsidRPr="00980E07" w:rsidRDefault="00DA31A1" w:rsidP="00DA31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80E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14,917)</w:t>
            </w:r>
          </w:p>
        </w:tc>
        <w:tc>
          <w:tcPr>
            <w:tcW w:w="180" w:type="dxa"/>
            <w:vAlign w:val="bottom"/>
          </w:tcPr>
          <w:p w14:paraId="3C664C74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8FDAE7" w14:textId="06ACB002" w:rsidR="00DA31A1" w:rsidRPr="00980E07" w:rsidRDefault="00DA31A1" w:rsidP="00DA31A1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80" w:type="dxa"/>
            <w:vAlign w:val="bottom"/>
          </w:tcPr>
          <w:p w14:paraId="18CDA4D0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3891B0" w14:textId="66965799" w:rsidR="00DA31A1" w:rsidRPr="00980E07" w:rsidRDefault="00DA31A1" w:rsidP="00DA31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(11,934)</w:t>
            </w:r>
          </w:p>
        </w:tc>
      </w:tr>
      <w:tr w:rsidR="00DA31A1" w:rsidRPr="00980E07" w14:paraId="55D52855" w14:textId="77777777" w:rsidTr="00835EDE">
        <w:trPr>
          <w:cantSplit/>
          <w:trHeight w:val="724"/>
        </w:trPr>
        <w:tc>
          <w:tcPr>
            <w:tcW w:w="2520" w:type="dxa"/>
          </w:tcPr>
          <w:p w14:paraId="280A6F02" w14:textId="0085D2CF" w:rsidR="00DA31A1" w:rsidRPr="00980E07" w:rsidRDefault="00E46111" w:rsidP="00DA31A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DA31A1"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 หลักคณิตศาสตร์ประกันภัย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3516DBA" w14:textId="638A6AC0" w:rsidR="00DA31A1" w:rsidRPr="00421AD9" w:rsidRDefault="00421AD9" w:rsidP="00421A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8,361</w:t>
            </w:r>
          </w:p>
        </w:tc>
        <w:tc>
          <w:tcPr>
            <w:tcW w:w="180" w:type="dxa"/>
            <w:vAlign w:val="bottom"/>
          </w:tcPr>
          <w:p w14:paraId="55EB55C8" w14:textId="77777777" w:rsidR="00DA31A1" w:rsidRPr="00421AD9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46B1FF" w14:textId="26D2BF46" w:rsidR="00DA31A1" w:rsidRPr="00421AD9" w:rsidRDefault="00421AD9" w:rsidP="00421A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(1,672)</w:t>
            </w:r>
          </w:p>
        </w:tc>
        <w:tc>
          <w:tcPr>
            <w:tcW w:w="180" w:type="dxa"/>
            <w:vAlign w:val="bottom"/>
          </w:tcPr>
          <w:p w14:paraId="73276364" w14:textId="77777777" w:rsidR="00DA31A1" w:rsidRPr="00421AD9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1CF8C6" w14:textId="2D7D2C6C" w:rsidR="00DA31A1" w:rsidRPr="00421AD9" w:rsidRDefault="00421AD9" w:rsidP="00421A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6,689</w:t>
            </w:r>
          </w:p>
        </w:tc>
        <w:tc>
          <w:tcPr>
            <w:tcW w:w="180" w:type="dxa"/>
          </w:tcPr>
          <w:p w14:paraId="7780B119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16FEE0" w14:textId="3FB28855" w:rsidR="00DA31A1" w:rsidRPr="00980E07" w:rsidRDefault="00DA31A1" w:rsidP="000153D4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3C9557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A0CC3" w14:textId="072A8317" w:rsidR="00DA31A1" w:rsidRPr="00980E07" w:rsidRDefault="00DA31A1" w:rsidP="000153D4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086CBB" w14:textId="77777777" w:rsidR="00DA31A1" w:rsidRPr="00980E07" w:rsidRDefault="00DA31A1" w:rsidP="00DA3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01E3F" w14:textId="17EA6EAC" w:rsidR="00DA31A1" w:rsidRPr="00980E07" w:rsidRDefault="00DA31A1" w:rsidP="000153D4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AD9" w:rsidRPr="00980E07" w14:paraId="53E49F9C" w14:textId="77777777" w:rsidTr="0038220A">
        <w:trPr>
          <w:cantSplit/>
        </w:trPr>
        <w:tc>
          <w:tcPr>
            <w:tcW w:w="2520" w:type="dxa"/>
          </w:tcPr>
          <w:p w14:paraId="6D792FB9" w14:textId="77777777" w:rsidR="00421AD9" w:rsidRPr="00980E07" w:rsidRDefault="00421AD9" w:rsidP="00421A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D28CD28" w14:textId="1A152085" w:rsidR="00421AD9" w:rsidRPr="00421AD9" w:rsidRDefault="00421AD9" w:rsidP="00421AD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10,461</w:t>
            </w:r>
          </w:p>
        </w:tc>
        <w:tc>
          <w:tcPr>
            <w:tcW w:w="180" w:type="dxa"/>
          </w:tcPr>
          <w:p w14:paraId="0153689A" w14:textId="77777777" w:rsidR="00421AD9" w:rsidRPr="00421AD9" w:rsidRDefault="00421AD9" w:rsidP="00421AD9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E09317" w14:textId="378D56EC" w:rsidR="00421AD9" w:rsidRPr="00421AD9" w:rsidRDefault="00421AD9" w:rsidP="00421A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80" w:type="dxa"/>
          </w:tcPr>
          <w:p w14:paraId="7D77CD91" w14:textId="77777777" w:rsidR="00421AD9" w:rsidRPr="00421AD9" w:rsidRDefault="00421AD9" w:rsidP="00421AD9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634ED" w14:textId="444C75F3" w:rsidR="00421AD9" w:rsidRPr="00421AD9" w:rsidRDefault="00421AD9" w:rsidP="00421AD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8,369</w:t>
            </w:r>
          </w:p>
        </w:tc>
        <w:tc>
          <w:tcPr>
            <w:tcW w:w="180" w:type="dxa"/>
            <w:vAlign w:val="bottom"/>
          </w:tcPr>
          <w:p w14:paraId="06F94EAE" w14:textId="77777777" w:rsidR="00421AD9" w:rsidRPr="00980E07" w:rsidRDefault="00421AD9" w:rsidP="00421AD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0FF3" w14:textId="1AD53D21" w:rsidR="00421AD9" w:rsidRPr="00980E07" w:rsidRDefault="00421AD9" w:rsidP="00421AD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14,917)</w:t>
            </w:r>
          </w:p>
        </w:tc>
        <w:tc>
          <w:tcPr>
            <w:tcW w:w="180" w:type="dxa"/>
            <w:vAlign w:val="bottom"/>
          </w:tcPr>
          <w:p w14:paraId="720CB398" w14:textId="77777777" w:rsidR="00421AD9" w:rsidRPr="00980E07" w:rsidRDefault="00421AD9" w:rsidP="00421AD9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2B1A5" w14:textId="10F1831D" w:rsidR="00421AD9" w:rsidRPr="00980E07" w:rsidRDefault="00421AD9" w:rsidP="00421AD9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80" w:type="dxa"/>
            <w:vAlign w:val="bottom"/>
          </w:tcPr>
          <w:p w14:paraId="3B7608A5" w14:textId="77777777" w:rsidR="00421AD9" w:rsidRPr="00980E07" w:rsidRDefault="00421AD9" w:rsidP="00421AD9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6659A" w14:textId="51323DB1" w:rsidR="00421AD9" w:rsidRPr="00980E07" w:rsidRDefault="00421AD9" w:rsidP="00421AD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(11,934)</w:t>
            </w:r>
          </w:p>
        </w:tc>
      </w:tr>
    </w:tbl>
    <w:p w14:paraId="0C85415F" w14:textId="2CE33595" w:rsidR="00835EDE" w:rsidRPr="00980E07" w:rsidRDefault="00835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3B50A0" w:rsidRPr="00980E07" w14:paraId="312F7429" w14:textId="77777777" w:rsidTr="00FA2EDA">
        <w:tc>
          <w:tcPr>
            <w:tcW w:w="4293" w:type="dxa"/>
          </w:tcPr>
          <w:p w14:paraId="3940BD4B" w14:textId="417FEC3A" w:rsidR="003B50A0" w:rsidRPr="00980E07" w:rsidRDefault="00BE0903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3"/>
          </w:tcPr>
          <w:p w14:paraId="03AAC901" w14:textId="68C2F3B8" w:rsidR="003B50A0" w:rsidRPr="00980E07" w:rsidRDefault="00463A1B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9EDEE46" w14:textId="77777777" w:rsidR="003B50A0" w:rsidRPr="00980E07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47DAD523" w14:textId="18F5C6F0" w:rsidR="003B50A0" w:rsidRPr="00980E07" w:rsidRDefault="00463A1B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B50A0" w:rsidRPr="00980E07" w14:paraId="1A7CDC31" w14:textId="77777777" w:rsidTr="00916533">
        <w:tc>
          <w:tcPr>
            <w:tcW w:w="4293" w:type="dxa"/>
          </w:tcPr>
          <w:p w14:paraId="04881793" w14:textId="77777777" w:rsidR="003B50A0" w:rsidRPr="00980E07" w:rsidRDefault="003B50A0" w:rsidP="00163C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D0B3C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A4FCC6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821B0F" w14:textId="77777777" w:rsidR="003B50A0" w:rsidRPr="00980E07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54F434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293BFE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1EF5597" w14:textId="77777777" w:rsidR="003B50A0" w:rsidRPr="00980E07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3654A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3B50A0" w:rsidRPr="00980E07" w:rsidRDefault="003B50A0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9EC874" w14:textId="77777777" w:rsidR="003B50A0" w:rsidRPr="00980E07" w:rsidRDefault="003B50A0" w:rsidP="00163CDC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0A01" w:rsidRPr="00980E07" w14:paraId="5E349CCA" w14:textId="77777777" w:rsidTr="00916533">
        <w:tc>
          <w:tcPr>
            <w:tcW w:w="4293" w:type="dxa"/>
            <w:shd w:val="clear" w:color="auto" w:fill="auto"/>
          </w:tcPr>
          <w:p w14:paraId="4317F34E" w14:textId="77777777" w:rsidR="00C00A01" w:rsidRPr="00980E07" w:rsidRDefault="00C00A01" w:rsidP="00C00A01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8DDD753" w14:textId="77777777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9A326A" w14:textId="77777777" w:rsidR="00C00A01" w:rsidRPr="008D53B8" w:rsidRDefault="00C00A01" w:rsidP="00C0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2037890" w14:textId="492BADA9" w:rsidR="00C00A01" w:rsidRPr="008D53B8" w:rsidRDefault="008D53B8" w:rsidP="00C00A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977,033</w:t>
            </w:r>
          </w:p>
        </w:tc>
        <w:tc>
          <w:tcPr>
            <w:tcW w:w="270" w:type="dxa"/>
            <w:shd w:val="clear" w:color="auto" w:fill="auto"/>
          </w:tcPr>
          <w:p w14:paraId="60762A1B" w14:textId="77777777" w:rsidR="00C00A01" w:rsidRPr="008D53B8" w:rsidRDefault="00C00A01" w:rsidP="00C0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3A2BB2" w14:textId="77777777" w:rsidR="00C00A01" w:rsidRPr="008D53B8" w:rsidRDefault="00C00A01" w:rsidP="00C00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B15FE" w14:textId="77777777" w:rsidR="00C00A01" w:rsidRPr="008D53B8" w:rsidRDefault="00C00A01" w:rsidP="00C0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6720589" w14:textId="1CA7766A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489,307</w:t>
            </w:r>
          </w:p>
        </w:tc>
      </w:tr>
      <w:tr w:rsidR="00C00A01" w:rsidRPr="00980E07" w14:paraId="16BF4044" w14:textId="77777777" w:rsidTr="00916533">
        <w:tc>
          <w:tcPr>
            <w:tcW w:w="4293" w:type="dxa"/>
            <w:shd w:val="clear" w:color="auto" w:fill="auto"/>
          </w:tcPr>
          <w:p w14:paraId="236FE526" w14:textId="77777777" w:rsidR="00C00A01" w:rsidRPr="00980E07" w:rsidRDefault="00C00A01" w:rsidP="00C00A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6B6AEA3" w14:textId="2F7D7BD0" w:rsidR="00C00A01" w:rsidRPr="008D53B8" w:rsidRDefault="008D53B8" w:rsidP="00C00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9564FCB" w14:textId="77777777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7F4021DE" w14:textId="78925925" w:rsidR="00C00A01" w:rsidRPr="008D53B8" w:rsidRDefault="008D53B8" w:rsidP="00C00A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195,407</w:t>
            </w:r>
          </w:p>
        </w:tc>
        <w:tc>
          <w:tcPr>
            <w:tcW w:w="270" w:type="dxa"/>
            <w:shd w:val="clear" w:color="auto" w:fill="auto"/>
          </w:tcPr>
          <w:p w14:paraId="5A603D0E" w14:textId="77777777" w:rsidR="00C00A01" w:rsidRPr="008D53B8" w:rsidRDefault="00C00A01" w:rsidP="00C0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132238" w14:textId="618836F9" w:rsidR="00C00A01" w:rsidRPr="008D53B8" w:rsidRDefault="00C00A01" w:rsidP="00C00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8D53B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D53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E1499E8" w14:textId="77777777" w:rsidR="00C00A01" w:rsidRPr="008D53B8" w:rsidRDefault="00C00A01" w:rsidP="00C0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76131C5" w14:textId="5CA899EB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97,861</w:t>
            </w:r>
          </w:p>
        </w:tc>
      </w:tr>
      <w:tr w:rsidR="008D53B8" w:rsidRPr="00980E07" w14:paraId="4C1FBDA5" w14:textId="77777777" w:rsidTr="00FA2EDA">
        <w:tc>
          <w:tcPr>
            <w:tcW w:w="4293" w:type="dxa"/>
            <w:shd w:val="clear" w:color="auto" w:fill="auto"/>
          </w:tcPr>
          <w:p w14:paraId="4211212F" w14:textId="77777777" w:rsidR="008D53B8" w:rsidRPr="00980E07" w:rsidRDefault="008D53B8" w:rsidP="008D53B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632CF8F" w14:textId="77777777" w:rsidR="008D53B8" w:rsidRPr="008D53B8" w:rsidRDefault="008D53B8" w:rsidP="008D5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15F5E" w14:textId="77777777" w:rsidR="008D53B8" w:rsidRPr="008D53B8" w:rsidRDefault="008D53B8" w:rsidP="008D53B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45862" w14:textId="05F86136" w:rsidR="008D53B8" w:rsidRPr="008D53B8" w:rsidRDefault="008D53B8" w:rsidP="008D53B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932 </w:t>
            </w:r>
          </w:p>
        </w:tc>
        <w:tc>
          <w:tcPr>
            <w:tcW w:w="270" w:type="dxa"/>
            <w:shd w:val="clear" w:color="auto" w:fill="auto"/>
          </w:tcPr>
          <w:p w14:paraId="597FB37E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15C769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FCA6E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855BC26" w14:textId="7F85AA5A" w:rsidR="008D53B8" w:rsidRPr="008D53B8" w:rsidRDefault="008D53B8" w:rsidP="008D53B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</w:tr>
      <w:tr w:rsidR="008D53B8" w:rsidRPr="00980E07" w14:paraId="59C6EFBB" w14:textId="77777777" w:rsidTr="00FA2EDA">
        <w:tc>
          <w:tcPr>
            <w:tcW w:w="4293" w:type="dxa"/>
            <w:shd w:val="clear" w:color="auto" w:fill="auto"/>
          </w:tcPr>
          <w:p w14:paraId="78BB337C" w14:textId="480EBAA8" w:rsidR="008D53B8" w:rsidRPr="00980E07" w:rsidRDefault="008D53B8" w:rsidP="008D53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40B3265D" w14:textId="77777777" w:rsidR="008D53B8" w:rsidRPr="008D53B8" w:rsidRDefault="008D53B8" w:rsidP="008D5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3A39D" w14:textId="77777777" w:rsidR="008D53B8" w:rsidRPr="008D53B8" w:rsidRDefault="008D53B8" w:rsidP="008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938921A" w14:textId="24B5F596" w:rsidR="008D53B8" w:rsidRPr="008D53B8" w:rsidRDefault="008D53B8" w:rsidP="008D53B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(721)</w:t>
            </w:r>
          </w:p>
        </w:tc>
        <w:tc>
          <w:tcPr>
            <w:tcW w:w="270" w:type="dxa"/>
            <w:shd w:val="clear" w:color="auto" w:fill="auto"/>
          </w:tcPr>
          <w:p w14:paraId="6A49E801" w14:textId="77777777" w:rsidR="008D53B8" w:rsidRPr="008D53B8" w:rsidRDefault="008D53B8" w:rsidP="008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56522B" w14:textId="77777777" w:rsidR="008D53B8" w:rsidRPr="008D53B8" w:rsidRDefault="008D53B8" w:rsidP="008D5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9B135C" w14:textId="77777777" w:rsidR="008D53B8" w:rsidRPr="008D53B8" w:rsidRDefault="008D53B8" w:rsidP="008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A42A529" w14:textId="0814FF03" w:rsidR="008D53B8" w:rsidRPr="008D53B8" w:rsidRDefault="008D53B8" w:rsidP="008D53B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(13,657)</w:t>
            </w:r>
          </w:p>
        </w:tc>
      </w:tr>
      <w:tr w:rsidR="008D53B8" w:rsidRPr="00980E07" w14:paraId="1F4B639F" w14:textId="77777777" w:rsidTr="00992836">
        <w:tc>
          <w:tcPr>
            <w:tcW w:w="4293" w:type="dxa"/>
            <w:shd w:val="clear" w:color="auto" w:fill="auto"/>
          </w:tcPr>
          <w:p w14:paraId="3FE7D0F8" w14:textId="32AB3EEB" w:rsidR="008D53B8" w:rsidRPr="00980E07" w:rsidRDefault="008D53B8" w:rsidP="008D53B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ที่บันทึกต่ำไป</w:t>
            </w:r>
          </w:p>
        </w:tc>
        <w:tc>
          <w:tcPr>
            <w:tcW w:w="990" w:type="dxa"/>
            <w:shd w:val="clear" w:color="auto" w:fill="auto"/>
          </w:tcPr>
          <w:p w14:paraId="3B48937C" w14:textId="77777777" w:rsidR="008D53B8" w:rsidRPr="008D53B8" w:rsidRDefault="008D53B8" w:rsidP="008D5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CA45" w14:textId="77777777" w:rsidR="008D53B8" w:rsidRPr="008D53B8" w:rsidRDefault="008D53B8" w:rsidP="008D53B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BB2AB2E" w14:textId="739B5255" w:rsidR="008D53B8" w:rsidRPr="008D53B8" w:rsidRDefault="008D53B8" w:rsidP="008D53B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840 </w:t>
            </w:r>
          </w:p>
        </w:tc>
        <w:tc>
          <w:tcPr>
            <w:tcW w:w="270" w:type="dxa"/>
            <w:shd w:val="clear" w:color="auto" w:fill="auto"/>
          </w:tcPr>
          <w:p w14:paraId="405DF60D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B531C1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29B92" w14:textId="77777777" w:rsidR="008D53B8" w:rsidRPr="008D53B8" w:rsidRDefault="008D53B8" w:rsidP="008D53B8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56FD97" w14:textId="7A330987" w:rsidR="008D53B8" w:rsidRPr="008D53B8" w:rsidRDefault="008D53B8" w:rsidP="008D53B8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0A01" w:rsidRPr="00980E07" w14:paraId="1468C96E" w14:textId="77777777" w:rsidTr="00FA2EDA">
        <w:tc>
          <w:tcPr>
            <w:tcW w:w="4293" w:type="dxa"/>
            <w:shd w:val="clear" w:color="auto" w:fill="auto"/>
          </w:tcPr>
          <w:p w14:paraId="2A399578" w14:textId="77777777" w:rsidR="00C00A01" w:rsidRPr="00980E07" w:rsidRDefault="00C00A01" w:rsidP="00C00A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7D3BD" w14:textId="4581DFCE" w:rsidR="00C00A01" w:rsidRPr="008D53B8" w:rsidRDefault="008D53B8" w:rsidP="00C00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20.11</w:t>
            </w:r>
          </w:p>
        </w:tc>
        <w:tc>
          <w:tcPr>
            <w:tcW w:w="236" w:type="dxa"/>
            <w:shd w:val="clear" w:color="auto" w:fill="auto"/>
          </w:tcPr>
          <w:p w14:paraId="58F2EDDF" w14:textId="77777777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C79B9" w14:textId="4FC54711" w:rsidR="00C00A01" w:rsidRPr="008D53B8" w:rsidRDefault="008D53B8" w:rsidP="00C00A0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196,458</w:t>
            </w:r>
          </w:p>
        </w:tc>
        <w:tc>
          <w:tcPr>
            <w:tcW w:w="270" w:type="dxa"/>
            <w:shd w:val="clear" w:color="auto" w:fill="auto"/>
          </w:tcPr>
          <w:p w14:paraId="5FF695C2" w14:textId="77777777" w:rsidR="00C00A01" w:rsidRPr="008D53B8" w:rsidRDefault="00C00A01" w:rsidP="00C00A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0E85" w14:textId="3C11DDAA" w:rsidR="00C00A01" w:rsidRPr="008D53B8" w:rsidRDefault="00C00A01" w:rsidP="00C00A01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17.37</w:t>
            </w:r>
          </w:p>
        </w:tc>
        <w:tc>
          <w:tcPr>
            <w:tcW w:w="270" w:type="dxa"/>
            <w:shd w:val="clear" w:color="auto" w:fill="auto"/>
          </w:tcPr>
          <w:p w14:paraId="4225AC07" w14:textId="77777777" w:rsidR="00C00A01" w:rsidRPr="008D53B8" w:rsidRDefault="00C00A01" w:rsidP="00C00A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6CB9" w14:textId="66800085" w:rsidR="00C00A01" w:rsidRPr="008D53B8" w:rsidRDefault="00C00A01" w:rsidP="00C00A0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85,006</w:t>
            </w:r>
          </w:p>
        </w:tc>
      </w:tr>
    </w:tbl>
    <w:p w14:paraId="0E9F1DDF" w14:textId="59725CEC" w:rsidR="00EC3AAD" w:rsidRPr="00980E07" w:rsidRDefault="00EC3AA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69"/>
        <w:gridCol w:w="1234"/>
      </w:tblGrid>
      <w:tr w:rsidR="00AE3FC8" w:rsidRPr="00980E07" w14:paraId="1515EE76" w14:textId="77777777" w:rsidTr="00810190">
        <w:tc>
          <w:tcPr>
            <w:tcW w:w="3490" w:type="pct"/>
            <w:vAlign w:val="bottom"/>
          </w:tcPr>
          <w:p w14:paraId="11A248C6" w14:textId="429CE2E4" w:rsidR="00AE3FC8" w:rsidRPr="00980E07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013D"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</w:tcPr>
          <w:p w14:paraId="19CE9858" w14:textId="7A242F62" w:rsidR="00AE3FC8" w:rsidRPr="00980E07" w:rsidRDefault="00463A1B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5B7153A" w14:textId="77777777" w:rsidR="00AE3FC8" w:rsidRPr="00980E07" w:rsidRDefault="00AE3FC8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7BB620D1" w14:textId="7B0E453D" w:rsidR="00AE3FC8" w:rsidRPr="00980E07" w:rsidRDefault="00463A1B" w:rsidP="00AE3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E3FC8" w:rsidRPr="00980E07" w14:paraId="3CE93817" w14:textId="77777777" w:rsidTr="00810190">
        <w:tc>
          <w:tcPr>
            <w:tcW w:w="3490" w:type="pct"/>
          </w:tcPr>
          <w:p w14:paraId="0569D427" w14:textId="77777777" w:rsidR="00AE3FC8" w:rsidRPr="00980E07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10" w:type="pct"/>
            <w:gridSpan w:val="3"/>
            <w:shd w:val="clear" w:color="auto" w:fill="auto"/>
          </w:tcPr>
          <w:p w14:paraId="47FC80E2" w14:textId="77777777" w:rsidR="00AE3FC8" w:rsidRPr="00980E07" w:rsidRDefault="00AE3FC8" w:rsidP="00AE3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58C" w:rsidRPr="00980E07" w14:paraId="4DF440EE" w14:textId="77777777" w:rsidTr="00810190">
        <w:trPr>
          <w:trHeight w:hRule="exact" w:val="403"/>
        </w:trPr>
        <w:tc>
          <w:tcPr>
            <w:tcW w:w="3490" w:type="pct"/>
          </w:tcPr>
          <w:p w14:paraId="5A19A9F6" w14:textId="7312FE00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259A39E1" w14:textId="3E2FA9A2" w:rsidR="0097758C" w:rsidRPr="00DD157F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sz w:val="30"/>
                <w:szCs w:val="30"/>
              </w:rPr>
              <w:t xml:space="preserve"> 224,317 </w:t>
            </w:r>
          </w:p>
        </w:tc>
        <w:tc>
          <w:tcPr>
            <w:tcW w:w="147" w:type="pct"/>
          </w:tcPr>
          <w:p w14:paraId="28AB3BB7" w14:textId="77777777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4C1EA030" w14:textId="27E52D2A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252,279</w:t>
            </w:r>
          </w:p>
        </w:tc>
      </w:tr>
      <w:tr w:rsidR="0097758C" w:rsidRPr="00980E07" w14:paraId="04E69192" w14:textId="77777777" w:rsidTr="00810190">
        <w:trPr>
          <w:trHeight w:hRule="exact" w:val="403"/>
        </w:trPr>
        <w:tc>
          <w:tcPr>
            <w:tcW w:w="3490" w:type="pct"/>
          </w:tcPr>
          <w:p w14:paraId="2E6BCF17" w14:textId="221549B1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9" w:type="pct"/>
            <w:shd w:val="clear" w:color="auto" w:fill="auto"/>
          </w:tcPr>
          <w:p w14:paraId="78F47D05" w14:textId="458B8C36" w:rsidR="0097758C" w:rsidRPr="00DD157F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sz w:val="30"/>
                <w:szCs w:val="30"/>
              </w:rPr>
              <w:t xml:space="preserve"> (1,839)</w:t>
            </w:r>
          </w:p>
        </w:tc>
        <w:tc>
          <w:tcPr>
            <w:tcW w:w="147" w:type="pct"/>
          </w:tcPr>
          <w:p w14:paraId="566D1696" w14:textId="77777777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32085661" w14:textId="5B7C5280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(560)</w:t>
            </w:r>
          </w:p>
        </w:tc>
      </w:tr>
      <w:tr w:rsidR="0097758C" w:rsidRPr="00980E07" w14:paraId="4A11AAE3" w14:textId="77777777" w:rsidTr="00810190">
        <w:trPr>
          <w:trHeight w:hRule="exact" w:val="403"/>
        </w:trPr>
        <w:tc>
          <w:tcPr>
            <w:tcW w:w="3490" w:type="pct"/>
          </w:tcPr>
          <w:p w14:paraId="1C6B48B6" w14:textId="5C122E42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2A35" w14:textId="158EBDB9" w:rsidR="0097758C" w:rsidRPr="00DD157F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  <w:tc>
          <w:tcPr>
            <w:tcW w:w="147" w:type="pct"/>
          </w:tcPr>
          <w:p w14:paraId="254D2705" w14:textId="77777777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BDEB6A5" w14:textId="059F7C6A" w:rsidR="0097758C" w:rsidRPr="00980E07" w:rsidRDefault="0097758C" w:rsidP="0097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251,719</w:t>
            </w:r>
          </w:p>
        </w:tc>
      </w:tr>
    </w:tbl>
    <w:p w14:paraId="2AD6E880" w14:textId="32731D78" w:rsidR="00E54FD7" w:rsidRPr="00980E07" w:rsidRDefault="00E54FD7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3E5182" w14:textId="40E00221" w:rsidR="002E0234" w:rsidRDefault="002E023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BE926A" w14:textId="77777777" w:rsidR="00B77048" w:rsidRPr="00980E07" w:rsidRDefault="00B77048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70D297" w14:textId="5C3D9842" w:rsidR="002E0234" w:rsidRPr="00980E07" w:rsidRDefault="002E023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C31C93" w:rsidRPr="00A2381D" w14:paraId="1D7A3BD1" w14:textId="77777777" w:rsidTr="00485425">
        <w:trPr>
          <w:cantSplit/>
          <w:trHeight w:val="249"/>
        </w:trPr>
        <w:tc>
          <w:tcPr>
            <w:tcW w:w="3465" w:type="dxa"/>
          </w:tcPr>
          <w:p w14:paraId="369AB18A" w14:textId="77777777" w:rsidR="00C31C93" w:rsidRPr="00A2381D" w:rsidRDefault="00C31C93" w:rsidP="00C31C9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9CCBA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4FF45C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205E1968" w14:textId="196A1BAF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55017628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41ED265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64F" w:rsidRPr="00A2381D" w14:paraId="19541051" w14:textId="77777777" w:rsidTr="00485425">
        <w:trPr>
          <w:cantSplit/>
          <w:trHeight w:val="249"/>
        </w:trPr>
        <w:tc>
          <w:tcPr>
            <w:tcW w:w="3465" w:type="dxa"/>
          </w:tcPr>
          <w:p w14:paraId="75559392" w14:textId="77777777" w:rsidR="0024164F" w:rsidRPr="00A2381D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B2F4A" w14:textId="22D459E6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1B220F6A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60DC8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73B74F1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F021FBD" w14:textId="6F051699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F885580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C44E00D" w14:textId="3198FAFF" w:rsidR="0024164F" w:rsidRPr="00A2381D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4164F" w:rsidRPr="00A2381D" w14:paraId="1E2D77C3" w14:textId="77777777" w:rsidTr="00485425">
        <w:trPr>
          <w:cantSplit/>
          <w:trHeight w:val="249"/>
        </w:trPr>
        <w:tc>
          <w:tcPr>
            <w:tcW w:w="3465" w:type="dxa"/>
          </w:tcPr>
          <w:p w14:paraId="4902B2BD" w14:textId="77777777" w:rsidR="0024164F" w:rsidRPr="00A2381D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FE929" w14:textId="2D6A0B7B" w:rsidR="001E5027" w:rsidRPr="00A2381D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64F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4164F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" w:type="dxa"/>
          </w:tcPr>
          <w:p w14:paraId="36F07DF8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31D762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4A6E9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E816814" w14:textId="3272B16F" w:rsidR="0024164F" w:rsidRPr="00A2381D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35829D3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D5E134" w14:textId="68115A20" w:rsidR="0024164F" w:rsidRPr="00A2381D" w:rsidRDefault="004E013D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5027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F5133" w:rsidRPr="00A2381D" w14:paraId="4560CE8E" w14:textId="77777777" w:rsidTr="00485425">
        <w:trPr>
          <w:cantSplit/>
          <w:trHeight w:val="249"/>
        </w:trPr>
        <w:tc>
          <w:tcPr>
            <w:tcW w:w="3465" w:type="dxa"/>
            <w:vAlign w:val="bottom"/>
          </w:tcPr>
          <w:p w14:paraId="51582EA8" w14:textId="59C3174D" w:rsidR="00EF5133" w:rsidRPr="00A2381D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F02D36D" w14:textId="3B286F00" w:rsidR="00EF5133" w:rsidRPr="00A2381D" w:rsidRDefault="00463A1B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2" w:type="dxa"/>
          </w:tcPr>
          <w:p w14:paraId="6A75C1C1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296FC0E" w14:textId="117AD1AE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355070FD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A0B73D2" w14:textId="59F6EC1A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54673E4B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7CD9884" w14:textId="7216C46D" w:rsidR="00EF5133" w:rsidRPr="00A2381D" w:rsidRDefault="00463A1B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EF5133" w:rsidRPr="00A2381D" w14:paraId="72D21626" w14:textId="77777777" w:rsidTr="00485425">
        <w:trPr>
          <w:cantSplit/>
          <w:trHeight w:val="249"/>
        </w:trPr>
        <w:tc>
          <w:tcPr>
            <w:tcW w:w="3465" w:type="dxa"/>
          </w:tcPr>
          <w:p w14:paraId="2DE0E5D1" w14:textId="77777777" w:rsidR="00EF5133" w:rsidRPr="00A2381D" w:rsidRDefault="00EF5133" w:rsidP="00EF513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7DD60AA" w14:textId="38F30B0C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F5133" w:rsidRPr="00A2381D" w14:paraId="0C782129" w14:textId="77777777" w:rsidTr="00485425">
        <w:trPr>
          <w:cantSplit/>
          <w:trHeight w:val="249"/>
        </w:trPr>
        <w:tc>
          <w:tcPr>
            <w:tcW w:w="3465" w:type="dxa"/>
          </w:tcPr>
          <w:p w14:paraId="00A89915" w14:textId="206A9930" w:rsidR="00EF5133" w:rsidRPr="00A2381D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F05760C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8E85C5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9AED2F2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DF7BD5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29E8620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8C5B1B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19000B7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97F" w:rsidRPr="00A2381D" w14:paraId="538B474D" w14:textId="77777777" w:rsidTr="00485425">
        <w:trPr>
          <w:cantSplit/>
          <w:trHeight w:val="80"/>
        </w:trPr>
        <w:tc>
          <w:tcPr>
            <w:tcW w:w="3465" w:type="dxa"/>
          </w:tcPr>
          <w:p w14:paraId="081CE214" w14:textId="77777777" w:rsidR="0061797F" w:rsidRPr="00A2381D" w:rsidRDefault="0061797F" w:rsidP="0061797F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4630E0D" w14:textId="77777777" w:rsidR="0061797F" w:rsidRPr="002D6253" w:rsidRDefault="0061797F" w:rsidP="0061797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D821" w14:textId="271EE2CA" w:rsidR="0061797F" w:rsidRPr="002D6253" w:rsidRDefault="0061797F" w:rsidP="006179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182" w:type="dxa"/>
          </w:tcPr>
          <w:p w14:paraId="1585530A" w14:textId="77777777" w:rsidR="0061797F" w:rsidRPr="002D6253" w:rsidRDefault="0061797F" w:rsidP="0061797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53A6DF4D" w14:textId="77777777" w:rsidR="002D6253" w:rsidRDefault="002D6253" w:rsidP="0061797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CF736F" w14:textId="332CAAF2" w:rsidR="0061797F" w:rsidRPr="002D6253" w:rsidRDefault="00BA0F6B" w:rsidP="0061797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F8C4A22" w14:textId="77777777" w:rsidR="0061797F" w:rsidRPr="002D6253" w:rsidRDefault="0061797F" w:rsidP="0061797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7643D10" w14:textId="77777777" w:rsidR="002D6253" w:rsidRDefault="002D6253" w:rsidP="0061797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4C7E7" w14:textId="43D18190" w:rsidR="0061797F" w:rsidRPr="002D6253" w:rsidRDefault="00BA0F6B" w:rsidP="0061797F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178" w:type="dxa"/>
          </w:tcPr>
          <w:p w14:paraId="5675C2AE" w14:textId="77777777" w:rsidR="0061797F" w:rsidRPr="002D6253" w:rsidRDefault="0061797F" w:rsidP="0061797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872960D" w14:textId="77777777" w:rsidR="002D6253" w:rsidRDefault="002D6253" w:rsidP="0061797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7E46" w14:textId="3B878127" w:rsidR="0061797F" w:rsidRPr="002D6253" w:rsidRDefault="00BA0F6B" w:rsidP="0061797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</w:tr>
      <w:tr w:rsidR="00BA0F6B" w:rsidRPr="00A2381D" w14:paraId="10D552A0" w14:textId="77777777" w:rsidTr="005C6EA6">
        <w:trPr>
          <w:cantSplit/>
          <w:trHeight w:val="249"/>
        </w:trPr>
        <w:tc>
          <w:tcPr>
            <w:tcW w:w="3465" w:type="dxa"/>
          </w:tcPr>
          <w:p w14:paraId="779CC99B" w14:textId="3AD107C0" w:rsidR="00BA0F6B" w:rsidRPr="00A2381D" w:rsidRDefault="00BA0F6B" w:rsidP="00BA0F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4EF2EFD" w14:textId="7E9BFD9B" w:rsidR="00BA0F6B" w:rsidRPr="002D6253" w:rsidRDefault="00BA0F6B" w:rsidP="00BA0F6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85,032</w:t>
            </w:r>
          </w:p>
        </w:tc>
        <w:tc>
          <w:tcPr>
            <w:tcW w:w="182" w:type="dxa"/>
          </w:tcPr>
          <w:p w14:paraId="76EA82E3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DAC3CA6" w14:textId="23A7255D" w:rsidR="00BA0F6B" w:rsidRPr="002D6253" w:rsidRDefault="00BA0F6B" w:rsidP="00BA0F6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(20,760)</w:t>
            </w:r>
          </w:p>
        </w:tc>
        <w:tc>
          <w:tcPr>
            <w:tcW w:w="181" w:type="dxa"/>
          </w:tcPr>
          <w:p w14:paraId="739F5B48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37DD516" w14:textId="5E513215" w:rsidR="00BA0F6B" w:rsidRPr="002D6253" w:rsidRDefault="00BA0F6B" w:rsidP="00BA0F6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64979D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7194E15" w14:textId="6BFB2C8A" w:rsidR="00BA0F6B" w:rsidRPr="002D6253" w:rsidRDefault="00BA0F6B" w:rsidP="00BA0F6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64,272</w:t>
            </w:r>
          </w:p>
        </w:tc>
      </w:tr>
      <w:tr w:rsidR="00BA0F6B" w:rsidRPr="00A2381D" w14:paraId="2AD66019" w14:textId="77777777" w:rsidTr="005C6EA6">
        <w:trPr>
          <w:cantSplit/>
          <w:trHeight w:val="249"/>
        </w:trPr>
        <w:tc>
          <w:tcPr>
            <w:tcW w:w="3465" w:type="dxa"/>
          </w:tcPr>
          <w:p w14:paraId="62CF732E" w14:textId="72DFE08A" w:rsidR="00BA0F6B" w:rsidRPr="00A2381D" w:rsidRDefault="00BA0F6B" w:rsidP="00BA0F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4B82883F" w14:textId="2B95BC72" w:rsidR="00BA0F6B" w:rsidRPr="002D6253" w:rsidRDefault="00BA0F6B" w:rsidP="00BA0F6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22,655</w:t>
            </w:r>
          </w:p>
        </w:tc>
        <w:tc>
          <w:tcPr>
            <w:tcW w:w="182" w:type="dxa"/>
          </w:tcPr>
          <w:p w14:paraId="69B1BF3D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30265A5" w14:textId="1DE88CF7" w:rsidR="00BA0F6B" w:rsidRPr="002D6253" w:rsidRDefault="00BA0F6B" w:rsidP="00BA0F6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181" w:type="dxa"/>
          </w:tcPr>
          <w:p w14:paraId="6E0246A7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85D5B18" w14:textId="7D74A9AE" w:rsidR="00BA0F6B" w:rsidRPr="002D6253" w:rsidRDefault="00BA0F6B" w:rsidP="002D6253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(1,672)</w:t>
            </w:r>
          </w:p>
        </w:tc>
        <w:tc>
          <w:tcPr>
            <w:tcW w:w="178" w:type="dxa"/>
          </w:tcPr>
          <w:p w14:paraId="607C8D3F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5438873" w14:textId="7F9E8320" w:rsidR="00BA0F6B" w:rsidRPr="002D6253" w:rsidRDefault="00BA0F6B" w:rsidP="00BA0F6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22,294</w:t>
            </w:r>
          </w:p>
        </w:tc>
      </w:tr>
      <w:tr w:rsidR="00BA0F6B" w:rsidRPr="00A2381D" w14:paraId="088587AC" w14:textId="77777777" w:rsidTr="005C6EA6">
        <w:trPr>
          <w:cantSplit/>
          <w:trHeight w:val="249"/>
        </w:trPr>
        <w:tc>
          <w:tcPr>
            <w:tcW w:w="3465" w:type="dxa"/>
          </w:tcPr>
          <w:p w14:paraId="7D315B05" w14:textId="19ADF8BE" w:rsidR="00BA0F6B" w:rsidRPr="00A2381D" w:rsidRDefault="00BA0F6B" w:rsidP="00BA0F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  <w:vAlign w:val="bottom"/>
          </w:tcPr>
          <w:p w14:paraId="697DDB01" w14:textId="6A40D2A9" w:rsidR="00BA0F6B" w:rsidRPr="002D6253" w:rsidRDefault="00BA0F6B" w:rsidP="00BA0F6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141,424</w:t>
            </w:r>
          </w:p>
        </w:tc>
        <w:tc>
          <w:tcPr>
            <w:tcW w:w="182" w:type="dxa"/>
          </w:tcPr>
          <w:p w14:paraId="1C47AFE0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532D72E" w14:textId="7F1959D5" w:rsidR="00BA0F6B" w:rsidRPr="002D6253" w:rsidRDefault="00BA0F6B" w:rsidP="00BA0F6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(6,421)</w:t>
            </w:r>
          </w:p>
        </w:tc>
        <w:tc>
          <w:tcPr>
            <w:tcW w:w="181" w:type="dxa"/>
          </w:tcPr>
          <w:p w14:paraId="0A75B909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1484005" w14:textId="0A984049" w:rsidR="00BA0F6B" w:rsidRPr="002D6253" w:rsidRDefault="00BA0F6B" w:rsidP="00BA0F6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BCCF109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047AB5A" w14:textId="0DE6E665" w:rsidR="00BA0F6B" w:rsidRPr="002D6253" w:rsidRDefault="00BA0F6B" w:rsidP="00BA0F6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135,003</w:t>
            </w:r>
          </w:p>
        </w:tc>
      </w:tr>
      <w:tr w:rsidR="00BA0F6B" w:rsidRPr="00A2381D" w14:paraId="50ACB8A5" w14:textId="77777777" w:rsidTr="005C6EA6">
        <w:trPr>
          <w:cantSplit/>
          <w:trHeight w:val="249"/>
        </w:trPr>
        <w:tc>
          <w:tcPr>
            <w:tcW w:w="3465" w:type="dxa"/>
          </w:tcPr>
          <w:p w14:paraId="74AF7AFD" w14:textId="45082610" w:rsidR="00BA0F6B" w:rsidRPr="00A2381D" w:rsidRDefault="00BA0F6B" w:rsidP="00BA0F6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E22F1" w14:textId="1F8BB313" w:rsidR="00BA0F6B" w:rsidRPr="002D6253" w:rsidRDefault="00BA0F6B" w:rsidP="00BA0F6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252,279</w:t>
            </w:r>
          </w:p>
        </w:tc>
        <w:tc>
          <w:tcPr>
            <w:tcW w:w="182" w:type="dxa"/>
          </w:tcPr>
          <w:p w14:paraId="385F21BC" w14:textId="77777777" w:rsidR="00BA0F6B" w:rsidRPr="002D6253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349E0D41" w14:textId="6E217B2B" w:rsidR="00BA0F6B" w:rsidRPr="00C829C5" w:rsidRDefault="00BA0F6B" w:rsidP="00BA0F6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(25,870)</w:t>
            </w:r>
          </w:p>
        </w:tc>
        <w:tc>
          <w:tcPr>
            <w:tcW w:w="181" w:type="dxa"/>
          </w:tcPr>
          <w:p w14:paraId="2E6F35EE" w14:textId="77777777" w:rsidR="00BA0F6B" w:rsidRPr="00C829C5" w:rsidRDefault="00BA0F6B" w:rsidP="00BA0F6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B74B197" w14:textId="157F0F98" w:rsidR="00BA0F6B" w:rsidRPr="00C829C5" w:rsidRDefault="00BA0F6B" w:rsidP="000B487A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78" w:type="dxa"/>
          </w:tcPr>
          <w:p w14:paraId="46CDEEA8" w14:textId="77777777" w:rsidR="00BA0F6B" w:rsidRPr="00C829C5" w:rsidRDefault="00BA0F6B" w:rsidP="00BA0F6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65498629" w14:textId="4685EE25" w:rsidR="00BA0F6B" w:rsidRPr="00C829C5" w:rsidRDefault="00BA0F6B" w:rsidP="00BA0F6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224,317</w:t>
            </w:r>
          </w:p>
        </w:tc>
      </w:tr>
      <w:tr w:rsidR="0061797F" w:rsidRPr="00A2381D" w14:paraId="433FDE04" w14:textId="77777777" w:rsidTr="00164773">
        <w:trPr>
          <w:cantSplit/>
          <w:trHeight w:val="249"/>
        </w:trPr>
        <w:tc>
          <w:tcPr>
            <w:tcW w:w="3465" w:type="dxa"/>
          </w:tcPr>
          <w:p w14:paraId="1F2182F4" w14:textId="77777777" w:rsidR="0061797F" w:rsidRPr="00A2381D" w:rsidRDefault="0061797F" w:rsidP="0061797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A99C89" w14:textId="4D61A30A" w:rsidR="0061797F" w:rsidRPr="00A2381D" w:rsidRDefault="0061797F" w:rsidP="006179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E72210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A12A80A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8C55495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4AC6DF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0BC44AF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1A3C816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97F" w:rsidRPr="00A2381D" w14:paraId="6EDBF284" w14:textId="77777777" w:rsidTr="00964819">
        <w:trPr>
          <w:cantSplit/>
          <w:trHeight w:val="249"/>
        </w:trPr>
        <w:tc>
          <w:tcPr>
            <w:tcW w:w="3465" w:type="dxa"/>
          </w:tcPr>
          <w:p w14:paraId="1B24BDE8" w14:textId="77777777" w:rsidR="0061797F" w:rsidRPr="00A2381D" w:rsidRDefault="0061797F" w:rsidP="006179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961EE2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92BA761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AC12801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F287A43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EE75C9E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D8F20B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9CA3EE7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01E" w:rsidRPr="00A2381D" w14:paraId="56409D17" w14:textId="77777777" w:rsidTr="00964819">
        <w:trPr>
          <w:cantSplit/>
          <w:trHeight w:val="200"/>
        </w:trPr>
        <w:tc>
          <w:tcPr>
            <w:tcW w:w="3465" w:type="dxa"/>
          </w:tcPr>
          <w:p w14:paraId="06F3A08D" w14:textId="77777777" w:rsidR="0084701E" w:rsidRPr="00A2381D" w:rsidRDefault="0084701E" w:rsidP="0084701E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2F898" w14:textId="031B5430" w:rsidR="0084701E" w:rsidRPr="00A2381D" w:rsidRDefault="0084701E" w:rsidP="008470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182" w:type="dxa"/>
          </w:tcPr>
          <w:p w14:paraId="2EE7C1FA" w14:textId="77777777" w:rsidR="0084701E" w:rsidRPr="00A2381D" w:rsidRDefault="0084701E" w:rsidP="0084701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C0956BC" w14:textId="7BC6C8A0" w:rsidR="0084701E" w:rsidRPr="0084701E" w:rsidRDefault="0084701E" w:rsidP="0084701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  <w:tc>
          <w:tcPr>
            <w:tcW w:w="181" w:type="dxa"/>
            <w:shd w:val="clear" w:color="auto" w:fill="auto"/>
          </w:tcPr>
          <w:p w14:paraId="5D5125A3" w14:textId="77777777" w:rsidR="0084701E" w:rsidRPr="0084701E" w:rsidRDefault="0084701E" w:rsidP="008470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1DD907" w14:textId="140BAEB2" w:rsidR="0084701E" w:rsidRPr="0084701E" w:rsidRDefault="0084701E" w:rsidP="0084701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1B89DB" w14:textId="77777777" w:rsidR="0084701E" w:rsidRPr="0084701E" w:rsidRDefault="0084701E" w:rsidP="008470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48465C2" w14:textId="1F398CDA" w:rsidR="0084701E" w:rsidRPr="0084701E" w:rsidRDefault="0084701E" w:rsidP="0084701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</w:tr>
      <w:tr w:rsidR="0084701E" w:rsidRPr="00A2381D" w14:paraId="54C1F213" w14:textId="77777777" w:rsidTr="00964819">
        <w:trPr>
          <w:cantSplit/>
          <w:trHeight w:val="100"/>
        </w:trPr>
        <w:tc>
          <w:tcPr>
            <w:tcW w:w="3465" w:type="dxa"/>
          </w:tcPr>
          <w:p w14:paraId="07D75E7D" w14:textId="77777777" w:rsidR="0084701E" w:rsidRPr="00A2381D" w:rsidRDefault="0084701E" w:rsidP="008470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0A0CC" w14:textId="2D397C03" w:rsidR="0084701E" w:rsidRPr="00A2381D" w:rsidRDefault="0084701E" w:rsidP="0084701E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(560)</w:t>
            </w:r>
          </w:p>
        </w:tc>
        <w:tc>
          <w:tcPr>
            <w:tcW w:w="182" w:type="dxa"/>
          </w:tcPr>
          <w:p w14:paraId="6C35A592" w14:textId="77777777" w:rsidR="0084701E" w:rsidRPr="00A2381D" w:rsidRDefault="0084701E" w:rsidP="0084701E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ECB" w14:textId="7DDD44C8" w:rsidR="0084701E" w:rsidRPr="0084701E" w:rsidRDefault="0084701E" w:rsidP="0084701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(1,279)</w:t>
            </w:r>
          </w:p>
        </w:tc>
        <w:tc>
          <w:tcPr>
            <w:tcW w:w="181" w:type="dxa"/>
            <w:shd w:val="clear" w:color="auto" w:fill="auto"/>
          </w:tcPr>
          <w:p w14:paraId="4F932C38" w14:textId="77777777" w:rsidR="0084701E" w:rsidRPr="0084701E" w:rsidRDefault="0084701E" w:rsidP="0084701E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C143E74" w14:textId="2CA4B8B3" w:rsidR="0084701E" w:rsidRPr="0084701E" w:rsidRDefault="0084701E" w:rsidP="0084701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ACC761" w14:textId="77777777" w:rsidR="0084701E" w:rsidRPr="0084701E" w:rsidRDefault="0084701E" w:rsidP="0084701E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828B" w14:textId="464E713C" w:rsidR="0084701E" w:rsidRPr="0084701E" w:rsidRDefault="0084701E" w:rsidP="0084701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</w:tr>
      <w:tr w:rsidR="0061797F" w:rsidRPr="00A2381D" w14:paraId="6638E278" w14:textId="77777777" w:rsidTr="00964819">
        <w:trPr>
          <w:cantSplit/>
          <w:trHeight w:val="100"/>
        </w:trPr>
        <w:tc>
          <w:tcPr>
            <w:tcW w:w="3465" w:type="dxa"/>
          </w:tcPr>
          <w:p w14:paraId="2F70AC2E" w14:textId="77777777" w:rsidR="0061797F" w:rsidRPr="00A2381D" w:rsidRDefault="0061797F" w:rsidP="0061797F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8A1C0F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D631988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7DD74514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68205D4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05266FB5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E98367E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206F3B0B" w14:textId="77777777" w:rsidR="0061797F" w:rsidRPr="00A2381D" w:rsidRDefault="0061797F" w:rsidP="0061797F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F3069" w:rsidRPr="00A2381D" w14:paraId="1B277BA2" w14:textId="77777777" w:rsidTr="00964819">
        <w:trPr>
          <w:cantSplit/>
          <w:trHeight w:val="60"/>
        </w:trPr>
        <w:tc>
          <w:tcPr>
            <w:tcW w:w="3465" w:type="dxa"/>
            <w:vAlign w:val="bottom"/>
          </w:tcPr>
          <w:p w14:paraId="2F550EC1" w14:textId="77777777" w:rsidR="007F3069" w:rsidRPr="00A2381D" w:rsidRDefault="007F3069" w:rsidP="007F30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23D0EF" w14:textId="5EE1954C" w:rsidR="007F3069" w:rsidRPr="00A2381D" w:rsidRDefault="007F3069" w:rsidP="007F30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251,719</w:t>
            </w:r>
          </w:p>
        </w:tc>
        <w:tc>
          <w:tcPr>
            <w:tcW w:w="182" w:type="dxa"/>
          </w:tcPr>
          <w:p w14:paraId="12136454" w14:textId="77777777" w:rsidR="007F3069" w:rsidRPr="00A2381D" w:rsidRDefault="007F3069" w:rsidP="007F306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0CFC959A" w14:textId="7D799504" w:rsidR="007F3069" w:rsidRPr="005D2F17" w:rsidRDefault="007F3069" w:rsidP="007F3069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(27,149)</w:t>
            </w:r>
          </w:p>
        </w:tc>
        <w:tc>
          <w:tcPr>
            <w:tcW w:w="181" w:type="dxa"/>
            <w:shd w:val="clear" w:color="auto" w:fill="auto"/>
          </w:tcPr>
          <w:p w14:paraId="5103F96E" w14:textId="77777777" w:rsidR="007F3069" w:rsidRPr="005D2F17" w:rsidRDefault="007F3069" w:rsidP="007F3069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084CB8D" w14:textId="3C56C2E6" w:rsidR="007F3069" w:rsidRPr="005D2F17" w:rsidRDefault="007F3069" w:rsidP="007F3069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78" w:type="dxa"/>
          </w:tcPr>
          <w:p w14:paraId="2181AADA" w14:textId="77777777" w:rsidR="007F3069" w:rsidRPr="005D2F17" w:rsidRDefault="007F3069" w:rsidP="007F306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068443BE" w14:textId="677FC28D" w:rsidR="007F3069" w:rsidRPr="005D2F17" w:rsidRDefault="007F3069" w:rsidP="007F306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</w:tr>
    </w:tbl>
    <w:p w14:paraId="4358F7C5" w14:textId="43EA371D" w:rsidR="00CD19B3" w:rsidRPr="00A2381D" w:rsidRDefault="00CD19B3">
      <w:pPr>
        <w:rPr>
          <w:rFonts w:asciiTheme="majorBidi" w:hAnsiTheme="majorBidi" w:cstheme="majorBidi"/>
          <w:sz w:val="30"/>
          <w:szCs w:val="30"/>
        </w:rPr>
      </w:pPr>
    </w:p>
    <w:p w14:paraId="0B511F24" w14:textId="4224661E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096E7607" w14:textId="6DB297F2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777C21F6" w14:textId="702FCEBA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751AB937" w14:textId="1D4078BB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4D645A40" w14:textId="1DE72B8F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487ECC6A" w14:textId="4374D294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73BF49F6" w14:textId="0C85462D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6FE1DDB9" w14:textId="4703F6F2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7E257BC0" w14:textId="7131255F" w:rsidR="0061797F" w:rsidRDefault="0061797F">
      <w:pPr>
        <w:rPr>
          <w:rFonts w:asciiTheme="majorBidi" w:hAnsiTheme="majorBidi" w:cstheme="majorBidi"/>
          <w:sz w:val="30"/>
          <w:szCs w:val="30"/>
        </w:rPr>
      </w:pPr>
    </w:p>
    <w:p w14:paraId="0573B1FD" w14:textId="77777777" w:rsidR="00994FF7" w:rsidRPr="00A2381D" w:rsidRDefault="00994FF7">
      <w:pPr>
        <w:rPr>
          <w:rFonts w:asciiTheme="majorBidi" w:hAnsiTheme="majorBidi" w:cstheme="majorBidi"/>
          <w:sz w:val="30"/>
          <w:szCs w:val="30"/>
        </w:rPr>
      </w:pPr>
    </w:p>
    <w:p w14:paraId="279F3490" w14:textId="21B02E30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p w14:paraId="7EE8B1EA" w14:textId="3FFE4CFA" w:rsidR="0061797F" w:rsidRPr="00A2381D" w:rsidRDefault="006179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61797F" w:rsidRPr="00A2381D" w14:paraId="12DFF546" w14:textId="77777777" w:rsidTr="005A1BE8">
        <w:trPr>
          <w:cantSplit/>
          <w:trHeight w:val="249"/>
        </w:trPr>
        <w:tc>
          <w:tcPr>
            <w:tcW w:w="3465" w:type="dxa"/>
          </w:tcPr>
          <w:p w14:paraId="4DD743DF" w14:textId="77777777" w:rsidR="0061797F" w:rsidRPr="00A2381D" w:rsidRDefault="0061797F" w:rsidP="005A1BE8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53AB82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2E790D6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68AC502F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358D113D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FDB15CA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97F" w:rsidRPr="00A2381D" w14:paraId="21F26EE6" w14:textId="77777777" w:rsidTr="005A1BE8">
        <w:trPr>
          <w:cantSplit/>
          <w:trHeight w:val="249"/>
        </w:trPr>
        <w:tc>
          <w:tcPr>
            <w:tcW w:w="3465" w:type="dxa"/>
          </w:tcPr>
          <w:p w14:paraId="34D140E4" w14:textId="77777777" w:rsidR="0061797F" w:rsidRPr="00A2381D" w:rsidRDefault="0061797F" w:rsidP="005A1BE8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34916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2B07BE2A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3171DAF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08DAA6E8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741CE13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28B86CB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7DBEF60E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1797F" w:rsidRPr="00A2381D" w14:paraId="7EBD27D4" w14:textId="77777777" w:rsidTr="005A1BE8">
        <w:trPr>
          <w:cantSplit/>
          <w:trHeight w:val="249"/>
        </w:trPr>
        <w:tc>
          <w:tcPr>
            <w:tcW w:w="3465" w:type="dxa"/>
          </w:tcPr>
          <w:p w14:paraId="6C95321D" w14:textId="77777777" w:rsidR="0061797F" w:rsidRPr="00A2381D" w:rsidRDefault="0061797F" w:rsidP="005A1BE8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B06418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" w:type="dxa"/>
          </w:tcPr>
          <w:p w14:paraId="33FCB361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07A4EBC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F2B2224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4C9A07C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261E9F86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7FDA8F6C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1797F" w:rsidRPr="00A2381D" w14:paraId="14F8BA51" w14:textId="77777777" w:rsidTr="005A1BE8">
        <w:trPr>
          <w:cantSplit/>
          <w:trHeight w:val="249"/>
        </w:trPr>
        <w:tc>
          <w:tcPr>
            <w:tcW w:w="3465" w:type="dxa"/>
            <w:vAlign w:val="bottom"/>
          </w:tcPr>
          <w:p w14:paraId="39ADEB20" w14:textId="77777777" w:rsidR="0061797F" w:rsidRPr="00A2381D" w:rsidRDefault="0061797F" w:rsidP="005A1B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021EEE2" w14:textId="227D9009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10D64027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667C8CD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568F0F87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9538A94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24F8361F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140FB62" w14:textId="416CC975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61797F" w:rsidRPr="00A2381D" w14:paraId="32B7F2E1" w14:textId="77777777" w:rsidTr="005A1BE8">
        <w:trPr>
          <w:cantSplit/>
          <w:trHeight w:val="249"/>
        </w:trPr>
        <w:tc>
          <w:tcPr>
            <w:tcW w:w="3465" w:type="dxa"/>
          </w:tcPr>
          <w:p w14:paraId="2510757E" w14:textId="77777777" w:rsidR="0061797F" w:rsidRPr="00A2381D" w:rsidRDefault="0061797F" w:rsidP="005A1BE8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037821DE" w14:textId="77777777" w:rsidR="0061797F" w:rsidRPr="00A2381D" w:rsidRDefault="0061797F" w:rsidP="005A1BE8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1797F" w:rsidRPr="00A2381D" w14:paraId="781A0F09" w14:textId="77777777" w:rsidTr="005A1BE8">
        <w:trPr>
          <w:cantSplit/>
          <w:trHeight w:val="249"/>
        </w:trPr>
        <w:tc>
          <w:tcPr>
            <w:tcW w:w="3465" w:type="dxa"/>
          </w:tcPr>
          <w:p w14:paraId="55ED622D" w14:textId="77777777" w:rsidR="0061797F" w:rsidRPr="00A2381D" w:rsidRDefault="0061797F" w:rsidP="005A1B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EDC3A48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1B49F25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94A10C0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718C70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42573B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BD5E55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7CBFF9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97F" w:rsidRPr="00A2381D" w14:paraId="3753F5BA" w14:textId="77777777" w:rsidTr="005A1BE8">
        <w:trPr>
          <w:cantSplit/>
          <w:trHeight w:val="80"/>
        </w:trPr>
        <w:tc>
          <w:tcPr>
            <w:tcW w:w="3465" w:type="dxa"/>
          </w:tcPr>
          <w:p w14:paraId="1ABFC6C8" w14:textId="77777777" w:rsidR="0061797F" w:rsidRPr="00A2381D" w:rsidRDefault="0061797F" w:rsidP="005A1BE8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A399988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C3DD0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2" w:type="dxa"/>
          </w:tcPr>
          <w:p w14:paraId="5B045C7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515B4CA4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98178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3CA873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BB2B455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CE8C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273C356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4BDA6379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2700B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</w:tr>
      <w:tr w:rsidR="0061797F" w:rsidRPr="00A2381D" w14:paraId="11832FA7" w14:textId="77777777" w:rsidTr="005A1BE8">
        <w:trPr>
          <w:cantSplit/>
          <w:trHeight w:val="249"/>
        </w:trPr>
        <w:tc>
          <w:tcPr>
            <w:tcW w:w="3465" w:type="dxa"/>
          </w:tcPr>
          <w:p w14:paraId="2B06BAB6" w14:textId="77777777" w:rsidR="0061797F" w:rsidRPr="00A2381D" w:rsidRDefault="0061797F" w:rsidP="005A1B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3C359F4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97,676</w:t>
            </w:r>
          </w:p>
        </w:tc>
        <w:tc>
          <w:tcPr>
            <w:tcW w:w="182" w:type="dxa"/>
          </w:tcPr>
          <w:p w14:paraId="702D15E0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CAD287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(12,644)</w:t>
            </w:r>
          </w:p>
        </w:tc>
        <w:tc>
          <w:tcPr>
            <w:tcW w:w="181" w:type="dxa"/>
          </w:tcPr>
          <w:p w14:paraId="69F61AE5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172AFD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D08D1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26C292B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85,032</w:t>
            </w:r>
          </w:p>
        </w:tc>
      </w:tr>
      <w:tr w:rsidR="0061797F" w:rsidRPr="00A2381D" w14:paraId="0EAFBD98" w14:textId="77777777" w:rsidTr="005A1BE8">
        <w:trPr>
          <w:cantSplit/>
          <w:trHeight w:val="249"/>
        </w:trPr>
        <w:tc>
          <w:tcPr>
            <w:tcW w:w="3465" w:type="dxa"/>
          </w:tcPr>
          <w:p w14:paraId="70C7E3D8" w14:textId="77777777" w:rsidR="0061797F" w:rsidRPr="00A2381D" w:rsidRDefault="0061797F" w:rsidP="005A1B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3F7CCEE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23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182" w:type="dxa"/>
          </w:tcPr>
          <w:p w14:paraId="321B44D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B2DF2A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1,063</w:t>
            </w:r>
          </w:p>
        </w:tc>
        <w:tc>
          <w:tcPr>
            <w:tcW w:w="181" w:type="dxa"/>
          </w:tcPr>
          <w:p w14:paraId="0CC1FF9B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9778D1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A6D670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62165B0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22,655</w:t>
            </w:r>
          </w:p>
        </w:tc>
      </w:tr>
      <w:tr w:rsidR="0061797F" w:rsidRPr="00A2381D" w14:paraId="681A8BD2" w14:textId="77777777" w:rsidTr="005A1BE8">
        <w:trPr>
          <w:cantSplit/>
          <w:trHeight w:val="249"/>
        </w:trPr>
        <w:tc>
          <w:tcPr>
            <w:tcW w:w="3465" w:type="dxa"/>
          </w:tcPr>
          <w:p w14:paraId="070928B8" w14:textId="77777777" w:rsidR="0061797F" w:rsidRPr="00A2381D" w:rsidRDefault="0061797F" w:rsidP="005A1B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  <w:vAlign w:val="bottom"/>
          </w:tcPr>
          <w:p w14:paraId="056BCCA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Pr="00A23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182" w:type="dxa"/>
          </w:tcPr>
          <w:p w14:paraId="1397B44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3DECFBA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(26,383)</w:t>
            </w:r>
          </w:p>
        </w:tc>
        <w:tc>
          <w:tcPr>
            <w:tcW w:w="181" w:type="dxa"/>
          </w:tcPr>
          <w:p w14:paraId="477F6EB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EC83B86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2A06EF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vAlign w:val="bottom"/>
          </w:tcPr>
          <w:p w14:paraId="3FCE4ADB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141,424</w:t>
            </w:r>
          </w:p>
        </w:tc>
      </w:tr>
      <w:tr w:rsidR="0061797F" w:rsidRPr="00A2381D" w14:paraId="2BE429A6" w14:textId="77777777" w:rsidTr="005A1BE8">
        <w:trPr>
          <w:cantSplit/>
          <w:trHeight w:val="249"/>
        </w:trPr>
        <w:tc>
          <w:tcPr>
            <w:tcW w:w="3465" w:type="dxa"/>
          </w:tcPr>
          <w:p w14:paraId="5D72F671" w14:textId="77777777" w:rsidR="0061797F" w:rsidRPr="00A2381D" w:rsidRDefault="0061797F" w:rsidP="005A1B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65304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182" w:type="dxa"/>
          </w:tcPr>
          <w:p w14:paraId="2AF91A56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1741E39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(224)</w:t>
            </w:r>
          </w:p>
        </w:tc>
        <w:tc>
          <w:tcPr>
            <w:tcW w:w="181" w:type="dxa"/>
          </w:tcPr>
          <w:p w14:paraId="4EB84766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E97F3F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6771163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0E2E7D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97F" w:rsidRPr="00A2381D" w14:paraId="5F6F8DFD" w14:textId="77777777" w:rsidTr="005A1BE8">
        <w:trPr>
          <w:cantSplit/>
          <w:trHeight w:val="249"/>
        </w:trPr>
        <w:tc>
          <w:tcPr>
            <w:tcW w:w="3465" w:type="dxa"/>
          </w:tcPr>
          <w:p w14:paraId="6B1E8E48" w14:textId="77777777" w:rsidR="0061797F" w:rsidRPr="00A2381D" w:rsidRDefault="0061797F" w:rsidP="005A1BE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55D3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182" w:type="dxa"/>
          </w:tcPr>
          <w:p w14:paraId="1615C09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5B8AA19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(38,188)</w:t>
            </w:r>
          </w:p>
        </w:tc>
        <w:tc>
          <w:tcPr>
            <w:tcW w:w="181" w:type="dxa"/>
          </w:tcPr>
          <w:p w14:paraId="70653EC5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725F88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06BB97A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4AD7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252,279</w:t>
            </w:r>
          </w:p>
        </w:tc>
      </w:tr>
      <w:tr w:rsidR="0061797F" w:rsidRPr="00A2381D" w14:paraId="6C5AD560" w14:textId="77777777" w:rsidTr="005A1BE8">
        <w:trPr>
          <w:cantSplit/>
          <w:trHeight w:val="249"/>
        </w:trPr>
        <w:tc>
          <w:tcPr>
            <w:tcW w:w="3465" w:type="dxa"/>
          </w:tcPr>
          <w:p w14:paraId="55A701FE" w14:textId="77777777" w:rsidR="0061797F" w:rsidRPr="00A2381D" w:rsidRDefault="0061797F" w:rsidP="005A1BE8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045A60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2" w:type="dxa"/>
          </w:tcPr>
          <w:p w14:paraId="590BB3F8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3104198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554E249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479B68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C5B3E3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6FA00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797F" w:rsidRPr="00A2381D" w14:paraId="742F02B4" w14:textId="77777777" w:rsidTr="005A1BE8">
        <w:trPr>
          <w:cantSplit/>
          <w:trHeight w:val="249"/>
        </w:trPr>
        <w:tc>
          <w:tcPr>
            <w:tcW w:w="3465" w:type="dxa"/>
          </w:tcPr>
          <w:p w14:paraId="73B8C3DA" w14:textId="77777777" w:rsidR="0061797F" w:rsidRPr="00A2381D" w:rsidRDefault="0061797F" w:rsidP="005A1B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23E6554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EC206F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4929F40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7F452F6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31F72D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84B8C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6B0B57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97F" w:rsidRPr="00A2381D" w14:paraId="45ED88C4" w14:textId="77777777" w:rsidTr="005A1BE8">
        <w:trPr>
          <w:cantSplit/>
          <w:trHeight w:val="200"/>
        </w:trPr>
        <w:tc>
          <w:tcPr>
            <w:tcW w:w="3465" w:type="dxa"/>
          </w:tcPr>
          <w:p w14:paraId="4A87971F" w14:textId="77777777" w:rsidR="0061797F" w:rsidRPr="00A2381D" w:rsidRDefault="0061797F" w:rsidP="005A1BE8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BD511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FDD78A3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7E69DA68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(560)</w:t>
            </w:r>
          </w:p>
        </w:tc>
        <w:tc>
          <w:tcPr>
            <w:tcW w:w="181" w:type="dxa"/>
            <w:shd w:val="clear" w:color="auto" w:fill="auto"/>
          </w:tcPr>
          <w:p w14:paraId="3DECB5C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D065FA5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901A4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B4DE241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</w:tr>
      <w:tr w:rsidR="0061797F" w:rsidRPr="00A2381D" w14:paraId="38B66713" w14:textId="77777777" w:rsidTr="005A1BE8">
        <w:trPr>
          <w:cantSplit/>
          <w:trHeight w:val="100"/>
        </w:trPr>
        <w:tc>
          <w:tcPr>
            <w:tcW w:w="3465" w:type="dxa"/>
          </w:tcPr>
          <w:p w14:paraId="44A4A709" w14:textId="77777777" w:rsidR="0061797F" w:rsidRPr="00A2381D" w:rsidRDefault="0061797F" w:rsidP="005A1B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A8EA5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A3234C4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F091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(560)</w:t>
            </w:r>
          </w:p>
        </w:tc>
        <w:tc>
          <w:tcPr>
            <w:tcW w:w="181" w:type="dxa"/>
            <w:shd w:val="clear" w:color="auto" w:fill="auto"/>
          </w:tcPr>
          <w:p w14:paraId="28AD631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1EBE7299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3F0EE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AA98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(560)</w:t>
            </w:r>
          </w:p>
        </w:tc>
      </w:tr>
      <w:tr w:rsidR="0061797F" w:rsidRPr="00A2381D" w14:paraId="074A8CB4" w14:textId="77777777" w:rsidTr="005A1BE8">
        <w:trPr>
          <w:cantSplit/>
          <w:trHeight w:val="100"/>
        </w:trPr>
        <w:tc>
          <w:tcPr>
            <w:tcW w:w="3465" w:type="dxa"/>
          </w:tcPr>
          <w:p w14:paraId="489D253C" w14:textId="77777777" w:rsidR="0061797F" w:rsidRPr="00A2381D" w:rsidRDefault="0061797F" w:rsidP="005A1BE8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AA46C3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52698A1E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35E49497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D2529B8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35BE288C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B265F3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6A20CC4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797F" w:rsidRPr="00A2381D" w14:paraId="41A07661" w14:textId="77777777" w:rsidTr="005A1BE8">
        <w:trPr>
          <w:cantSplit/>
          <w:trHeight w:val="60"/>
        </w:trPr>
        <w:tc>
          <w:tcPr>
            <w:tcW w:w="3465" w:type="dxa"/>
            <w:vAlign w:val="bottom"/>
          </w:tcPr>
          <w:p w14:paraId="520489FD" w14:textId="77777777" w:rsidR="0061797F" w:rsidRPr="00A2381D" w:rsidRDefault="0061797F" w:rsidP="005A1B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2E9C62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</w:p>
        </w:tc>
        <w:tc>
          <w:tcPr>
            <w:tcW w:w="182" w:type="dxa"/>
          </w:tcPr>
          <w:p w14:paraId="7E321D89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63A40AF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(38,748)</w:t>
            </w:r>
          </w:p>
        </w:tc>
        <w:tc>
          <w:tcPr>
            <w:tcW w:w="181" w:type="dxa"/>
            <w:shd w:val="clear" w:color="auto" w:fill="auto"/>
          </w:tcPr>
          <w:p w14:paraId="2745FC8D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42F67DFF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</w:t>
            </w:r>
          </w:p>
        </w:tc>
        <w:tc>
          <w:tcPr>
            <w:tcW w:w="178" w:type="dxa"/>
          </w:tcPr>
          <w:p w14:paraId="054C7223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60C35BAA" w14:textId="77777777" w:rsidR="0061797F" w:rsidRPr="00A2381D" w:rsidRDefault="0061797F" w:rsidP="005A1BE8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251,719</w:t>
            </w:r>
          </w:p>
        </w:tc>
      </w:tr>
    </w:tbl>
    <w:p w14:paraId="50FB49A6" w14:textId="53454A88" w:rsidR="001140D3" w:rsidRPr="00A2381D" w:rsidRDefault="001140D3">
      <w:pPr>
        <w:rPr>
          <w:sz w:val="30"/>
          <w:szCs w:val="30"/>
        </w:rPr>
      </w:pPr>
    </w:p>
    <w:p w14:paraId="24492C75" w14:textId="263B514F" w:rsidR="001140D3" w:rsidRPr="00A2381D" w:rsidRDefault="001140D3">
      <w:pPr>
        <w:rPr>
          <w:sz w:val="30"/>
          <w:szCs w:val="30"/>
        </w:rPr>
      </w:pPr>
    </w:p>
    <w:p w14:paraId="4CAAFE25" w14:textId="56E49EFE" w:rsidR="001140D3" w:rsidRPr="00A2381D" w:rsidRDefault="001140D3">
      <w:pPr>
        <w:rPr>
          <w:sz w:val="30"/>
          <w:szCs w:val="30"/>
        </w:rPr>
      </w:pPr>
    </w:p>
    <w:p w14:paraId="1BB4500A" w14:textId="6F6F5A55" w:rsidR="001140D3" w:rsidRPr="00A2381D" w:rsidRDefault="001140D3">
      <w:pPr>
        <w:rPr>
          <w:sz w:val="30"/>
          <w:szCs w:val="30"/>
        </w:rPr>
      </w:pPr>
    </w:p>
    <w:p w14:paraId="1DE972C1" w14:textId="1FE423F7" w:rsidR="001140D3" w:rsidRDefault="001140D3">
      <w:pPr>
        <w:rPr>
          <w:sz w:val="30"/>
          <w:szCs w:val="30"/>
        </w:rPr>
      </w:pPr>
    </w:p>
    <w:p w14:paraId="0E448A02" w14:textId="766F28F1" w:rsidR="001140D3" w:rsidRDefault="001140D3">
      <w:pPr>
        <w:rPr>
          <w:sz w:val="30"/>
          <w:szCs w:val="30"/>
        </w:rPr>
      </w:pPr>
    </w:p>
    <w:p w14:paraId="2182AAED" w14:textId="2CE405DD" w:rsidR="001140D3" w:rsidRDefault="001140D3">
      <w:pPr>
        <w:rPr>
          <w:sz w:val="30"/>
          <w:szCs w:val="30"/>
        </w:rPr>
      </w:pPr>
    </w:p>
    <w:p w14:paraId="42C1B8DD" w14:textId="1CDDDE5D" w:rsidR="001140D3" w:rsidRDefault="001140D3">
      <w:pPr>
        <w:rPr>
          <w:sz w:val="30"/>
          <w:szCs w:val="30"/>
        </w:rPr>
      </w:pPr>
    </w:p>
    <w:p w14:paraId="06A854BB" w14:textId="02C72D3B" w:rsidR="001140D3" w:rsidRDefault="001140D3">
      <w:pPr>
        <w:rPr>
          <w:sz w:val="30"/>
          <w:szCs w:val="30"/>
        </w:rPr>
      </w:pPr>
    </w:p>
    <w:p w14:paraId="2E1ED2C1" w14:textId="6F87F0EF" w:rsidR="001140D3" w:rsidRDefault="001140D3">
      <w:pPr>
        <w:rPr>
          <w:sz w:val="30"/>
          <w:szCs w:val="30"/>
        </w:rPr>
      </w:pPr>
    </w:p>
    <w:p w14:paraId="4D32E1DB" w14:textId="340F7117" w:rsidR="001140D3" w:rsidRDefault="001140D3">
      <w:pPr>
        <w:rPr>
          <w:sz w:val="30"/>
          <w:szCs w:val="30"/>
        </w:rPr>
      </w:pPr>
    </w:p>
    <w:p w14:paraId="4F7253B9" w14:textId="77777777" w:rsidR="001140D3" w:rsidRDefault="001140D3">
      <w:pPr>
        <w:rPr>
          <w:sz w:val="30"/>
          <w:szCs w:val="30"/>
        </w:rPr>
      </w:pPr>
    </w:p>
    <w:p w14:paraId="4F71A827" w14:textId="32F84A44" w:rsidR="00E63294" w:rsidRPr="00A2467E" w:rsidRDefault="00E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D41B7E" w14:textId="77777777" w:rsidR="00B575C1" w:rsidRDefault="00B57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6470B4D5" w14:textId="37505B87" w:rsidR="00036B89" w:rsidRPr="000C5FD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A2467E">
        <w:rPr>
          <w:rFonts w:asciiTheme="majorBidi" w:hAnsiTheme="majorBidi" w:cstheme="majorBidi"/>
          <w:cs/>
        </w:rPr>
        <w:lastRenderedPageBreak/>
        <w:t>กำไรต่อ</w:t>
      </w:r>
      <w:r w:rsidRPr="000C5FD6">
        <w:rPr>
          <w:rFonts w:asciiTheme="majorBidi" w:hAnsiTheme="majorBidi" w:cstheme="majorBidi"/>
          <w:cs/>
        </w:rPr>
        <w:t>หุ้นขั้นพื้นฐาน</w:t>
      </w:r>
    </w:p>
    <w:p w14:paraId="52D63428" w14:textId="1E0651B1" w:rsidR="00036B89" w:rsidRPr="000C5FD6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A81FC" w14:textId="2D722C4F" w:rsidR="00505F64" w:rsidRPr="000C5FD6" w:rsidRDefault="00505F64" w:rsidP="00505F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C5FD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2E984A6" w14:textId="7A2DFD3F" w:rsidR="00505F64" w:rsidRPr="000C5FD6" w:rsidRDefault="00505F64" w:rsidP="0050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lang w:val="th-TH"/>
        </w:rPr>
      </w:pPr>
      <w:r w:rsidRPr="000C5FD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67D87" w:rsidRPr="000C5FD6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C5FD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17C620F" w14:textId="77777777" w:rsidR="00505F64" w:rsidRPr="000C5FD6" w:rsidRDefault="00505F64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4"/>
        <w:gridCol w:w="1181"/>
        <w:gridCol w:w="273"/>
        <w:gridCol w:w="1182"/>
      </w:tblGrid>
      <w:tr w:rsidR="00B64594" w:rsidRPr="000C5FD6" w14:paraId="3DD105C9" w14:textId="77777777" w:rsidTr="006A5B61">
        <w:tc>
          <w:tcPr>
            <w:tcW w:w="6634" w:type="dxa"/>
          </w:tcPr>
          <w:p w14:paraId="341C7677" w14:textId="77777777" w:rsidR="00B64594" w:rsidRPr="000C5FD6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1181" w:type="dxa"/>
          </w:tcPr>
          <w:p w14:paraId="42F98474" w14:textId="6AD7D3BE" w:rsidR="00B64594" w:rsidRPr="000C5FD6" w:rsidRDefault="00463A1B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795B2C15" w14:textId="77777777" w:rsidR="00B64594" w:rsidRPr="000C5FD6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9B70895" w14:textId="7F4BDBFF" w:rsidR="00B64594" w:rsidRPr="000C5FD6" w:rsidRDefault="00463A1B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64594" w:rsidRPr="000C5FD6" w14:paraId="5770BDA5" w14:textId="77777777" w:rsidTr="008019D0">
        <w:tc>
          <w:tcPr>
            <w:tcW w:w="6634" w:type="dxa"/>
          </w:tcPr>
          <w:p w14:paraId="16D7B8B4" w14:textId="77777777" w:rsidR="00B64594" w:rsidRPr="000C5FD6" w:rsidRDefault="00B64594" w:rsidP="006A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2636" w:type="dxa"/>
            <w:gridSpan w:val="3"/>
          </w:tcPr>
          <w:p w14:paraId="6CD58C35" w14:textId="77777777" w:rsidR="00B64594" w:rsidRPr="000C5FD6" w:rsidRDefault="00B64594" w:rsidP="00A0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525B3" w:rsidRPr="000C5FD6" w14:paraId="55EBD0EF" w14:textId="77777777" w:rsidTr="007A3AA9">
        <w:tc>
          <w:tcPr>
            <w:tcW w:w="6634" w:type="dxa"/>
          </w:tcPr>
          <w:p w14:paraId="1B284E77" w14:textId="56FFB1F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7456F7CE" w14:textId="51BD00C3" w:rsidR="008525B3" w:rsidRPr="000C5FD6" w:rsidRDefault="008D53B8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780,575</w:t>
            </w:r>
          </w:p>
        </w:tc>
        <w:tc>
          <w:tcPr>
            <w:tcW w:w="273" w:type="dxa"/>
          </w:tcPr>
          <w:p w14:paraId="476D8C1A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0A49B6F" w14:textId="0DDAA205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404,301</w:t>
            </w:r>
          </w:p>
        </w:tc>
      </w:tr>
      <w:tr w:rsidR="008525B3" w:rsidRPr="000C5FD6" w14:paraId="0E01FC82" w14:textId="77777777" w:rsidTr="007A3AA9">
        <w:tc>
          <w:tcPr>
            <w:tcW w:w="6634" w:type="dxa"/>
          </w:tcPr>
          <w:p w14:paraId="59B6A781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4F44D3EF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834A06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2DBB859F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25B3" w:rsidRPr="000C5FD6" w14:paraId="7E5B7A09" w14:textId="77777777" w:rsidTr="008019D0">
        <w:tc>
          <w:tcPr>
            <w:tcW w:w="6634" w:type="dxa"/>
          </w:tcPr>
          <w:p w14:paraId="29EF4404" w14:textId="3070DA6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1" w:type="dxa"/>
          </w:tcPr>
          <w:p w14:paraId="5B111648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990B747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7FD3E094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25B3" w:rsidRPr="000C5FD6" w14:paraId="192AE28F" w14:textId="77777777" w:rsidTr="006A5B61">
        <w:tc>
          <w:tcPr>
            <w:tcW w:w="6634" w:type="dxa"/>
            <w:vAlign w:val="bottom"/>
          </w:tcPr>
          <w:p w14:paraId="52BB31F9" w14:textId="4F1922D2" w:rsidR="008525B3" w:rsidRPr="000C5FD6" w:rsidRDefault="008525B3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81" w:type="dxa"/>
          </w:tcPr>
          <w:p w14:paraId="7278EC6E" w14:textId="1B409EC6" w:rsidR="008525B3" w:rsidRPr="00A3326B" w:rsidRDefault="00932A14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32A14">
              <w:rPr>
                <w:rFonts w:asciiTheme="majorBidi" w:hAnsiTheme="majorBidi" w:cstheme="majorBidi"/>
                <w:sz w:val="30"/>
                <w:szCs w:val="30"/>
              </w:rPr>
              <w:t>1,181,23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24132309" w14:textId="77777777" w:rsidR="008525B3" w:rsidRPr="000C5FD6" w:rsidRDefault="008525B3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182" w:type="dxa"/>
          </w:tcPr>
          <w:p w14:paraId="0D33D97A" w14:textId="171C1EBD" w:rsidR="008525B3" w:rsidRPr="000C5FD6" w:rsidRDefault="008525B3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1,041,233</w:t>
            </w:r>
          </w:p>
        </w:tc>
      </w:tr>
      <w:tr w:rsidR="008525B3" w:rsidRPr="000C5FD6" w14:paraId="58A902B0" w14:textId="77777777" w:rsidTr="00194712">
        <w:tc>
          <w:tcPr>
            <w:tcW w:w="6634" w:type="dxa"/>
          </w:tcPr>
          <w:p w14:paraId="1D423522" w14:textId="208624A0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FFD2123" w14:textId="48B1D36A" w:rsidR="008525B3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CECEFA3" w14:textId="77777777" w:rsidR="008525B3" w:rsidRPr="000C5FD6" w:rsidRDefault="008525B3" w:rsidP="00852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8B23BB3" w14:textId="5B2A9476" w:rsidR="008525B3" w:rsidRPr="000C5FD6" w:rsidRDefault="008525B3" w:rsidP="0077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94,740</w:t>
            </w:r>
          </w:p>
        </w:tc>
      </w:tr>
      <w:tr w:rsidR="000A7842" w:rsidRPr="000C5FD6" w14:paraId="3204BC50" w14:textId="77777777" w:rsidTr="00194712">
        <w:tc>
          <w:tcPr>
            <w:tcW w:w="6634" w:type="dxa"/>
          </w:tcPr>
          <w:p w14:paraId="36870314" w14:textId="19BB2E68" w:rsidR="000A7842" w:rsidRPr="000C5FD6" w:rsidRDefault="000A7842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48DF32C" w14:textId="064E9734" w:rsidR="000A7842" w:rsidRPr="000C5FD6" w:rsidRDefault="00932A14" w:rsidP="008E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273" w:type="dxa"/>
          </w:tcPr>
          <w:p w14:paraId="04B6E82F" w14:textId="77777777" w:rsidR="000A7842" w:rsidRPr="000C5FD6" w:rsidRDefault="000A7842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7F5F6A9" w14:textId="6DCB25CB" w:rsidR="000A7842" w:rsidRPr="000C5FD6" w:rsidRDefault="000A7842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1,135,973</w:t>
            </w:r>
          </w:p>
        </w:tc>
      </w:tr>
      <w:tr w:rsidR="000A7842" w:rsidRPr="000C5FD6" w14:paraId="7B25B878" w14:textId="77777777" w:rsidTr="000A003C">
        <w:tc>
          <w:tcPr>
            <w:tcW w:w="6634" w:type="dxa"/>
          </w:tcPr>
          <w:p w14:paraId="080C9DCB" w14:textId="77777777" w:rsidR="000A7842" w:rsidRPr="000C5FD6" w:rsidRDefault="000A7842" w:rsidP="00273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70E2C91" w14:textId="77777777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5D09CE1" w14:textId="77777777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4F1F3449" w14:textId="77777777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98" w:right="-100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842" w:rsidRPr="000C5FD6" w14:paraId="379526D7" w14:textId="77777777" w:rsidTr="000A003C">
        <w:tc>
          <w:tcPr>
            <w:tcW w:w="6634" w:type="dxa"/>
          </w:tcPr>
          <w:p w14:paraId="7D1C9776" w14:textId="7C43141C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C5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CEB97C8" w14:textId="76CCD5AF" w:rsidR="000A7842" w:rsidRPr="000C5FD6" w:rsidRDefault="00C962A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 w:rsidR="003E3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52AAEB3" w14:textId="77777777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45"/>
                <w:tab w:val="decimal" w:pos="1044"/>
              </w:tabs>
              <w:spacing w:line="240" w:lineRule="auto"/>
              <w:ind w:left="-18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517CB0BD" w14:textId="33A79F19" w:rsidR="000A7842" w:rsidRPr="000C5FD6" w:rsidRDefault="000A7842" w:rsidP="000A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0.36</w:t>
            </w:r>
          </w:p>
        </w:tc>
      </w:tr>
    </w:tbl>
    <w:p w14:paraId="2BCB5F87" w14:textId="77777777" w:rsidR="00B64594" w:rsidRPr="000C5FD6" w:rsidRDefault="00B64594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D8303" w14:textId="77777777" w:rsidR="00036B89" w:rsidRPr="000C5FD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0C5FD6">
        <w:rPr>
          <w:rFonts w:asciiTheme="majorBidi" w:hAnsiTheme="majorBidi" w:cstheme="majorBidi"/>
          <w:cs/>
        </w:rPr>
        <w:t>เงินปันผล</w:t>
      </w:r>
    </w:p>
    <w:p w14:paraId="3EA872F0" w14:textId="61915B00" w:rsidR="00667D48" w:rsidRPr="000C5FD6" w:rsidRDefault="00667D48" w:rsidP="00163CDC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6"/>
        <w:gridCol w:w="236"/>
        <w:gridCol w:w="1333"/>
        <w:gridCol w:w="237"/>
        <w:gridCol w:w="1192"/>
        <w:gridCol w:w="229"/>
        <w:gridCol w:w="1273"/>
      </w:tblGrid>
      <w:tr w:rsidR="004D09DC" w:rsidRPr="000C5FD6" w14:paraId="6F7FB71F" w14:textId="77777777" w:rsidTr="003E20DB">
        <w:trPr>
          <w:tblHeader/>
        </w:trPr>
        <w:tc>
          <w:tcPr>
            <w:tcW w:w="3060" w:type="dxa"/>
            <w:vAlign w:val="bottom"/>
          </w:tcPr>
          <w:p w14:paraId="7061CCD9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72FC9771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F4AB892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50978FE1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61779895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442570E8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6B6959E2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3AA18A1" w14:textId="77777777" w:rsidR="004D09DC" w:rsidRPr="000C5FD6" w:rsidDel="00D43E7A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09DC" w:rsidRPr="000C5FD6" w14:paraId="1B08BFF7" w14:textId="77777777" w:rsidTr="003E20DB">
        <w:trPr>
          <w:tblHeader/>
        </w:trPr>
        <w:tc>
          <w:tcPr>
            <w:tcW w:w="3060" w:type="dxa"/>
          </w:tcPr>
          <w:p w14:paraId="11A109EA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6A060DFA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5323F7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1975CAC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6CB1731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38456B13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5A297B30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0467BEA0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09DC" w:rsidRPr="000C5FD6" w14:paraId="5DCA4150" w14:textId="77777777" w:rsidTr="003E20DB">
        <w:tc>
          <w:tcPr>
            <w:tcW w:w="3060" w:type="dxa"/>
          </w:tcPr>
          <w:p w14:paraId="39B93747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76" w:type="dxa"/>
          </w:tcPr>
          <w:p w14:paraId="118A82C0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09C6BF11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33" w:type="dxa"/>
          </w:tcPr>
          <w:p w14:paraId="289CB54F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1EE47224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3CFB8BC5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192DE35A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077C4EC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09DC" w:rsidRPr="000C5FD6" w14:paraId="3226A766" w14:textId="77777777" w:rsidTr="003E20DB">
        <w:tc>
          <w:tcPr>
            <w:tcW w:w="3060" w:type="dxa"/>
          </w:tcPr>
          <w:p w14:paraId="33388104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76" w:type="dxa"/>
            <w:shd w:val="clear" w:color="auto" w:fill="auto"/>
          </w:tcPr>
          <w:p w14:paraId="19BA3FF6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9347B1D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0D63CA99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486018DD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9A6A27D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29" w:type="dxa"/>
          </w:tcPr>
          <w:p w14:paraId="78B464D5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B8D2DE6" w14:textId="448304B2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295.3</w:t>
            </w:r>
            <w:r w:rsidR="0097531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09DC" w:rsidRPr="000C5FD6" w14:paraId="20EA8CFA" w14:textId="77777777" w:rsidTr="003E20DB">
        <w:tc>
          <w:tcPr>
            <w:tcW w:w="3060" w:type="dxa"/>
          </w:tcPr>
          <w:p w14:paraId="0FF0BB8A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21575B8D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F5FEF77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0E726766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55F56C40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346B5EE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9" w:type="dxa"/>
          </w:tcPr>
          <w:p w14:paraId="0ABE4DC5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1BA3E08" w14:textId="77777777" w:rsidR="004D09DC" w:rsidRPr="000C5FD6" w:rsidRDefault="004D09DC" w:rsidP="005A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118.12</w:t>
            </w:r>
          </w:p>
        </w:tc>
      </w:tr>
      <w:tr w:rsidR="00312437" w:rsidRPr="000C5FD6" w14:paraId="3776CC94" w14:textId="77777777" w:rsidTr="00FC47C7">
        <w:tc>
          <w:tcPr>
            <w:tcW w:w="3060" w:type="dxa"/>
          </w:tcPr>
          <w:p w14:paraId="533F6D64" w14:textId="52730252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43546A48" w14:textId="0C04E154" w:rsidR="00312437" w:rsidRPr="000C5FD6" w:rsidRDefault="007763B5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0C5FD6">
              <w:rPr>
                <w:rFonts w:asciiTheme="majorBidi" w:hAnsiTheme="majorBidi"/>
                <w:sz w:val="30"/>
                <w:szCs w:val="30"/>
                <w:cs/>
              </w:rPr>
              <w:t xml:space="preserve">พฤศจิกายน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87E34C2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3CBABFD5" w14:textId="4A546BBB" w:rsidR="00312437" w:rsidRPr="000C5FD6" w:rsidRDefault="003321AC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635E218C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D39E987" w14:textId="4D0962AD" w:rsidR="00312437" w:rsidRPr="000C5FD6" w:rsidRDefault="00F94FE2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21C0A893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70FE2A5" w14:textId="0D412919" w:rsidR="00312437" w:rsidRPr="000C5FD6" w:rsidRDefault="00C951C9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FC47C7" w:rsidRPr="000C5FD6" w14:paraId="2007A112" w14:textId="77777777" w:rsidTr="00FC47C7">
        <w:tc>
          <w:tcPr>
            <w:tcW w:w="3060" w:type="dxa"/>
          </w:tcPr>
          <w:p w14:paraId="4CA8E1D9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05ED23B1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7EF951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232F8539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116ABA7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DC41E9B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" w:type="dxa"/>
          </w:tcPr>
          <w:p w14:paraId="37D6DA61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8848C4F" w14:textId="52852775" w:rsidR="00FC47C7" w:rsidRPr="0022517E" w:rsidRDefault="008B1163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590.61</w:t>
            </w:r>
          </w:p>
        </w:tc>
      </w:tr>
      <w:tr w:rsidR="00312437" w:rsidRPr="000C5FD6" w14:paraId="6192DFC3" w14:textId="77777777" w:rsidTr="00FC47C7">
        <w:tc>
          <w:tcPr>
            <w:tcW w:w="3060" w:type="dxa"/>
          </w:tcPr>
          <w:p w14:paraId="612F2504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68ABEE4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E031B8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01E02E39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59F409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5F3C10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53403BFF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24A9068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437" w:rsidRPr="000C5FD6" w14:paraId="65F9D522" w14:textId="77777777" w:rsidTr="003E20DB">
        <w:tc>
          <w:tcPr>
            <w:tcW w:w="3060" w:type="dxa"/>
          </w:tcPr>
          <w:p w14:paraId="5A9F30F4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76" w:type="dxa"/>
            <w:shd w:val="clear" w:color="auto" w:fill="auto"/>
          </w:tcPr>
          <w:p w14:paraId="2825D6CF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AE98B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1B24A1CF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603E1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239F108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3E0BE76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FF786C3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437" w:rsidRPr="000C5FD6" w14:paraId="08D7C76D" w14:textId="77777777" w:rsidTr="003E20DB">
        <w:tc>
          <w:tcPr>
            <w:tcW w:w="3060" w:type="dxa"/>
          </w:tcPr>
          <w:p w14:paraId="3C726194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76" w:type="dxa"/>
            <w:shd w:val="clear" w:color="auto" w:fill="auto"/>
          </w:tcPr>
          <w:p w14:paraId="0B1637A5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E61765A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064A7D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864778D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14B2368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229" w:type="dxa"/>
          </w:tcPr>
          <w:p w14:paraId="0A9A15B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43ED0A9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520.62</w:t>
            </w:r>
          </w:p>
        </w:tc>
      </w:tr>
      <w:tr w:rsidR="00312437" w:rsidRPr="000C5FD6" w14:paraId="0F29FBA2" w14:textId="77777777" w:rsidTr="00FC47C7">
        <w:tc>
          <w:tcPr>
            <w:tcW w:w="3060" w:type="dxa"/>
          </w:tcPr>
          <w:p w14:paraId="590A66E1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76" w:type="dxa"/>
            <w:shd w:val="clear" w:color="auto" w:fill="auto"/>
          </w:tcPr>
          <w:p w14:paraId="7F19AE1C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739695A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08B5ADE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4D29C0D4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5D7581C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29" w:type="dxa"/>
          </w:tcPr>
          <w:p w14:paraId="415C14DF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997BAB" w14:textId="77777777" w:rsidR="00312437" w:rsidRPr="000C5FD6" w:rsidRDefault="0031243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82.68</w:t>
            </w:r>
          </w:p>
        </w:tc>
      </w:tr>
      <w:tr w:rsidR="00FC47C7" w:rsidRPr="000C5FD6" w14:paraId="3C5A3CD0" w14:textId="77777777" w:rsidTr="00FC47C7">
        <w:tc>
          <w:tcPr>
            <w:tcW w:w="3060" w:type="dxa"/>
          </w:tcPr>
          <w:p w14:paraId="59EEBE52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3708311F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514A3A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9997659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F5E2805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A32330B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42DCDDC6" w14:textId="77777777" w:rsidR="00FC47C7" w:rsidRPr="000C5FD6" w:rsidRDefault="00FC47C7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2E34D849" w14:textId="49750125" w:rsidR="00FC47C7" w:rsidRPr="0022517E" w:rsidRDefault="008B1163" w:rsidP="003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603.30</w:t>
            </w:r>
          </w:p>
        </w:tc>
      </w:tr>
    </w:tbl>
    <w:p w14:paraId="74A4072C" w14:textId="77777777" w:rsidR="00F474D0" w:rsidRPr="00184215" w:rsidRDefault="00F474D0" w:rsidP="004C02FC">
      <w:pPr>
        <w:pStyle w:val="Heading9"/>
        <w:tabs>
          <w:tab w:val="left" w:pos="540"/>
        </w:tabs>
        <w:rPr>
          <w:rFonts w:ascii="Angsana New" w:hAnsi="Angsana New" w:cs="Angsana New"/>
          <w:cs/>
        </w:rPr>
        <w:sectPr w:rsidR="00F474D0" w:rsidRPr="00184215" w:rsidSect="00E6092D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488F70B" w14:textId="4A673689" w:rsidR="00036B89" w:rsidRPr="00DE5160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E5160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040C5E16" w:rsidR="001560E0" w:rsidRPr="00DE5160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C87EC" w14:textId="02945394" w:rsidR="00B93701" w:rsidRPr="00DE5160" w:rsidRDefault="00B93701" w:rsidP="00B9370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E516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E74C18" w14:textId="77777777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E51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5EF9A8" w14:textId="5FCA2E92" w:rsidR="00B93701" w:rsidRPr="00DE5160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</w:t>
      </w:r>
      <w:r w:rsidR="007653B2" w:rsidRPr="007653B2">
        <w:rPr>
          <w:rFonts w:asciiTheme="majorBidi" w:hAnsiTheme="majorBidi"/>
          <w:sz w:val="30"/>
          <w:szCs w:val="30"/>
          <w:cs/>
          <w:lang w:val="en-GB"/>
        </w:rPr>
        <w:t>ออกโดย</w:t>
      </w: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DE516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4E71AA" w:rsidRPr="004E71AA">
        <w:rPr>
          <w:rFonts w:asciiTheme="majorBidi" w:hAnsiTheme="majorBidi"/>
          <w:sz w:val="30"/>
          <w:szCs w:val="30"/>
          <w:cs/>
          <w:lang w:val="en-GB"/>
        </w:rPr>
        <w:t>เมื่อเริ่มแรก</w:t>
      </w:r>
      <w:r w:rsidRPr="00DE516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4E71AA">
        <w:rPr>
          <w:rFonts w:asciiTheme="majorBidi" w:hAnsiTheme="majorBidi" w:cstheme="majorBidi"/>
          <w:sz w:val="30"/>
          <w:szCs w:val="30"/>
        </w:rPr>
        <w:t xml:space="preserve"> </w:t>
      </w:r>
      <w:r w:rsidR="00A43B61" w:rsidRPr="00A43B61">
        <w:rPr>
          <w:rFonts w:asciiTheme="majorBidi" w:hAnsi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DE516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A43B61" w:rsidRPr="00A43B61">
        <w:rPr>
          <w:rFonts w:asciiTheme="majorBidi" w:hAnsiTheme="majorBidi"/>
          <w:sz w:val="30"/>
          <w:szCs w:val="30"/>
          <w:cs/>
        </w:rPr>
        <w:t>ด้วย</w:t>
      </w:r>
    </w:p>
    <w:p w14:paraId="759C59B3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2A26A9" w14:textId="085703EB" w:rsidR="00B93701" w:rsidRPr="00DE5160" w:rsidRDefault="00B93701" w:rsidP="00B93701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E19D3F9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FE5C23D" w14:textId="773222B5" w:rsidR="00B93701" w:rsidRPr="00DE5160" w:rsidRDefault="00B93701" w:rsidP="00B93701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C595C46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35D987" w14:textId="429F37C9" w:rsidR="00B93701" w:rsidRPr="00DE5160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6B954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60A893" w14:textId="7451CDE5" w:rsidR="00B93701" w:rsidRPr="00DE5160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DE5160">
        <w:rPr>
          <w:rFonts w:asciiTheme="majorBidi" w:hAnsiTheme="majorBidi" w:cstheme="majorBidi"/>
          <w:sz w:val="30"/>
          <w:szCs w:val="30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C8359A0" w14:textId="5098092B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Pr="00DE516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DE5160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214B1B61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662484" w14:textId="77777777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E51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93B259" w14:textId="772B3A14" w:rsidR="00B93701" w:rsidRPr="00DE5160" w:rsidRDefault="00B93701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32DC45E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D3214A" w14:textId="1295FC8F" w:rsidR="00B93701" w:rsidRPr="00DE5160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7B0F73D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B09B375" w14:textId="63009FC5" w:rsidR="00B93701" w:rsidRPr="00DE5160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E36503E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B131F6" w14:textId="33486AD4" w:rsidR="00B93701" w:rsidRPr="00DE5160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DE5160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</w:t>
      </w: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Pr="00DE5160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2C21B7" w14:textId="77777777" w:rsidR="00757039" w:rsidRPr="00DE5160" w:rsidRDefault="00757039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90299" w14:textId="77777777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516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5587A5" w14:textId="5E22AD95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41FA58C4" w14:textId="77777777" w:rsidR="001F6117" w:rsidRPr="00DE5160" w:rsidRDefault="001F611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C3B99" w14:textId="6DE33F25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219D" w:rsidRPr="00DE5160">
        <w:rPr>
          <w:rFonts w:asciiTheme="majorBidi" w:hAnsiTheme="majorBidi" w:cstheme="majorBidi"/>
          <w:sz w:val="30"/>
          <w:szCs w:val="30"/>
        </w:rPr>
        <w:t>12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DDB3F7F" w14:textId="210D8B66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F1FC73A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12AB89D" w14:textId="7D582705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บริษัทพิจารณาให้ระดับ </w:t>
      </w:r>
      <w:r w:rsidRPr="00DE5160">
        <w:rPr>
          <w:rFonts w:asciiTheme="majorBidi" w:hAnsiTheme="majorBidi" w:cstheme="majorBidi"/>
          <w:sz w:val="30"/>
          <w:szCs w:val="30"/>
        </w:rPr>
        <w:t>B</w:t>
      </w:r>
      <w:r w:rsidR="003268DC" w:rsidRPr="00DE5160">
        <w:rPr>
          <w:rFonts w:asciiTheme="majorBidi" w:hAnsiTheme="majorBidi" w:cstheme="majorBidi"/>
          <w:sz w:val="30"/>
          <w:szCs w:val="30"/>
        </w:rPr>
        <w:t>BB+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 หรือสูงกว่าของ</w:t>
      </w:r>
      <w:r w:rsidR="00555DF8" w:rsidRPr="00DE5160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เป็นระดับที่น่าลงทุน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76BC5" w:rsidRPr="00DE5160">
        <w:rPr>
          <w:rFonts w:asciiTheme="majorBidi" w:hAnsiTheme="majorBidi" w:cstheme="majorBidi"/>
          <w:sz w:val="30"/>
          <w:szCs w:val="30"/>
        </w:rPr>
        <w:t>12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EF92FE1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8AECA91" w14:textId="4F547773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76BC5" w:rsidRPr="00DE5160">
        <w:rPr>
          <w:rFonts w:asciiTheme="majorBidi" w:hAnsiTheme="majorBidi" w:cstheme="majorBidi"/>
          <w:sz w:val="30"/>
          <w:szCs w:val="30"/>
        </w:rPr>
        <w:t>30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49DF205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5A7F62" w14:textId="5287D0B2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5CD5BD13" w14:textId="76A6B5E9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-</w:t>
      </w:r>
      <w:r w:rsidRPr="00DE5160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C36004" w14:textId="71AF2068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-</w:t>
      </w:r>
      <w:r w:rsidRPr="00DE5160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76BC5" w:rsidRPr="00DE5160">
        <w:rPr>
          <w:rFonts w:asciiTheme="majorBidi" w:hAnsiTheme="majorBidi" w:cstheme="majorBidi"/>
          <w:sz w:val="30"/>
          <w:szCs w:val="30"/>
        </w:rPr>
        <w:t>90</w:t>
      </w:r>
      <w:r w:rsidRPr="00DE5160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8473252" w14:textId="54E46AD0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626ED2" w14:textId="7E13E6AC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1425206" w14:textId="40B19B69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E4030" w14:textId="77777777" w:rsidR="003D2A7E" w:rsidRPr="00DE5160" w:rsidRDefault="003D2A7E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40D255B" w14:textId="1876817E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E51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75ED279" w14:textId="5F3BE96A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E516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BBD518F" w14:textId="6D3E6F82" w:rsidR="00B93701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F48B9FA" w14:textId="77777777" w:rsidR="00A440F6" w:rsidRPr="0087558E" w:rsidRDefault="00A440F6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58EEC07A" w14:textId="77777777" w:rsidR="00B93701" w:rsidRPr="00B729E2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29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5A5AE6F4" w14:textId="3363E6EA" w:rsidR="00B93701" w:rsidRPr="00B729E2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C5B084A" w14:textId="77777777" w:rsidR="00B93701" w:rsidRPr="00B729E2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7B59DD10" w14:textId="23F62578" w:rsidR="00B93701" w:rsidRPr="00B729E2" w:rsidDel="001A6CC8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729E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729E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82BB74" w14:textId="77777777" w:rsidR="00B93701" w:rsidRPr="00B729E2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729E2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729E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F5E28BB" w14:textId="77777777" w:rsidR="00B93701" w:rsidRPr="00B729E2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729E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729E2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4D74BC" w14:textId="77777777" w:rsidR="00B93701" w:rsidRPr="00B729E2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729E2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729E2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84323B" w14:textId="77777777" w:rsidR="00B93701" w:rsidRPr="00B729E2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4B83C2E" w14:textId="1204FF43" w:rsidR="00B93701" w:rsidRPr="00B729E2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AE9A61F" w14:textId="77777777" w:rsidR="00B93701" w:rsidRPr="00B729E2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96E560" w14:textId="1FE817AF" w:rsidR="00B93701" w:rsidRPr="00B729E2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29E2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3F1210F" w14:textId="77777777" w:rsidR="00315E7E" w:rsidRPr="00B729E2" w:rsidRDefault="00315E7E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B2496" w14:textId="77777777" w:rsidR="00E6245C" w:rsidRPr="0087558E" w:rsidRDefault="00E62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7558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044C0A" w14:textId="04036FF8" w:rsidR="001560E0" w:rsidRPr="00BE00E6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00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  <w:r w:rsidRPr="00BE00E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BD02B93" w14:textId="311EBEB9" w:rsidR="001560E0" w:rsidRPr="00BE00E6" w:rsidRDefault="001560E0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00E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B33D4A" w:rsidRPr="00BE00E6">
        <w:rPr>
          <w:rFonts w:asciiTheme="majorBidi" w:hAnsiTheme="majorBidi" w:cstheme="majorBidi"/>
          <w:sz w:val="30"/>
          <w:szCs w:val="30"/>
        </w:rPr>
        <w:t xml:space="preserve"> </w:t>
      </w:r>
      <w:r w:rsidRPr="00BE00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9B95D7A" w14:textId="3743F2E1" w:rsidR="001560E0" w:rsidRPr="00085710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C1565F" w:rsidRPr="00BE00E6" w14:paraId="225B075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8C5E688" w14:textId="77777777" w:rsidR="00C1565F" w:rsidRPr="00BE00E6" w:rsidRDefault="00C1565F" w:rsidP="00E122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6E0FB82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E1A9964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1D7B683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565F" w:rsidRPr="00BE00E6" w14:paraId="1BB560B7" w14:textId="77777777" w:rsidTr="002E1B1F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19354EE7" w14:textId="3ED685A9" w:rsidR="00C1565F" w:rsidRPr="00BE00E6" w:rsidRDefault="00C1565F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0B1813D" w14:textId="77777777" w:rsidR="00C1565F" w:rsidRPr="00BE00E6" w:rsidRDefault="00C1565F" w:rsidP="00EE100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4B7AE58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5A82DC1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BE00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44E2FF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69406EE" w14:textId="13E8079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E00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7DAA243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98FE152" w14:textId="2F2232C9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E00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FC3DFBB" w14:textId="77777777" w:rsidR="00C1565F" w:rsidRPr="00BE00E6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86AD3B7" w14:textId="076FA1E8" w:rsidR="00C1565F" w:rsidRPr="00BE00E6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E00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013D" w:rsidRPr="00BE00E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48D19A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59DA44F" w14:textId="77777777" w:rsidR="00C1565F" w:rsidRPr="00BE00E6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6955" w:rsidRPr="00BE00E6" w14:paraId="315F741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2F4A5872" w14:textId="77777777" w:rsidR="00CC6955" w:rsidRPr="00BE00E6" w:rsidRDefault="00CC6955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47D42A16" w14:textId="2D761B8E" w:rsidR="00CC6955" w:rsidRPr="00BE00E6" w:rsidRDefault="007465A4" w:rsidP="00F86377">
            <w:pPr>
              <w:pStyle w:val="acctfourfigures"/>
              <w:tabs>
                <w:tab w:val="left" w:pos="55"/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E00E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BE00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925C02" w:rsidRPr="00BE00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1B1F" w:rsidRPr="00BE00E6" w14:paraId="2C10ED9F" w14:textId="77777777" w:rsidTr="004C4DD5">
        <w:trPr>
          <w:cantSplit/>
          <w:trHeight w:val="261"/>
        </w:trPr>
        <w:tc>
          <w:tcPr>
            <w:tcW w:w="2250" w:type="dxa"/>
            <w:vAlign w:val="bottom"/>
          </w:tcPr>
          <w:p w14:paraId="1F7A66AE" w14:textId="2B3C2563" w:rsidR="002E1B1F" w:rsidRPr="00BE00E6" w:rsidRDefault="002E1B1F" w:rsidP="002E1B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63A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5C1D417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7F236A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272BEF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3CD616A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91F076F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66D04B0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F59CC3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FB8889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6B1B89A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03B4B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381F2D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E1B1F" w:rsidRPr="00BE00E6" w14:paraId="6F61FD7D" w14:textId="77777777" w:rsidTr="004D6072">
        <w:trPr>
          <w:cantSplit/>
          <w:trHeight w:val="261"/>
        </w:trPr>
        <w:tc>
          <w:tcPr>
            <w:tcW w:w="2250" w:type="dxa"/>
          </w:tcPr>
          <w:p w14:paraId="01942706" w14:textId="37B79706" w:rsidR="002E1B1F" w:rsidRPr="00BE00E6" w:rsidRDefault="002E1B1F" w:rsidP="002E1B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BA9BA5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95D848E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3B2F360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B446A9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AB96172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4DC166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A53310D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8D80D6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9465AA" w14:textId="77777777" w:rsidR="002E1B1F" w:rsidRPr="00BE00E6" w:rsidRDefault="002E1B1F" w:rsidP="002E1B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CEF04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E3A5881" w14:textId="77777777" w:rsidR="002E1B1F" w:rsidRPr="00BE00E6" w:rsidRDefault="002E1B1F" w:rsidP="002E1B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E1B1F" w:rsidRPr="00BE00E6" w14:paraId="5506BBD7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84C032E" w14:textId="21A5E307" w:rsidR="002E1B1F" w:rsidRPr="00BE00E6" w:rsidRDefault="002E1B1F" w:rsidP="002E1B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FB5DD0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AD334" w14:textId="77777777" w:rsidR="002E1B1F" w:rsidRPr="00BE00E6" w:rsidRDefault="002E1B1F" w:rsidP="002E1B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9525D2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C47A8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A5AEA7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A2677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128F5B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24DA9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39F755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22E6E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4BEE6E" w14:textId="77777777" w:rsidR="002E1B1F" w:rsidRPr="00BE00E6" w:rsidRDefault="002E1B1F" w:rsidP="002E1B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7465" w:rsidRPr="00BE00E6" w14:paraId="2DCB7C01" w14:textId="77777777" w:rsidTr="006F72BC">
        <w:trPr>
          <w:cantSplit/>
          <w:trHeight w:val="261"/>
        </w:trPr>
        <w:tc>
          <w:tcPr>
            <w:tcW w:w="2250" w:type="dxa"/>
            <w:vAlign w:val="bottom"/>
          </w:tcPr>
          <w:p w14:paraId="3F4066FE" w14:textId="77777777" w:rsidR="00137465" w:rsidRPr="00BE00E6" w:rsidRDefault="00137465" w:rsidP="00137465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F72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24BBF784" w14:textId="5FA1D4DD" w:rsidR="00137465" w:rsidRPr="00BD23CA" w:rsidRDefault="00137465" w:rsidP="009733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13433E" w14:textId="77777777" w:rsidR="00137465" w:rsidRPr="00BD23CA" w:rsidRDefault="00137465" w:rsidP="001374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077585" w14:textId="5E70051D" w:rsidR="00137465" w:rsidRPr="00BD23CA" w:rsidRDefault="00137465" w:rsidP="008E5D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36" w:type="dxa"/>
          </w:tcPr>
          <w:p w14:paraId="29343A8C" w14:textId="77777777" w:rsidR="00137465" w:rsidRPr="00BD23CA" w:rsidRDefault="00137465" w:rsidP="001374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B6CE6C" w14:textId="0A8119C8" w:rsidR="00137465" w:rsidRPr="00BD23CA" w:rsidRDefault="00137465" w:rsidP="00EC3C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9DC9A" w14:textId="77777777" w:rsidR="00137465" w:rsidRPr="00BD23CA" w:rsidRDefault="00137465" w:rsidP="001374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30D1D8" w14:textId="15C6C4E2" w:rsidR="00137465" w:rsidRPr="00BD23CA" w:rsidRDefault="00137465" w:rsidP="00B000A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69,982</w:t>
            </w:r>
          </w:p>
        </w:tc>
        <w:tc>
          <w:tcPr>
            <w:tcW w:w="236" w:type="dxa"/>
          </w:tcPr>
          <w:p w14:paraId="39EF1367" w14:textId="77777777" w:rsidR="00137465" w:rsidRPr="00BD23CA" w:rsidRDefault="00137465" w:rsidP="00137465">
            <w:pPr>
              <w:pStyle w:val="acctfourfigures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C81848" w14:textId="057BC090" w:rsidR="00137465" w:rsidRPr="00BD23CA" w:rsidRDefault="00137465" w:rsidP="00934A7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584F08" w14:textId="77777777" w:rsidR="00137465" w:rsidRPr="00BD23CA" w:rsidRDefault="00137465" w:rsidP="001374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DCCDAF" w14:textId="7796F919" w:rsidR="00137465" w:rsidRPr="00BD23CA" w:rsidRDefault="00137465" w:rsidP="00A010E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69,982</w:t>
            </w:r>
          </w:p>
        </w:tc>
      </w:tr>
      <w:tr w:rsidR="00137465" w:rsidRPr="00BE00E6" w14:paraId="2AB358CC" w14:textId="77777777" w:rsidTr="00074612">
        <w:trPr>
          <w:cantSplit/>
          <w:trHeight w:val="261"/>
        </w:trPr>
        <w:tc>
          <w:tcPr>
            <w:tcW w:w="2250" w:type="dxa"/>
            <w:vAlign w:val="bottom"/>
          </w:tcPr>
          <w:p w14:paraId="0BABE281" w14:textId="4921A399" w:rsidR="00137465" w:rsidRPr="00BE00E6" w:rsidRDefault="00137465" w:rsidP="00137465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64F6384D" w14:textId="75DF3B66" w:rsidR="00137465" w:rsidRPr="00BD23CA" w:rsidRDefault="00137465" w:rsidP="001374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DABC09" w14:textId="77777777" w:rsidR="00137465" w:rsidRPr="00BD23CA" w:rsidRDefault="00137465" w:rsidP="001374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6C8BD8" w14:textId="0FF6BA0F" w:rsidR="00137465" w:rsidRPr="00BD23CA" w:rsidRDefault="00137465" w:rsidP="0013746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36" w:type="dxa"/>
          </w:tcPr>
          <w:p w14:paraId="5E5AD9B1" w14:textId="77777777" w:rsidR="00137465" w:rsidRPr="00BD23CA" w:rsidRDefault="00137465" w:rsidP="001374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E3D3B" w14:textId="074C8AA0" w:rsidR="00137465" w:rsidRPr="00BD23CA" w:rsidRDefault="00137465" w:rsidP="0013746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FE9C8" w14:textId="77777777" w:rsidR="00137465" w:rsidRPr="00BD23CA" w:rsidRDefault="00137465" w:rsidP="001374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988654" w14:textId="1E6EBFF1" w:rsidR="00137465" w:rsidRPr="00BD23CA" w:rsidRDefault="00137465" w:rsidP="0013746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  <w:tc>
          <w:tcPr>
            <w:tcW w:w="236" w:type="dxa"/>
          </w:tcPr>
          <w:p w14:paraId="28663B34" w14:textId="77777777" w:rsidR="00137465" w:rsidRPr="00BD23CA" w:rsidRDefault="00137465" w:rsidP="001374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FA08F0" w14:textId="19C653A6" w:rsidR="00137465" w:rsidRPr="00BD23CA" w:rsidRDefault="00137465" w:rsidP="001374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35D13B" w14:textId="77777777" w:rsidR="00137465" w:rsidRPr="00BD23CA" w:rsidRDefault="00137465" w:rsidP="001374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A88998" w14:textId="6883CBA3" w:rsidR="00137465" w:rsidRPr="00BD23CA" w:rsidRDefault="00137465" w:rsidP="0013746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</w:tr>
      <w:tr w:rsidR="002E1B1F" w:rsidRPr="00BE00E6" w14:paraId="5519E62E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3D625603" w14:textId="4BFD0945" w:rsidR="002E1B1F" w:rsidRPr="00BE00E6" w:rsidRDefault="002E1B1F" w:rsidP="002E1B1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27E4E785" w14:textId="3942CD95" w:rsidR="002E1B1F" w:rsidRPr="00BD23CA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2A8AB" w14:textId="77777777" w:rsidR="002E1B1F" w:rsidRPr="00BD23CA" w:rsidRDefault="002E1B1F" w:rsidP="002E1B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5D694E" w14:textId="3BCCC232" w:rsidR="002E1B1F" w:rsidRPr="00BD23CA" w:rsidRDefault="002E1B1F" w:rsidP="002E1B1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AC291" w14:textId="77777777" w:rsidR="002E1B1F" w:rsidRPr="00BD23CA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B470406" w14:textId="5121D818" w:rsidR="002E1B1F" w:rsidRPr="00BD23CA" w:rsidRDefault="002E1B1F" w:rsidP="002E1B1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7241BA" w14:textId="77777777" w:rsidR="002E1B1F" w:rsidRPr="00BD23CA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507DF9" w14:textId="4561B9CD" w:rsidR="002E1B1F" w:rsidRPr="00BD23CA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FD879C" w14:textId="77777777" w:rsidR="002E1B1F" w:rsidRPr="00BD23CA" w:rsidRDefault="002E1B1F" w:rsidP="002E1B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B483076" w14:textId="7C2C2A5A" w:rsidR="002E1B1F" w:rsidRPr="00BD23CA" w:rsidRDefault="002E1B1F" w:rsidP="002E1B1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7C89A" w14:textId="77777777" w:rsidR="002E1B1F" w:rsidRPr="00BD23CA" w:rsidRDefault="002E1B1F" w:rsidP="002E1B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579C73" w14:textId="2D35989A" w:rsidR="002E1B1F" w:rsidRPr="00BD23CA" w:rsidRDefault="002E1B1F" w:rsidP="002E1B1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23CA" w:rsidRPr="00BE00E6" w14:paraId="222D8DF5" w14:textId="77777777" w:rsidTr="00AB22C3">
        <w:trPr>
          <w:cantSplit/>
          <w:trHeight w:val="261"/>
        </w:trPr>
        <w:tc>
          <w:tcPr>
            <w:tcW w:w="2250" w:type="dxa"/>
            <w:vAlign w:val="bottom"/>
          </w:tcPr>
          <w:p w14:paraId="54C8F2B6" w14:textId="4AB4E0E7" w:rsidR="00BD23CA" w:rsidRDefault="00BD23CA" w:rsidP="00BD23CA">
            <w:pPr>
              <w:ind w:right="-90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3C1421EF" w14:textId="38B0713E" w:rsidR="00BD23CA" w:rsidRPr="00BD23CA" w:rsidRDefault="00BD23CA" w:rsidP="009733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66A44A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B99C3F" w14:textId="63F532C9" w:rsidR="00BD23CA" w:rsidRPr="00BD23CA" w:rsidRDefault="00BD23CA" w:rsidP="008E5D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531,796</w:t>
            </w:r>
          </w:p>
        </w:tc>
        <w:tc>
          <w:tcPr>
            <w:tcW w:w="236" w:type="dxa"/>
          </w:tcPr>
          <w:p w14:paraId="7AAC1658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6E218AB" w14:textId="50AA2C00" w:rsidR="00BD23CA" w:rsidRPr="00BD23CA" w:rsidRDefault="00BD23CA" w:rsidP="00BD23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924C6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76492CE" w14:textId="2B66D3D1" w:rsidR="00BD23CA" w:rsidRPr="00BD23CA" w:rsidRDefault="00BD23CA" w:rsidP="00BD23C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533,883</w:t>
            </w:r>
          </w:p>
        </w:tc>
        <w:tc>
          <w:tcPr>
            <w:tcW w:w="236" w:type="dxa"/>
          </w:tcPr>
          <w:p w14:paraId="08609845" w14:textId="77777777" w:rsidR="00BD23CA" w:rsidRPr="00BD23CA" w:rsidRDefault="00BD23CA" w:rsidP="00BD23C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CBE41B7" w14:textId="22D8CE45" w:rsidR="00BD23CA" w:rsidRPr="00BD23CA" w:rsidRDefault="00BD23CA" w:rsidP="00BD23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C0198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05DE49" w14:textId="726E02A2" w:rsidR="00BD23CA" w:rsidRPr="00BD23CA" w:rsidRDefault="00BD23CA" w:rsidP="00BD23C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533,883</w:t>
            </w:r>
          </w:p>
        </w:tc>
      </w:tr>
      <w:tr w:rsidR="00BD23CA" w:rsidRPr="00BE00E6" w14:paraId="0CF3A96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C3B26FB" w14:textId="675D8BFF" w:rsidR="00BD23CA" w:rsidRPr="00BE00E6" w:rsidRDefault="00BD23CA" w:rsidP="00BD23CA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545322B4" w14:textId="0167EB54" w:rsidR="00BD23CA" w:rsidRPr="00BD23CA" w:rsidRDefault="00BD23CA" w:rsidP="00BD23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</w:tcPr>
          <w:p w14:paraId="14674416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ABBAA9" w14:textId="0ABBAD57" w:rsidR="00BD23CA" w:rsidRPr="00BD23CA" w:rsidRDefault="00BD23CA" w:rsidP="00BD23C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24C7DA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13C398" w14:textId="5CF5A272" w:rsidR="00BD23CA" w:rsidRPr="00BD23CA" w:rsidRDefault="00BD23CA" w:rsidP="00BD23C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439068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7DF18" w14:textId="5665CB76" w:rsidR="00BD23CA" w:rsidRPr="00BD23CA" w:rsidRDefault="00BD23CA" w:rsidP="00BD23C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</w:tcPr>
          <w:p w14:paraId="26065232" w14:textId="77777777" w:rsidR="00BD23CA" w:rsidRPr="00BD23CA" w:rsidRDefault="00BD23CA" w:rsidP="00BD23C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8BFDAA" w14:textId="1A3B6083" w:rsidR="00BD23CA" w:rsidRPr="00BD23CA" w:rsidRDefault="00BD23CA" w:rsidP="00BD23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F3C43" w14:textId="77777777" w:rsidR="00BD23CA" w:rsidRPr="00BD23CA" w:rsidRDefault="00BD23CA" w:rsidP="00BD23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079BE0" w14:textId="72F2319E" w:rsidR="00BD23CA" w:rsidRPr="00BD23CA" w:rsidRDefault="00BD23CA" w:rsidP="00BD23C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D23CA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</w:tr>
      <w:tr w:rsidR="002D657A" w:rsidRPr="00327090" w14:paraId="554E061B" w14:textId="77777777" w:rsidTr="00F86377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E6E44AB" w14:textId="77777777" w:rsidR="002D657A" w:rsidRPr="00085710" w:rsidRDefault="002D657A" w:rsidP="002D657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174D3B86" w14:textId="562E6D1A" w:rsidR="002D657A" w:rsidRPr="0008571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8F150A2" w14:textId="77777777" w:rsidR="002D657A" w:rsidRPr="0008571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2CAF1F3C" w14:textId="232ED1AC" w:rsidR="002D657A" w:rsidRPr="0008571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D657A" w:rsidRPr="00327090" w14:paraId="2A06F850" w14:textId="77777777" w:rsidTr="00DD6512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2D4D1453" w14:textId="7D215CE1" w:rsidR="002D657A" w:rsidRPr="00327090" w:rsidRDefault="002D657A" w:rsidP="002D657A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11177D1" w14:textId="3C7682EF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2E413B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7891FAC" w14:textId="5BE35D13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90C10B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64AA3FD" w14:textId="30E853CB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821311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1222F7F" w14:textId="38B91F08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84D715" w14:textId="77777777" w:rsidR="002D657A" w:rsidRPr="00327090" w:rsidRDefault="002D657A" w:rsidP="002D657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E3C0017" w14:textId="345EED0F" w:rsidR="002D657A" w:rsidRPr="00327090" w:rsidRDefault="002D657A" w:rsidP="002D657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DC6CC9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94653BB" w14:textId="4E1C726F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D657A" w:rsidRPr="00327090" w14:paraId="69E9C4A5" w14:textId="77777777" w:rsidTr="00DF3E7F">
        <w:trPr>
          <w:cantSplit/>
          <w:trHeight w:val="261"/>
        </w:trPr>
        <w:tc>
          <w:tcPr>
            <w:tcW w:w="2250" w:type="dxa"/>
          </w:tcPr>
          <w:p w14:paraId="10482222" w14:textId="77777777" w:rsidR="002D657A" w:rsidRPr="00327090" w:rsidRDefault="002D657A" w:rsidP="002D657A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70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A52315E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3CB3C5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9C9777C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F9D80B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BE1EB8C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51633A0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FC74BD4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B4E188" w14:textId="77777777" w:rsidR="002D657A" w:rsidRPr="00327090" w:rsidRDefault="002D657A" w:rsidP="002D657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53CC5E5" w14:textId="77777777" w:rsidR="002D657A" w:rsidRPr="00327090" w:rsidRDefault="002D657A" w:rsidP="002D657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80B176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2502D1" w14:textId="77777777" w:rsidR="002D657A" w:rsidRPr="00327090" w:rsidRDefault="002D657A" w:rsidP="002D65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D657A" w:rsidRPr="00327090" w14:paraId="452DD0EF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4829DB09" w14:textId="48D8C0A7" w:rsidR="002D657A" w:rsidRPr="00327090" w:rsidRDefault="002D657A" w:rsidP="002D65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08C4D418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95ECF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86E69E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A16D1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B5A0B1F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96AC4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31DE7C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10980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F462DCC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57AAB9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3D5D36" w14:textId="77777777" w:rsidR="002D657A" w:rsidRPr="00327090" w:rsidRDefault="002D657A" w:rsidP="002D65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57A" w:rsidRPr="00327090" w14:paraId="66FB959B" w14:textId="77777777" w:rsidTr="00C620C1">
        <w:trPr>
          <w:cantSplit/>
          <w:trHeight w:val="261"/>
        </w:trPr>
        <w:tc>
          <w:tcPr>
            <w:tcW w:w="2250" w:type="dxa"/>
            <w:vAlign w:val="bottom"/>
          </w:tcPr>
          <w:p w14:paraId="09B54562" w14:textId="11BD8E1F" w:rsidR="002D657A" w:rsidRPr="00327090" w:rsidRDefault="002D657A" w:rsidP="002D65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0A336AF1" w14:textId="579D7E66" w:rsidR="002D657A" w:rsidRPr="00327090" w:rsidRDefault="002D657A" w:rsidP="002D657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A44B6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64AFDEA" w14:textId="32E53917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45FBE754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E65BE0" w14:textId="123739C6" w:rsidR="002D657A" w:rsidRPr="00327090" w:rsidRDefault="002D657A" w:rsidP="002D65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5FA2D2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F65BA3" w14:textId="5B7EFD4C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  <w:tc>
          <w:tcPr>
            <w:tcW w:w="236" w:type="dxa"/>
            <w:vAlign w:val="bottom"/>
          </w:tcPr>
          <w:p w14:paraId="10262DBF" w14:textId="77777777" w:rsidR="002D657A" w:rsidRPr="00327090" w:rsidRDefault="002D657A" w:rsidP="002D65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B5AE56" w14:textId="6B23A5A6" w:rsidR="002D657A" w:rsidRPr="00327090" w:rsidRDefault="002D657A" w:rsidP="002D65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EDEAB1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514CC9" w14:textId="1DEB2846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</w:tr>
      <w:tr w:rsidR="002D657A" w:rsidRPr="00327090" w14:paraId="5FA84274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5CA74C4D" w14:textId="59812470" w:rsidR="002D657A" w:rsidRPr="00327090" w:rsidRDefault="002D657A" w:rsidP="002D657A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1926FC84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225EE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865C3FF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1CF1BD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72D347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2008B0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F9FCC3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62A0DA" w14:textId="77777777" w:rsidR="002D657A" w:rsidRPr="00327090" w:rsidRDefault="002D657A" w:rsidP="002D65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6C1A723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59853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9215AE2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57A" w:rsidRPr="00327090" w14:paraId="2C099B13" w14:textId="77777777" w:rsidTr="00DF3E7F">
        <w:trPr>
          <w:cantSplit/>
          <w:trHeight w:val="261"/>
        </w:trPr>
        <w:tc>
          <w:tcPr>
            <w:tcW w:w="2250" w:type="dxa"/>
            <w:vAlign w:val="bottom"/>
          </w:tcPr>
          <w:p w14:paraId="550A3860" w14:textId="57D2A938" w:rsidR="002D657A" w:rsidRPr="00327090" w:rsidRDefault="002D657A" w:rsidP="002D657A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BE00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0421ABB9" w14:textId="2C1F68C1" w:rsidR="002D657A" w:rsidRPr="00327090" w:rsidRDefault="002D657A" w:rsidP="002D65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1AC57A74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F767FE" w14:textId="183AC4C2" w:rsidR="002D657A" w:rsidRPr="00327090" w:rsidRDefault="002D657A" w:rsidP="002D65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5D496D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D69F63" w14:textId="5079C290" w:rsidR="002D657A" w:rsidRPr="00327090" w:rsidRDefault="002D657A" w:rsidP="002D65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AD42B3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E4AD8A" w14:textId="66A77BB9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3BE238D0" w14:textId="77777777" w:rsidR="002D657A" w:rsidRPr="00327090" w:rsidRDefault="002D657A" w:rsidP="002D657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0AA4772" w14:textId="067BCF0A" w:rsidR="002D657A" w:rsidRPr="00327090" w:rsidRDefault="002D657A" w:rsidP="002D65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00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83CFFB" w14:textId="77777777" w:rsidR="002D657A" w:rsidRPr="00327090" w:rsidRDefault="002D657A" w:rsidP="002D657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CEBBDC" w14:textId="7A75361C" w:rsidR="002D657A" w:rsidRPr="00327090" w:rsidRDefault="002D657A" w:rsidP="002D657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</w:tr>
    </w:tbl>
    <w:p w14:paraId="529518AC" w14:textId="77777777" w:rsidR="00650B7A" w:rsidRPr="00085710" w:rsidRDefault="00650B7A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25A3BCD1" w14:textId="3B915C77" w:rsidR="001560E0" w:rsidRPr="00A05AFE" w:rsidRDefault="001D22C6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05AF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644E2BC" w14:textId="77777777" w:rsidR="00B83287" w:rsidRPr="00085710" w:rsidRDefault="00B83287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A05AFE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A05AFE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5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A05AFE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5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A05AFE" w14:paraId="5CE62917" w14:textId="77777777" w:rsidTr="00EF234F">
        <w:tc>
          <w:tcPr>
            <w:tcW w:w="3960" w:type="dxa"/>
          </w:tcPr>
          <w:p w14:paraId="3669DADF" w14:textId="3E3C5C5C" w:rsidR="007C7C6D" w:rsidRPr="00A05AFE" w:rsidRDefault="005D4D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15FE6E9D" w14:textId="098838C7" w:rsidR="007C7C6D" w:rsidRPr="00A05AFE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05A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998378C" w14:textId="357CA73C" w:rsidR="00424316" w:rsidRPr="00785F84" w:rsidRDefault="00011F98" w:rsidP="004243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b/>
          <w:sz w:val="30"/>
          <w:szCs w:val="30"/>
          <w:cs/>
        </w:rPr>
        <w:lastRenderedPageBreak/>
        <w:t>มูลค่ายุติธรรมของเงินลงทุนในตราสารหนี้ที่วัดมูลค่าด้วยราคาทุนตัดจำหน่ายคำนวณโดยใช้วิธีคิดลดกระแสเงินสด</w:t>
      </w:r>
    </w:p>
    <w:p w14:paraId="564EA0A6" w14:textId="7F75EA75" w:rsidR="004E2081" w:rsidRPr="00785F84" w:rsidRDefault="004E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67A95AC4" w14:textId="28F4E700" w:rsidR="009E636E" w:rsidRPr="00785F84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</w:t>
      </w:r>
    </w:p>
    <w:p w14:paraId="272C9B2A" w14:textId="1A84A884" w:rsidR="00036B89" w:rsidRPr="00785F84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B8BA5" w14:textId="525F8B63" w:rsidR="00C64ABE" w:rsidRPr="00785F84" w:rsidRDefault="00C64ABE" w:rsidP="00C64AB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D8FED9" w14:textId="633E6C46" w:rsidR="00C64ABE" w:rsidRPr="00785F84" w:rsidRDefault="00C64ABE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85F84">
        <w:rPr>
          <w:rFonts w:asciiTheme="majorBidi" w:hAnsiTheme="majorBidi" w:cstheme="majorBidi"/>
          <w:sz w:val="30"/>
          <w:szCs w:val="30"/>
        </w:rPr>
        <w:t xml:space="preserve"> </w:t>
      </w:r>
      <w:r w:rsidRPr="00785F84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CCC9EE1" w14:textId="77777777" w:rsidR="004E2081" w:rsidRPr="00785F84" w:rsidRDefault="004E2081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299FE" w14:textId="7CFDF326" w:rsidR="002B53E1" w:rsidRPr="00785F84" w:rsidRDefault="002B53E1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785F84">
        <w:rPr>
          <w:rFonts w:asciiTheme="majorBidi" w:hAnsiTheme="majorBidi" w:cstheme="majorBidi"/>
          <w:sz w:val="30"/>
          <w:szCs w:val="30"/>
        </w:rPr>
        <w:t xml:space="preserve"> 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71F988" w14:textId="77777777" w:rsidR="00A05AFE" w:rsidRPr="00785F84" w:rsidRDefault="00A05AFE" w:rsidP="0072497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9AD15" w14:textId="688C8908" w:rsidR="0072497A" w:rsidRPr="00785F84" w:rsidRDefault="0072497A" w:rsidP="0072497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3A6F9AB" w14:textId="37C4B62A" w:rsidR="009E636E" w:rsidRPr="00785F84" w:rsidRDefault="009E63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9087E7" w14:textId="14B43E63" w:rsidR="00D0006F" w:rsidRPr="00785F84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6D76" w:rsidRPr="00785F8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85F8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785F8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85F8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52226C0" w14:textId="788448D1" w:rsidR="009E636E" w:rsidRPr="00785F84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9039D" w14:textId="5A5EF0C6" w:rsidR="00FF7F97" w:rsidRPr="00785F84" w:rsidRDefault="00FF7F97" w:rsidP="00D62C8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</w:t>
      </w:r>
      <w:r w:rsidR="00D62C8D" w:rsidRPr="00785F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5F84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เงินลงทุนในตราสารหนี้ของบริษัท</w:t>
      </w:r>
    </w:p>
    <w:p w14:paraId="44389952" w14:textId="3DD06BD7" w:rsidR="00762D9A" w:rsidRDefault="00762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5F48A" w14:textId="5FDFF680" w:rsidR="009E7CEC" w:rsidRDefault="009E7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00703B" w14:textId="77777777" w:rsidR="00D86D78" w:rsidRDefault="00D86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E33FC8" w14:textId="77777777" w:rsidR="009E7CEC" w:rsidRPr="00A05AFE" w:rsidRDefault="009E7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3E9FB4" w14:textId="2AC0DF05" w:rsidR="008E30AD" w:rsidRPr="004347E5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5A37E8" w:rsidRPr="004347E5">
        <w:rPr>
          <w:rFonts w:asciiTheme="majorBidi" w:hAnsiTheme="majorBidi" w:cstheme="majorBidi"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3D186ADD" w14:textId="4B699971" w:rsidR="00914105" w:rsidRPr="004347E5" w:rsidRDefault="00914105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C3255" w14:textId="2C00DAAC" w:rsidR="002D2385" w:rsidRPr="004347E5" w:rsidRDefault="002D2385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</w:t>
      </w:r>
      <w:r w:rsidR="00877E79" w:rsidRPr="004347E5">
        <w:rPr>
          <w:rFonts w:asciiTheme="majorBidi" w:hAnsiTheme="majorBidi" w:cstheme="majorBidi"/>
          <w:sz w:val="30"/>
          <w:szCs w:val="30"/>
        </w:rPr>
        <w:t xml:space="preserve">      </w:t>
      </w:r>
      <w:r w:rsidRPr="004347E5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4347E5">
        <w:rPr>
          <w:rFonts w:asciiTheme="majorBidi" w:hAnsiTheme="majorBidi" w:cstheme="majorBidi"/>
          <w:sz w:val="30"/>
          <w:szCs w:val="30"/>
        </w:rPr>
        <w:t xml:space="preserve">12 </w:t>
      </w:r>
      <w:r w:rsidRPr="004347E5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Pr="004347E5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4347E5">
        <w:rPr>
          <w:rFonts w:asciiTheme="majorBidi" w:hAnsiTheme="majorBidi" w:cstheme="majorBidi"/>
          <w:sz w:val="30"/>
          <w:szCs w:val="30"/>
          <w:cs/>
        </w:rPr>
        <w:t>จาก</w:t>
      </w:r>
      <w:r w:rsidR="006B60C8" w:rsidRPr="004347E5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Pr="004347E5">
        <w:rPr>
          <w:rFonts w:asciiTheme="majorBidi" w:hAnsiTheme="majorBidi" w:cstheme="majorBidi"/>
          <w:sz w:val="30"/>
          <w:szCs w:val="30"/>
          <w:cs/>
        </w:rPr>
        <w:t>ที่มีการเผยแพร่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22A48256" w14:textId="1C28ED0B" w:rsidR="00026ED0" w:rsidRPr="004347E5" w:rsidRDefault="00026ED0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A004" w14:textId="4F9D76FC" w:rsidR="00026ED0" w:rsidRPr="004347E5" w:rsidRDefault="00026ED0" w:rsidP="00CE318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4347E5">
        <w:rPr>
          <w:rFonts w:asciiTheme="majorBidi" w:hAnsiTheme="majorBidi" w:cstheme="majorBidi"/>
          <w:sz w:val="30"/>
          <w:szCs w:val="30"/>
        </w:rPr>
        <w:t xml:space="preserve">BBB+ </w:t>
      </w:r>
      <w:r w:rsidRPr="004347E5">
        <w:rPr>
          <w:rFonts w:asciiTheme="majorBidi" w:hAnsiTheme="majorBidi" w:cstheme="majorBidi"/>
          <w:sz w:val="30"/>
          <w:szCs w:val="30"/>
          <w:cs/>
        </w:rPr>
        <w:t>จาก</w:t>
      </w:r>
      <w:r w:rsidR="009167BA" w:rsidRPr="004347E5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</w:p>
    <w:p w14:paraId="4C5F7BD7" w14:textId="77777777" w:rsidR="00026ED0" w:rsidRPr="004347E5" w:rsidRDefault="00026ED0" w:rsidP="00026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61EBE67" w14:textId="490035C7" w:rsidR="00026ED0" w:rsidRPr="004347E5" w:rsidRDefault="00026ED0" w:rsidP="009924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</w:t>
      </w:r>
      <w:r w:rsidR="00DB184B" w:rsidRPr="004347E5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4347E5">
        <w:rPr>
          <w:rFonts w:asciiTheme="majorBidi" w:hAnsiTheme="majorBidi" w:cstheme="majorBidi"/>
          <w:sz w:val="30"/>
          <w:szCs w:val="30"/>
          <w:cs/>
        </w:rPr>
        <w:t xml:space="preserve">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691A83A1" w14:textId="3CA2ACA2" w:rsidR="00026ED0" w:rsidRPr="004347E5" w:rsidRDefault="00026ED0" w:rsidP="004C62F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605C1" w14:textId="74DED487" w:rsidR="0005192D" w:rsidRPr="004347E5" w:rsidRDefault="0005192D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</w:rPr>
        <w:t>(</w:t>
      </w:r>
      <w:r w:rsidR="00047EE0" w:rsidRPr="004347E5">
        <w:rPr>
          <w:rFonts w:asciiTheme="majorBidi" w:hAnsiTheme="majorBidi" w:cstheme="majorBidi"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2</w:t>
      </w:r>
      <w:r w:rsidRPr="004347E5">
        <w:rPr>
          <w:rFonts w:asciiTheme="majorBidi" w:hAnsiTheme="majorBidi" w:cstheme="majorBidi"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32E3330E" w14:textId="647004A9" w:rsidR="004C62F1" w:rsidRPr="004347E5" w:rsidRDefault="004C62F1" w:rsidP="009621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14:paraId="2F079B45" w14:textId="7B3DA772" w:rsidR="0096210B" w:rsidRPr="004347E5" w:rsidRDefault="0096210B" w:rsidP="009621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0902AEA0" w14:textId="2F0CBA35" w:rsidR="00EE237F" w:rsidRPr="004347E5" w:rsidRDefault="00EE237F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E715F" w14:textId="2279B44C" w:rsidR="002615FE" w:rsidRPr="004347E5" w:rsidRDefault="002615FE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20222" w:rsidRPr="004347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347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9D4CFAF" w14:textId="77777777" w:rsidR="00EE237F" w:rsidRPr="004347E5" w:rsidRDefault="00EE237F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18658" w14:textId="13C52B03" w:rsidR="00BD20E0" w:rsidRPr="004347E5" w:rsidRDefault="00BD20E0" w:rsidP="00BD2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70425304" w14:textId="12AD08AC" w:rsidR="00286F79" w:rsidRPr="004347E5" w:rsidRDefault="0028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9A2FEB" w14:textId="77777777" w:rsidR="00783280" w:rsidRPr="004347E5" w:rsidRDefault="00783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347E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8E4F33" w14:textId="11879635" w:rsidR="000F0254" w:rsidRPr="00F94280" w:rsidRDefault="000F0254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280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F94280">
        <w:rPr>
          <w:rFonts w:asciiTheme="majorBidi" w:hAnsiTheme="majorBidi" w:cstheme="majorBidi"/>
          <w:sz w:val="30"/>
          <w:szCs w:val="30"/>
        </w:rPr>
        <w:t xml:space="preserve"> </w:t>
      </w:r>
      <w:r w:rsidRPr="00F9428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F94280">
        <w:rPr>
          <w:rFonts w:asciiTheme="majorBidi" w:hAnsiTheme="majorBidi" w:cstheme="majorBidi"/>
          <w:sz w:val="30"/>
          <w:szCs w:val="30"/>
        </w:rPr>
        <w:t xml:space="preserve"> </w:t>
      </w:r>
      <w:r w:rsidRPr="00F94280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3FB754D" w14:textId="50CFE3B0" w:rsidR="009E636E" w:rsidRPr="00F94280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80"/>
        <w:gridCol w:w="272"/>
        <w:gridCol w:w="1348"/>
        <w:gridCol w:w="272"/>
        <w:gridCol w:w="1168"/>
        <w:gridCol w:w="236"/>
        <w:gridCol w:w="1204"/>
        <w:gridCol w:w="263"/>
        <w:gridCol w:w="1087"/>
      </w:tblGrid>
      <w:tr w:rsidR="009E636E" w:rsidRPr="00F94280" w14:paraId="1718670B" w14:textId="77777777" w:rsidTr="005932F8">
        <w:trPr>
          <w:tblHeader/>
        </w:trPr>
        <w:tc>
          <w:tcPr>
            <w:tcW w:w="2435" w:type="dxa"/>
            <w:hideMark/>
          </w:tcPr>
          <w:p w14:paraId="713D9DF8" w14:textId="4A9A9A24" w:rsidR="009E636E" w:rsidRPr="00F94280" w:rsidRDefault="009E636E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1E3D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AF00C5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vAlign w:val="bottom"/>
            <w:hideMark/>
          </w:tcPr>
          <w:p w14:paraId="78BD7402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670A" w:rsidRPr="00F94280" w14:paraId="4BB6EE4B" w14:textId="77777777" w:rsidTr="005932F8">
        <w:trPr>
          <w:tblHeader/>
        </w:trPr>
        <w:tc>
          <w:tcPr>
            <w:tcW w:w="2435" w:type="dxa"/>
            <w:vAlign w:val="bottom"/>
            <w:hideMark/>
          </w:tcPr>
          <w:p w14:paraId="1E35BD48" w14:textId="0E36AD62" w:rsidR="00DE670A" w:rsidRPr="00F94280" w:rsidRDefault="00DE670A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013D"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EAB340C" w14:textId="77777777" w:rsidR="00DE670A" w:rsidRPr="00F9428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F86F5F" w14:textId="77777777" w:rsidR="00DE670A" w:rsidRPr="00F9428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D5867F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1395A110" w14:textId="386C5598" w:rsidR="00DE670A" w:rsidRPr="00F94280" w:rsidRDefault="00DE670A" w:rsidP="00C945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E509E01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25CA793C" w14:textId="1D3801A2" w:rsidR="00DE670A" w:rsidRPr="00F94280" w:rsidRDefault="00DE670A" w:rsidP="00C945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99C9C9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DDF1FCE" w14:textId="1DC7460C" w:rsidR="00DE670A" w:rsidRPr="00F94280" w:rsidRDefault="00DE670A" w:rsidP="00C945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439FCC1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3FA22D76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636E" w:rsidRPr="00F94280" w14:paraId="5F58AE33" w14:textId="77777777" w:rsidTr="005932F8">
        <w:trPr>
          <w:tblHeader/>
        </w:trPr>
        <w:tc>
          <w:tcPr>
            <w:tcW w:w="2435" w:type="dxa"/>
          </w:tcPr>
          <w:p w14:paraId="43E098B3" w14:textId="77777777" w:rsidR="009E636E" w:rsidRPr="00F94280" w:rsidRDefault="009E636E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hideMark/>
          </w:tcPr>
          <w:p w14:paraId="1A4EE29F" w14:textId="2CA46D04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7980" w:rsidRPr="00F94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586D" w:rsidRPr="00F94280" w14:paraId="16CAAD35" w14:textId="77777777" w:rsidTr="005932F8">
        <w:tc>
          <w:tcPr>
            <w:tcW w:w="2435" w:type="dxa"/>
          </w:tcPr>
          <w:p w14:paraId="4E1C220C" w14:textId="0068C26F" w:rsidR="00FD586D" w:rsidRPr="00F94280" w:rsidRDefault="00463A1B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930" w:type="dxa"/>
            <w:gridSpan w:val="9"/>
          </w:tcPr>
          <w:p w14:paraId="285317F4" w14:textId="77777777" w:rsidR="00FD586D" w:rsidRPr="00F94280" w:rsidRDefault="00FD586D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24D" w:rsidRPr="00F94280" w14:paraId="515B6EB0" w14:textId="77777777" w:rsidTr="005932F8">
        <w:tc>
          <w:tcPr>
            <w:tcW w:w="2435" w:type="dxa"/>
            <w:hideMark/>
          </w:tcPr>
          <w:p w14:paraId="681FBC75" w14:textId="77777777" w:rsidR="00A1024D" w:rsidRPr="00F94280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48DBDDB" w14:textId="7421EAE3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B93CDE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610756" w14:textId="106B016A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633D4B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3331ED" w14:textId="5BC0D9A9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F161C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CFEED1" w14:textId="455151ED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530C0D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024D46" w14:textId="3314F03E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EFB" w:rsidRPr="00F94280" w14:paraId="66D0CE8E" w14:textId="77777777" w:rsidTr="00765EFB">
        <w:trPr>
          <w:trHeight w:val="119"/>
        </w:trPr>
        <w:tc>
          <w:tcPr>
            <w:tcW w:w="2435" w:type="dxa"/>
            <w:hideMark/>
          </w:tcPr>
          <w:p w14:paraId="0F1C3C8E" w14:textId="77777777" w:rsidR="00765EFB" w:rsidRPr="00F94280" w:rsidRDefault="00765EFB" w:rsidP="00765E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4BCBC8" w14:textId="14D00701" w:rsidR="00765EFB" w:rsidRPr="00F94280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29,009</w:t>
            </w:r>
          </w:p>
        </w:tc>
        <w:tc>
          <w:tcPr>
            <w:tcW w:w="272" w:type="dxa"/>
          </w:tcPr>
          <w:p w14:paraId="7BD59A55" w14:textId="77777777" w:rsidR="00765EFB" w:rsidRPr="00F94280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C8EB78C" w14:textId="74438F56" w:rsidR="00765EFB" w:rsidRPr="00765EFB" w:rsidRDefault="00765EFB" w:rsidP="00765EF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5EFB">
              <w:rPr>
                <w:rFonts w:asciiTheme="majorBidi" w:hAnsiTheme="majorBidi" w:cstheme="majorBidi"/>
                <w:sz w:val="30"/>
                <w:szCs w:val="30"/>
              </w:rPr>
              <w:t>11,113</w:t>
            </w:r>
          </w:p>
        </w:tc>
        <w:tc>
          <w:tcPr>
            <w:tcW w:w="272" w:type="dxa"/>
            <w:shd w:val="clear" w:color="auto" w:fill="auto"/>
          </w:tcPr>
          <w:p w14:paraId="1A245BB1" w14:textId="77777777" w:rsidR="00765EFB" w:rsidRPr="00765EFB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FDE4301" w14:textId="5EDEDCD0" w:rsidR="00765EFB" w:rsidRPr="00765EFB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65EFB">
              <w:rPr>
                <w:rFonts w:asciiTheme="majorBidi" w:hAnsiTheme="majorBidi" w:cstheme="majorBidi"/>
                <w:sz w:val="30"/>
                <w:szCs w:val="30"/>
              </w:rPr>
              <w:t>9,470</w:t>
            </w:r>
          </w:p>
        </w:tc>
        <w:tc>
          <w:tcPr>
            <w:tcW w:w="236" w:type="dxa"/>
            <w:shd w:val="clear" w:color="auto" w:fill="auto"/>
          </w:tcPr>
          <w:p w14:paraId="0CBD75ED" w14:textId="77777777" w:rsidR="00765EFB" w:rsidRPr="00765EFB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B61C29D" w14:textId="26C9FA18" w:rsidR="00765EFB" w:rsidRPr="00765EFB" w:rsidRDefault="00765EFB" w:rsidP="00765EF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5EFB">
              <w:rPr>
                <w:rFonts w:asciiTheme="majorBidi" w:hAnsiTheme="majorBidi" w:cstheme="majorBidi"/>
                <w:sz w:val="30"/>
                <w:szCs w:val="30"/>
              </w:rPr>
              <w:t>9,796</w:t>
            </w:r>
          </w:p>
        </w:tc>
        <w:tc>
          <w:tcPr>
            <w:tcW w:w="263" w:type="dxa"/>
            <w:shd w:val="clear" w:color="auto" w:fill="auto"/>
          </w:tcPr>
          <w:p w14:paraId="3663A9A5" w14:textId="77777777" w:rsidR="00765EFB" w:rsidRPr="00765EFB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86FDF28" w14:textId="2D8C3F17" w:rsidR="00765EFB" w:rsidRPr="00765EFB" w:rsidRDefault="00765EFB" w:rsidP="00765E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5EFB">
              <w:rPr>
                <w:rFonts w:asciiTheme="majorBidi" w:hAnsiTheme="majorBidi" w:cstheme="majorBidi"/>
                <w:sz w:val="30"/>
                <w:szCs w:val="30"/>
              </w:rPr>
              <w:t>30,379</w:t>
            </w:r>
          </w:p>
        </w:tc>
      </w:tr>
      <w:tr w:rsidR="00B0790D" w:rsidRPr="00F94280" w14:paraId="08E84858" w14:textId="77777777" w:rsidTr="005932F8">
        <w:tc>
          <w:tcPr>
            <w:tcW w:w="2435" w:type="dxa"/>
            <w:vAlign w:val="bottom"/>
          </w:tcPr>
          <w:p w14:paraId="79B79FFF" w14:textId="4D6A4426" w:rsidR="00A05AFE" w:rsidRPr="00F94280" w:rsidRDefault="00A05AFE" w:rsidP="00B0790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E172A" w14:textId="147AF27F" w:rsidR="00B0790D" w:rsidRPr="00F94280" w:rsidRDefault="00B0790D" w:rsidP="00B0790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40B8E1D" w14:textId="77777777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A579892" w14:textId="5495DE38" w:rsidR="00B0790D" w:rsidRPr="00F94280" w:rsidRDefault="00B0790D" w:rsidP="00B0790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84EF0F" w14:textId="77777777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FD3DA02" w14:textId="2F04574D" w:rsidR="00B0790D" w:rsidRPr="00F94280" w:rsidRDefault="00B0790D" w:rsidP="00B0790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D5F441C" w14:textId="77777777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C4C7A7" w14:textId="02771F9C" w:rsidR="00B0790D" w:rsidRPr="00F94280" w:rsidRDefault="00B0790D" w:rsidP="00B0790D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A2C3792" w14:textId="77777777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5CB714" w14:textId="53627032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90D" w:rsidRPr="00F94280" w14:paraId="14DFC84C" w14:textId="77777777" w:rsidTr="005932F8">
        <w:tc>
          <w:tcPr>
            <w:tcW w:w="2435" w:type="dxa"/>
          </w:tcPr>
          <w:p w14:paraId="522C15C9" w14:textId="6F3CBD30" w:rsidR="00B0790D" w:rsidRPr="00F94280" w:rsidRDefault="00463A1B" w:rsidP="00B079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930" w:type="dxa"/>
            <w:gridSpan w:val="9"/>
          </w:tcPr>
          <w:p w14:paraId="004C943E" w14:textId="4517EE64" w:rsidR="00B0790D" w:rsidRPr="00F94280" w:rsidRDefault="00B0790D" w:rsidP="00B079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0790D" w:rsidRPr="00F94280" w14:paraId="41C52D9C" w14:textId="77777777" w:rsidTr="005932F8">
        <w:tc>
          <w:tcPr>
            <w:tcW w:w="2435" w:type="dxa"/>
            <w:hideMark/>
          </w:tcPr>
          <w:p w14:paraId="6813C0CF" w14:textId="77777777" w:rsidR="00B0790D" w:rsidRPr="00F94280" w:rsidRDefault="00B0790D" w:rsidP="00B079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D8AC0E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B4D85DB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14E432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4833080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E86C48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EA818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D3ABC9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C721CA7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C21C51" w14:textId="77777777" w:rsidR="00B0790D" w:rsidRPr="00F94280" w:rsidRDefault="00B0790D" w:rsidP="00B0790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128C" w:rsidRPr="00F94280" w14:paraId="5CC6229B" w14:textId="77777777" w:rsidTr="005932F8">
        <w:trPr>
          <w:trHeight w:val="119"/>
        </w:trPr>
        <w:tc>
          <w:tcPr>
            <w:tcW w:w="2435" w:type="dxa"/>
            <w:hideMark/>
          </w:tcPr>
          <w:p w14:paraId="54E38D78" w14:textId="4DD27682" w:rsidR="001F128C" w:rsidRPr="00F94280" w:rsidRDefault="001F128C" w:rsidP="001F1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B729C8" w14:textId="45C93BDE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</w:rPr>
              <w:t>16,690</w:t>
            </w:r>
          </w:p>
        </w:tc>
        <w:tc>
          <w:tcPr>
            <w:tcW w:w="272" w:type="dxa"/>
          </w:tcPr>
          <w:p w14:paraId="65CABACA" w14:textId="77777777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6CCF1F" w14:textId="3483BED7" w:rsidR="001F128C" w:rsidRPr="00F94280" w:rsidRDefault="001F128C" w:rsidP="001F128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6,244</w:t>
            </w:r>
          </w:p>
        </w:tc>
        <w:tc>
          <w:tcPr>
            <w:tcW w:w="272" w:type="dxa"/>
          </w:tcPr>
          <w:p w14:paraId="425295C7" w14:textId="77777777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548D200" w14:textId="6BA43265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</w:rPr>
              <w:t>5,339</w:t>
            </w:r>
          </w:p>
        </w:tc>
        <w:tc>
          <w:tcPr>
            <w:tcW w:w="236" w:type="dxa"/>
          </w:tcPr>
          <w:p w14:paraId="05AD3A9F" w14:textId="77777777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AE9989" w14:textId="295D6091" w:rsidR="001F128C" w:rsidRPr="00F94280" w:rsidRDefault="001F128C" w:rsidP="001F128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</w:rPr>
              <w:t>6,625</w:t>
            </w:r>
          </w:p>
        </w:tc>
        <w:tc>
          <w:tcPr>
            <w:tcW w:w="263" w:type="dxa"/>
          </w:tcPr>
          <w:p w14:paraId="02450A52" w14:textId="77777777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DA98E55" w14:textId="1DAB993F" w:rsidR="001F128C" w:rsidRPr="00F94280" w:rsidRDefault="001F128C" w:rsidP="001F12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</w:rPr>
              <w:t>18,208</w:t>
            </w:r>
          </w:p>
        </w:tc>
      </w:tr>
    </w:tbl>
    <w:p w14:paraId="51B1233C" w14:textId="504B1F14" w:rsidR="00A05AFE" w:rsidRDefault="00A05AF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6E7E83" w14:textId="77777777" w:rsidR="004C1FD0" w:rsidRPr="00BA6C66" w:rsidRDefault="004C1FD0" w:rsidP="004C1FD0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1FD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C1FD0">
        <w:rPr>
          <w:rFonts w:asciiTheme="majorBidi" w:hAnsiTheme="majorBidi" w:cstheme="majorBidi"/>
          <w:sz w:val="30"/>
          <w:szCs w:val="30"/>
        </w:rPr>
        <w:t xml:space="preserve"> 31 </w:t>
      </w:r>
      <w:r w:rsidRPr="004C1F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C1FD0">
        <w:rPr>
          <w:rFonts w:asciiTheme="majorBidi" w:hAnsiTheme="majorBidi" w:cstheme="majorBidi"/>
          <w:sz w:val="30"/>
          <w:szCs w:val="30"/>
        </w:rPr>
        <w:t xml:space="preserve">2565 </w:t>
      </w:r>
      <w:r w:rsidRPr="004C1FD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4C1FD0">
        <w:rPr>
          <w:rFonts w:asciiTheme="majorBidi" w:hAnsiTheme="majorBidi" w:cstheme="majorBidi"/>
          <w:sz w:val="30"/>
          <w:szCs w:val="30"/>
        </w:rPr>
        <w:t xml:space="preserve"> 1,000 </w:t>
      </w:r>
      <w:r w:rsidRPr="004C1FD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C1FD0">
        <w:rPr>
          <w:rFonts w:asciiTheme="majorBidi" w:hAnsiTheme="majorBidi" w:cstheme="majorBidi"/>
          <w:i/>
          <w:iCs/>
          <w:sz w:val="30"/>
          <w:szCs w:val="30"/>
        </w:rPr>
        <w:t xml:space="preserve">(2564: 1,000 </w:t>
      </w:r>
      <w:r w:rsidRPr="004C1F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C1FD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E60461C" w14:textId="77777777" w:rsidR="004C1FD0" w:rsidRPr="00F94280" w:rsidRDefault="004C1FD0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25F8B" w14:textId="79718CE4" w:rsidR="009E636E" w:rsidRPr="00F94280" w:rsidRDefault="00F44B62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428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94E" w:rsidRPr="00F942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F942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4D33316" w14:textId="77777777" w:rsidR="009E636E" w:rsidRPr="00F94280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DDA27" w14:textId="3BD85159" w:rsidR="00930A31" w:rsidRPr="00F94280" w:rsidRDefault="00930A31" w:rsidP="00D7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280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533B2276" w14:textId="28B1BC2B" w:rsidR="0049725F" w:rsidRPr="00F94280" w:rsidRDefault="0049725F" w:rsidP="004A294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0EA602A" w14:textId="7A9A177E" w:rsidR="00251D59" w:rsidRPr="00F94280" w:rsidRDefault="00251D5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94280">
        <w:rPr>
          <w:rFonts w:asciiTheme="majorBidi" w:hAnsiTheme="majorBidi" w:cstheme="majorBidi"/>
          <w:cs/>
        </w:rPr>
        <w:t>การบริหารจัดการทุน</w:t>
      </w:r>
    </w:p>
    <w:p w14:paraId="36096FC2" w14:textId="77777777" w:rsidR="00251D59" w:rsidRPr="00F94280" w:rsidRDefault="00251D59" w:rsidP="00251D5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3A10A31" w14:textId="36855774" w:rsidR="001A4449" w:rsidRPr="00F94280" w:rsidRDefault="001A4449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9428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711D1E1B" w14:textId="2202F545" w:rsidR="00F010D6" w:rsidRPr="00E83FC1" w:rsidRDefault="00F0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DA8CB2" w14:textId="20AB1899" w:rsidR="00036B89" w:rsidRPr="00F6035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7B545922" w14:textId="77777777" w:rsidR="00036B89" w:rsidRPr="002422F7" w:rsidRDefault="00036B89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442"/>
        <w:gridCol w:w="1165"/>
        <w:gridCol w:w="270"/>
        <w:gridCol w:w="1170"/>
      </w:tblGrid>
      <w:tr w:rsidR="00036B89" w:rsidRPr="00F60356" w14:paraId="4F23F138" w14:textId="77777777" w:rsidTr="00FA2EDA">
        <w:tc>
          <w:tcPr>
            <w:tcW w:w="6442" w:type="dxa"/>
          </w:tcPr>
          <w:p w14:paraId="6DEC70B3" w14:textId="77777777" w:rsidR="00036B89" w:rsidRPr="00F60356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AC6CE7" w14:textId="3F03A100" w:rsidR="00036B89" w:rsidRPr="00F60356" w:rsidRDefault="00463A1B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BDAA6B8" w14:textId="77777777" w:rsidR="00036B89" w:rsidRPr="00F60356" w:rsidRDefault="00036B89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C1A7" w14:textId="2AAC47FF" w:rsidR="00036B89" w:rsidRPr="00F60356" w:rsidRDefault="00463A1B" w:rsidP="00BD07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36B89" w:rsidRPr="00F60356" w14:paraId="6D315DE2" w14:textId="77777777" w:rsidTr="00FA2EDA">
        <w:tc>
          <w:tcPr>
            <w:tcW w:w="6442" w:type="dxa"/>
          </w:tcPr>
          <w:p w14:paraId="30E9CB1C" w14:textId="77777777" w:rsidR="00036B89" w:rsidRPr="00F60356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1421BBE1" w14:textId="77777777" w:rsidR="00036B89" w:rsidRPr="00F60356" w:rsidRDefault="00036B89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5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5CD6" w:rsidRPr="00F60356" w14:paraId="6F50662D" w14:textId="77777777" w:rsidTr="00D14016">
        <w:tc>
          <w:tcPr>
            <w:tcW w:w="6442" w:type="dxa"/>
          </w:tcPr>
          <w:p w14:paraId="05B91A83" w14:textId="77777777" w:rsidR="005B5CD6" w:rsidRPr="00F60356" w:rsidRDefault="005B5CD6" w:rsidP="00BD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65" w:type="dxa"/>
          </w:tcPr>
          <w:p w14:paraId="293AD887" w14:textId="77777777" w:rsidR="005B5CD6" w:rsidRPr="00F60356" w:rsidRDefault="005B5CD6" w:rsidP="00BD07D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16AB7" w14:textId="77777777" w:rsidR="005B5CD6" w:rsidRPr="00F60356" w:rsidRDefault="005B5CD6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7C6BF" w14:textId="77777777" w:rsidR="005B5CD6" w:rsidRPr="00F60356" w:rsidRDefault="005B5CD6" w:rsidP="00BD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C5BF8" w:rsidRPr="00F60356" w14:paraId="53C62A2E" w14:textId="77777777" w:rsidTr="00EC7F4A">
        <w:tc>
          <w:tcPr>
            <w:tcW w:w="6442" w:type="dxa"/>
          </w:tcPr>
          <w:p w14:paraId="0AC96ABB" w14:textId="056AA7E5" w:rsidR="00EC5BF8" w:rsidRPr="006C6CA1" w:rsidRDefault="00EC5BF8" w:rsidP="00EC5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CA1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5" w:type="dxa"/>
          </w:tcPr>
          <w:p w14:paraId="6C102EAB" w14:textId="7EDCB05C" w:rsidR="00EC5BF8" w:rsidRPr="00EC5BF8" w:rsidRDefault="00EC5BF8" w:rsidP="00AE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C5B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B52CD" w14:textId="77777777" w:rsidR="00EC5BF8" w:rsidRPr="00F60356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465E7" w14:textId="15C24AEB" w:rsidR="00EC5BF8" w:rsidRPr="00F60356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2,363</w:t>
            </w:r>
          </w:p>
        </w:tc>
      </w:tr>
      <w:tr w:rsidR="00EC5BF8" w:rsidRPr="00F60356" w14:paraId="6BE47093" w14:textId="77777777" w:rsidTr="00EC7F4A">
        <w:tc>
          <w:tcPr>
            <w:tcW w:w="6442" w:type="dxa"/>
          </w:tcPr>
          <w:p w14:paraId="371C14C4" w14:textId="438868CD" w:rsidR="00EC5BF8" w:rsidRPr="00F60356" w:rsidRDefault="00EC5BF8" w:rsidP="00EC5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B558163" w14:textId="7366C071" w:rsidR="00EC5BF8" w:rsidRPr="00EC5BF8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5B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20,673</w:t>
            </w:r>
          </w:p>
        </w:tc>
        <w:tc>
          <w:tcPr>
            <w:tcW w:w="270" w:type="dxa"/>
          </w:tcPr>
          <w:p w14:paraId="2A51992B" w14:textId="77777777" w:rsidR="00EC5BF8" w:rsidRPr="00F60356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6DD72C" w14:textId="015CB662" w:rsidR="00EC5BF8" w:rsidRPr="00EC7F4A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66,974</w:t>
            </w:r>
          </w:p>
        </w:tc>
      </w:tr>
      <w:tr w:rsidR="00EC5BF8" w:rsidRPr="00F60356" w14:paraId="6B39986F" w14:textId="77777777" w:rsidTr="00EC7F4A">
        <w:tc>
          <w:tcPr>
            <w:tcW w:w="6442" w:type="dxa"/>
          </w:tcPr>
          <w:p w14:paraId="47311FD4" w14:textId="6E5382E4" w:rsidR="00EC5BF8" w:rsidRPr="00E23A09" w:rsidRDefault="00EC5BF8" w:rsidP="00EC5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3A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EE620" w14:textId="47F1952E" w:rsidR="00EC5BF8" w:rsidRPr="00AE5E1B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E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20,673</w:t>
            </w:r>
          </w:p>
        </w:tc>
        <w:tc>
          <w:tcPr>
            <w:tcW w:w="270" w:type="dxa"/>
          </w:tcPr>
          <w:p w14:paraId="64EF38DB" w14:textId="77777777" w:rsidR="00EC5BF8" w:rsidRPr="00F60356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652497" w14:textId="7D7B4CEC" w:rsidR="00EC5BF8" w:rsidRPr="0020277A" w:rsidRDefault="00EC5BF8" w:rsidP="00EC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69,337</w:t>
            </w:r>
          </w:p>
        </w:tc>
      </w:tr>
    </w:tbl>
    <w:p w14:paraId="03C9D1E9" w14:textId="18288394" w:rsidR="00024267" w:rsidRPr="002422F7" w:rsidRDefault="009D52B0" w:rsidP="008E28C4">
      <w:pPr>
        <w:rPr>
          <w:rFonts w:asciiTheme="majorBidi" w:hAnsiTheme="majorBidi" w:cstheme="majorBidi"/>
          <w:sz w:val="20"/>
          <w:szCs w:val="20"/>
        </w:rPr>
      </w:pPr>
      <w:r w:rsidRPr="00F60356">
        <w:rPr>
          <w:rFonts w:asciiTheme="majorBidi" w:hAnsiTheme="majorBidi" w:cstheme="majorBidi"/>
          <w:sz w:val="30"/>
          <w:szCs w:val="30"/>
          <w:cs/>
        </w:rPr>
        <w:t xml:space="preserve">         </w:t>
      </w:r>
    </w:p>
    <w:p w14:paraId="77FE5FD7" w14:textId="2B0DCDD0" w:rsidR="00E60B13" w:rsidRPr="00F60356" w:rsidRDefault="00637604" w:rsidP="00E60B1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37604">
        <w:rPr>
          <w:rFonts w:asciiTheme="majorBidi" w:hAnsiTheme="majorBidi" w:cs="Angsana New"/>
          <w:cs/>
        </w:rPr>
        <w:t>ข้อตกลงที่สำคัญอื่น</w:t>
      </w:r>
    </w:p>
    <w:p w14:paraId="558D36E6" w14:textId="77777777" w:rsidR="00E60B13" w:rsidRPr="002422F7" w:rsidRDefault="00E60B13" w:rsidP="008E28C4">
      <w:pPr>
        <w:rPr>
          <w:rFonts w:asciiTheme="majorBidi" w:hAnsiTheme="majorBidi" w:cstheme="majorBidi"/>
          <w:sz w:val="20"/>
          <w:szCs w:val="20"/>
        </w:rPr>
      </w:pPr>
    </w:p>
    <w:p w14:paraId="4AA34A7C" w14:textId="77777777" w:rsidR="00DD60F3" w:rsidRDefault="00DD60F3" w:rsidP="00DD60F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บันทึกข้อตกลงความร่วมมือในการพัฒนาธุรกิจเพื่อส่งเสริมการใช้และให้บริการยานยนต์ไฟฟ้า</w:t>
      </w:r>
    </w:p>
    <w:p w14:paraId="756D5E5F" w14:textId="77777777" w:rsidR="00DD60F3" w:rsidRPr="002422F7" w:rsidRDefault="00DD60F3" w:rsidP="00DD60F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CA4EDB" w14:textId="77777777" w:rsidR="00DD60F3" w:rsidRDefault="00DD60F3" w:rsidP="00DD60F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บริษัทได้ลงนามในข้อตกลงความร่วมมือในการพัฒนาธุรกิจเพื่อส่งเสริมการใช้และให้บริการยานยนต์ไฟฟ้า กับกิจการในประเทศแห่งหนึ่ง เพื่อร่วมกันศึกษาความเป็นไปได้และร่วมกันส่งเสริมการใช้งานยานยนต์ไฟฟ้าและบริการที่เกี่ยวข้องกับยานยนต์ไฟฟ้า โดยมีกรอบระยะเวลาในการศึกษาเป็นเวลา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เดือนนับจากวันลงนาม</w:t>
      </w:r>
    </w:p>
    <w:p w14:paraId="0F401A94" w14:textId="77777777" w:rsidR="00DD60F3" w:rsidRPr="002422F7" w:rsidRDefault="00DD60F3" w:rsidP="00DD60F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13678FF" w14:textId="77777777" w:rsidR="00584C11" w:rsidRDefault="00584C11" w:rsidP="00584C1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บันทึกข้อตกลง</w:t>
      </w:r>
      <w:r w:rsidRPr="00E2541D">
        <w:rPr>
          <w:rFonts w:asciiTheme="majorBidi" w:hAnsiTheme="majorBidi"/>
          <w:i/>
          <w:iCs/>
          <w:sz w:val="30"/>
          <w:szCs w:val="30"/>
          <w:cs/>
        </w:rPr>
        <w:t>การพัฒนาธุรกิจร่วมกัน</w:t>
      </w:r>
    </w:p>
    <w:p w14:paraId="71CC8D59" w14:textId="77777777" w:rsidR="00584C11" w:rsidRPr="002422F7" w:rsidRDefault="00584C11" w:rsidP="00584C1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5790CF" w14:textId="77777777" w:rsidR="00584C11" w:rsidRDefault="00584C11" w:rsidP="00584C1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บริษัทได้ลงนามในบันทึกข้อตกลง</w:t>
      </w:r>
      <w:r w:rsidRPr="003736C3">
        <w:rPr>
          <w:rFonts w:asciiTheme="majorBidi" w:hAnsiTheme="majorBidi"/>
          <w:sz w:val="30"/>
          <w:szCs w:val="30"/>
          <w:cs/>
        </w:rPr>
        <w:t>การพัฒนาธุรกิจร่วมกัน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กับกิจการต่างประเทศแห่งหนึ่ง เพื่อจัดตั้งบริษัทในการให้บริการซ่อมบำรุงรักษาโครงสร้าง เพื่อเป็นการต่อยอดทางธุรกิจงานการซ่อมบำรุงรักษา โดยมีกรอบระยะเวลาในการศึกษาเป็นเวลา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>เดือนนับจากวันลงนาม</w:t>
      </w:r>
    </w:p>
    <w:p w14:paraId="105C882A" w14:textId="77777777" w:rsidR="008558E7" w:rsidRPr="002422F7" w:rsidRDefault="008558E7" w:rsidP="008E28C4">
      <w:pPr>
        <w:rPr>
          <w:rFonts w:asciiTheme="majorBidi" w:hAnsiTheme="majorBidi" w:cstheme="majorBidi"/>
          <w:sz w:val="20"/>
          <w:szCs w:val="20"/>
        </w:rPr>
      </w:pPr>
    </w:p>
    <w:p w14:paraId="237072B7" w14:textId="2699BD1A" w:rsidR="00036B89" w:rsidRPr="00F60356" w:rsidRDefault="00775C80" w:rsidP="00BD07D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t>คดีความ</w:t>
      </w:r>
    </w:p>
    <w:p w14:paraId="2BED9473" w14:textId="77777777" w:rsidR="00036B89" w:rsidRPr="002422F7" w:rsidRDefault="00036B89" w:rsidP="00783280">
      <w:pPr>
        <w:rPr>
          <w:rFonts w:asciiTheme="majorBidi" w:hAnsiTheme="majorBidi" w:cstheme="majorBidi"/>
          <w:sz w:val="20"/>
          <w:szCs w:val="20"/>
        </w:rPr>
      </w:pPr>
    </w:p>
    <w:p w14:paraId="4FD86BC4" w14:textId="3B93BB16" w:rsidR="00360717" w:rsidRPr="00F60356" w:rsidRDefault="00360717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035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18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2552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4E013D" w:rsidRPr="00F60356">
        <w:rPr>
          <w:rFonts w:asciiTheme="majorBidi" w:hAnsiTheme="majorBidi" w:cstheme="majorBidi"/>
          <w:sz w:val="30"/>
          <w:szCs w:val="30"/>
        </w:rPr>
        <w:t>3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22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F60356">
        <w:rPr>
          <w:rFonts w:asciiTheme="majorBidi" w:hAnsiTheme="majorBidi" w:cstheme="majorBidi"/>
          <w:sz w:val="30"/>
          <w:szCs w:val="30"/>
        </w:rPr>
        <w:t>2552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21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F60356">
        <w:rPr>
          <w:rFonts w:asciiTheme="majorBidi" w:hAnsiTheme="majorBidi" w:cstheme="majorBidi"/>
          <w:sz w:val="30"/>
          <w:szCs w:val="30"/>
        </w:rPr>
        <w:t>2557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F60356">
        <w:rPr>
          <w:rFonts w:asciiTheme="majorBidi" w:hAnsiTheme="majorBidi" w:cstheme="majorBidi"/>
          <w:sz w:val="30"/>
          <w:szCs w:val="30"/>
        </w:rPr>
        <w:t xml:space="preserve">       </w:t>
      </w:r>
      <w:r w:rsidR="004E013D" w:rsidRPr="00F60356">
        <w:rPr>
          <w:rFonts w:asciiTheme="majorBidi" w:hAnsiTheme="majorBidi" w:cstheme="majorBidi"/>
          <w:sz w:val="30"/>
          <w:szCs w:val="30"/>
        </w:rPr>
        <w:t>11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2549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2550</w:t>
      </w:r>
      <w:r w:rsidRPr="00F60356">
        <w:rPr>
          <w:rFonts w:asciiTheme="majorBidi" w:hAnsiTheme="majorBidi" w:cstheme="majorBidi"/>
          <w:sz w:val="30"/>
          <w:szCs w:val="30"/>
        </w:rPr>
        <w:t xml:space="preserve"> 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4E013D" w:rsidRPr="00F60356">
        <w:rPr>
          <w:rFonts w:asciiTheme="majorBidi" w:hAnsiTheme="majorBidi" w:cstheme="majorBidi"/>
          <w:sz w:val="30"/>
          <w:szCs w:val="30"/>
        </w:rPr>
        <w:t>31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3</w:t>
      </w:r>
      <w:r w:rsidR="008F009E" w:rsidRPr="00F60356">
        <w:rPr>
          <w:rFonts w:asciiTheme="majorBidi" w:hAnsiTheme="majorBidi" w:cstheme="majorBidi"/>
          <w:sz w:val="30"/>
          <w:szCs w:val="30"/>
        </w:rPr>
        <w:t>/</w:t>
      </w:r>
      <w:r w:rsidR="004E013D" w:rsidRPr="00F60356">
        <w:rPr>
          <w:rFonts w:asciiTheme="majorBidi" w:hAnsiTheme="majorBidi" w:cstheme="majorBidi"/>
          <w:sz w:val="30"/>
          <w:szCs w:val="30"/>
        </w:rPr>
        <w:t>2550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6D41E5C3" w14:textId="24DE3E97" w:rsidR="008F44DF" w:rsidRDefault="00360717" w:rsidP="00CE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035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2549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2550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4E013D" w:rsidRPr="00F60356">
        <w:rPr>
          <w:rFonts w:asciiTheme="majorBidi" w:hAnsiTheme="majorBidi" w:cstheme="majorBidi"/>
          <w:sz w:val="30"/>
          <w:szCs w:val="30"/>
        </w:rPr>
        <w:t>21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คน ฟ้องผู้ถูกฟ้องคดีอื่นรวม </w:t>
      </w:r>
      <w:r w:rsidR="004E013D" w:rsidRPr="00F60356">
        <w:rPr>
          <w:rFonts w:asciiTheme="majorBidi" w:hAnsiTheme="majorBidi" w:cstheme="majorBidi"/>
          <w:sz w:val="30"/>
          <w:szCs w:val="30"/>
        </w:rPr>
        <w:t>4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18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4E013D" w:rsidRPr="00F60356">
        <w:rPr>
          <w:rFonts w:asciiTheme="majorBidi" w:hAnsiTheme="majorBidi" w:cstheme="majorBidi"/>
          <w:sz w:val="30"/>
          <w:szCs w:val="30"/>
        </w:rPr>
        <w:t>2558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11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2549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2550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4E013D" w:rsidRPr="00F60356">
        <w:rPr>
          <w:rFonts w:asciiTheme="majorBidi" w:hAnsiTheme="majorBidi" w:cstheme="majorBidi"/>
          <w:sz w:val="30"/>
          <w:szCs w:val="30"/>
        </w:rPr>
        <w:t>17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4E013D" w:rsidRPr="00F60356">
        <w:rPr>
          <w:rFonts w:asciiTheme="majorBidi" w:hAnsiTheme="majorBidi" w:cstheme="majorBidi"/>
          <w:sz w:val="30"/>
          <w:szCs w:val="30"/>
        </w:rPr>
        <w:t>2558</w:t>
      </w:r>
      <w:r w:rsidRPr="00F60356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7D13F381" w14:textId="77777777" w:rsidR="00CE1B5D" w:rsidRDefault="00CE1B5D" w:rsidP="00CE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EE25CB" w14:textId="24ABC8C5" w:rsidR="00221679" w:rsidRPr="00846367" w:rsidRDefault="00221679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636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20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2562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="004E013D" w:rsidRPr="00846367">
        <w:rPr>
          <w:rFonts w:asciiTheme="majorBidi" w:hAnsiTheme="majorBidi" w:cstheme="majorBidi"/>
          <w:sz w:val="30"/>
          <w:szCs w:val="30"/>
        </w:rPr>
        <w:t>21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2562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21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2567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27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2562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4E013D" w:rsidRPr="00846367">
        <w:rPr>
          <w:rFonts w:asciiTheme="majorBidi" w:hAnsiTheme="majorBidi" w:cstheme="majorBidi"/>
          <w:sz w:val="30"/>
          <w:szCs w:val="30"/>
        </w:rPr>
        <w:t>21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7569CB4B" w14:textId="178A0518" w:rsidR="00B72BB7" w:rsidRDefault="00B72BB7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DE7B" w14:textId="77777777" w:rsidR="005F18DD" w:rsidRPr="00846367" w:rsidRDefault="005F18DD" w:rsidP="005F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02F0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Pr="003F02F0">
        <w:rPr>
          <w:rFonts w:asciiTheme="majorBidi" w:hAnsiTheme="majorBidi" w:cstheme="majorBidi"/>
          <w:sz w:val="30"/>
          <w:szCs w:val="30"/>
        </w:rPr>
        <w:t xml:space="preserve">14 </w:t>
      </w:r>
      <w:r w:rsidRPr="003F02F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3F02F0">
        <w:rPr>
          <w:rFonts w:asciiTheme="majorBidi" w:hAnsiTheme="majorBidi" w:cstheme="majorBidi"/>
          <w:sz w:val="30"/>
          <w:szCs w:val="30"/>
        </w:rPr>
        <w:t xml:space="preserve">2566 </w:t>
      </w:r>
      <w:r w:rsidRPr="003F02F0">
        <w:rPr>
          <w:rFonts w:asciiTheme="majorBidi" w:hAnsiTheme="majorBidi" w:cstheme="majorBidi" w:hint="cs"/>
          <w:sz w:val="30"/>
          <w:szCs w:val="30"/>
          <w:cs/>
        </w:rPr>
        <w:t>บริษัทได้รับหมาย</w:t>
      </w:r>
      <w:r w:rsidRPr="003F02F0">
        <w:rPr>
          <w:rFonts w:asciiTheme="majorBidi" w:hAnsiTheme="majorBidi" w:hint="cs"/>
          <w:sz w:val="30"/>
          <w:szCs w:val="30"/>
          <w:cs/>
        </w:rPr>
        <w:t>แจ้งกำหนดนัดจากศาลปกครองกลางเพื่อ</w:t>
      </w:r>
      <w:r w:rsidRPr="003F02F0">
        <w:rPr>
          <w:rFonts w:asciiTheme="majorBidi" w:hAnsiTheme="majorBidi"/>
          <w:sz w:val="30"/>
          <w:szCs w:val="30"/>
          <w:cs/>
        </w:rPr>
        <w:t>นัด</w:t>
      </w:r>
      <w:r w:rsidRPr="003F02F0">
        <w:rPr>
          <w:rFonts w:asciiTheme="majorBidi" w:hAnsiTheme="majorBidi" w:hint="cs"/>
          <w:sz w:val="30"/>
          <w:szCs w:val="30"/>
          <w:cs/>
        </w:rPr>
        <w:t>ฟัง</w:t>
      </w:r>
      <w:r w:rsidRPr="003F02F0">
        <w:rPr>
          <w:rFonts w:asciiTheme="majorBidi" w:hAnsiTheme="majorBidi"/>
          <w:sz w:val="30"/>
          <w:szCs w:val="30"/>
          <w:cs/>
        </w:rPr>
        <w:t>คำพิพากษา</w:t>
      </w:r>
      <w:r w:rsidRPr="003F02F0">
        <w:rPr>
          <w:rFonts w:asciiTheme="majorBidi" w:hAnsiTheme="majorBidi" w:hint="cs"/>
          <w:sz w:val="30"/>
          <w:szCs w:val="30"/>
          <w:cs/>
        </w:rPr>
        <w:t>ของ</w:t>
      </w:r>
      <w:r w:rsidRPr="003F02F0">
        <w:rPr>
          <w:rFonts w:asciiTheme="majorBidi" w:hAnsiTheme="majorBidi"/>
          <w:sz w:val="30"/>
          <w:szCs w:val="30"/>
          <w:cs/>
        </w:rPr>
        <w:t>ศาลปกครองสูงสุด คดีปกครองคดีที่ 3</w:t>
      </w:r>
      <w:r w:rsidRPr="003F02F0">
        <w:rPr>
          <w:rFonts w:asciiTheme="majorBidi" w:hAnsiTheme="majorBidi" w:hint="cs"/>
          <w:sz w:val="30"/>
          <w:szCs w:val="30"/>
          <w:cs/>
        </w:rPr>
        <w:t xml:space="preserve"> ในวันที่ </w:t>
      </w:r>
      <w:r w:rsidRPr="003F02F0">
        <w:rPr>
          <w:rFonts w:asciiTheme="majorBidi" w:hAnsiTheme="majorBidi"/>
          <w:sz w:val="30"/>
          <w:szCs w:val="30"/>
        </w:rPr>
        <w:t xml:space="preserve">24 </w:t>
      </w:r>
      <w:r w:rsidRPr="003F02F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3F02F0">
        <w:rPr>
          <w:rFonts w:asciiTheme="majorBidi" w:hAnsiTheme="majorBidi" w:cstheme="majorBidi"/>
          <w:sz w:val="30"/>
          <w:szCs w:val="30"/>
        </w:rPr>
        <w:t>2566</w:t>
      </w:r>
    </w:p>
    <w:p w14:paraId="39886D82" w14:textId="77777777" w:rsidR="005F18DD" w:rsidRPr="00846367" w:rsidRDefault="005F18DD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F7720" w14:textId="23591940" w:rsidR="00E80237" w:rsidRPr="00846367" w:rsidRDefault="00221679" w:rsidP="00C1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6367">
        <w:rPr>
          <w:rFonts w:asciiTheme="majorBidi" w:hAnsiTheme="majorBidi" w:cstheme="majorBidi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</w:rPr>
        <w:t xml:space="preserve"> 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21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2552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22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2552</w:t>
      </w:r>
      <w:r w:rsidRPr="00846367">
        <w:rPr>
          <w:rFonts w:asciiTheme="majorBidi" w:hAnsiTheme="majorBidi" w:cstheme="majorBidi"/>
          <w:sz w:val="30"/>
          <w:szCs w:val="30"/>
        </w:rPr>
        <w:t xml:space="preserve"> 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21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E013D" w:rsidRPr="00846367">
        <w:rPr>
          <w:rFonts w:asciiTheme="majorBidi" w:hAnsiTheme="majorBidi" w:cstheme="majorBidi"/>
          <w:sz w:val="30"/>
          <w:szCs w:val="30"/>
        </w:rPr>
        <w:t>2557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</w:rPr>
        <w:t xml:space="preserve"> 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="004E013D" w:rsidRPr="00846367">
        <w:rPr>
          <w:rFonts w:asciiTheme="majorBidi" w:hAnsiTheme="majorBidi" w:cstheme="majorBidi"/>
          <w:sz w:val="30"/>
          <w:szCs w:val="30"/>
        </w:rPr>
        <w:t>3</w:t>
      </w:r>
      <w:r w:rsidRPr="00846367">
        <w:rPr>
          <w:rFonts w:asciiTheme="majorBidi" w:hAnsiTheme="majorBidi" w:cstheme="majorBidi"/>
          <w:sz w:val="30"/>
          <w:szCs w:val="30"/>
        </w:rPr>
        <w:t>/</w:t>
      </w:r>
      <w:r w:rsidR="004E013D" w:rsidRPr="00846367">
        <w:rPr>
          <w:rFonts w:asciiTheme="majorBidi" w:hAnsiTheme="majorBidi" w:cstheme="majorBidi"/>
          <w:sz w:val="30"/>
          <w:szCs w:val="30"/>
        </w:rPr>
        <w:t>2550</w:t>
      </w:r>
      <w:r w:rsidRPr="00846367">
        <w:rPr>
          <w:rFonts w:asciiTheme="majorBidi" w:hAnsiTheme="majorBidi" w:cstheme="majorBidi"/>
          <w:sz w:val="30"/>
          <w:szCs w:val="30"/>
        </w:rPr>
        <w:t xml:space="preserve"> </w:t>
      </w:r>
      <w:r w:rsidRPr="00846367">
        <w:rPr>
          <w:rFonts w:asciiTheme="majorBidi" w:hAnsiTheme="majorBidi" w:cstheme="majorBidi"/>
          <w:sz w:val="30"/>
          <w:szCs w:val="30"/>
          <w:cs/>
        </w:rPr>
        <w:t xml:space="preserve"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 </w:t>
      </w:r>
    </w:p>
    <w:p w14:paraId="3D18DA6A" w14:textId="09AF69F8" w:rsidR="00236122" w:rsidRPr="00846367" w:rsidRDefault="00236122" w:rsidP="0023612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846367">
        <w:rPr>
          <w:rFonts w:asciiTheme="majorBidi" w:hAnsiTheme="majorBidi" w:cstheme="majorBidi"/>
          <w:cs/>
        </w:rPr>
        <w:lastRenderedPageBreak/>
        <w:t>เหตุการณ์ภายหลังรอบระยะเวลารายงาน</w:t>
      </w:r>
    </w:p>
    <w:p w14:paraId="29811813" w14:textId="07DA35A2" w:rsidR="007B28FF" w:rsidRPr="00846367" w:rsidRDefault="007B28FF" w:rsidP="007B28FF">
      <w:pPr>
        <w:rPr>
          <w:rFonts w:asciiTheme="majorBidi" w:hAnsiTheme="majorBidi" w:cstheme="majorBidi"/>
          <w:sz w:val="30"/>
          <w:szCs w:val="30"/>
        </w:rPr>
      </w:pPr>
    </w:p>
    <w:p w14:paraId="2A58640A" w14:textId="77777777" w:rsidR="0064419A" w:rsidRPr="0068294C" w:rsidRDefault="0064419A" w:rsidP="0064419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294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68294C">
        <w:rPr>
          <w:rFonts w:asciiTheme="majorBidi" w:hAnsiTheme="majorBidi" w:cstheme="majorBidi"/>
          <w:sz w:val="30"/>
          <w:szCs w:val="30"/>
        </w:rPr>
        <w:t>21</w:t>
      </w:r>
      <w:r w:rsidRPr="0068294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68294C">
        <w:rPr>
          <w:rFonts w:asciiTheme="majorBidi" w:hAnsiTheme="majorBidi" w:cstheme="majorBidi"/>
          <w:sz w:val="30"/>
          <w:szCs w:val="30"/>
        </w:rPr>
        <w:t>2566</w:t>
      </w:r>
      <w:r w:rsidRPr="0068294C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</w:t>
      </w:r>
    </w:p>
    <w:p w14:paraId="1C0293D9" w14:textId="77777777" w:rsidR="0064419A" w:rsidRPr="0068294C" w:rsidRDefault="0064419A" w:rsidP="0064419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5DDB" w14:textId="77777777" w:rsidR="005204EB" w:rsidRPr="00794AD4" w:rsidRDefault="005204EB" w:rsidP="005204EB">
      <w:pPr>
        <w:pStyle w:val="ListParagraph"/>
        <w:numPr>
          <w:ilvl w:val="0"/>
          <w:numId w:val="44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อนุมัติ</w:t>
      </w:r>
      <w:r w:rsidRPr="000B5D3D">
        <w:rPr>
          <w:rFonts w:asciiTheme="majorBidi" w:hAnsiTheme="majorBidi"/>
          <w:sz w:val="30"/>
          <w:szCs w:val="30"/>
          <w:cs/>
        </w:rPr>
        <w:t xml:space="preserve">ให้บริษัทจ่ายเงินปันผลระหว่างกาลสำหรับผลการดำเนินงานงวด </w:t>
      </w:r>
      <w:r>
        <w:rPr>
          <w:rFonts w:asciiTheme="majorBidi" w:hAnsiTheme="majorBidi"/>
          <w:sz w:val="30"/>
          <w:szCs w:val="30"/>
        </w:rPr>
        <w:t>12</w:t>
      </w:r>
      <w:r w:rsidRPr="000B5D3D">
        <w:rPr>
          <w:rFonts w:asciiTheme="majorBidi" w:hAnsiTheme="majorBidi"/>
          <w:sz w:val="30"/>
          <w:szCs w:val="30"/>
          <w:cs/>
        </w:rPr>
        <w:t xml:space="preserve"> เดือนของปี </w:t>
      </w:r>
      <w:r>
        <w:rPr>
          <w:rFonts w:asciiTheme="majorBidi" w:hAnsiTheme="majorBidi"/>
          <w:sz w:val="30"/>
          <w:szCs w:val="30"/>
        </w:rPr>
        <w:t>2565</w:t>
      </w:r>
      <w:r w:rsidRPr="000B5D3D">
        <w:rPr>
          <w:rFonts w:asciiTheme="majorBidi" w:hAnsiTheme="majorBidi"/>
          <w:sz w:val="30"/>
          <w:szCs w:val="30"/>
          <w:cs/>
        </w:rPr>
        <w:t xml:space="preserve"> จ่ายจาก</w:t>
      </w:r>
      <w:r>
        <w:rPr>
          <w:rFonts w:asciiTheme="majorBidi" w:hAnsiTheme="majorBidi"/>
          <w:sz w:val="30"/>
          <w:szCs w:val="30"/>
        </w:rPr>
        <w:t xml:space="preserve">            </w:t>
      </w:r>
      <w:r w:rsidRPr="000B5D3D">
        <w:rPr>
          <w:rFonts w:asciiTheme="majorBidi" w:hAnsiTheme="majorBidi"/>
          <w:sz w:val="30"/>
          <w:szCs w:val="30"/>
          <w:cs/>
        </w:rPr>
        <w:t xml:space="preserve">กำไรสะสม ในอัตราหุ้นละ </w:t>
      </w:r>
      <w:r>
        <w:rPr>
          <w:rFonts w:asciiTheme="majorBidi" w:hAnsiTheme="majorBidi"/>
          <w:sz w:val="30"/>
          <w:szCs w:val="30"/>
        </w:rPr>
        <w:t>0.38</w:t>
      </w:r>
      <w:r w:rsidRPr="000B5D3D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448.87</w:t>
      </w:r>
      <w:r w:rsidRPr="000B5D3D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7EE7766" w14:textId="77777777" w:rsidR="005204EB" w:rsidRPr="00794AD4" w:rsidRDefault="005204EB" w:rsidP="005204EB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7398D" w14:textId="77777777" w:rsidR="005204EB" w:rsidRPr="004A2864" w:rsidRDefault="005204EB" w:rsidP="005204EB">
      <w:pPr>
        <w:pStyle w:val="ListParagraph"/>
        <w:numPr>
          <w:ilvl w:val="0"/>
          <w:numId w:val="44"/>
        </w:numPr>
        <w:jc w:val="thaiDistribute"/>
        <w:rPr>
          <w:rFonts w:asciiTheme="majorBidi" w:hAnsiTheme="majorBidi"/>
          <w:sz w:val="30"/>
          <w:szCs w:val="30"/>
        </w:rPr>
      </w:pPr>
      <w:r w:rsidRPr="00B865A2">
        <w:rPr>
          <w:rFonts w:asciiTheme="majorBidi" w:hAnsiTheme="majorBidi"/>
          <w:sz w:val="30"/>
          <w:szCs w:val="30"/>
          <w:cs/>
        </w:rPr>
        <w:t xml:space="preserve">ให้เสนอที่ประชุมสามัญผู้ถือหุ้นประจำปี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>2566</w:t>
      </w:r>
      <w:r w:rsidRPr="00B865A2">
        <w:rPr>
          <w:rFonts w:asciiTheme="majorBidi" w:hAnsiTheme="majorBidi"/>
          <w:sz w:val="30"/>
          <w:szCs w:val="30"/>
          <w:cs/>
        </w:rPr>
        <w:t xml:space="preserve"> เพื่ออนุมัติการจัดสรรกำไรเป็นเงินปันผลสำหรับผลการดำเนินงานประจำปี </w:t>
      </w:r>
      <w:r>
        <w:rPr>
          <w:rFonts w:asciiTheme="majorBidi" w:hAnsiTheme="majorBidi"/>
          <w:sz w:val="30"/>
          <w:szCs w:val="30"/>
        </w:rPr>
        <w:t>2565</w:t>
      </w:r>
      <w:r w:rsidRPr="00B865A2">
        <w:rPr>
          <w:rFonts w:asciiTheme="majorBidi" w:hAnsiTheme="majorBidi"/>
          <w:sz w:val="30"/>
          <w:szCs w:val="30"/>
          <w:cs/>
        </w:rPr>
        <w:t xml:space="preserve"> โดยจ่ายจากกำไรสุทธิ ในอัตราหุ้นละ </w:t>
      </w:r>
      <w:r>
        <w:rPr>
          <w:rFonts w:asciiTheme="majorBidi" w:hAnsiTheme="majorBidi"/>
          <w:sz w:val="30"/>
          <w:szCs w:val="30"/>
        </w:rPr>
        <w:t>0.63</w:t>
      </w:r>
      <w:r w:rsidRPr="00B865A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744.17</w:t>
      </w:r>
      <w:r w:rsidRPr="00B865A2">
        <w:rPr>
          <w:rFonts w:asciiTheme="majorBidi" w:hAnsiTheme="majorBidi"/>
          <w:sz w:val="30"/>
          <w:szCs w:val="30"/>
          <w:cs/>
        </w:rPr>
        <w:t xml:space="preserve"> ล้านบาท และจ่ายเงินปันผลจากกำไรสะสม ในอัตราหุ้นละ </w:t>
      </w:r>
      <w:r>
        <w:rPr>
          <w:rFonts w:asciiTheme="majorBidi" w:hAnsiTheme="majorBidi"/>
          <w:sz w:val="30"/>
          <w:szCs w:val="30"/>
        </w:rPr>
        <w:t>0.50</w:t>
      </w:r>
      <w:r w:rsidRPr="00B865A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590.62</w:t>
      </w:r>
      <w:r w:rsidRPr="00B865A2">
        <w:rPr>
          <w:rFonts w:asciiTheme="majorBidi" w:hAnsiTheme="majorBidi"/>
          <w:sz w:val="30"/>
          <w:szCs w:val="30"/>
          <w:cs/>
        </w:rPr>
        <w:t xml:space="preserve"> ล้านบาท ทั้งนี้ในเดือนกันยายน </w:t>
      </w:r>
      <w:r>
        <w:rPr>
          <w:rFonts w:asciiTheme="majorBidi" w:hAnsiTheme="majorBidi"/>
          <w:sz w:val="30"/>
          <w:szCs w:val="30"/>
        </w:rPr>
        <w:t>2565</w:t>
      </w:r>
      <w:r w:rsidRPr="00B865A2">
        <w:rPr>
          <w:rFonts w:asciiTheme="majorBidi" w:hAnsiTheme="majorBidi"/>
          <w:sz w:val="30"/>
          <w:szCs w:val="30"/>
          <w:cs/>
        </w:rPr>
        <w:t xml:space="preserve"> และ ธันวาคม </w:t>
      </w:r>
      <w:r>
        <w:rPr>
          <w:rFonts w:asciiTheme="majorBidi" w:hAnsiTheme="majorBidi"/>
          <w:sz w:val="30"/>
          <w:szCs w:val="30"/>
        </w:rPr>
        <w:t>2565</w:t>
      </w:r>
      <w:r w:rsidRPr="00B865A2">
        <w:rPr>
          <w:rFonts w:asciiTheme="majorBidi" w:hAnsiTheme="majorBidi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บริษัทได้จ่ายเงินปันผลระหว่างกาลสำหรับผลการดำเนินงานงวดหกเดือนและเก้าเดือนแรกของปี </w:t>
      </w:r>
      <w:r>
        <w:rPr>
          <w:rFonts w:asciiTheme="majorBidi" w:hAnsiTheme="majorBidi"/>
          <w:sz w:val="30"/>
          <w:szCs w:val="30"/>
        </w:rPr>
        <w:t>2565</w:t>
      </w:r>
      <w:r w:rsidRPr="00B865A2">
        <w:rPr>
          <w:rFonts w:asciiTheme="majorBidi" w:hAnsiTheme="majorBidi"/>
          <w:sz w:val="30"/>
          <w:szCs w:val="30"/>
          <w:cs/>
        </w:rPr>
        <w:t xml:space="preserve"> ไปแล้ว ในอัตราหุ้นละ </w:t>
      </w:r>
      <w:r>
        <w:rPr>
          <w:rFonts w:asciiTheme="majorBidi" w:hAnsiTheme="majorBidi"/>
          <w:sz w:val="30"/>
          <w:szCs w:val="30"/>
        </w:rPr>
        <w:t>0.10</w:t>
      </w:r>
      <w:r w:rsidRPr="00B865A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118.12</w:t>
      </w:r>
      <w:r w:rsidRPr="00B865A2">
        <w:rPr>
          <w:rFonts w:asciiTheme="majorBidi" w:hAnsiTheme="majorBidi"/>
          <w:sz w:val="30"/>
          <w:szCs w:val="30"/>
          <w:cs/>
        </w:rPr>
        <w:t xml:space="preserve"> ล้านบาท และในอัตราหุ้นละ </w:t>
      </w:r>
      <w:r>
        <w:rPr>
          <w:rFonts w:asciiTheme="majorBidi" w:hAnsiTheme="majorBidi"/>
          <w:sz w:val="30"/>
          <w:szCs w:val="30"/>
        </w:rPr>
        <w:t>0.15</w:t>
      </w:r>
      <w:r w:rsidRPr="00B865A2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177.18</w:t>
      </w:r>
      <w:r w:rsidRPr="00B865A2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Pr="004A2864">
        <w:rPr>
          <w:rFonts w:asciiTheme="majorBidi" w:hAnsiTheme="majorBidi"/>
          <w:sz w:val="30"/>
          <w:szCs w:val="30"/>
          <w:cs/>
        </w:rPr>
        <w:t>และ</w:t>
      </w:r>
      <w:r w:rsidRPr="004A2864">
        <w:rPr>
          <w:rFonts w:asciiTheme="majorBidi" w:hAnsiTheme="majorBidi" w:cstheme="majorBidi"/>
          <w:sz w:val="30"/>
          <w:szCs w:val="30"/>
          <w:cs/>
        </w:rPr>
        <w:t>คณะกรรมการได้มีมติอนุมัติ</w:t>
      </w:r>
      <w:r w:rsidRPr="004A2864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A2864">
        <w:rPr>
          <w:rFonts w:asciiTheme="majorBidi" w:hAnsiTheme="majorBidi"/>
          <w:sz w:val="30"/>
          <w:szCs w:val="30"/>
        </w:rPr>
        <w:t>21</w:t>
      </w:r>
      <w:r w:rsidRPr="004A2864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4A2864">
        <w:rPr>
          <w:rFonts w:asciiTheme="majorBidi" w:hAnsiTheme="majorBidi"/>
          <w:sz w:val="30"/>
          <w:szCs w:val="30"/>
        </w:rPr>
        <w:t>2566</w:t>
      </w:r>
      <w:r w:rsidRPr="004A2864">
        <w:rPr>
          <w:rFonts w:asciiTheme="majorBidi" w:hAnsiTheme="majorBidi"/>
          <w:sz w:val="30"/>
          <w:szCs w:val="30"/>
          <w:cs/>
        </w:rPr>
        <w:t xml:space="preserve"> ให้บริษัทจ่ายเงินปันผลระหว่างกาลสำหรับผลการดำเนินงานงวด </w:t>
      </w:r>
      <w:r w:rsidRPr="004A2864">
        <w:rPr>
          <w:rFonts w:asciiTheme="majorBidi" w:hAnsiTheme="majorBidi"/>
          <w:sz w:val="30"/>
          <w:szCs w:val="30"/>
        </w:rPr>
        <w:t>12</w:t>
      </w:r>
      <w:r w:rsidRPr="004A2864">
        <w:rPr>
          <w:rFonts w:asciiTheme="majorBidi" w:hAnsiTheme="majorBidi"/>
          <w:sz w:val="30"/>
          <w:szCs w:val="30"/>
          <w:cs/>
        </w:rPr>
        <w:t xml:space="preserve"> เดือนของปี </w:t>
      </w:r>
      <w:r w:rsidRPr="004A2864">
        <w:rPr>
          <w:rFonts w:asciiTheme="majorBidi" w:hAnsiTheme="majorBidi"/>
          <w:sz w:val="30"/>
          <w:szCs w:val="30"/>
        </w:rPr>
        <w:t>2565</w:t>
      </w:r>
      <w:r w:rsidRPr="004A2864">
        <w:rPr>
          <w:rFonts w:asciiTheme="majorBidi" w:hAnsiTheme="majorBidi"/>
          <w:sz w:val="30"/>
          <w:szCs w:val="30"/>
          <w:cs/>
        </w:rPr>
        <w:t xml:space="preserve"> จ่ายจากกำไรสะสม ในอัตราหุ้นละ </w:t>
      </w:r>
      <w:r w:rsidRPr="004A2864">
        <w:rPr>
          <w:rFonts w:asciiTheme="majorBidi" w:hAnsiTheme="majorBidi"/>
          <w:sz w:val="30"/>
          <w:szCs w:val="30"/>
        </w:rPr>
        <w:t>0.38</w:t>
      </w:r>
      <w:r w:rsidRPr="004A2864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448.87</w:t>
      </w:r>
      <w:r w:rsidRPr="004A2864">
        <w:rPr>
          <w:rFonts w:asciiTheme="majorBidi" w:hAnsiTheme="majorBidi"/>
          <w:sz w:val="30"/>
          <w:szCs w:val="30"/>
          <w:cs/>
        </w:rPr>
        <w:t xml:space="preserve"> ล้านบาทไปแล้ว ดังนั้น บริษัทจะจ่ายเงินปันส่วนที่เหลือ ในอัตราหุ้นละ </w:t>
      </w:r>
      <w:r w:rsidRPr="004A2864">
        <w:rPr>
          <w:rFonts w:asciiTheme="majorBidi" w:hAnsiTheme="majorBidi"/>
          <w:sz w:val="30"/>
          <w:szCs w:val="30"/>
        </w:rPr>
        <w:t>0.38</w:t>
      </w:r>
      <w:r w:rsidRPr="004A2864">
        <w:rPr>
          <w:rFonts w:asciiTheme="majorBidi" w:hAnsiTheme="majorBidi"/>
          <w:sz w:val="30"/>
          <w:szCs w:val="30"/>
          <w:cs/>
        </w:rPr>
        <w:t xml:space="preserve"> บาทสำหรับผลการดำเนินงานประจำปี </w:t>
      </w:r>
      <w:r w:rsidRPr="004A2864">
        <w:rPr>
          <w:rFonts w:asciiTheme="majorBidi" w:hAnsiTheme="majorBidi"/>
          <w:sz w:val="30"/>
          <w:szCs w:val="30"/>
        </w:rPr>
        <w:t>2565</w:t>
      </w:r>
      <w:r w:rsidRPr="004A2864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>
        <w:rPr>
          <w:rFonts w:asciiTheme="majorBidi" w:hAnsiTheme="majorBidi"/>
          <w:sz w:val="30"/>
          <w:szCs w:val="30"/>
        </w:rPr>
        <w:t>448.87</w:t>
      </w:r>
      <w:r w:rsidRPr="004A2864">
        <w:rPr>
          <w:rFonts w:asciiTheme="majorBidi" w:hAnsiTheme="majorBidi"/>
          <w:sz w:val="30"/>
          <w:szCs w:val="30"/>
          <w:cs/>
        </w:rPr>
        <w:t xml:space="preserve"> ล้านบาท และจ่ายจากกำไรสะสม ในอัตราหุ้นละ </w:t>
      </w:r>
      <w:r w:rsidRPr="004A2864">
        <w:rPr>
          <w:rFonts w:asciiTheme="majorBidi" w:hAnsiTheme="majorBidi"/>
          <w:sz w:val="30"/>
          <w:szCs w:val="30"/>
        </w:rPr>
        <w:t>0.12</w:t>
      </w:r>
      <w:r w:rsidRPr="004A2864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/>
          <w:sz w:val="30"/>
          <w:szCs w:val="30"/>
        </w:rPr>
        <w:t>141.75</w:t>
      </w:r>
      <w:r w:rsidRPr="004A286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4A2864">
        <w:rPr>
          <w:rFonts w:asciiTheme="majorBidi" w:hAnsiTheme="majorBidi"/>
          <w:sz w:val="30"/>
          <w:szCs w:val="30"/>
        </w:rPr>
        <w:t xml:space="preserve"> </w:t>
      </w:r>
      <w:r w:rsidRPr="004A2864">
        <w:rPr>
          <w:rFonts w:asciiTheme="majorBidi" w:hAnsiTheme="majorBidi" w:hint="cs"/>
          <w:sz w:val="30"/>
          <w:szCs w:val="30"/>
          <w:cs/>
        </w:rPr>
        <w:t xml:space="preserve">รวมเป็นเงินทั้งสิ้น </w:t>
      </w:r>
      <w:r w:rsidRPr="004A2864">
        <w:rPr>
          <w:rFonts w:asciiTheme="majorBidi" w:hAnsiTheme="majorBidi"/>
          <w:sz w:val="30"/>
          <w:szCs w:val="30"/>
        </w:rPr>
        <w:t xml:space="preserve">590.62 </w:t>
      </w:r>
      <w:r w:rsidRPr="004A2864">
        <w:rPr>
          <w:rFonts w:asciiTheme="majorBidi" w:hAnsiTheme="majorBidi"/>
          <w:sz w:val="30"/>
          <w:szCs w:val="30"/>
          <w:cs/>
        </w:rPr>
        <w:t>ล้านบาท</w:t>
      </w:r>
    </w:p>
    <w:p w14:paraId="4A942B14" w14:textId="58305E61" w:rsidR="00624942" w:rsidRDefault="00624942" w:rsidP="006441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18D0C" w14:textId="77777777" w:rsidR="00B52551" w:rsidRPr="001B5BEC" w:rsidRDefault="00B52551" w:rsidP="0064419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52551" w:rsidRPr="001B5BEC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3B7E9" w14:textId="77777777" w:rsidR="00313FE3" w:rsidRDefault="00313FE3">
      <w:r>
        <w:separator/>
      </w:r>
    </w:p>
  </w:endnote>
  <w:endnote w:type="continuationSeparator" w:id="0">
    <w:p w14:paraId="4F150692" w14:textId="77777777" w:rsidR="00313FE3" w:rsidRDefault="0031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764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6111A2" w14:textId="77777777" w:rsidR="00A05AFE" w:rsidRPr="007135C3" w:rsidRDefault="00A05A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3C2EC" w14:textId="77777777" w:rsidR="00313FE3" w:rsidRDefault="00313FE3">
      <w:r>
        <w:separator/>
      </w:r>
    </w:p>
  </w:footnote>
  <w:footnote w:type="continuationSeparator" w:id="0">
    <w:p w14:paraId="05FAC594" w14:textId="77777777" w:rsidR="00313FE3" w:rsidRDefault="00313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B586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1589C7E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7777777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48772D4C" w:rsidR="00A05AF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463A1B">
      <w:rPr>
        <w:rFonts w:asciiTheme="majorBidi" w:hAnsiTheme="majorBidi" w:cstheme="majorBidi"/>
        <w:b/>
        <w:bCs/>
        <w:sz w:val="32"/>
        <w:szCs w:val="32"/>
      </w:rPr>
      <w:t>2565</w:t>
    </w:r>
  </w:p>
  <w:p w14:paraId="0CA43FEA" w14:textId="77777777" w:rsidR="00A05AFE" w:rsidRPr="00B032B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4"/>
  </w:num>
  <w:num w:numId="15">
    <w:abstractNumId w:val="13"/>
  </w:num>
  <w:num w:numId="16">
    <w:abstractNumId w:val="36"/>
  </w:num>
  <w:num w:numId="17">
    <w:abstractNumId w:val="26"/>
  </w:num>
  <w:num w:numId="18">
    <w:abstractNumId w:val="16"/>
  </w:num>
  <w:num w:numId="19">
    <w:abstractNumId w:val="23"/>
  </w:num>
  <w:num w:numId="20">
    <w:abstractNumId w:val="11"/>
  </w:num>
  <w:num w:numId="21">
    <w:abstractNumId w:val="14"/>
  </w:num>
  <w:num w:numId="22">
    <w:abstractNumId w:val="32"/>
  </w:num>
  <w:num w:numId="2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9"/>
  </w:num>
  <w:num w:numId="25">
    <w:abstractNumId w:val="29"/>
  </w:num>
  <w:num w:numId="26">
    <w:abstractNumId w:val="27"/>
  </w:num>
  <w:num w:numId="27">
    <w:abstractNumId w:val="12"/>
  </w:num>
  <w:num w:numId="28">
    <w:abstractNumId w:val="40"/>
  </w:num>
  <w:num w:numId="29">
    <w:abstractNumId w:val="30"/>
  </w:num>
  <w:num w:numId="30">
    <w:abstractNumId w:val="37"/>
  </w:num>
  <w:num w:numId="31">
    <w:abstractNumId w:val="34"/>
  </w:num>
  <w:num w:numId="32">
    <w:abstractNumId w:val="18"/>
  </w:num>
  <w:num w:numId="33">
    <w:abstractNumId w:val="25"/>
  </w:num>
  <w:num w:numId="34">
    <w:abstractNumId w:val="10"/>
  </w:num>
  <w:num w:numId="35">
    <w:abstractNumId w:val="28"/>
  </w:num>
  <w:num w:numId="36">
    <w:abstractNumId w:val="20"/>
  </w:num>
  <w:num w:numId="37">
    <w:abstractNumId w:val="21"/>
  </w:num>
  <w:num w:numId="38">
    <w:abstractNumId w:val="15"/>
  </w:num>
  <w:num w:numId="39">
    <w:abstractNumId w:val="19"/>
  </w:num>
  <w:num w:numId="40">
    <w:abstractNumId w:val="38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31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99E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A5B"/>
    <w:rsid w:val="00045B09"/>
    <w:rsid w:val="00045E10"/>
    <w:rsid w:val="000460DE"/>
    <w:rsid w:val="000463C2"/>
    <w:rsid w:val="0004668C"/>
    <w:rsid w:val="00046777"/>
    <w:rsid w:val="00046993"/>
    <w:rsid w:val="00046D2B"/>
    <w:rsid w:val="00046D93"/>
    <w:rsid w:val="00046E78"/>
    <w:rsid w:val="000470F6"/>
    <w:rsid w:val="00047116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A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D5"/>
    <w:rsid w:val="00067576"/>
    <w:rsid w:val="00067809"/>
    <w:rsid w:val="000678CB"/>
    <w:rsid w:val="00067BFA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5178"/>
    <w:rsid w:val="000B527E"/>
    <w:rsid w:val="000B53A2"/>
    <w:rsid w:val="000B53D6"/>
    <w:rsid w:val="000B55D2"/>
    <w:rsid w:val="000B5618"/>
    <w:rsid w:val="000B597A"/>
    <w:rsid w:val="000B599A"/>
    <w:rsid w:val="000B5EEB"/>
    <w:rsid w:val="000B65B6"/>
    <w:rsid w:val="000B6668"/>
    <w:rsid w:val="000B6677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AD1"/>
    <w:rsid w:val="000D6C05"/>
    <w:rsid w:val="000D6DC1"/>
    <w:rsid w:val="000D70AE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AEC"/>
    <w:rsid w:val="000F1C53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7B0"/>
    <w:rsid w:val="0010380E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EB"/>
    <w:rsid w:val="00115ED6"/>
    <w:rsid w:val="001161F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32A1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65"/>
    <w:rsid w:val="001376BF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30C"/>
    <w:rsid w:val="001444C9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37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45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9B"/>
    <w:rsid w:val="00193343"/>
    <w:rsid w:val="001935F0"/>
    <w:rsid w:val="001936F4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56C"/>
    <w:rsid w:val="001976E3"/>
    <w:rsid w:val="0019799B"/>
    <w:rsid w:val="00197AEC"/>
    <w:rsid w:val="00197BD9"/>
    <w:rsid w:val="00197BDC"/>
    <w:rsid w:val="00197C1E"/>
    <w:rsid w:val="00197C7D"/>
    <w:rsid w:val="001A0268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8F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CF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511A"/>
    <w:rsid w:val="001B52AC"/>
    <w:rsid w:val="001B544F"/>
    <w:rsid w:val="001B56D3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11FA"/>
    <w:rsid w:val="001C169E"/>
    <w:rsid w:val="001C1967"/>
    <w:rsid w:val="001C19C4"/>
    <w:rsid w:val="001C1AAD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8C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400"/>
    <w:rsid w:val="00215C13"/>
    <w:rsid w:val="00215DC1"/>
    <w:rsid w:val="00215F46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82F"/>
    <w:rsid w:val="00261D62"/>
    <w:rsid w:val="00261DDF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618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19E"/>
    <w:rsid w:val="0028232B"/>
    <w:rsid w:val="0028239E"/>
    <w:rsid w:val="00282468"/>
    <w:rsid w:val="00282849"/>
    <w:rsid w:val="0028285D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6EC5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4B8"/>
    <w:rsid w:val="002A15A1"/>
    <w:rsid w:val="002A18B1"/>
    <w:rsid w:val="002A2017"/>
    <w:rsid w:val="002A20E8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A30"/>
    <w:rsid w:val="002B7D68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C7"/>
    <w:rsid w:val="002C229C"/>
    <w:rsid w:val="002C274D"/>
    <w:rsid w:val="002C2910"/>
    <w:rsid w:val="002C2AB3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B1"/>
    <w:rsid w:val="002C4B96"/>
    <w:rsid w:val="002C4C4F"/>
    <w:rsid w:val="002C4D41"/>
    <w:rsid w:val="002C4D46"/>
    <w:rsid w:val="002C4EA7"/>
    <w:rsid w:val="002C515B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345"/>
    <w:rsid w:val="002D16E7"/>
    <w:rsid w:val="002D18D9"/>
    <w:rsid w:val="002D1C2D"/>
    <w:rsid w:val="002D1C53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5F8"/>
    <w:rsid w:val="002F7980"/>
    <w:rsid w:val="002F7AFD"/>
    <w:rsid w:val="002F7FDE"/>
    <w:rsid w:val="0030038D"/>
    <w:rsid w:val="003004A3"/>
    <w:rsid w:val="00300749"/>
    <w:rsid w:val="0030078C"/>
    <w:rsid w:val="0030087A"/>
    <w:rsid w:val="00300CEA"/>
    <w:rsid w:val="00300D1C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71D2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1DF5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3FE3"/>
    <w:rsid w:val="003141FC"/>
    <w:rsid w:val="00314277"/>
    <w:rsid w:val="00314590"/>
    <w:rsid w:val="00314B47"/>
    <w:rsid w:val="00314CA4"/>
    <w:rsid w:val="00314D13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82F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5A"/>
    <w:rsid w:val="00344CFE"/>
    <w:rsid w:val="00344E78"/>
    <w:rsid w:val="00344F7E"/>
    <w:rsid w:val="00345023"/>
    <w:rsid w:val="003454B1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3DEE"/>
    <w:rsid w:val="003541A2"/>
    <w:rsid w:val="00354642"/>
    <w:rsid w:val="00354839"/>
    <w:rsid w:val="00354AF2"/>
    <w:rsid w:val="00354F33"/>
    <w:rsid w:val="00355537"/>
    <w:rsid w:val="003555AE"/>
    <w:rsid w:val="0035595E"/>
    <w:rsid w:val="003559B8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82"/>
    <w:rsid w:val="00363B76"/>
    <w:rsid w:val="00363D76"/>
    <w:rsid w:val="00363F03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1CF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8D3"/>
    <w:rsid w:val="00373A9D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610"/>
    <w:rsid w:val="003B075D"/>
    <w:rsid w:val="003B0BE1"/>
    <w:rsid w:val="003B0CB2"/>
    <w:rsid w:val="003B0F75"/>
    <w:rsid w:val="003B1076"/>
    <w:rsid w:val="003B1086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47"/>
    <w:rsid w:val="003D09E7"/>
    <w:rsid w:val="003D0A5F"/>
    <w:rsid w:val="003D0C56"/>
    <w:rsid w:val="003D0CCD"/>
    <w:rsid w:val="003D0F44"/>
    <w:rsid w:val="003D117B"/>
    <w:rsid w:val="003D11E5"/>
    <w:rsid w:val="003D13DA"/>
    <w:rsid w:val="003D1501"/>
    <w:rsid w:val="003D1B10"/>
    <w:rsid w:val="003D1BE1"/>
    <w:rsid w:val="003D1C53"/>
    <w:rsid w:val="003D2054"/>
    <w:rsid w:val="003D2431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BE5"/>
    <w:rsid w:val="003F3D46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9F"/>
    <w:rsid w:val="00402DE7"/>
    <w:rsid w:val="00403006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974"/>
    <w:rsid w:val="00406F27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149"/>
    <w:rsid w:val="00417211"/>
    <w:rsid w:val="00417230"/>
    <w:rsid w:val="00417281"/>
    <w:rsid w:val="0041728D"/>
    <w:rsid w:val="00417498"/>
    <w:rsid w:val="004174DF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6A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558"/>
    <w:rsid w:val="004345D1"/>
    <w:rsid w:val="004347E5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A94"/>
    <w:rsid w:val="0045164D"/>
    <w:rsid w:val="00451BF7"/>
    <w:rsid w:val="00451F76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542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6A2F"/>
    <w:rsid w:val="0048738A"/>
    <w:rsid w:val="004873D9"/>
    <w:rsid w:val="00487443"/>
    <w:rsid w:val="0048759C"/>
    <w:rsid w:val="004875F5"/>
    <w:rsid w:val="00490128"/>
    <w:rsid w:val="004901B9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7D8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90C"/>
    <w:rsid w:val="004A294E"/>
    <w:rsid w:val="004A2D51"/>
    <w:rsid w:val="004A2F53"/>
    <w:rsid w:val="004A2FD0"/>
    <w:rsid w:val="004A3261"/>
    <w:rsid w:val="004A332A"/>
    <w:rsid w:val="004A3674"/>
    <w:rsid w:val="004A3706"/>
    <w:rsid w:val="004A3ADF"/>
    <w:rsid w:val="004A3E32"/>
    <w:rsid w:val="004A482A"/>
    <w:rsid w:val="004A4C9A"/>
    <w:rsid w:val="004A4CB0"/>
    <w:rsid w:val="004A4D47"/>
    <w:rsid w:val="004A539E"/>
    <w:rsid w:val="004A57C0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450"/>
    <w:rsid w:val="004B5988"/>
    <w:rsid w:val="004B5B8C"/>
    <w:rsid w:val="004B5DE7"/>
    <w:rsid w:val="004B5E23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D24"/>
    <w:rsid w:val="004C7D25"/>
    <w:rsid w:val="004C7D37"/>
    <w:rsid w:val="004D00DD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EE"/>
    <w:rsid w:val="004E420A"/>
    <w:rsid w:val="004E44E2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887"/>
    <w:rsid w:val="00512B29"/>
    <w:rsid w:val="00512C94"/>
    <w:rsid w:val="00512CD5"/>
    <w:rsid w:val="00512E59"/>
    <w:rsid w:val="00512F14"/>
    <w:rsid w:val="005131AD"/>
    <w:rsid w:val="0051338A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CE"/>
    <w:rsid w:val="00514FC0"/>
    <w:rsid w:val="0051506A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4EB"/>
    <w:rsid w:val="0052099B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8E6"/>
    <w:rsid w:val="00563AE9"/>
    <w:rsid w:val="00563D23"/>
    <w:rsid w:val="0056416C"/>
    <w:rsid w:val="00564264"/>
    <w:rsid w:val="00564385"/>
    <w:rsid w:val="005644C0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735"/>
    <w:rsid w:val="00566A71"/>
    <w:rsid w:val="00566E31"/>
    <w:rsid w:val="00566FFF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CE4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11"/>
    <w:rsid w:val="00584C86"/>
    <w:rsid w:val="00584D5E"/>
    <w:rsid w:val="00584D87"/>
    <w:rsid w:val="00584F99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051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53F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DD5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6D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8DD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B32"/>
    <w:rsid w:val="00600B6F"/>
    <w:rsid w:val="00600D3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C0A"/>
    <w:rsid w:val="00607C8E"/>
    <w:rsid w:val="00607CD6"/>
    <w:rsid w:val="006102E8"/>
    <w:rsid w:val="00610C30"/>
    <w:rsid w:val="00611034"/>
    <w:rsid w:val="006114EE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9A4"/>
    <w:rsid w:val="00623A27"/>
    <w:rsid w:val="00623BF0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AAD"/>
    <w:rsid w:val="00627C32"/>
    <w:rsid w:val="00627E29"/>
    <w:rsid w:val="00630297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A0E"/>
    <w:rsid w:val="00643E10"/>
    <w:rsid w:val="00643E1F"/>
    <w:rsid w:val="0064419A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AB8"/>
    <w:rsid w:val="00656C14"/>
    <w:rsid w:val="00656C4F"/>
    <w:rsid w:val="00656E13"/>
    <w:rsid w:val="0065708B"/>
    <w:rsid w:val="006573DF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685"/>
    <w:rsid w:val="006A4905"/>
    <w:rsid w:val="006A4973"/>
    <w:rsid w:val="006A4B32"/>
    <w:rsid w:val="006A5098"/>
    <w:rsid w:val="006A54E0"/>
    <w:rsid w:val="006A55FE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95F"/>
    <w:rsid w:val="006B7A64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42"/>
    <w:rsid w:val="006C25B2"/>
    <w:rsid w:val="006C2829"/>
    <w:rsid w:val="006C2A2E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CA1"/>
    <w:rsid w:val="006C6D48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6B4"/>
    <w:rsid w:val="006D399F"/>
    <w:rsid w:val="006D39DA"/>
    <w:rsid w:val="006D3EFE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C37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56B4"/>
    <w:rsid w:val="00705B41"/>
    <w:rsid w:val="00705C60"/>
    <w:rsid w:val="00705F08"/>
    <w:rsid w:val="00705F12"/>
    <w:rsid w:val="00706033"/>
    <w:rsid w:val="00706084"/>
    <w:rsid w:val="00706417"/>
    <w:rsid w:val="0070675C"/>
    <w:rsid w:val="007068BA"/>
    <w:rsid w:val="00706AE0"/>
    <w:rsid w:val="0070704E"/>
    <w:rsid w:val="00707342"/>
    <w:rsid w:val="0070740C"/>
    <w:rsid w:val="0070764E"/>
    <w:rsid w:val="0070769A"/>
    <w:rsid w:val="00707CCC"/>
    <w:rsid w:val="00707ED9"/>
    <w:rsid w:val="00710111"/>
    <w:rsid w:val="0071021D"/>
    <w:rsid w:val="00710411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909"/>
    <w:rsid w:val="00731D6F"/>
    <w:rsid w:val="00732394"/>
    <w:rsid w:val="00732559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791"/>
    <w:rsid w:val="007379B6"/>
    <w:rsid w:val="00737CC9"/>
    <w:rsid w:val="00737FBC"/>
    <w:rsid w:val="0074010E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C3D"/>
    <w:rsid w:val="00751CEB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E5"/>
    <w:rsid w:val="00756C82"/>
    <w:rsid w:val="00756D48"/>
    <w:rsid w:val="00756EAD"/>
    <w:rsid w:val="00757039"/>
    <w:rsid w:val="00757147"/>
    <w:rsid w:val="007571DF"/>
    <w:rsid w:val="00757541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F3C"/>
    <w:rsid w:val="00794F66"/>
    <w:rsid w:val="007951D5"/>
    <w:rsid w:val="00795C17"/>
    <w:rsid w:val="00795D6A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C63"/>
    <w:rsid w:val="007B1F14"/>
    <w:rsid w:val="007B2221"/>
    <w:rsid w:val="007B22FB"/>
    <w:rsid w:val="007B2524"/>
    <w:rsid w:val="007B2646"/>
    <w:rsid w:val="007B2740"/>
    <w:rsid w:val="007B2766"/>
    <w:rsid w:val="007B278F"/>
    <w:rsid w:val="007B28FF"/>
    <w:rsid w:val="007B2911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42"/>
    <w:rsid w:val="007C0D45"/>
    <w:rsid w:val="007C0DEB"/>
    <w:rsid w:val="007C0F5C"/>
    <w:rsid w:val="007C15BA"/>
    <w:rsid w:val="007C16F7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3FA"/>
    <w:rsid w:val="007C36C6"/>
    <w:rsid w:val="007C39D2"/>
    <w:rsid w:val="007C4F0E"/>
    <w:rsid w:val="007C509E"/>
    <w:rsid w:val="007C5193"/>
    <w:rsid w:val="007C5271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DE3"/>
    <w:rsid w:val="007E0FB8"/>
    <w:rsid w:val="007E0FDD"/>
    <w:rsid w:val="007E109F"/>
    <w:rsid w:val="007E10F2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2B5D"/>
    <w:rsid w:val="007E32D9"/>
    <w:rsid w:val="007E37C1"/>
    <w:rsid w:val="007E389B"/>
    <w:rsid w:val="007E3B8F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21"/>
    <w:rsid w:val="00817516"/>
    <w:rsid w:val="00817646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20B"/>
    <w:rsid w:val="00823964"/>
    <w:rsid w:val="008239B4"/>
    <w:rsid w:val="00823D51"/>
    <w:rsid w:val="008245A4"/>
    <w:rsid w:val="00824845"/>
    <w:rsid w:val="00824D68"/>
    <w:rsid w:val="00824E8E"/>
    <w:rsid w:val="0082516C"/>
    <w:rsid w:val="0082592A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D4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D4C"/>
    <w:rsid w:val="008462F2"/>
    <w:rsid w:val="008462FC"/>
    <w:rsid w:val="00846367"/>
    <w:rsid w:val="00846534"/>
    <w:rsid w:val="008466FB"/>
    <w:rsid w:val="0084672A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DE"/>
    <w:rsid w:val="008672AC"/>
    <w:rsid w:val="0086742B"/>
    <w:rsid w:val="00867500"/>
    <w:rsid w:val="00867688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4B8"/>
    <w:rsid w:val="0087558E"/>
    <w:rsid w:val="00875758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B2"/>
    <w:rsid w:val="008A0A1F"/>
    <w:rsid w:val="008A0BE6"/>
    <w:rsid w:val="008A0D62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C11"/>
    <w:rsid w:val="008A73B7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E84"/>
    <w:rsid w:val="008B2E89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754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971"/>
    <w:rsid w:val="008C1BA0"/>
    <w:rsid w:val="008C1C8E"/>
    <w:rsid w:val="008C21BD"/>
    <w:rsid w:val="008C229A"/>
    <w:rsid w:val="008C23F8"/>
    <w:rsid w:val="008C25E1"/>
    <w:rsid w:val="008C26B2"/>
    <w:rsid w:val="008C2C9F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F8C"/>
    <w:rsid w:val="008C5267"/>
    <w:rsid w:val="008C562B"/>
    <w:rsid w:val="008C59CD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947"/>
    <w:rsid w:val="008E3A1C"/>
    <w:rsid w:val="008E3E67"/>
    <w:rsid w:val="008E3F38"/>
    <w:rsid w:val="008E422B"/>
    <w:rsid w:val="008E4528"/>
    <w:rsid w:val="008E47A2"/>
    <w:rsid w:val="008E4817"/>
    <w:rsid w:val="008E497A"/>
    <w:rsid w:val="008E4C3C"/>
    <w:rsid w:val="008E507B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34D"/>
    <w:rsid w:val="00916533"/>
    <w:rsid w:val="009165A8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36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E9"/>
    <w:rsid w:val="00954FF6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EE2"/>
    <w:rsid w:val="00957126"/>
    <w:rsid w:val="00957251"/>
    <w:rsid w:val="00957529"/>
    <w:rsid w:val="00957985"/>
    <w:rsid w:val="00957FFC"/>
    <w:rsid w:val="00960671"/>
    <w:rsid w:val="0096069A"/>
    <w:rsid w:val="00960816"/>
    <w:rsid w:val="009608D3"/>
    <w:rsid w:val="00960E67"/>
    <w:rsid w:val="00961384"/>
    <w:rsid w:val="009618DF"/>
    <w:rsid w:val="00962086"/>
    <w:rsid w:val="0096210B"/>
    <w:rsid w:val="009624E8"/>
    <w:rsid w:val="009628A5"/>
    <w:rsid w:val="00962E71"/>
    <w:rsid w:val="00962F17"/>
    <w:rsid w:val="00963405"/>
    <w:rsid w:val="00963694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5F7"/>
    <w:rsid w:val="00966992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3349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C09"/>
    <w:rsid w:val="00987D3B"/>
    <w:rsid w:val="00987D96"/>
    <w:rsid w:val="00990262"/>
    <w:rsid w:val="00990339"/>
    <w:rsid w:val="00990626"/>
    <w:rsid w:val="009906AE"/>
    <w:rsid w:val="0099079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0D"/>
    <w:rsid w:val="009A01DD"/>
    <w:rsid w:val="009A035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C75"/>
    <w:rsid w:val="009A3E8C"/>
    <w:rsid w:val="009A3F40"/>
    <w:rsid w:val="009A3F74"/>
    <w:rsid w:val="009A440E"/>
    <w:rsid w:val="009A45AB"/>
    <w:rsid w:val="009A47D0"/>
    <w:rsid w:val="009A484D"/>
    <w:rsid w:val="009A4FF4"/>
    <w:rsid w:val="009A513A"/>
    <w:rsid w:val="009A5365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79E"/>
    <w:rsid w:val="009C6838"/>
    <w:rsid w:val="009C684B"/>
    <w:rsid w:val="009C6B81"/>
    <w:rsid w:val="009C6D6A"/>
    <w:rsid w:val="009C6DD6"/>
    <w:rsid w:val="009C6FAF"/>
    <w:rsid w:val="009C77D3"/>
    <w:rsid w:val="009C7A9C"/>
    <w:rsid w:val="009C7BF2"/>
    <w:rsid w:val="009C7CA0"/>
    <w:rsid w:val="009C7CE4"/>
    <w:rsid w:val="009D000B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24A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704"/>
    <w:rsid w:val="009D683B"/>
    <w:rsid w:val="009D69AA"/>
    <w:rsid w:val="009D6B8F"/>
    <w:rsid w:val="009D6CFA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C18"/>
    <w:rsid w:val="009F0E32"/>
    <w:rsid w:val="009F0F2F"/>
    <w:rsid w:val="009F10C9"/>
    <w:rsid w:val="009F12F1"/>
    <w:rsid w:val="009F16CD"/>
    <w:rsid w:val="009F195B"/>
    <w:rsid w:val="009F1BBB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A04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EC1"/>
    <w:rsid w:val="00A640D4"/>
    <w:rsid w:val="00A64360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874"/>
    <w:rsid w:val="00A70987"/>
    <w:rsid w:val="00A713F9"/>
    <w:rsid w:val="00A7140B"/>
    <w:rsid w:val="00A7163F"/>
    <w:rsid w:val="00A718E2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ACA"/>
    <w:rsid w:val="00A87CDC"/>
    <w:rsid w:val="00A87DA8"/>
    <w:rsid w:val="00A87E5E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C0"/>
    <w:rsid w:val="00A958FC"/>
    <w:rsid w:val="00A95950"/>
    <w:rsid w:val="00A96413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B71"/>
    <w:rsid w:val="00AA1E45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CE8"/>
    <w:rsid w:val="00AA5F04"/>
    <w:rsid w:val="00AA62AF"/>
    <w:rsid w:val="00AA64A1"/>
    <w:rsid w:val="00AA668A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24F"/>
    <w:rsid w:val="00AB24CF"/>
    <w:rsid w:val="00AB2713"/>
    <w:rsid w:val="00AB294F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E20"/>
    <w:rsid w:val="00AC0F31"/>
    <w:rsid w:val="00AC10DB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4"/>
    <w:rsid w:val="00AD27BD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41"/>
    <w:rsid w:val="00AE267A"/>
    <w:rsid w:val="00AE272C"/>
    <w:rsid w:val="00AE2828"/>
    <w:rsid w:val="00AE28E6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3161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A0"/>
    <w:rsid w:val="00B0030F"/>
    <w:rsid w:val="00B003BB"/>
    <w:rsid w:val="00B0072C"/>
    <w:rsid w:val="00B007A8"/>
    <w:rsid w:val="00B0086A"/>
    <w:rsid w:val="00B009AF"/>
    <w:rsid w:val="00B009D5"/>
    <w:rsid w:val="00B00C12"/>
    <w:rsid w:val="00B013DD"/>
    <w:rsid w:val="00B014C8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10BC"/>
    <w:rsid w:val="00B211D1"/>
    <w:rsid w:val="00B215D4"/>
    <w:rsid w:val="00B21964"/>
    <w:rsid w:val="00B22357"/>
    <w:rsid w:val="00B226EC"/>
    <w:rsid w:val="00B22A3E"/>
    <w:rsid w:val="00B22A69"/>
    <w:rsid w:val="00B22BC6"/>
    <w:rsid w:val="00B22FF9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63E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4C1F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C1"/>
    <w:rsid w:val="00B575D7"/>
    <w:rsid w:val="00B57637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E2"/>
    <w:rsid w:val="00B70D04"/>
    <w:rsid w:val="00B70DE9"/>
    <w:rsid w:val="00B70E1E"/>
    <w:rsid w:val="00B70E69"/>
    <w:rsid w:val="00B70ED0"/>
    <w:rsid w:val="00B7109C"/>
    <w:rsid w:val="00B713B3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81C"/>
    <w:rsid w:val="00B86F05"/>
    <w:rsid w:val="00B8715F"/>
    <w:rsid w:val="00B87306"/>
    <w:rsid w:val="00B8748C"/>
    <w:rsid w:val="00B87530"/>
    <w:rsid w:val="00B875EA"/>
    <w:rsid w:val="00B87625"/>
    <w:rsid w:val="00B905B5"/>
    <w:rsid w:val="00B90755"/>
    <w:rsid w:val="00B9080E"/>
    <w:rsid w:val="00B90AC2"/>
    <w:rsid w:val="00B90B07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FDE"/>
    <w:rsid w:val="00BA2FF0"/>
    <w:rsid w:val="00BA3119"/>
    <w:rsid w:val="00BA333C"/>
    <w:rsid w:val="00BA39C1"/>
    <w:rsid w:val="00BA3F52"/>
    <w:rsid w:val="00BA4045"/>
    <w:rsid w:val="00BA41B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C9D"/>
    <w:rsid w:val="00BA5F34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677"/>
    <w:rsid w:val="00BB3923"/>
    <w:rsid w:val="00BB3E64"/>
    <w:rsid w:val="00BB3EC7"/>
    <w:rsid w:val="00BB40D6"/>
    <w:rsid w:val="00BB4105"/>
    <w:rsid w:val="00BB4336"/>
    <w:rsid w:val="00BB4502"/>
    <w:rsid w:val="00BB4813"/>
    <w:rsid w:val="00BB4817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3CA"/>
    <w:rsid w:val="00BD2C4D"/>
    <w:rsid w:val="00BD2D19"/>
    <w:rsid w:val="00BD2DE3"/>
    <w:rsid w:val="00BD2E8E"/>
    <w:rsid w:val="00BD350C"/>
    <w:rsid w:val="00BD37D8"/>
    <w:rsid w:val="00BD3839"/>
    <w:rsid w:val="00BD3914"/>
    <w:rsid w:val="00BD3A21"/>
    <w:rsid w:val="00BD3BA8"/>
    <w:rsid w:val="00BD3BB1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74E9"/>
    <w:rsid w:val="00BD786C"/>
    <w:rsid w:val="00BD790C"/>
    <w:rsid w:val="00BD7A62"/>
    <w:rsid w:val="00BD7E33"/>
    <w:rsid w:val="00BD7E95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69D"/>
    <w:rsid w:val="00BE56F0"/>
    <w:rsid w:val="00BE57D8"/>
    <w:rsid w:val="00BE57E3"/>
    <w:rsid w:val="00BE5931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1FA5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A7C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3FDF"/>
    <w:rsid w:val="00C14040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0F8A"/>
    <w:rsid w:val="00C2124D"/>
    <w:rsid w:val="00C217C3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403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82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AC"/>
    <w:rsid w:val="00C661B7"/>
    <w:rsid w:val="00C66387"/>
    <w:rsid w:val="00C666A7"/>
    <w:rsid w:val="00C667BB"/>
    <w:rsid w:val="00C668F8"/>
    <w:rsid w:val="00C6695D"/>
    <w:rsid w:val="00C66AD4"/>
    <w:rsid w:val="00C66E24"/>
    <w:rsid w:val="00C66E6F"/>
    <w:rsid w:val="00C66FD7"/>
    <w:rsid w:val="00C671CF"/>
    <w:rsid w:val="00C6722C"/>
    <w:rsid w:val="00C672C4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EA"/>
    <w:rsid w:val="00C752E3"/>
    <w:rsid w:val="00C75382"/>
    <w:rsid w:val="00C754E0"/>
    <w:rsid w:val="00C754ED"/>
    <w:rsid w:val="00C756D7"/>
    <w:rsid w:val="00C759EA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9"/>
    <w:rsid w:val="00C840A6"/>
    <w:rsid w:val="00C842F3"/>
    <w:rsid w:val="00C84485"/>
    <w:rsid w:val="00C8457A"/>
    <w:rsid w:val="00C846CE"/>
    <w:rsid w:val="00C849AF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792"/>
    <w:rsid w:val="00C868D6"/>
    <w:rsid w:val="00C86A47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25A"/>
    <w:rsid w:val="00C922BB"/>
    <w:rsid w:val="00C9238A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206"/>
    <w:rsid w:val="00CA5328"/>
    <w:rsid w:val="00CA5644"/>
    <w:rsid w:val="00CA56A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7C5"/>
    <w:rsid w:val="00CA79C2"/>
    <w:rsid w:val="00CB029D"/>
    <w:rsid w:val="00CB0657"/>
    <w:rsid w:val="00CB088F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6228"/>
    <w:rsid w:val="00CB685C"/>
    <w:rsid w:val="00CB6D73"/>
    <w:rsid w:val="00CB6D93"/>
    <w:rsid w:val="00CB6E81"/>
    <w:rsid w:val="00CB6ED2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2BB"/>
    <w:rsid w:val="00CC6610"/>
    <w:rsid w:val="00CC6955"/>
    <w:rsid w:val="00CC6A2C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CA"/>
    <w:rsid w:val="00CD4103"/>
    <w:rsid w:val="00CD426D"/>
    <w:rsid w:val="00CD4403"/>
    <w:rsid w:val="00CD45FE"/>
    <w:rsid w:val="00CD4642"/>
    <w:rsid w:val="00CD4835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D5"/>
    <w:rsid w:val="00CF063A"/>
    <w:rsid w:val="00CF0A1D"/>
    <w:rsid w:val="00CF0A92"/>
    <w:rsid w:val="00CF0DB2"/>
    <w:rsid w:val="00CF0F87"/>
    <w:rsid w:val="00CF1103"/>
    <w:rsid w:val="00CF1821"/>
    <w:rsid w:val="00CF1856"/>
    <w:rsid w:val="00CF1912"/>
    <w:rsid w:val="00CF1D57"/>
    <w:rsid w:val="00CF1F23"/>
    <w:rsid w:val="00CF2BD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0D"/>
    <w:rsid w:val="00D07E5E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447"/>
    <w:rsid w:val="00D144C3"/>
    <w:rsid w:val="00D1476A"/>
    <w:rsid w:val="00D147EF"/>
    <w:rsid w:val="00D14B63"/>
    <w:rsid w:val="00D14CA0"/>
    <w:rsid w:val="00D14DB5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87"/>
    <w:rsid w:val="00D2445C"/>
    <w:rsid w:val="00D24CD9"/>
    <w:rsid w:val="00D24D8F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BB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7659"/>
    <w:rsid w:val="00D376DA"/>
    <w:rsid w:val="00D37A6E"/>
    <w:rsid w:val="00D37B66"/>
    <w:rsid w:val="00D37DDF"/>
    <w:rsid w:val="00D37E04"/>
    <w:rsid w:val="00D37F25"/>
    <w:rsid w:val="00D4034B"/>
    <w:rsid w:val="00D40517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187"/>
    <w:rsid w:val="00D443FC"/>
    <w:rsid w:val="00D4442E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37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4BB"/>
    <w:rsid w:val="00D617E6"/>
    <w:rsid w:val="00D61838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89"/>
    <w:rsid w:val="00D62C8D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4275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7AD"/>
    <w:rsid w:val="00DA18E1"/>
    <w:rsid w:val="00DA1C3B"/>
    <w:rsid w:val="00DA1E1A"/>
    <w:rsid w:val="00DA1E9D"/>
    <w:rsid w:val="00DA1FF2"/>
    <w:rsid w:val="00DA210A"/>
    <w:rsid w:val="00DA218C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4BD"/>
    <w:rsid w:val="00DE2511"/>
    <w:rsid w:val="00DE2973"/>
    <w:rsid w:val="00DE2A75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132F"/>
    <w:rsid w:val="00DF15B6"/>
    <w:rsid w:val="00DF1648"/>
    <w:rsid w:val="00DF165C"/>
    <w:rsid w:val="00DF18B3"/>
    <w:rsid w:val="00DF1BFB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99A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1B4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EEE"/>
    <w:rsid w:val="00E43F5A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360"/>
    <w:rsid w:val="00E657A0"/>
    <w:rsid w:val="00E659A9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822"/>
    <w:rsid w:val="00E71D79"/>
    <w:rsid w:val="00E71DA9"/>
    <w:rsid w:val="00E71F9F"/>
    <w:rsid w:val="00E71FB9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01B"/>
    <w:rsid w:val="00E86153"/>
    <w:rsid w:val="00E86173"/>
    <w:rsid w:val="00E8661A"/>
    <w:rsid w:val="00E866B4"/>
    <w:rsid w:val="00E868F4"/>
    <w:rsid w:val="00E86DBF"/>
    <w:rsid w:val="00E86F0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3C9"/>
    <w:rsid w:val="00E9144C"/>
    <w:rsid w:val="00E916C0"/>
    <w:rsid w:val="00E91965"/>
    <w:rsid w:val="00E919CB"/>
    <w:rsid w:val="00E91D0D"/>
    <w:rsid w:val="00E91DB4"/>
    <w:rsid w:val="00E91E51"/>
    <w:rsid w:val="00E9204E"/>
    <w:rsid w:val="00E923B3"/>
    <w:rsid w:val="00E92905"/>
    <w:rsid w:val="00E92F80"/>
    <w:rsid w:val="00E9308D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09E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C6D"/>
    <w:rsid w:val="00EC3C73"/>
    <w:rsid w:val="00EC40B1"/>
    <w:rsid w:val="00EC41D0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946"/>
    <w:rsid w:val="00EF3CBB"/>
    <w:rsid w:val="00EF3DFF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5CB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F1F"/>
    <w:rsid w:val="00F14F67"/>
    <w:rsid w:val="00F14FDA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5E9"/>
    <w:rsid w:val="00F17910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7F"/>
    <w:rsid w:val="00F21FE9"/>
    <w:rsid w:val="00F220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4EF1"/>
    <w:rsid w:val="00F25353"/>
    <w:rsid w:val="00F253BA"/>
    <w:rsid w:val="00F253C0"/>
    <w:rsid w:val="00F254D4"/>
    <w:rsid w:val="00F2567C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20B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664"/>
    <w:rsid w:val="00F74942"/>
    <w:rsid w:val="00F74C0E"/>
    <w:rsid w:val="00F74F0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790D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E1E"/>
    <w:rsid w:val="00F81F7A"/>
    <w:rsid w:val="00F822B0"/>
    <w:rsid w:val="00F823A5"/>
    <w:rsid w:val="00F8261A"/>
    <w:rsid w:val="00F8279C"/>
    <w:rsid w:val="00F8282A"/>
    <w:rsid w:val="00F82B0D"/>
    <w:rsid w:val="00F831AA"/>
    <w:rsid w:val="00F83322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CD9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2659</TotalTime>
  <Pages>34</Pages>
  <Words>6699</Words>
  <Characters>38186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44796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Yossawaj, Lerdthanavaranont</cp:lastModifiedBy>
  <cp:revision>5608</cp:revision>
  <cp:lastPrinted>2022-02-22T07:52:00Z</cp:lastPrinted>
  <dcterms:created xsi:type="dcterms:W3CDTF">2021-02-06T10:22:00Z</dcterms:created>
  <dcterms:modified xsi:type="dcterms:W3CDTF">2023-02-21T08:21:00Z</dcterms:modified>
</cp:coreProperties>
</file>