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74EDE" w14:textId="77777777" w:rsidR="00DB308D" w:rsidRPr="00805578" w:rsidRDefault="00DB308D" w:rsidP="004C2111">
      <w:pPr>
        <w:pStyle w:val="Reference"/>
        <w:rPr>
          <w:rFonts w:cstheme="minorBidi"/>
          <w:lang w:val="en-US" w:bidi="th-TH"/>
        </w:rPr>
      </w:pPr>
    </w:p>
    <w:p w14:paraId="4AC978C2" w14:textId="77777777" w:rsidR="00DD1E47" w:rsidRDefault="00DD1E47" w:rsidP="00112871">
      <w:pPr>
        <w:pStyle w:val="BodyText"/>
        <w:jc w:val="right"/>
      </w:pPr>
    </w:p>
    <w:p w14:paraId="2E2A89B6" w14:textId="25FFD1A9" w:rsidR="00D15EA5" w:rsidRDefault="006F1B19" w:rsidP="00112871">
      <w:pPr>
        <w:pStyle w:val="BodyText"/>
        <w:tabs>
          <w:tab w:val="left" w:pos="7044"/>
        </w:tabs>
      </w:pPr>
      <w:r w:rsidRPr="004A0DFE">
        <w:br w:type="textWrapping" w:clear="all"/>
      </w:r>
    </w:p>
    <w:p w14:paraId="30F1DFCA" w14:textId="77777777" w:rsidR="00D15EA5" w:rsidRDefault="00D15EA5" w:rsidP="00D15EA5">
      <w:pPr>
        <w:pStyle w:val="BodyText"/>
      </w:pPr>
    </w:p>
    <w:p w14:paraId="4A230599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3C9AA7C8" w14:textId="4C0806DD" w:rsidR="005F64FC" w:rsidRDefault="005F64FC" w:rsidP="00D15EA5">
      <w:pPr>
        <w:pStyle w:val="BodyText"/>
        <w:rPr>
          <w:rFonts w:cstheme="minorBidi"/>
          <w:lang w:bidi="th-TH"/>
        </w:rPr>
      </w:pPr>
    </w:p>
    <w:p w14:paraId="6AFC217A" w14:textId="77777777" w:rsidR="006C6E8C" w:rsidRDefault="006C6E8C" w:rsidP="00D15EA5">
      <w:pPr>
        <w:pStyle w:val="BodyText"/>
        <w:rPr>
          <w:rFonts w:cstheme="minorBidi"/>
          <w:lang w:bidi="th-TH"/>
        </w:rPr>
      </w:pPr>
    </w:p>
    <w:p w14:paraId="36BA34F2" w14:textId="77777777" w:rsidR="00A046A9" w:rsidRDefault="00A046A9" w:rsidP="00D15EA5">
      <w:pPr>
        <w:pStyle w:val="BodyText"/>
        <w:rPr>
          <w:rFonts w:cstheme="minorBidi"/>
          <w:lang w:bidi="th-TH"/>
        </w:rPr>
      </w:pPr>
    </w:p>
    <w:p w14:paraId="14237E66" w14:textId="77777777" w:rsidR="00AD3B26" w:rsidRPr="00D35A88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D35A8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34D83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D35A88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34D83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34D83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lang w:bidi="th-TH"/>
        </w:rPr>
        <w:t>2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เมทัล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30B4C142" w14:textId="77777777" w:rsidR="00AD3B26" w:rsidRPr="00AD3B26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2166CF47" w14:textId="77777777" w:rsidR="003F16DE" w:rsidRPr="003F16DE" w:rsidRDefault="003F16DE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002AA985" w14:textId="77777777"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5C182AAE" w14:textId="1061B2CD" w:rsidR="009810E8" w:rsidRPr="007566A2" w:rsidRDefault="009810E8" w:rsidP="009810E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ตรวจสอบงบการเงินรวมและเฉพาะของบริษัท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2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เอส เมทัล จำกัด (มหาชน) และบริษัทย่อย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566A2">
        <w:rPr>
          <w:rFonts w:ascii="Browallia New" w:hAnsi="Browallia New" w:cs="Browallia New"/>
          <w:sz w:val="28"/>
          <w:szCs w:val="28"/>
          <w:lang w:bidi="th-TH"/>
        </w:rPr>
        <w:t xml:space="preserve">               </w:t>
      </w:r>
      <w:r>
        <w:rPr>
          <w:rFonts w:ascii="Browallia New" w:hAnsi="Browallia New" w:cs="Browallia New"/>
          <w:sz w:val="28"/>
          <w:szCs w:val="28"/>
          <w:lang w:bidi="th-TH"/>
        </w:rPr>
        <w:t>(“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ซึ่งประกอบด้วย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3C4758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A5671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 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</w:t>
      </w:r>
      <w:r w:rsidRPr="009E71A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การเงิน</w:t>
      </w:r>
      <w:r w:rsidR="009E71A4" w:rsidRPr="009E71A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รวมและเฉพาะของบริษัท</w:t>
      </w:r>
      <w:r w:rsidR="009E71A4" w:rsidRPr="009E71A4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9E71A4" w:rsidRPr="009E71A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รวมถึงสรุป</w:t>
      </w:r>
      <w:r w:rsidRPr="009E71A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นโยบาย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การบัญชีที่สำคัญ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027D8A76" w14:textId="77777777" w:rsidR="003F16DE" w:rsidRPr="00727FC9" w:rsidRDefault="003F16DE" w:rsidP="009755B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5549DDEB" w14:textId="3762382A" w:rsidR="00756AF2" w:rsidRPr="00805578" w:rsidRDefault="00756AF2" w:rsidP="009755B3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rtl/>
          <w:cs/>
          <w:lang w:bidi="th-TH"/>
        </w:rPr>
      </w:pPr>
      <w:r w:rsidRPr="00B8502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ข้าพเจ้าเห็นว่า งบการเงิน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รวมและเฉพาะของบริษัท</w:t>
      </w:r>
      <w:r w:rsidR="005C7497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ดังกล่าว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ข้างต้น</w:t>
      </w:r>
      <w:r w:rsidR="00C24398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 xml:space="preserve"> </w:t>
      </w:r>
      <w:r w:rsidRPr="00B8502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แสดงฐานะการเงิน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</w:t>
      </w:r>
      <w:r w:rsidRPr="00B8502F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และ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เฉพาะของบริษัท</w:t>
      </w:r>
      <w:r w:rsidR="00EF3CF1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="00A64FC8" w:rsidRPr="00B8502F">
        <w:rPr>
          <w:rFonts w:ascii="Browallia New" w:hAnsi="Browallia New" w:cs="Browallia New"/>
          <w:spacing w:val="-2"/>
          <w:sz w:val="28"/>
          <w:szCs w:val="28"/>
          <w:lang w:bidi="th-TH"/>
        </w:rPr>
        <w:t>2</w:t>
      </w:r>
      <w:r w:rsidR="009755B3" w:rsidRPr="00B8502F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เอส</w:t>
      </w:r>
      <w:r w:rsidR="004E456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เมทัล จำกัด </w:t>
      </w:r>
      <w:r>
        <w:rPr>
          <w:rFonts w:ascii="Browallia New" w:hAnsi="Browallia New" w:cs="Browallia New"/>
          <w:sz w:val="28"/>
          <w:szCs w:val="28"/>
          <w:lang w:val="en-US" w:bidi="th-TH"/>
        </w:rPr>
        <w:t>(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>
        <w:rPr>
          <w:rFonts w:ascii="Browallia New" w:hAnsi="Browallia New" w:cs="Browallia New"/>
          <w:sz w:val="28"/>
          <w:szCs w:val="28"/>
          <w:lang w:val="en-US" w:bidi="th-TH"/>
        </w:rPr>
        <w:t>)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และบริษัทย่อย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</w:t>
      </w:r>
      <w:r w:rsidR="003C4758">
        <w:rPr>
          <w:rFonts w:ascii="Browallia New" w:hAnsi="Browallia New" w:cs="Browallia New"/>
          <w:sz w:val="28"/>
          <w:szCs w:val="28"/>
        </w:rPr>
        <w:t>5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11F7AC13" w14:textId="77777777" w:rsidR="00CD4D4E" w:rsidRPr="00314808" w:rsidRDefault="00CD4D4E" w:rsidP="00A56719">
      <w:pPr>
        <w:spacing w:before="120"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9120E1" w14:textId="77777777" w:rsidR="003F16DE" w:rsidRPr="003F16DE" w:rsidRDefault="003F16DE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BA738A0" w14:textId="77777777"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2CDBD11F" w14:textId="22399D58" w:rsidR="00D74701" w:rsidRDefault="0043780B" w:rsidP="00D7470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ได้กล่าว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ไว้ในวรรค</w:t>
      </w:r>
      <w:r w:rsidRPr="006954C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Pr="0043780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6954C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</w:t>
      </w:r>
      <w:r w:rsidRPr="00512C01">
        <w:rPr>
          <w:rFonts w:ascii="Browallia New" w:eastAsia="Calibri" w:hAnsi="Browallia New" w:cs="Browallia New"/>
          <w:sz w:val="28"/>
          <w:szCs w:val="28"/>
          <w:cs/>
          <w:lang w:bidi="th-TH"/>
        </w:rPr>
        <w:t>าพเจ้ามีความเป็นอิสระจากกลุ่มบริษัท</w:t>
      </w:r>
      <w:r w:rsidR="002349D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</w:t>
      </w:r>
      <w:r w:rsidR="00511A63" w:rsidRPr="00512C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511A63" w:rsidRPr="00512C0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12C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ที่กำหนดโดยสภาวิชาชีพบัญชี</w:t>
      </w:r>
      <w:r w:rsidRPr="00512C0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12C01" w:rsidRPr="00512C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(ประมวลจรรยาบรรณของผู้ประกอบวิชาชีพบัญชี)</w:t>
      </w:r>
      <w:r w:rsidR="00512C0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</w:t>
      </w:r>
      <w:r w:rsidRPr="00C219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</w:t>
      </w:r>
      <w:r w:rsidRPr="00C2194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219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C2194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2668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</w:t>
      </w:r>
      <w:r w:rsidR="00C21942" w:rsidRPr="00C2194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ประมวลจรรยาบรรณของผู้ประกอบวิชาชีพบัญชี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</w:t>
      </w:r>
      <w:r w:rsidRPr="0043780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ได้รับเพียงพอ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และเหมาะสมเพื่อใช้เป็นเกณฑ์ในการแสดงความเห็นของข้าพเจ้า</w:t>
      </w:r>
    </w:p>
    <w:p w14:paraId="42C6DF58" w14:textId="4A90F63B" w:rsidR="00314808" w:rsidRDefault="00314808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6430070" w14:textId="7D20E2CD" w:rsidR="00640E5F" w:rsidRDefault="00640E5F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A9D033" w14:textId="6B65DDF0" w:rsidR="006429D5" w:rsidRDefault="006429D5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FB9FCD" w14:textId="77777777" w:rsidR="00330AA1" w:rsidRPr="003F16DE" w:rsidRDefault="00727FC9" w:rsidP="00F71A70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727FC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322E468D" w14:textId="77777777" w:rsidR="00330AA1" w:rsidRDefault="00330AA1" w:rsidP="00330AA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87573CD" w14:textId="2E1A097B" w:rsidR="00E40142" w:rsidRDefault="00E40142" w:rsidP="00E401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="00CC4C9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</w:t>
      </w:r>
      <w:r w:rsidRPr="0053570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ในการตรวจสอบงบการเงิน</w:t>
      </w:r>
      <w:r w:rsidRPr="0053570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ของบริษัท</w:t>
      </w:r>
      <w:r w:rsidRPr="0053570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สำหรับงวดปัจจุบัน ข้าพเจ้าได้นำเรื่องเหล่านี้มาพิจารณาใน</w:t>
      </w:r>
      <w:r w:rsidR="00535704" w:rsidRPr="00535704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บ</w:t>
      </w:r>
      <w:r w:rsidRPr="0053570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ริบท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ของ</w:t>
      </w:r>
      <w:r w:rsidR="00535704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3C87EAEE" w14:textId="77777777" w:rsidR="00E40142" w:rsidRPr="00AC48F3" w:rsidRDefault="00E40142" w:rsidP="00E401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903BE6" w:rsidRPr="00616F48" w14:paraId="3AC98443" w14:textId="77777777" w:rsidTr="00223640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233AA795" w14:textId="77777777" w:rsidR="00903BE6" w:rsidRPr="00A85E8A" w:rsidRDefault="00903BE6" w:rsidP="0022364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1C3BBCDF" w14:textId="77777777" w:rsidR="00903BE6" w:rsidRPr="00A85E8A" w:rsidRDefault="00903BE6" w:rsidP="0022364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903BE6" w:rsidRPr="00AC48F3" w14:paraId="56DDF0AF" w14:textId="77777777" w:rsidTr="00223640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7A9CC54C" w14:textId="77777777" w:rsidR="003979AA" w:rsidRPr="003979AA" w:rsidRDefault="003979AA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6"/>
                <w:szCs w:val="6"/>
                <w:u w:val="single"/>
                <w:lang w:val="en-US" w:bidi="th-TH"/>
              </w:rPr>
            </w:pPr>
          </w:p>
          <w:p w14:paraId="32B4D10E" w14:textId="65321456" w:rsidR="00903BE6" w:rsidRDefault="00903BE6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การด้อยค่าของ</w:t>
            </w:r>
            <w:r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bidi="th-TH"/>
              </w:rPr>
              <w:t>เงินลงทุนใน</w:t>
            </w: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บริษัทย่อยและ</w:t>
            </w:r>
            <w:r w:rsidR="0053570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br/>
            </w: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ค่าความนิยม</w:t>
            </w:r>
          </w:p>
          <w:p w14:paraId="7F59AF2D" w14:textId="77777777" w:rsidR="00A56719" w:rsidRPr="00A56719" w:rsidRDefault="00A56719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u w:val="single"/>
                <w:lang w:bidi="th-TH"/>
              </w:rPr>
            </w:pPr>
          </w:p>
          <w:p w14:paraId="2B9ECE4D" w14:textId="7772DECA" w:rsidR="0046548B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C3696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0C369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C3696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</w:t>
            </w:r>
            <w:r w:rsidR="003C4758">
              <w:rPr>
                <w:rFonts w:ascii="Browallia New" w:hAnsi="Browallia New" w:cs="Browallia New"/>
                <w:sz w:val="28"/>
                <w:szCs w:val="28"/>
                <w:lang w:bidi="th-TH"/>
              </w:rPr>
              <w:t>5</w:t>
            </w:r>
            <w:r w:rsidRPr="004C3D8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งบการเงินเฉพาะของ</w:t>
            </w:r>
            <w:r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</w:t>
            </w:r>
            <w:r w:rsidR="008A7F47"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รายการ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เงินลงทุนในบริษัทย่อยจำนวน </w:t>
            </w:r>
            <w:r w:rsidR="005A3F77">
              <w:rPr>
                <w:rFonts w:ascii="Browallia New" w:hAnsi="Browallia New" w:cs="Browallia New"/>
                <w:sz w:val="28"/>
                <w:szCs w:val="28"/>
                <w:lang w:bidi="th-TH"/>
              </w:rPr>
              <w:t>216.77</w:t>
            </w:r>
            <w:r w:rsidR="008A7F47"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และในงบการเงินรวมแสดงรายการ           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 จำนวน</w:t>
            </w:r>
            <w:r w:rsidRPr="009543AC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5A3F77">
              <w:rPr>
                <w:rFonts w:ascii="Browallia New" w:hAnsi="Browallia New" w:cs="Browallia New"/>
                <w:sz w:val="28"/>
                <w:szCs w:val="28"/>
                <w:lang w:bidi="th-TH"/>
              </w:rPr>
              <w:t>15.09</w:t>
            </w:r>
            <w:r w:rsidRPr="009543AC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Pr="002F42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ซึ่งเป็นค่าความนิยมที่เกิด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จากการ</w:t>
            </w:r>
            <w:r w:rsidRPr="002F42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ลงทุน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ในปี</w:t>
            </w:r>
            <w:r w:rsidRPr="002F4233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2558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2F42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ซึ่งบริษัท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ต้องทดสอบการด้อยค่า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ของความนิยมทุกปีและต้องทดสอบการด้อยค่าของเงินลงทุนในบริษัทย่อยเมื่อมีข้อบ่งชี้ตามมาตรฐานการรายงานทางการเงิน </w:t>
            </w:r>
          </w:p>
          <w:p w14:paraId="065D340C" w14:textId="77777777" w:rsidR="0046548B" w:rsidRPr="008B0E31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0A25C31" w14:textId="695664B7" w:rsidR="0046548B" w:rsidRPr="004C3D8F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ทั้งนี้</w:t>
            </w:r>
            <w:r w:rsidR="001E06B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กระบวนการทดสอบการด้อยค่า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นั้น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ต้องใช้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ดุลยพินิจ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ที่สำคัญและข้อสมมติฐานที่มีความซับซ้อน โดยเฉพาะข้อสมมติฐานสำหรับการประมาณการกระแสเงินสด และการพิจารณาอัตราคิดลดในการกำหนดมูลค่ากระแสเงินสด ซึ่งอาจมีผลกระทบเปลี่ยนแปลงตามสภาวะทางเศรษฐกิจ สถานการณ์ตลาดปัจจุบันและความเสี่ยงที่เฉพาะเจาะจง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2FB7A79B" w14:textId="77777777" w:rsidR="0046548B" w:rsidRPr="004C3D8F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3A5BD0D" w14:textId="3333204D" w:rsidR="0046548B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E5B4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Pr="00BD38F1">
              <w:rPr>
                <w:rFonts w:ascii="Browallia New" w:hAnsi="Browallia New" w:cs="Browallia New"/>
                <w:sz w:val="28"/>
                <w:szCs w:val="28"/>
                <w:lang w:bidi="th-TH"/>
              </w:rPr>
              <w:t>4.</w:t>
            </w:r>
            <w:r w:rsidR="00380EB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19</w:t>
            </w:r>
            <w:r w:rsidRPr="000E5B43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E5B43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1</w:t>
            </w:r>
            <w:r w:rsidR="00380EBA">
              <w:rPr>
                <w:rFonts w:ascii="Browallia New" w:hAnsi="Browallia New" w:cs="Browallia New"/>
                <w:sz w:val="28"/>
                <w:szCs w:val="28"/>
                <w:lang w:bidi="th-TH"/>
              </w:rPr>
              <w:t>2</w:t>
            </w:r>
            <w:r w:rsidRPr="000E5B43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E5B4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และ </w:t>
            </w:r>
            <w:r w:rsidRPr="000E5B43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380EBA">
              <w:rPr>
                <w:rFonts w:ascii="Browallia New" w:hAnsi="Browallia New" w:cs="Browallia New"/>
                <w:sz w:val="28"/>
                <w:szCs w:val="28"/>
                <w:lang w:bidi="th-TH"/>
              </w:rPr>
              <w:t>7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ซึ่งแสดงรายละเอียดการทดสอบการ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ด้อยค่าโดยผู้บริหาร</w:t>
            </w:r>
          </w:p>
          <w:p w14:paraId="1DD47B1A" w14:textId="77777777" w:rsidR="00BD5E0D" w:rsidRDefault="00BD5E0D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</w:p>
          <w:p w14:paraId="4478BC68" w14:textId="3ED21DF8" w:rsidR="00BD5E0D" w:rsidRPr="00AC48F3" w:rsidRDefault="00BD5E0D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6F08EBA1" w14:textId="15A1422D" w:rsidR="00903BE6" w:rsidRPr="006D57A6" w:rsidRDefault="00903BE6" w:rsidP="0022364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67467DA" w14:textId="77777777" w:rsidR="00C65CE9" w:rsidRPr="006D57A6" w:rsidRDefault="00C65CE9" w:rsidP="0022364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10AA54A8" w14:textId="20C4C612" w:rsidR="0046548B" w:rsidRDefault="0046548B" w:rsidP="0022364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7EF6194" w14:textId="77777777" w:rsidR="00A56719" w:rsidRPr="00A56719" w:rsidRDefault="00A56719" w:rsidP="0022364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17E755D" w14:textId="0D4D0A36" w:rsidR="0046548B" w:rsidRPr="004C3D8F" w:rsidRDefault="0046548B" w:rsidP="0046548B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หลัก</w:t>
            </w:r>
            <w:r w:rsidR="00CC4C9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ๆ มีดังนี้</w:t>
            </w:r>
          </w:p>
          <w:p w14:paraId="1B6963CD" w14:textId="77777777" w:rsidR="0046548B" w:rsidRPr="000C3696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ความเข้าใจใน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การมองประเด็นข้อบ่งชี้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การด้อยค่าและกระบวนการทดสอบการด้อยค่า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ของผู้บริหาร</w:t>
            </w:r>
          </w:p>
          <w:p w14:paraId="38B79782" w14:textId="77777777" w:rsidR="0046548B" w:rsidRPr="007923AB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สอบทานเอกสารประกอบที่ผู้บริหารใช้ใน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การประเมินว่ามีข้อบ่งชี้การด้อยค่าหรือไม่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ณ วันสิ้น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ปีควบคู่กับการ</w:t>
            </w:r>
            <w:r w:rsidRPr="007923A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ประเมินความเหมาะสมของวิธีการคำนวณมูลค่าและข้อสมมติฐานที่สำคัญที่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ผู้บริหาร</w:t>
            </w:r>
            <w:r w:rsidRPr="007923A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ใช้</w:t>
            </w:r>
          </w:p>
          <w:p w14:paraId="6F628F06" w14:textId="77777777" w:rsidR="0046548B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ประเมินความสมเหตุสมผลของอัตราคิดลดที่ใช้ในการคำนวณมูลค่าของเงินที่จะได้รับในอนาคตโดยการคิดลด</w:t>
            </w:r>
          </w:p>
          <w:p w14:paraId="3315BFE8" w14:textId="77777777" w:rsidR="0046548B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</w:p>
          <w:p w14:paraId="1CDA908E" w14:textId="77777777" w:rsidR="00DA2B60" w:rsidRDefault="0046548B" w:rsidP="00DA2B60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14:paraId="66E0BDCB" w14:textId="793261B0" w:rsidR="0046548B" w:rsidRPr="00DA2B60" w:rsidRDefault="0046548B" w:rsidP="00DA2B60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A2B6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สมมติฐานและมูลค่าที่คาดว่าจะได้รับคืนของค่าความนิยมและเงินลงทุนในบริษัทย่อย</w:t>
            </w:r>
          </w:p>
        </w:tc>
      </w:tr>
    </w:tbl>
    <w:p w14:paraId="1E8EB009" w14:textId="348B8F37" w:rsidR="00372F7C" w:rsidRDefault="00372F7C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901F098" w14:textId="28406A45" w:rsidR="008A29AA" w:rsidRDefault="008A29AA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A39A318" w14:textId="2032BB3E" w:rsidR="006429D5" w:rsidRDefault="006429D5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5460619" w14:textId="77777777" w:rsidR="006429D5" w:rsidRDefault="006429D5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2A04914" w14:textId="77777777" w:rsidR="008A29AA" w:rsidRDefault="008A29AA" w:rsidP="00C03F60">
      <w:pPr>
        <w:spacing w:after="24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A673D4" w:rsidRPr="00616F48" w14:paraId="263956C5" w14:textId="77777777" w:rsidTr="0007361F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358526A2" w14:textId="77777777" w:rsidR="00A673D4" w:rsidRPr="00A85E8A" w:rsidRDefault="00A673D4" w:rsidP="0007361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  <w:lang w:bidi="th-TH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5027E998" w14:textId="77777777" w:rsidR="00A673D4" w:rsidRPr="00A85E8A" w:rsidRDefault="00A673D4" w:rsidP="0007361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A673D4" w:rsidRPr="00AC48F3" w14:paraId="7A267B60" w14:textId="77777777" w:rsidTr="0007361F">
        <w:tc>
          <w:tcPr>
            <w:tcW w:w="4261" w:type="dxa"/>
            <w:shd w:val="clear" w:color="auto" w:fill="auto"/>
          </w:tcPr>
          <w:p w14:paraId="00C28249" w14:textId="77777777" w:rsidR="00A673D4" w:rsidRPr="003979AA" w:rsidRDefault="00A673D4" w:rsidP="000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6"/>
                <w:szCs w:val="6"/>
                <w:u w:val="single"/>
                <w:lang w:val="en-US" w:bidi="th-TH"/>
              </w:rPr>
            </w:pPr>
          </w:p>
          <w:p w14:paraId="410CDF45" w14:textId="77777777" w:rsidR="00A673D4" w:rsidRDefault="00A673D4" w:rsidP="0007361F">
            <w:pPr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สินค้าคงเหลือ</w:t>
            </w:r>
          </w:p>
          <w:p w14:paraId="25DE2F1D" w14:textId="30E3ED82" w:rsidR="00A673D4" w:rsidRPr="00FD0386" w:rsidRDefault="00A673D4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161ED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</w:t>
            </w:r>
            <w:r w:rsidR="00487CC1">
              <w:rPr>
                <w:rFonts w:ascii="Browallia New" w:hAnsi="Browallia New" w:cs="Browallia New"/>
                <w:sz w:val="28"/>
                <w:szCs w:val="28"/>
                <w:lang w:bidi="th-TH"/>
              </w:rPr>
              <w:t>5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กลุ่มบริษัทและบริษัทมีสินค้าคงเหลือ จำนวน </w:t>
            </w:r>
            <w:r w:rsidR="00DD7C1B">
              <w:rPr>
                <w:rFonts w:ascii="Browallia New" w:hAnsi="Browallia New" w:cs="Browallia New"/>
                <w:sz w:val="28"/>
                <w:szCs w:val="28"/>
                <w:lang w:bidi="th-TH"/>
              </w:rPr>
              <w:t>651.99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ล้านบาท และ </w:t>
            </w:r>
            <w:r w:rsidR="00DD7C1B">
              <w:rPr>
                <w:rFonts w:ascii="Browallia New" w:hAnsi="Browallia New" w:cs="Browallia New"/>
                <w:sz w:val="28"/>
                <w:szCs w:val="28"/>
                <w:lang w:bidi="th-TH"/>
              </w:rPr>
              <w:t>638.82</w:t>
            </w:r>
            <w:r w:rsidR="00487CC1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ล้านบาท ตามลำดับ </w:t>
            </w:r>
          </w:p>
          <w:p w14:paraId="57C230B1" w14:textId="77777777" w:rsidR="00A673D4" w:rsidRPr="00FD0386" w:rsidRDefault="00A673D4" w:rsidP="0007361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FD2E93D" w14:textId="77777777" w:rsidR="00A673D4" w:rsidRPr="004C3D8F" w:rsidRDefault="00A673D4" w:rsidP="0007361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2D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สินค้าคงเหลือแสดงมูลค่าในงบการเงินด้วยราคาทุนหรือมูลค่าสุทธิที่คาดว่าจะได้รับแล้วแต่ราคาใดจะ</w:t>
            </w:r>
            <w:r w:rsidRPr="00382D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</w:t>
            </w:r>
            <w:r w:rsidRPr="00382D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ต่ำกว่า ผู้บริหารของ</w:t>
            </w:r>
            <w:r w:rsidRPr="00382DC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Pr="00382D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บริษัทประมาณการมูลค่าสุทธิที่คาดว่าจะได้รับจากประมาณการราคาขายหักด้วยค่าใช้จ่ายในการขาย</w:t>
            </w:r>
          </w:p>
          <w:p w14:paraId="694ABB6C" w14:textId="77777777" w:rsidR="00A673D4" w:rsidRPr="004C3D8F" w:rsidRDefault="00A673D4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A1DC8C9" w14:textId="77777777" w:rsidR="00A8251C" w:rsidRPr="00FD0386" w:rsidRDefault="00A8251C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D038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ผู้บริหารจัดทำรายงานการคำนวณมูลค่าสุทธิที่จะได้รับ และประเมินความเพียงพอของค่าเผื่อการลดลงของมูลค่าสุทธิที่จะได้รับ ณ วันสิ้นปีและวันสิ้นงวด</w:t>
            </w:r>
          </w:p>
          <w:p w14:paraId="53AC84D6" w14:textId="77777777" w:rsidR="00A8251C" w:rsidRPr="00FD0386" w:rsidRDefault="00A8251C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0288CC7" w14:textId="33F304E6" w:rsidR="00A673D4" w:rsidRDefault="00A8251C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rtl/>
              </w:rPr>
            </w:pPr>
            <w:r w:rsidRPr="00FD038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ข้าพเจ้าให้ความสำคัญต่อการตรวจสอบเรื่องนี้ เนื่องจาก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มูลค่าสินค้าคงเหลือมีสาระสำคัญต่อ</w:t>
            </w:r>
            <w:r w:rsidR="00B41454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งบการเงินและการประมาณการค่าเผื่อการลดลงของมูลค่าสุทธิที่จะได้รับอ้างอิงราคาขายจากราคาตลาดในประเทศ ซึ่งอาจมีผลกระทบจากความผันผวนของราคาตามตลาดโลก สภาวะการแข่งขันทางการตลาด และสถานการณ์ภายในอุตสาหกรรม</w:t>
            </w:r>
            <w:r w:rsidR="00A673D4" w:rsidRPr="004C3D8F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</w:p>
          <w:p w14:paraId="6EAD83DC" w14:textId="77777777" w:rsidR="00A673D4" w:rsidRPr="00AC48F3" w:rsidRDefault="00A673D4" w:rsidP="000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shd w:val="clear" w:color="auto" w:fill="auto"/>
          </w:tcPr>
          <w:p w14:paraId="11A87966" w14:textId="77777777" w:rsidR="00A673D4" w:rsidRPr="003979AA" w:rsidRDefault="00A673D4" w:rsidP="000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6"/>
                <w:szCs w:val="6"/>
                <w:u w:val="single"/>
                <w:lang w:val="en-US" w:bidi="th-TH"/>
              </w:rPr>
            </w:pPr>
          </w:p>
          <w:p w14:paraId="0745F5E1" w14:textId="77777777" w:rsidR="00A673D4" w:rsidRDefault="00A673D4" w:rsidP="0007361F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339C211" w14:textId="77777777" w:rsidR="0081749E" w:rsidRDefault="0081749E" w:rsidP="0081749E">
            <w:pPr>
              <w:pStyle w:val="Default"/>
              <w:autoSpaceDE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วิธีการตรวจสอบของข้าพเจ้ารวมถึงเรื่องดังต่อไปนี้</w:t>
            </w:r>
          </w:p>
          <w:p w14:paraId="09D708DB" w14:textId="77777777" w:rsidR="0081749E" w:rsidRDefault="0081749E" w:rsidP="0081749E">
            <w:pPr>
              <w:pStyle w:val="Default"/>
              <w:autoSpaceDE/>
              <w:adjustRightInd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97B64A5" w14:textId="4CB82884" w:rsidR="0081749E" w:rsidRDefault="0081749E" w:rsidP="008E5975">
            <w:pPr>
              <w:pStyle w:val="Default"/>
              <w:numPr>
                <w:ilvl w:val="0"/>
                <w:numId w:val="34"/>
              </w:numPr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ทำความเข้าใจนโยบายการคำนวณมูลค่าสุทธิที่จะได้รับ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วิธีการเก็บรวบรวมข้อมูล รวมถึงสอบทานความถูกต้อง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ความสม่ำเสมอในการปฏิบัติตามนโยบายบัญชีของบริษัท</w:t>
            </w:r>
          </w:p>
          <w:p w14:paraId="2DD0D26D" w14:textId="786FE69F" w:rsidR="0081749E" w:rsidRDefault="0081749E" w:rsidP="008E5975">
            <w:pPr>
              <w:pStyle w:val="Default"/>
              <w:numPr>
                <w:ilvl w:val="0"/>
                <w:numId w:val="34"/>
              </w:numPr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ทดสอบการควบคุมภายในของระบบการจัดซื้อ </w:t>
            </w:r>
            <w: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ตั้งแต่การขอสั่งซื้อ การสั่งซื้อ การรับของ </w:t>
            </w:r>
            <w:r w:rsidR="00B41454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การจ่ายเงิน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และจนกระทั่งการบันทึกบัญชี </w:t>
            </w:r>
            <w:r w:rsidR="00B41454">
              <w:rPr>
                <w:rFonts w:ascii="Browallia New" w:hAnsi="Browallia New" w:cs="Browallia New"/>
                <w:sz w:val="28"/>
                <w:szCs w:val="28"/>
              </w:rPr>
              <w:br/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เพื่อสะท้อนให้เห็นว่าต้นทุนของสินค้าคงเหลือมีความถูกต้อง</w:t>
            </w:r>
          </w:p>
          <w:p w14:paraId="3F257A30" w14:textId="42F231D7" w:rsidR="0081749E" w:rsidRDefault="0081749E" w:rsidP="008E5975">
            <w:pPr>
              <w:pStyle w:val="Default"/>
              <w:numPr>
                <w:ilvl w:val="0"/>
                <w:numId w:val="34"/>
              </w:numPr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สอบถามผู้บริหารและประเมินความเหมาะสมของ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ราคาขายต่อหน่วยที่ใช้ในการประมาณค่าเผื่อการลดลง</w:t>
            </w:r>
            <w:r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ของมูลค่าสุทธิที่จะได้รับโดยทดสอบกับใบเสนอราคาขาย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และรายงานราคาขายเทียบกับราคาตลาด ณ วันสิ้นปี</w:t>
            </w:r>
          </w:p>
          <w:p w14:paraId="1BCD4E12" w14:textId="77EF573F" w:rsidR="0081749E" w:rsidRDefault="0081749E" w:rsidP="008E5975">
            <w:pPr>
              <w:pStyle w:val="Default"/>
              <w:numPr>
                <w:ilvl w:val="0"/>
                <w:numId w:val="34"/>
              </w:numPr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ทดสอบการคำนวณมูลค่าสุทธิที่จะได้รับ </w:t>
            </w:r>
            <w:r w:rsidR="00B41454">
              <w:rPr>
                <w:rFonts w:ascii="Browallia New" w:hAnsi="Browallia New" w:cs="Browallia New"/>
                <w:sz w:val="28"/>
                <w:szCs w:val="28"/>
              </w:rPr>
              <w:br/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ณ วันสิ้นปี ทั้งสินค้าประเภทวัตถุดิบและสินค้าสำเร็จรูป รวมถึงกระทบยอดการบันทึกบัญชีที่เกี่ยวข้อง ซึ่งไม่พบ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ข้อแตกต่างที่มีสาระสำคัญ</w:t>
            </w:r>
          </w:p>
          <w:p w14:paraId="2E38B8B8" w14:textId="77777777" w:rsidR="0081749E" w:rsidRDefault="0081749E" w:rsidP="008E5975">
            <w:pPr>
              <w:pStyle w:val="Default"/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441A77C" w14:textId="51133CD1" w:rsidR="00A673D4" w:rsidRPr="00424F12" w:rsidRDefault="0081749E" w:rsidP="00424F1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424F1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จากการปฏิบัติงานตามวิธีการข้างต้น</w:t>
            </w:r>
            <w:r w:rsidRPr="00424F12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424F12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ข้าพเจ้าเห็นว่าราคาขาย</w:t>
            </w:r>
            <w:r w:rsidRPr="00424F1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ี่ใช้ในการประมาณการค่าเผื่อการลดลงของมูลค่าสุทธิที่จะได้รับมีความสมเหตุสมผลและสอดคล้องตามหลักฐานที่มีอยู่</w:t>
            </w:r>
          </w:p>
          <w:p w14:paraId="15C3231B" w14:textId="77777777" w:rsidR="00A673D4" w:rsidRPr="00AC616F" w:rsidRDefault="00A673D4" w:rsidP="0007361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</w:tc>
      </w:tr>
    </w:tbl>
    <w:p w14:paraId="208F538E" w14:textId="77777777" w:rsidR="00A673D4" w:rsidRDefault="00A673D4" w:rsidP="00C03F60">
      <w:pPr>
        <w:spacing w:after="24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9F3DF93" w14:textId="4673DBE5" w:rsidR="004C77BF" w:rsidRPr="001C032C" w:rsidRDefault="000C3696" w:rsidP="004C77BF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5BD4DA80" w14:textId="77777777" w:rsidR="004C77BF" w:rsidRPr="000C3696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0"/>
        </w:rPr>
      </w:pPr>
    </w:p>
    <w:p w14:paraId="2C1211A1" w14:textId="4A47896F" w:rsidR="00424904" w:rsidRDefault="00424904" w:rsidP="004249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</w:t>
      </w:r>
      <w:r w:rsidR="001E0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สอบทาน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</w:p>
    <w:p w14:paraId="1CFDC1C5" w14:textId="39503C94" w:rsidR="004C77BF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30D27B" w14:textId="4669AD82" w:rsidR="007D40E3" w:rsidRDefault="007D40E3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F322632" w14:textId="21F0416E" w:rsidR="00772983" w:rsidRDefault="00772983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90AD6B4" w14:textId="4FDB84A4" w:rsidR="00772983" w:rsidRDefault="00772983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37C6BD5" w14:textId="77777777" w:rsidR="00772983" w:rsidRPr="004C77BF" w:rsidRDefault="00772983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0AB844" w14:textId="3188D703" w:rsidR="00A11D4E" w:rsidRDefault="00A11D4E" w:rsidP="00A11D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1E06B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</w:t>
      </w:r>
      <w:r w:rsidR="001E0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8DF0824" w14:textId="77777777" w:rsidR="00DD7F1B" w:rsidRPr="004C77BF" w:rsidRDefault="00DD7F1B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7A711D" w14:textId="1310FBB5" w:rsidR="00EC0935" w:rsidRPr="00533259" w:rsidRDefault="00EC0935" w:rsidP="00EC093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533259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</w:t>
      </w:r>
      <w:r w:rsidR="00CC3422"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เข้าใจในข้อมูล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 w:rsidR="00CC3422"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ได้รับจากการตรวจสอบ</w:t>
      </w:r>
      <w:r w:rsidRPr="00533259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33259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222C126" w14:textId="77777777" w:rsidR="000C3696" w:rsidRPr="00533259" w:rsidRDefault="000C3696" w:rsidP="000C6E2B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9371AA6" w14:textId="2ADEB57D" w:rsidR="00D205FE" w:rsidRPr="00533259" w:rsidRDefault="00D205FE" w:rsidP="00D205F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="00CC3422"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ให้ถูกต้อง</w:t>
      </w:r>
    </w:p>
    <w:p w14:paraId="0284BF13" w14:textId="77777777" w:rsidR="000C3696" w:rsidRPr="00533259" w:rsidRDefault="000C3696" w:rsidP="007D40E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8F14702" w14:textId="6DE0825C" w:rsidR="000C3696" w:rsidRPr="00533259" w:rsidRDefault="00BA5130" w:rsidP="000C369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533259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ความรับผิดชอบของผู้บริหารและผู้มีหน้าที่ในการกำกับดูแลงบการเงิน</w:t>
      </w:r>
      <w:r w:rsidRPr="0053325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ของบริษัท</w:t>
      </w:r>
    </w:p>
    <w:p w14:paraId="5994F09B" w14:textId="77777777" w:rsidR="00BA5130" w:rsidRPr="00533259" w:rsidRDefault="00BA5130" w:rsidP="000C369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4632FF05" w14:textId="58F5F2FD" w:rsidR="00BD4A1D" w:rsidRPr="00533259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D6E4247" w14:textId="77777777" w:rsidR="00BD4A1D" w:rsidRPr="00533259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9F16100" w14:textId="16EA62FD" w:rsidR="00BD4A1D" w:rsidRPr="00533259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</w:t>
      </w:r>
      <w:r w:rsidR="007D40E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กลุ่มบริษัทในการดำเนินงานต่อเนื่อง การเปิดเผยเรื่องที่เกี่ยวกับการดำเนินงานต่อเนื่อง</w:t>
      </w:r>
      <w:r w:rsidR="009F1B9A"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ในกรณีที่มีเรื่องดังกล่าว และการใช้เกณฑ์การบัญชีสำหรับการดำเนินงานต่อเนื่อง</w:t>
      </w:r>
      <w:r w:rsidR="009F1B9A"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3C233A95" w14:textId="77777777" w:rsidR="00BD4A1D" w:rsidRPr="00533259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8B2A17" w14:textId="77777777" w:rsidR="00BD4A1D" w:rsidRPr="00533259" w:rsidRDefault="00BD4A1D" w:rsidP="00BD4A1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</w:t>
      </w:r>
      <w:r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398CF839" w14:textId="77777777" w:rsidR="004B07B7" w:rsidRDefault="004B07B7" w:rsidP="00BD4A1D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91B1684" w14:textId="69DC9419" w:rsidR="00BD4A1D" w:rsidRPr="00533259" w:rsidRDefault="00BD4A1D" w:rsidP="00BD4A1D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53325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</w:t>
      </w:r>
      <w:r w:rsidR="009F1B9A" w:rsidRPr="0053325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53325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การตรวจสอบงบการเงินของบริษัท</w:t>
      </w:r>
    </w:p>
    <w:p w14:paraId="2F7C58DE" w14:textId="77777777" w:rsidR="000C3696" w:rsidRPr="00533259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4C65C4" w14:textId="4741A591" w:rsidR="00A468EF" w:rsidRDefault="00A468EF" w:rsidP="00A468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9F1B9A"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 w:rsidR="009D4FC0" w:rsidRPr="00533259"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เศรษฐกิจของผู้ใช้งบการเงินจากการใช้งบการเงินรวมและเฉพาะของบริษัท</w:t>
      </w:r>
    </w:p>
    <w:p w14:paraId="3C7987B0" w14:textId="1D5746E1" w:rsidR="00772983" w:rsidRDefault="00772983" w:rsidP="00A468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846D458" w14:textId="104D0D10" w:rsidR="00772983" w:rsidRDefault="00772983" w:rsidP="00A468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6FAD129" w14:textId="77777777" w:rsidR="00772983" w:rsidRPr="00533259" w:rsidRDefault="00772983" w:rsidP="00A468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3021E5" w14:textId="072E40F5" w:rsidR="008F5C47" w:rsidRDefault="00A468EF" w:rsidP="00A468E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47E985A" w14:textId="77777777" w:rsidR="00533259" w:rsidRPr="00DD7F1B" w:rsidRDefault="00533259" w:rsidP="00A468E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D3F2A17" w14:textId="3FA9B817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8E29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เพื่อให้ไ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ด้หลักฐานการสอบบัญชีที่เพียงพอและเหมาะสมเพื่อ</w:t>
      </w:r>
      <w:r w:rsidR="008E29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ใช้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C26C9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3B3E7731" w14:textId="77777777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66F6D89" w14:textId="77777777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5BCA1FB2" w14:textId="77777777" w:rsidR="008F4C70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742EE453" w14:textId="77777777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45FA3D3D" w14:textId="4C9401BB" w:rsidR="008F4C70" w:rsidRPr="00AC48F3" w:rsidRDefault="00B976B9" w:rsidP="00B976B9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B976B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AC48F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C48F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8F4C70" w:rsidRPr="00AC48F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5CCB5912" w14:textId="2C0C1505" w:rsidR="000C3696" w:rsidRPr="00F401CB" w:rsidRDefault="000C3696" w:rsidP="008F4C70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4"/>
          <w:szCs w:val="24"/>
        </w:rPr>
      </w:pPr>
    </w:p>
    <w:p w14:paraId="6CE7B0A0" w14:textId="5D99C809" w:rsidR="009B085E" w:rsidRPr="00AC48F3" w:rsidRDefault="009B085E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C916F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 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</w:t>
      </w:r>
      <w:r w:rsidR="0007073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05F6C5A" w14:textId="0F37147F" w:rsidR="005A7727" w:rsidRDefault="005A7727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F1A16B1" w14:textId="36E553E0" w:rsidR="00772983" w:rsidRDefault="00772983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6CF8E78" w14:textId="3399601F" w:rsidR="00772983" w:rsidRDefault="00772983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E094687" w14:textId="77777777" w:rsidR="00772983" w:rsidRDefault="00772983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4AA453D6" w14:textId="57A761A7" w:rsidR="009B085E" w:rsidRDefault="009B085E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4B5A1CE8" w14:textId="77777777" w:rsidR="00533259" w:rsidRDefault="00533259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E2836FC" w14:textId="01597CDB" w:rsidR="000C3696" w:rsidRDefault="009B085E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94B5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ๆ ที่มีนัยสำคัญที่สุดในการตรวจสอบงบการเงินรวมและเฉพาะของบริษัทในงวดปัจจุบันและกำหนดเป็นเรื่องสำคัญ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</w:t>
      </w:r>
      <w:r w:rsidR="00D4249B">
        <w:rPr>
          <w:rFonts w:ascii="Browallia New" w:hAnsi="Browallia New" w:cs="Browallia New" w:hint="cs"/>
          <w:sz w:val="28"/>
          <w:szCs w:val="28"/>
          <w:cs/>
          <w:lang w:bidi="th-TH"/>
        </w:rPr>
        <w:t>ไม่ค่อยปราก</w:t>
      </w:r>
      <w:r w:rsidR="00CC6691">
        <w:rPr>
          <w:rFonts w:ascii="Browallia New" w:hAnsi="Browallia New" w:cs="Browallia New" w:hint="cs"/>
          <w:sz w:val="28"/>
          <w:szCs w:val="28"/>
          <w:cs/>
          <w:lang w:bidi="th-TH"/>
        </w:rPr>
        <w:t>ฏ</w:t>
      </w:r>
      <w:r w:rsidR="00D4249B">
        <w:rPr>
          <w:rFonts w:ascii="Browallia New" w:hAnsi="Browallia New" w:cs="Browallia New" w:hint="cs"/>
          <w:sz w:val="28"/>
          <w:szCs w:val="28"/>
          <w:cs/>
          <w:lang w:bidi="th-TH"/>
        </w:rPr>
        <w:t>ให้เห็น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49B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จากการสื่อสารดังกล่าว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64375C8" w14:textId="750A584A" w:rsidR="006D4FDB" w:rsidRPr="003A7F64" w:rsidRDefault="006D4FDB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8E9F889" w14:textId="77777777" w:rsidR="006D4FDB" w:rsidRDefault="006D4FDB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556697" w14:textId="77777777" w:rsidR="008F5C47" w:rsidRPr="000C3696" w:rsidRDefault="008F5C47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D246A1" w14:textId="644C0B6D" w:rsidR="00990F10" w:rsidRPr="004C77BF" w:rsidRDefault="007F2DBF" w:rsidP="00990F1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7F2D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7F2DB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7F2D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78EC434F" w14:textId="77777777" w:rsidR="00990F10" w:rsidRPr="004C77BF" w:rsidRDefault="00990F10" w:rsidP="00990F1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ADF3014" w14:textId="35294DD6" w:rsidR="000C3696" w:rsidRPr="000C3696" w:rsidRDefault="00990F10" w:rsidP="00990F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F2DBF">
        <w:rPr>
          <w:rFonts w:ascii="Browallia New" w:hAnsi="Browallia New" w:cs="Browallia New"/>
          <w:sz w:val="28"/>
          <w:szCs w:val="28"/>
          <w:lang w:val="en-US" w:bidi="th-TH"/>
        </w:rPr>
        <w:t>9056</w:t>
      </w:r>
      <w:r w:rsidR="000C3696" w:rsidRPr="000C3696">
        <w:rPr>
          <w:rFonts w:ascii="Browallia New" w:hAnsi="Browallia New" w:cs="Browallia New"/>
          <w:sz w:val="28"/>
          <w:szCs w:val="28"/>
        </w:rPr>
        <w:t xml:space="preserve"> </w:t>
      </w:r>
    </w:p>
    <w:p w14:paraId="7F4424D6" w14:textId="77777777" w:rsid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462112" w14:textId="77777777" w:rsidR="00520C21" w:rsidRPr="000C3696" w:rsidRDefault="00520C2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416FAF24" w14:textId="77777777" w:rsidR="000C3696" w:rsidRP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42602BA" w14:textId="4CA765A1" w:rsidR="004C77BF" w:rsidRDefault="00B6104E" w:rsidP="00330AA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47EAB">
        <w:rPr>
          <w:rFonts w:ascii="Browallia New" w:hAnsi="Browallia New" w:cs="Browallia New"/>
          <w:sz w:val="28"/>
          <w:szCs w:val="28"/>
          <w:lang w:val="en-US" w:bidi="th-TH"/>
        </w:rPr>
        <w:t>21</w:t>
      </w:r>
      <w:r w:rsidR="007D40E3" w:rsidRPr="00447EA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47EA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7D40E3" w:rsidRPr="00447EAB">
        <w:rPr>
          <w:rFonts w:ascii="Browallia New" w:hAnsi="Browallia New" w:cs="Browallia New"/>
          <w:sz w:val="28"/>
          <w:szCs w:val="28"/>
          <w:lang w:val="en-US" w:bidi="th-TH"/>
        </w:rPr>
        <w:t xml:space="preserve"> 2566</w:t>
      </w:r>
    </w:p>
    <w:sectPr w:rsidR="004C77BF" w:rsidSect="00BB6E2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19D97" w14:textId="77777777" w:rsidR="00935DD8" w:rsidRDefault="00935DD8">
      <w:r>
        <w:separator/>
      </w:r>
    </w:p>
  </w:endnote>
  <w:endnote w:type="continuationSeparator" w:id="0">
    <w:p w14:paraId="202DB3DC" w14:textId="77777777" w:rsidR="00935DD8" w:rsidRDefault="00935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3E764" w14:textId="77777777" w:rsidR="00935DD8" w:rsidRDefault="00935DD8">
      <w:bookmarkStart w:id="0" w:name="_Hlk482348182"/>
      <w:bookmarkEnd w:id="0"/>
      <w:r>
        <w:separator/>
      </w:r>
    </w:p>
  </w:footnote>
  <w:footnote w:type="continuationSeparator" w:id="0">
    <w:p w14:paraId="28E84AA0" w14:textId="77777777" w:rsidR="00935DD8" w:rsidRDefault="00935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0C3F4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F528" w14:textId="4760511F" w:rsidR="00B63D0E" w:rsidRDefault="00B63D0E" w:rsidP="00D96128">
    <w:pPr>
      <w:pStyle w:val="Header"/>
      <w:jc w:val="right"/>
    </w:pPr>
  </w:p>
  <w:p w14:paraId="7A72A9B6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281C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9E6A0E5" w14:textId="6BCAD71D" w:rsidR="00D460E7" w:rsidRDefault="00CD4D4E" w:rsidP="00F275A2">
    <w:pPr>
      <w:pStyle w:val="Header"/>
      <w:tabs>
        <w:tab w:val="clear" w:pos="8562"/>
        <w:tab w:val="left" w:pos="5328"/>
      </w:tabs>
      <w:spacing w:line="276" w:lineRule="auto"/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A090CDE"/>
    <w:multiLevelType w:val="hybridMultilevel"/>
    <w:tmpl w:val="5ABE9898"/>
    <w:lvl w:ilvl="0" w:tplc="86CEF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1507750689">
    <w:abstractNumId w:val="3"/>
  </w:num>
  <w:num w:numId="2" w16cid:durableId="1586380043">
    <w:abstractNumId w:val="2"/>
  </w:num>
  <w:num w:numId="3" w16cid:durableId="419255875">
    <w:abstractNumId w:val="1"/>
  </w:num>
  <w:num w:numId="4" w16cid:durableId="1712613469">
    <w:abstractNumId w:val="0"/>
  </w:num>
  <w:num w:numId="5" w16cid:durableId="407582779">
    <w:abstractNumId w:val="8"/>
  </w:num>
  <w:num w:numId="6" w16cid:durableId="767115458">
    <w:abstractNumId w:val="5"/>
  </w:num>
  <w:num w:numId="7" w16cid:durableId="41370044">
    <w:abstractNumId w:val="12"/>
  </w:num>
  <w:num w:numId="8" w16cid:durableId="1593120738">
    <w:abstractNumId w:val="19"/>
  </w:num>
  <w:num w:numId="9" w16cid:durableId="1676030477">
    <w:abstractNumId w:val="5"/>
  </w:num>
  <w:num w:numId="10" w16cid:durableId="36586281">
    <w:abstractNumId w:val="17"/>
  </w:num>
  <w:num w:numId="11" w16cid:durableId="1238172139">
    <w:abstractNumId w:val="15"/>
  </w:num>
  <w:num w:numId="12" w16cid:durableId="1617129364">
    <w:abstractNumId w:val="4"/>
  </w:num>
  <w:num w:numId="13" w16cid:durableId="96878028">
    <w:abstractNumId w:val="10"/>
  </w:num>
  <w:num w:numId="14" w16cid:durableId="1915703801">
    <w:abstractNumId w:val="9"/>
  </w:num>
  <w:num w:numId="15" w16cid:durableId="796071022">
    <w:abstractNumId w:val="10"/>
  </w:num>
  <w:num w:numId="16" w16cid:durableId="942108343">
    <w:abstractNumId w:val="11"/>
  </w:num>
  <w:num w:numId="17" w16cid:durableId="5258332">
    <w:abstractNumId w:val="13"/>
  </w:num>
  <w:num w:numId="18" w16cid:durableId="484854074">
    <w:abstractNumId w:val="17"/>
  </w:num>
  <w:num w:numId="19" w16cid:durableId="2018732308">
    <w:abstractNumId w:val="15"/>
  </w:num>
  <w:num w:numId="20" w16cid:durableId="1825507534">
    <w:abstractNumId w:val="4"/>
  </w:num>
  <w:num w:numId="21" w16cid:durableId="1021514372">
    <w:abstractNumId w:val="10"/>
  </w:num>
  <w:num w:numId="22" w16cid:durableId="1076824684">
    <w:abstractNumId w:val="9"/>
  </w:num>
  <w:num w:numId="23" w16cid:durableId="552888567">
    <w:abstractNumId w:val="9"/>
  </w:num>
  <w:num w:numId="24" w16cid:durableId="1516916805">
    <w:abstractNumId w:val="9"/>
  </w:num>
  <w:num w:numId="25" w16cid:durableId="863060029">
    <w:abstractNumId w:val="10"/>
  </w:num>
  <w:num w:numId="26" w16cid:durableId="362633247">
    <w:abstractNumId w:val="10"/>
  </w:num>
  <w:num w:numId="27" w16cid:durableId="43256881">
    <w:abstractNumId w:val="10"/>
  </w:num>
  <w:num w:numId="28" w16cid:durableId="676343616">
    <w:abstractNumId w:val="16"/>
  </w:num>
  <w:num w:numId="29" w16cid:durableId="1436904061">
    <w:abstractNumId w:val="16"/>
  </w:num>
  <w:num w:numId="30" w16cid:durableId="2076513993">
    <w:abstractNumId w:val="16"/>
  </w:num>
  <w:num w:numId="31" w16cid:durableId="1640573740">
    <w:abstractNumId w:val="14"/>
  </w:num>
  <w:num w:numId="32" w16cid:durableId="115803305">
    <w:abstractNumId w:val="14"/>
  </w:num>
  <w:num w:numId="33" w16cid:durableId="832522931">
    <w:abstractNumId w:val="14"/>
  </w:num>
  <w:num w:numId="34" w16cid:durableId="1029381195">
    <w:abstractNumId w:val="7"/>
  </w:num>
  <w:num w:numId="35" w16cid:durableId="1736583458">
    <w:abstractNumId w:val="6"/>
  </w:num>
  <w:num w:numId="36" w16cid:durableId="81199192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DB3"/>
    <w:rsid w:val="00003F45"/>
    <w:rsid w:val="00004B8D"/>
    <w:rsid w:val="00005570"/>
    <w:rsid w:val="000162B0"/>
    <w:rsid w:val="00017E28"/>
    <w:rsid w:val="00023475"/>
    <w:rsid w:val="00023709"/>
    <w:rsid w:val="00027675"/>
    <w:rsid w:val="0003023B"/>
    <w:rsid w:val="00031D17"/>
    <w:rsid w:val="00044ACE"/>
    <w:rsid w:val="0004550E"/>
    <w:rsid w:val="00052614"/>
    <w:rsid w:val="000607DC"/>
    <w:rsid w:val="00060835"/>
    <w:rsid w:val="00062E85"/>
    <w:rsid w:val="00070738"/>
    <w:rsid w:val="000723F7"/>
    <w:rsid w:val="00074485"/>
    <w:rsid w:val="000779CC"/>
    <w:rsid w:val="00082043"/>
    <w:rsid w:val="000828F1"/>
    <w:rsid w:val="00082F59"/>
    <w:rsid w:val="00094333"/>
    <w:rsid w:val="00097FAB"/>
    <w:rsid w:val="000A6248"/>
    <w:rsid w:val="000B65E3"/>
    <w:rsid w:val="000B7090"/>
    <w:rsid w:val="000C0217"/>
    <w:rsid w:val="000C3696"/>
    <w:rsid w:val="000C59FC"/>
    <w:rsid w:val="000C60C4"/>
    <w:rsid w:val="000C6E2B"/>
    <w:rsid w:val="000D28BD"/>
    <w:rsid w:val="000E52CE"/>
    <w:rsid w:val="000E5B43"/>
    <w:rsid w:val="000E7C45"/>
    <w:rsid w:val="000F0781"/>
    <w:rsid w:val="000F3AAB"/>
    <w:rsid w:val="000F3B3B"/>
    <w:rsid w:val="000F4EE8"/>
    <w:rsid w:val="000F6880"/>
    <w:rsid w:val="000F6E25"/>
    <w:rsid w:val="001011DF"/>
    <w:rsid w:val="00105179"/>
    <w:rsid w:val="001125D5"/>
    <w:rsid w:val="00112871"/>
    <w:rsid w:val="00112B69"/>
    <w:rsid w:val="001200B5"/>
    <w:rsid w:val="00131396"/>
    <w:rsid w:val="001316D3"/>
    <w:rsid w:val="00134B1D"/>
    <w:rsid w:val="001554CD"/>
    <w:rsid w:val="00155A91"/>
    <w:rsid w:val="001613E2"/>
    <w:rsid w:val="00161EDA"/>
    <w:rsid w:val="00163B70"/>
    <w:rsid w:val="0016459D"/>
    <w:rsid w:val="00167017"/>
    <w:rsid w:val="00177C97"/>
    <w:rsid w:val="00184924"/>
    <w:rsid w:val="0019210D"/>
    <w:rsid w:val="00195DE9"/>
    <w:rsid w:val="001A0942"/>
    <w:rsid w:val="001A2060"/>
    <w:rsid w:val="001A2424"/>
    <w:rsid w:val="001A3BFB"/>
    <w:rsid w:val="001A3C20"/>
    <w:rsid w:val="001A62B0"/>
    <w:rsid w:val="001A7F56"/>
    <w:rsid w:val="001B198C"/>
    <w:rsid w:val="001B7388"/>
    <w:rsid w:val="001C032C"/>
    <w:rsid w:val="001C5B8F"/>
    <w:rsid w:val="001C7B0D"/>
    <w:rsid w:val="001D2302"/>
    <w:rsid w:val="001D5029"/>
    <w:rsid w:val="001D7BB3"/>
    <w:rsid w:val="001E06B1"/>
    <w:rsid w:val="001E0A15"/>
    <w:rsid w:val="001E12A6"/>
    <w:rsid w:val="001E2314"/>
    <w:rsid w:val="001E3189"/>
    <w:rsid w:val="001E3EB4"/>
    <w:rsid w:val="001E498F"/>
    <w:rsid w:val="00206E87"/>
    <w:rsid w:val="002072CF"/>
    <w:rsid w:val="00207DE9"/>
    <w:rsid w:val="002154B9"/>
    <w:rsid w:val="0022518C"/>
    <w:rsid w:val="002349DA"/>
    <w:rsid w:val="002368E9"/>
    <w:rsid w:val="00236FD5"/>
    <w:rsid w:val="00237A7E"/>
    <w:rsid w:val="00241F16"/>
    <w:rsid w:val="00243EE8"/>
    <w:rsid w:val="00246D21"/>
    <w:rsid w:val="00247365"/>
    <w:rsid w:val="00247969"/>
    <w:rsid w:val="00250ADA"/>
    <w:rsid w:val="0026072E"/>
    <w:rsid w:val="0026182A"/>
    <w:rsid w:val="00277EBE"/>
    <w:rsid w:val="002838FB"/>
    <w:rsid w:val="00285249"/>
    <w:rsid w:val="00295C25"/>
    <w:rsid w:val="002A12B8"/>
    <w:rsid w:val="002A252E"/>
    <w:rsid w:val="002A5915"/>
    <w:rsid w:val="002B5A4A"/>
    <w:rsid w:val="002C623D"/>
    <w:rsid w:val="002D329D"/>
    <w:rsid w:val="002D5474"/>
    <w:rsid w:val="002D5A0F"/>
    <w:rsid w:val="002D6166"/>
    <w:rsid w:val="002D6E25"/>
    <w:rsid w:val="002E02F4"/>
    <w:rsid w:val="002E1B04"/>
    <w:rsid w:val="002E40E6"/>
    <w:rsid w:val="002E4FA2"/>
    <w:rsid w:val="002E6C8B"/>
    <w:rsid w:val="002E7F1E"/>
    <w:rsid w:val="002F0FA4"/>
    <w:rsid w:val="002F2DEB"/>
    <w:rsid w:val="002F3903"/>
    <w:rsid w:val="002F4233"/>
    <w:rsid w:val="002F4A52"/>
    <w:rsid w:val="002F7D90"/>
    <w:rsid w:val="00300221"/>
    <w:rsid w:val="0030026A"/>
    <w:rsid w:val="003015CE"/>
    <w:rsid w:val="00305173"/>
    <w:rsid w:val="0030537A"/>
    <w:rsid w:val="00310764"/>
    <w:rsid w:val="00314808"/>
    <w:rsid w:val="0031535A"/>
    <w:rsid w:val="003167C7"/>
    <w:rsid w:val="00321A76"/>
    <w:rsid w:val="00322B62"/>
    <w:rsid w:val="00330AA1"/>
    <w:rsid w:val="0033238A"/>
    <w:rsid w:val="003332B7"/>
    <w:rsid w:val="00335E5B"/>
    <w:rsid w:val="00346EB3"/>
    <w:rsid w:val="00350852"/>
    <w:rsid w:val="00353277"/>
    <w:rsid w:val="00354F5D"/>
    <w:rsid w:val="0036396F"/>
    <w:rsid w:val="00365ECE"/>
    <w:rsid w:val="0037276F"/>
    <w:rsid w:val="00372F7C"/>
    <w:rsid w:val="003744DA"/>
    <w:rsid w:val="003769C5"/>
    <w:rsid w:val="00380863"/>
    <w:rsid w:val="00380EBA"/>
    <w:rsid w:val="00382DCB"/>
    <w:rsid w:val="003838AD"/>
    <w:rsid w:val="00384904"/>
    <w:rsid w:val="00385A7C"/>
    <w:rsid w:val="003979AA"/>
    <w:rsid w:val="003A01CA"/>
    <w:rsid w:val="003A7F64"/>
    <w:rsid w:val="003B4CCD"/>
    <w:rsid w:val="003B4DED"/>
    <w:rsid w:val="003B5E47"/>
    <w:rsid w:val="003C12C5"/>
    <w:rsid w:val="003C150A"/>
    <w:rsid w:val="003C27EF"/>
    <w:rsid w:val="003C32E9"/>
    <w:rsid w:val="003C3898"/>
    <w:rsid w:val="003C4758"/>
    <w:rsid w:val="003D0BFB"/>
    <w:rsid w:val="003D2605"/>
    <w:rsid w:val="003D64D6"/>
    <w:rsid w:val="003E034A"/>
    <w:rsid w:val="003E3E21"/>
    <w:rsid w:val="003E53C2"/>
    <w:rsid w:val="003F16DE"/>
    <w:rsid w:val="00416281"/>
    <w:rsid w:val="00420896"/>
    <w:rsid w:val="00422353"/>
    <w:rsid w:val="00424904"/>
    <w:rsid w:val="00424F12"/>
    <w:rsid w:val="00426915"/>
    <w:rsid w:val="0042747D"/>
    <w:rsid w:val="00433DD9"/>
    <w:rsid w:val="00433F63"/>
    <w:rsid w:val="00434D93"/>
    <w:rsid w:val="00435788"/>
    <w:rsid w:val="004359E6"/>
    <w:rsid w:val="0043780B"/>
    <w:rsid w:val="004422BC"/>
    <w:rsid w:val="00443CE3"/>
    <w:rsid w:val="00446117"/>
    <w:rsid w:val="00447EAB"/>
    <w:rsid w:val="00452E7B"/>
    <w:rsid w:val="004546FA"/>
    <w:rsid w:val="00460366"/>
    <w:rsid w:val="004625ED"/>
    <w:rsid w:val="0046548B"/>
    <w:rsid w:val="00467454"/>
    <w:rsid w:val="00470B4B"/>
    <w:rsid w:val="00481FE7"/>
    <w:rsid w:val="00484212"/>
    <w:rsid w:val="0048532C"/>
    <w:rsid w:val="004857A5"/>
    <w:rsid w:val="00487866"/>
    <w:rsid w:val="00487CC1"/>
    <w:rsid w:val="0049103F"/>
    <w:rsid w:val="004A0DFE"/>
    <w:rsid w:val="004A3C62"/>
    <w:rsid w:val="004A6F4E"/>
    <w:rsid w:val="004B07B7"/>
    <w:rsid w:val="004B08D3"/>
    <w:rsid w:val="004B1DD4"/>
    <w:rsid w:val="004C06FA"/>
    <w:rsid w:val="004C0971"/>
    <w:rsid w:val="004C0C25"/>
    <w:rsid w:val="004C2111"/>
    <w:rsid w:val="004C732E"/>
    <w:rsid w:val="004C77BF"/>
    <w:rsid w:val="004D12E2"/>
    <w:rsid w:val="004D20AE"/>
    <w:rsid w:val="004D2A63"/>
    <w:rsid w:val="004D3578"/>
    <w:rsid w:val="004E4565"/>
    <w:rsid w:val="004F1A16"/>
    <w:rsid w:val="004F207F"/>
    <w:rsid w:val="004F21DF"/>
    <w:rsid w:val="004F33D1"/>
    <w:rsid w:val="004F5D91"/>
    <w:rsid w:val="0050155C"/>
    <w:rsid w:val="005070FA"/>
    <w:rsid w:val="00511A63"/>
    <w:rsid w:val="00512C01"/>
    <w:rsid w:val="00520C21"/>
    <w:rsid w:val="0052186A"/>
    <w:rsid w:val="00523C78"/>
    <w:rsid w:val="005321DA"/>
    <w:rsid w:val="00533259"/>
    <w:rsid w:val="00535704"/>
    <w:rsid w:val="0054076A"/>
    <w:rsid w:val="00542158"/>
    <w:rsid w:val="005450F2"/>
    <w:rsid w:val="00545206"/>
    <w:rsid w:val="00547541"/>
    <w:rsid w:val="00551365"/>
    <w:rsid w:val="00555543"/>
    <w:rsid w:val="005627FF"/>
    <w:rsid w:val="005756F5"/>
    <w:rsid w:val="00577A96"/>
    <w:rsid w:val="00577D61"/>
    <w:rsid w:val="005822AC"/>
    <w:rsid w:val="00590E40"/>
    <w:rsid w:val="005957BD"/>
    <w:rsid w:val="005A06A2"/>
    <w:rsid w:val="005A3F77"/>
    <w:rsid w:val="005A7727"/>
    <w:rsid w:val="005B405A"/>
    <w:rsid w:val="005B49DB"/>
    <w:rsid w:val="005C1F5C"/>
    <w:rsid w:val="005C2CCB"/>
    <w:rsid w:val="005C6479"/>
    <w:rsid w:val="005C69FD"/>
    <w:rsid w:val="005C7497"/>
    <w:rsid w:val="005D5B34"/>
    <w:rsid w:val="005D7025"/>
    <w:rsid w:val="005E2D67"/>
    <w:rsid w:val="005E30D5"/>
    <w:rsid w:val="005E3E54"/>
    <w:rsid w:val="005E3FB0"/>
    <w:rsid w:val="005E4FE3"/>
    <w:rsid w:val="005E5578"/>
    <w:rsid w:val="005E65F3"/>
    <w:rsid w:val="005F07B6"/>
    <w:rsid w:val="005F4709"/>
    <w:rsid w:val="005F4D62"/>
    <w:rsid w:val="005F64FC"/>
    <w:rsid w:val="00607769"/>
    <w:rsid w:val="00610ED7"/>
    <w:rsid w:val="00616009"/>
    <w:rsid w:val="00620CE3"/>
    <w:rsid w:val="00621086"/>
    <w:rsid w:val="006312DD"/>
    <w:rsid w:val="00632EA2"/>
    <w:rsid w:val="006365A1"/>
    <w:rsid w:val="00636AA2"/>
    <w:rsid w:val="0064081A"/>
    <w:rsid w:val="00640E5F"/>
    <w:rsid w:val="00641FA0"/>
    <w:rsid w:val="006429D5"/>
    <w:rsid w:val="006445B4"/>
    <w:rsid w:val="00645462"/>
    <w:rsid w:val="00652E93"/>
    <w:rsid w:val="00653C85"/>
    <w:rsid w:val="00657B0F"/>
    <w:rsid w:val="006628BC"/>
    <w:rsid w:val="00666764"/>
    <w:rsid w:val="0066694B"/>
    <w:rsid w:val="00667DB6"/>
    <w:rsid w:val="006771E8"/>
    <w:rsid w:val="00677C01"/>
    <w:rsid w:val="00683CC7"/>
    <w:rsid w:val="00684B9B"/>
    <w:rsid w:val="006873FD"/>
    <w:rsid w:val="006910F4"/>
    <w:rsid w:val="00692CA5"/>
    <w:rsid w:val="006932D7"/>
    <w:rsid w:val="00694ACE"/>
    <w:rsid w:val="006A0C3B"/>
    <w:rsid w:val="006A221B"/>
    <w:rsid w:val="006A5C96"/>
    <w:rsid w:val="006B06A2"/>
    <w:rsid w:val="006B0F55"/>
    <w:rsid w:val="006B2FE4"/>
    <w:rsid w:val="006C05E4"/>
    <w:rsid w:val="006C21EA"/>
    <w:rsid w:val="006C38D4"/>
    <w:rsid w:val="006C3D37"/>
    <w:rsid w:val="006C6376"/>
    <w:rsid w:val="006C6E8C"/>
    <w:rsid w:val="006C7CCA"/>
    <w:rsid w:val="006D3B31"/>
    <w:rsid w:val="006D4FDB"/>
    <w:rsid w:val="006D57A6"/>
    <w:rsid w:val="006D6FF5"/>
    <w:rsid w:val="006E186D"/>
    <w:rsid w:val="006E749E"/>
    <w:rsid w:val="006F1B19"/>
    <w:rsid w:val="006F29ED"/>
    <w:rsid w:val="006F4F77"/>
    <w:rsid w:val="006F7580"/>
    <w:rsid w:val="006F77EB"/>
    <w:rsid w:val="0070147C"/>
    <w:rsid w:val="007052EC"/>
    <w:rsid w:val="0071205C"/>
    <w:rsid w:val="00714FD6"/>
    <w:rsid w:val="007265F7"/>
    <w:rsid w:val="00727FC9"/>
    <w:rsid w:val="00731894"/>
    <w:rsid w:val="00734D83"/>
    <w:rsid w:val="007434DA"/>
    <w:rsid w:val="007466F8"/>
    <w:rsid w:val="00746796"/>
    <w:rsid w:val="00746D91"/>
    <w:rsid w:val="0075598A"/>
    <w:rsid w:val="007566A2"/>
    <w:rsid w:val="00756AF2"/>
    <w:rsid w:val="00761524"/>
    <w:rsid w:val="00761813"/>
    <w:rsid w:val="00761C20"/>
    <w:rsid w:val="00763712"/>
    <w:rsid w:val="00770A84"/>
    <w:rsid w:val="00771B85"/>
    <w:rsid w:val="00772983"/>
    <w:rsid w:val="00775627"/>
    <w:rsid w:val="00775DA6"/>
    <w:rsid w:val="00776033"/>
    <w:rsid w:val="0078170A"/>
    <w:rsid w:val="00782BA3"/>
    <w:rsid w:val="00786102"/>
    <w:rsid w:val="00790956"/>
    <w:rsid w:val="00791139"/>
    <w:rsid w:val="007923AB"/>
    <w:rsid w:val="0079502D"/>
    <w:rsid w:val="00796BBF"/>
    <w:rsid w:val="007A0755"/>
    <w:rsid w:val="007A31D9"/>
    <w:rsid w:val="007A3283"/>
    <w:rsid w:val="007A74F9"/>
    <w:rsid w:val="007B0457"/>
    <w:rsid w:val="007B10B4"/>
    <w:rsid w:val="007B35A8"/>
    <w:rsid w:val="007B569F"/>
    <w:rsid w:val="007C1B62"/>
    <w:rsid w:val="007C32D8"/>
    <w:rsid w:val="007D40E3"/>
    <w:rsid w:val="007D41A1"/>
    <w:rsid w:val="007F2DBF"/>
    <w:rsid w:val="007F40E1"/>
    <w:rsid w:val="00802730"/>
    <w:rsid w:val="008033D0"/>
    <w:rsid w:val="00803FB6"/>
    <w:rsid w:val="00805578"/>
    <w:rsid w:val="008059EF"/>
    <w:rsid w:val="008128F7"/>
    <w:rsid w:val="00812938"/>
    <w:rsid w:val="00816233"/>
    <w:rsid w:val="0081749E"/>
    <w:rsid w:val="0082128A"/>
    <w:rsid w:val="00826CEA"/>
    <w:rsid w:val="00827B71"/>
    <w:rsid w:val="00830DAC"/>
    <w:rsid w:val="0083134C"/>
    <w:rsid w:val="00832F51"/>
    <w:rsid w:val="00834F4A"/>
    <w:rsid w:val="00841F87"/>
    <w:rsid w:val="00843100"/>
    <w:rsid w:val="00847054"/>
    <w:rsid w:val="00850F25"/>
    <w:rsid w:val="008534AA"/>
    <w:rsid w:val="008575C6"/>
    <w:rsid w:val="00857D2A"/>
    <w:rsid w:val="008719C2"/>
    <w:rsid w:val="008762D5"/>
    <w:rsid w:val="00877282"/>
    <w:rsid w:val="00882D56"/>
    <w:rsid w:val="00884FF7"/>
    <w:rsid w:val="00893652"/>
    <w:rsid w:val="008937D9"/>
    <w:rsid w:val="00894ACE"/>
    <w:rsid w:val="008A29AA"/>
    <w:rsid w:val="008A7F47"/>
    <w:rsid w:val="008B0459"/>
    <w:rsid w:val="008B0E31"/>
    <w:rsid w:val="008B19D9"/>
    <w:rsid w:val="008B1FD3"/>
    <w:rsid w:val="008B204B"/>
    <w:rsid w:val="008B5673"/>
    <w:rsid w:val="008C2F6A"/>
    <w:rsid w:val="008C49AE"/>
    <w:rsid w:val="008C4AFB"/>
    <w:rsid w:val="008C59F7"/>
    <w:rsid w:val="008E1E7A"/>
    <w:rsid w:val="008E292A"/>
    <w:rsid w:val="008E5975"/>
    <w:rsid w:val="008E620D"/>
    <w:rsid w:val="008E7687"/>
    <w:rsid w:val="008F0E3C"/>
    <w:rsid w:val="008F0FDD"/>
    <w:rsid w:val="008F11FA"/>
    <w:rsid w:val="008F19B2"/>
    <w:rsid w:val="008F33AE"/>
    <w:rsid w:val="008F4ACA"/>
    <w:rsid w:val="008F4C70"/>
    <w:rsid w:val="008F5C47"/>
    <w:rsid w:val="008F7A4D"/>
    <w:rsid w:val="009011FC"/>
    <w:rsid w:val="00903BE6"/>
    <w:rsid w:val="00912F98"/>
    <w:rsid w:val="00914B62"/>
    <w:rsid w:val="009162CF"/>
    <w:rsid w:val="009162EF"/>
    <w:rsid w:val="00917580"/>
    <w:rsid w:val="00917FBB"/>
    <w:rsid w:val="009219CA"/>
    <w:rsid w:val="009223D3"/>
    <w:rsid w:val="00925705"/>
    <w:rsid w:val="00931D7A"/>
    <w:rsid w:val="00935D8D"/>
    <w:rsid w:val="00935DD8"/>
    <w:rsid w:val="00941DB8"/>
    <w:rsid w:val="00942FE8"/>
    <w:rsid w:val="009543AC"/>
    <w:rsid w:val="00957E70"/>
    <w:rsid w:val="00963F03"/>
    <w:rsid w:val="00966FF8"/>
    <w:rsid w:val="00970DAB"/>
    <w:rsid w:val="00972925"/>
    <w:rsid w:val="0097321D"/>
    <w:rsid w:val="009755B3"/>
    <w:rsid w:val="009810E8"/>
    <w:rsid w:val="009859F3"/>
    <w:rsid w:val="009870F8"/>
    <w:rsid w:val="00990F10"/>
    <w:rsid w:val="00992531"/>
    <w:rsid w:val="00995CD5"/>
    <w:rsid w:val="00997874"/>
    <w:rsid w:val="009A1787"/>
    <w:rsid w:val="009A4F5A"/>
    <w:rsid w:val="009A6B50"/>
    <w:rsid w:val="009B085E"/>
    <w:rsid w:val="009B1958"/>
    <w:rsid w:val="009B1F44"/>
    <w:rsid w:val="009B328E"/>
    <w:rsid w:val="009B4573"/>
    <w:rsid w:val="009B6981"/>
    <w:rsid w:val="009C002A"/>
    <w:rsid w:val="009C1FDF"/>
    <w:rsid w:val="009D0563"/>
    <w:rsid w:val="009D4A20"/>
    <w:rsid w:val="009D4BEF"/>
    <w:rsid w:val="009D4FC0"/>
    <w:rsid w:val="009E240B"/>
    <w:rsid w:val="009E278C"/>
    <w:rsid w:val="009E281B"/>
    <w:rsid w:val="009E71A4"/>
    <w:rsid w:val="009F1B9A"/>
    <w:rsid w:val="009F2AE8"/>
    <w:rsid w:val="009F41EF"/>
    <w:rsid w:val="009F6EDC"/>
    <w:rsid w:val="00A035CE"/>
    <w:rsid w:val="00A046A9"/>
    <w:rsid w:val="00A0537F"/>
    <w:rsid w:val="00A0602E"/>
    <w:rsid w:val="00A06C1F"/>
    <w:rsid w:val="00A07FFA"/>
    <w:rsid w:val="00A11D4E"/>
    <w:rsid w:val="00A11FB4"/>
    <w:rsid w:val="00A1550B"/>
    <w:rsid w:val="00A172A4"/>
    <w:rsid w:val="00A3206C"/>
    <w:rsid w:val="00A35782"/>
    <w:rsid w:val="00A362F9"/>
    <w:rsid w:val="00A43EE6"/>
    <w:rsid w:val="00A4478F"/>
    <w:rsid w:val="00A45059"/>
    <w:rsid w:val="00A45FAE"/>
    <w:rsid w:val="00A468EF"/>
    <w:rsid w:val="00A53F9B"/>
    <w:rsid w:val="00A56719"/>
    <w:rsid w:val="00A60F49"/>
    <w:rsid w:val="00A61E15"/>
    <w:rsid w:val="00A64FC8"/>
    <w:rsid w:val="00A66F91"/>
    <w:rsid w:val="00A670C0"/>
    <w:rsid w:val="00A673D4"/>
    <w:rsid w:val="00A70229"/>
    <w:rsid w:val="00A7117A"/>
    <w:rsid w:val="00A738D0"/>
    <w:rsid w:val="00A8251C"/>
    <w:rsid w:val="00A8591B"/>
    <w:rsid w:val="00A918D1"/>
    <w:rsid w:val="00A91F2A"/>
    <w:rsid w:val="00A93723"/>
    <w:rsid w:val="00A93A9A"/>
    <w:rsid w:val="00A94641"/>
    <w:rsid w:val="00A966CA"/>
    <w:rsid w:val="00AA0648"/>
    <w:rsid w:val="00AA5C16"/>
    <w:rsid w:val="00AC31D4"/>
    <w:rsid w:val="00AC594A"/>
    <w:rsid w:val="00AC6098"/>
    <w:rsid w:val="00AD026E"/>
    <w:rsid w:val="00AD173B"/>
    <w:rsid w:val="00AD3B26"/>
    <w:rsid w:val="00AE0190"/>
    <w:rsid w:val="00AE019E"/>
    <w:rsid w:val="00AE2BF6"/>
    <w:rsid w:val="00AE3370"/>
    <w:rsid w:val="00AE5126"/>
    <w:rsid w:val="00AE64CA"/>
    <w:rsid w:val="00AF3378"/>
    <w:rsid w:val="00AF7092"/>
    <w:rsid w:val="00B00665"/>
    <w:rsid w:val="00B049A3"/>
    <w:rsid w:val="00B1324D"/>
    <w:rsid w:val="00B14D25"/>
    <w:rsid w:val="00B157E2"/>
    <w:rsid w:val="00B170EF"/>
    <w:rsid w:val="00B24A45"/>
    <w:rsid w:val="00B251D9"/>
    <w:rsid w:val="00B25B92"/>
    <w:rsid w:val="00B2668B"/>
    <w:rsid w:val="00B26948"/>
    <w:rsid w:val="00B30FEB"/>
    <w:rsid w:val="00B34D51"/>
    <w:rsid w:val="00B36A0E"/>
    <w:rsid w:val="00B36BA1"/>
    <w:rsid w:val="00B402B3"/>
    <w:rsid w:val="00B40D67"/>
    <w:rsid w:val="00B41454"/>
    <w:rsid w:val="00B42887"/>
    <w:rsid w:val="00B43C45"/>
    <w:rsid w:val="00B532A4"/>
    <w:rsid w:val="00B55EE8"/>
    <w:rsid w:val="00B56E6C"/>
    <w:rsid w:val="00B6104E"/>
    <w:rsid w:val="00B626C9"/>
    <w:rsid w:val="00B63D0E"/>
    <w:rsid w:val="00B70AB1"/>
    <w:rsid w:val="00B7284F"/>
    <w:rsid w:val="00B75600"/>
    <w:rsid w:val="00B761BA"/>
    <w:rsid w:val="00B83039"/>
    <w:rsid w:val="00B8502F"/>
    <w:rsid w:val="00B976B9"/>
    <w:rsid w:val="00BA0709"/>
    <w:rsid w:val="00BA5130"/>
    <w:rsid w:val="00BA5B00"/>
    <w:rsid w:val="00BB1A07"/>
    <w:rsid w:val="00BB43B5"/>
    <w:rsid w:val="00BB67E2"/>
    <w:rsid w:val="00BB6DAD"/>
    <w:rsid w:val="00BB6E2E"/>
    <w:rsid w:val="00BB7346"/>
    <w:rsid w:val="00BC1555"/>
    <w:rsid w:val="00BC5BFE"/>
    <w:rsid w:val="00BC60A9"/>
    <w:rsid w:val="00BC674C"/>
    <w:rsid w:val="00BD38F1"/>
    <w:rsid w:val="00BD4A1D"/>
    <w:rsid w:val="00BD57F9"/>
    <w:rsid w:val="00BD5E0D"/>
    <w:rsid w:val="00BE0C8A"/>
    <w:rsid w:val="00BE334D"/>
    <w:rsid w:val="00BE4988"/>
    <w:rsid w:val="00BE4CFF"/>
    <w:rsid w:val="00BF0B4F"/>
    <w:rsid w:val="00BF1C24"/>
    <w:rsid w:val="00BF5E73"/>
    <w:rsid w:val="00C00141"/>
    <w:rsid w:val="00C0317E"/>
    <w:rsid w:val="00C037EE"/>
    <w:rsid w:val="00C03F60"/>
    <w:rsid w:val="00C04450"/>
    <w:rsid w:val="00C0488C"/>
    <w:rsid w:val="00C06939"/>
    <w:rsid w:val="00C10051"/>
    <w:rsid w:val="00C11851"/>
    <w:rsid w:val="00C11C3B"/>
    <w:rsid w:val="00C13A08"/>
    <w:rsid w:val="00C1425C"/>
    <w:rsid w:val="00C21942"/>
    <w:rsid w:val="00C21E3B"/>
    <w:rsid w:val="00C24398"/>
    <w:rsid w:val="00C2608E"/>
    <w:rsid w:val="00C26C91"/>
    <w:rsid w:val="00C26D76"/>
    <w:rsid w:val="00C35B1A"/>
    <w:rsid w:val="00C41C7D"/>
    <w:rsid w:val="00C43487"/>
    <w:rsid w:val="00C471C9"/>
    <w:rsid w:val="00C564A6"/>
    <w:rsid w:val="00C61B36"/>
    <w:rsid w:val="00C63023"/>
    <w:rsid w:val="00C63743"/>
    <w:rsid w:val="00C65CE9"/>
    <w:rsid w:val="00C65EBD"/>
    <w:rsid w:val="00C66C1D"/>
    <w:rsid w:val="00C76C6C"/>
    <w:rsid w:val="00C80EC5"/>
    <w:rsid w:val="00C83ECD"/>
    <w:rsid w:val="00C8440F"/>
    <w:rsid w:val="00C86BB9"/>
    <w:rsid w:val="00C8772C"/>
    <w:rsid w:val="00C916F3"/>
    <w:rsid w:val="00C91D3C"/>
    <w:rsid w:val="00C968E1"/>
    <w:rsid w:val="00CA0986"/>
    <w:rsid w:val="00CA43FD"/>
    <w:rsid w:val="00CB18EB"/>
    <w:rsid w:val="00CB3B35"/>
    <w:rsid w:val="00CB441E"/>
    <w:rsid w:val="00CC3422"/>
    <w:rsid w:val="00CC4C97"/>
    <w:rsid w:val="00CC6691"/>
    <w:rsid w:val="00CC72E9"/>
    <w:rsid w:val="00CD25C2"/>
    <w:rsid w:val="00CD40B6"/>
    <w:rsid w:val="00CD4D4E"/>
    <w:rsid w:val="00CE092A"/>
    <w:rsid w:val="00CE24E5"/>
    <w:rsid w:val="00CE3500"/>
    <w:rsid w:val="00CE41DB"/>
    <w:rsid w:val="00CE4D96"/>
    <w:rsid w:val="00CF2DAE"/>
    <w:rsid w:val="00CF67A2"/>
    <w:rsid w:val="00D04C03"/>
    <w:rsid w:val="00D04F1D"/>
    <w:rsid w:val="00D078C4"/>
    <w:rsid w:val="00D15EA5"/>
    <w:rsid w:val="00D205FE"/>
    <w:rsid w:val="00D2100B"/>
    <w:rsid w:val="00D21217"/>
    <w:rsid w:val="00D24220"/>
    <w:rsid w:val="00D248D8"/>
    <w:rsid w:val="00D3089E"/>
    <w:rsid w:val="00D31D7A"/>
    <w:rsid w:val="00D33E60"/>
    <w:rsid w:val="00D35A88"/>
    <w:rsid w:val="00D4249B"/>
    <w:rsid w:val="00D430AD"/>
    <w:rsid w:val="00D460E7"/>
    <w:rsid w:val="00D53816"/>
    <w:rsid w:val="00D63ABC"/>
    <w:rsid w:val="00D675F1"/>
    <w:rsid w:val="00D73064"/>
    <w:rsid w:val="00D73B0A"/>
    <w:rsid w:val="00D73B96"/>
    <w:rsid w:val="00D74701"/>
    <w:rsid w:val="00D80807"/>
    <w:rsid w:val="00D8663B"/>
    <w:rsid w:val="00D86917"/>
    <w:rsid w:val="00D87AD4"/>
    <w:rsid w:val="00D91FCE"/>
    <w:rsid w:val="00D92F9A"/>
    <w:rsid w:val="00D9427D"/>
    <w:rsid w:val="00D94B56"/>
    <w:rsid w:val="00D96128"/>
    <w:rsid w:val="00DA2B60"/>
    <w:rsid w:val="00DA2D3D"/>
    <w:rsid w:val="00DA36EE"/>
    <w:rsid w:val="00DA452E"/>
    <w:rsid w:val="00DA470A"/>
    <w:rsid w:val="00DA5128"/>
    <w:rsid w:val="00DB1CE0"/>
    <w:rsid w:val="00DB1D79"/>
    <w:rsid w:val="00DB308D"/>
    <w:rsid w:val="00DB32EA"/>
    <w:rsid w:val="00DB407B"/>
    <w:rsid w:val="00DB5F40"/>
    <w:rsid w:val="00DB7F05"/>
    <w:rsid w:val="00DC48F2"/>
    <w:rsid w:val="00DC5F74"/>
    <w:rsid w:val="00DC6BD7"/>
    <w:rsid w:val="00DD1E47"/>
    <w:rsid w:val="00DD2ADC"/>
    <w:rsid w:val="00DD61A9"/>
    <w:rsid w:val="00DD6EF1"/>
    <w:rsid w:val="00DD7C1B"/>
    <w:rsid w:val="00DD7F1B"/>
    <w:rsid w:val="00DE18A1"/>
    <w:rsid w:val="00DE4958"/>
    <w:rsid w:val="00DE7444"/>
    <w:rsid w:val="00DE7E33"/>
    <w:rsid w:val="00E02B2C"/>
    <w:rsid w:val="00E04361"/>
    <w:rsid w:val="00E04F37"/>
    <w:rsid w:val="00E05792"/>
    <w:rsid w:val="00E064FD"/>
    <w:rsid w:val="00E1053A"/>
    <w:rsid w:val="00E11243"/>
    <w:rsid w:val="00E13248"/>
    <w:rsid w:val="00E24703"/>
    <w:rsid w:val="00E25367"/>
    <w:rsid w:val="00E268E4"/>
    <w:rsid w:val="00E26AF3"/>
    <w:rsid w:val="00E276E0"/>
    <w:rsid w:val="00E314EA"/>
    <w:rsid w:val="00E33FDA"/>
    <w:rsid w:val="00E40142"/>
    <w:rsid w:val="00E406D5"/>
    <w:rsid w:val="00E41F53"/>
    <w:rsid w:val="00E51322"/>
    <w:rsid w:val="00E5165E"/>
    <w:rsid w:val="00E56701"/>
    <w:rsid w:val="00E57790"/>
    <w:rsid w:val="00E62613"/>
    <w:rsid w:val="00E62754"/>
    <w:rsid w:val="00E64D2D"/>
    <w:rsid w:val="00E67D8A"/>
    <w:rsid w:val="00E70383"/>
    <w:rsid w:val="00E71896"/>
    <w:rsid w:val="00E74885"/>
    <w:rsid w:val="00E749A6"/>
    <w:rsid w:val="00E823C4"/>
    <w:rsid w:val="00E85D94"/>
    <w:rsid w:val="00E86B53"/>
    <w:rsid w:val="00E9110B"/>
    <w:rsid w:val="00E91258"/>
    <w:rsid w:val="00E93F8A"/>
    <w:rsid w:val="00E96618"/>
    <w:rsid w:val="00EA1830"/>
    <w:rsid w:val="00EA2B6F"/>
    <w:rsid w:val="00EB3478"/>
    <w:rsid w:val="00EB3D8D"/>
    <w:rsid w:val="00EB4B39"/>
    <w:rsid w:val="00EB6FE3"/>
    <w:rsid w:val="00EC0935"/>
    <w:rsid w:val="00EE0F65"/>
    <w:rsid w:val="00EE1B30"/>
    <w:rsid w:val="00EE77C5"/>
    <w:rsid w:val="00EF3CF1"/>
    <w:rsid w:val="00EF5430"/>
    <w:rsid w:val="00F1764A"/>
    <w:rsid w:val="00F20AD8"/>
    <w:rsid w:val="00F2225F"/>
    <w:rsid w:val="00F246A1"/>
    <w:rsid w:val="00F25867"/>
    <w:rsid w:val="00F2599C"/>
    <w:rsid w:val="00F275A2"/>
    <w:rsid w:val="00F3388F"/>
    <w:rsid w:val="00F37917"/>
    <w:rsid w:val="00F401CB"/>
    <w:rsid w:val="00F5513E"/>
    <w:rsid w:val="00F63F3F"/>
    <w:rsid w:val="00F65E67"/>
    <w:rsid w:val="00F66FA5"/>
    <w:rsid w:val="00F71678"/>
    <w:rsid w:val="00F71A70"/>
    <w:rsid w:val="00F730E3"/>
    <w:rsid w:val="00F7438C"/>
    <w:rsid w:val="00F755E9"/>
    <w:rsid w:val="00F75A01"/>
    <w:rsid w:val="00F76A2F"/>
    <w:rsid w:val="00F809EB"/>
    <w:rsid w:val="00F8470A"/>
    <w:rsid w:val="00F909CD"/>
    <w:rsid w:val="00F974D1"/>
    <w:rsid w:val="00FA16E0"/>
    <w:rsid w:val="00FA17D3"/>
    <w:rsid w:val="00FB1920"/>
    <w:rsid w:val="00FB26B5"/>
    <w:rsid w:val="00FB61C0"/>
    <w:rsid w:val="00FC1304"/>
    <w:rsid w:val="00FC4397"/>
    <w:rsid w:val="00FD0386"/>
    <w:rsid w:val="00FD05AD"/>
    <w:rsid w:val="00FD0666"/>
    <w:rsid w:val="00FD483C"/>
    <w:rsid w:val="00FD7295"/>
    <w:rsid w:val="00FE2187"/>
    <w:rsid w:val="00FE320C"/>
    <w:rsid w:val="00FE51BC"/>
    <w:rsid w:val="00FE6F1E"/>
    <w:rsid w:val="00FF0BC0"/>
    <w:rsid w:val="00FF14A9"/>
    <w:rsid w:val="1926351D"/>
    <w:rsid w:val="1BE75F23"/>
    <w:rsid w:val="7B739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258D1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6C6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11" ma:contentTypeDescription="Create a new document." ma:contentTypeScope="" ma:versionID="e979e95649dba3030ef67eab1a278b6f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0b6a6c588df13b6cf02af37135377476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BE712-0BFD-44C7-8F8C-9EC4875140F6}">
  <ds:schemaRefs>
    <ds:schemaRef ds:uri="729065a1-720c-4df0-b67c-e69a28b38a78"/>
    <ds:schemaRef ds:uri="http://purl.org/dc/terms/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C26C9C5-3592-4848-B722-80E9391A7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385D0D-8D47-46C2-ADE0-CA85E3F5C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399</TotalTime>
  <Pages>6</Pages>
  <Words>2401</Words>
  <Characters>9224</Characters>
  <Application>Microsoft Office Word</Application>
  <DocSecurity>0</DocSecurity>
  <Lines>76</Lines>
  <Paragraphs>23</Paragraphs>
  <ScaleCrop>false</ScaleCrop>
  <Company>Grant Thornton</Company>
  <LinksUpToDate>false</LinksUpToDate>
  <CharactersWithSpaces>11602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Santisuk Pansripakdee</cp:lastModifiedBy>
  <cp:revision>486</cp:revision>
  <cp:lastPrinted>2021-02-22T11:37:00Z</cp:lastPrinted>
  <dcterms:created xsi:type="dcterms:W3CDTF">2017-10-03T09:18:00Z</dcterms:created>
  <dcterms:modified xsi:type="dcterms:W3CDTF">2023-02-21T05:21:00Z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</Properties>
</file>