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FE7" w:rsidRPr="00EC53D4" w:rsidRDefault="009D69A5" w:rsidP="003A2FE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:rsidR="00D236C2" w:rsidRPr="009D69A5" w:rsidRDefault="00D236C2" w:rsidP="00D2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s/>
        </w:rPr>
      </w:pPr>
    </w:p>
    <w:p w:rsidR="009D69A5" w:rsidRPr="0027628E" w:rsidRDefault="009D69A5" w:rsidP="009D69A5">
      <w:pPr>
        <w:jc w:val="thaiDistribute"/>
        <w:rPr>
          <w:rFonts w:ascii="Angsana New" w:hAnsi="Angsana New"/>
          <w:sz w:val="28"/>
          <w:szCs w:val="28"/>
        </w:rPr>
      </w:pPr>
      <w:r w:rsidRPr="0027628E">
        <w:rPr>
          <w:rFonts w:ascii="Angsana New" w:hAnsi="Angsana New"/>
          <w:sz w:val="28"/>
          <w:szCs w:val="28"/>
          <w:cs/>
        </w:rPr>
        <w:t xml:space="preserve">บริษัท </w:t>
      </w:r>
      <w:r w:rsidRPr="0027628E">
        <w:rPr>
          <w:rFonts w:ascii="Angsana New" w:hAnsi="Angsana New" w:hint="cs"/>
          <w:sz w:val="28"/>
          <w:szCs w:val="28"/>
          <w:cs/>
        </w:rPr>
        <w:t>ฐิติกร</w:t>
      </w:r>
      <w:r w:rsidRPr="0027628E">
        <w:rPr>
          <w:rFonts w:ascii="Angsana New" w:hAnsi="Angsana New"/>
          <w:sz w:val="28"/>
          <w:szCs w:val="28"/>
          <w:cs/>
        </w:rPr>
        <w:t xml:space="preserve"> จำกัด </w:t>
      </w:r>
      <w:r w:rsidRPr="0027628E">
        <w:rPr>
          <w:rFonts w:ascii="Angsana New" w:hAnsi="Angsana New"/>
          <w:sz w:val="28"/>
          <w:szCs w:val="28"/>
        </w:rPr>
        <w:t>(</w:t>
      </w:r>
      <w:r w:rsidRPr="0027628E">
        <w:rPr>
          <w:rFonts w:ascii="Angsana New" w:hAnsi="Angsana New"/>
          <w:sz w:val="28"/>
          <w:szCs w:val="28"/>
          <w:cs/>
        </w:rPr>
        <w:t>มหาชน</w:t>
      </w:r>
      <w:r w:rsidRPr="0027628E">
        <w:rPr>
          <w:rFonts w:ascii="Angsana New" w:hAnsi="Angsana New"/>
          <w:sz w:val="28"/>
          <w:szCs w:val="28"/>
        </w:rPr>
        <w:t xml:space="preserve">) </w:t>
      </w:r>
      <w:r w:rsidRPr="0027628E">
        <w:rPr>
          <w:rFonts w:ascii="Angsana New" w:hAnsi="Angsana New" w:hint="cs"/>
          <w:sz w:val="28"/>
          <w:szCs w:val="28"/>
        </w:rPr>
        <w:t>(</w:t>
      </w:r>
      <w:r w:rsidRPr="0027628E">
        <w:rPr>
          <w:rFonts w:ascii="Angsana New" w:hAnsi="Angsana New"/>
          <w:sz w:val="28"/>
          <w:szCs w:val="28"/>
        </w:rPr>
        <w:t>“</w:t>
      </w:r>
      <w:r w:rsidRPr="0027628E">
        <w:rPr>
          <w:rFonts w:ascii="Angsana New" w:hAnsi="Angsana New" w:hint="cs"/>
          <w:sz w:val="28"/>
          <w:szCs w:val="28"/>
          <w:cs/>
        </w:rPr>
        <w:t>บริษัท</w:t>
      </w:r>
      <w:r w:rsidRPr="0027628E">
        <w:rPr>
          <w:rFonts w:ascii="Angsana New" w:hAnsi="Angsana New"/>
          <w:sz w:val="28"/>
          <w:szCs w:val="28"/>
        </w:rPr>
        <w:t xml:space="preserve">”) </w:t>
      </w:r>
      <w:r w:rsidRPr="0027628E">
        <w:rPr>
          <w:rFonts w:ascii="Angsana New" w:hAnsi="Angsana New"/>
          <w:sz w:val="28"/>
          <w:szCs w:val="28"/>
          <w:cs/>
        </w:rPr>
        <w:t>เป็น</w:t>
      </w:r>
      <w:r w:rsidRPr="0027628E">
        <w:rPr>
          <w:rFonts w:ascii="Angsana New" w:hAnsi="Angsana New" w:hint="cs"/>
          <w:sz w:val="28"/>
          <w:szCs w:val="28"/>
          <w:cs/>
        </w:rPr>
        <w:t xml:space="preserve">นิติบุคคลที่จัดตั้งขึ้นในประเทศไทยเมื่อวันที่ </w:t>
      </w:r>
      <w:r w:rsidRPr="0027628E">
        <w:rPr>
          <w:rFonts w:ascii="Angsana New" w:hAnsi="Angsana New"/>
          <w:sz w:val="28"/>
          <w:szCs w:val="28"/>
        </w:rPr>
        <w:t xml:space="preserve">4 </w:t>
      </w:r>
      <w:r w:rsidRPr="0027628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27628E">
        <w:rPr>
          <w:rFonts w:ascii="Angsana New" w:hAnsi="Angsana New"/>
          <w:sz w:val="28"/>
          <w:szCs w:val="28"/>
        </w:rPr>
        <w:t xml:space="preserve">2515 </w:t>
      </w:r>
      <w:r w:rsidRPr="0027628E">
        <w:rPr>
          <w:rFonts w:ascii="Angsana New" w:hAnsi="Angsana New"/>
          <w:sz w:val="28"/>
          <w:szCs w:val="28"/>
          <w:cs/>
        </w:rPr>
        <w:t>และ</w:t>
      </w:r>
      <w:r w:rsidRPr="0027628E">
        <w:rPr>
          <w:rFonts w:ascii="Angsana New" w:hAnsi="Angsana New" w:hint="cs"/>
          <w:sz w:val="28"/>
          <w:szCs w:val="28"/>
          <w:cs/>
        </w:rPr>
        <w:t>ที่อยู่จดทะเบียนตั้งอยู่</w:t>
      </w:r>
      <w:r w:rsidRPr="0027628E">
        <w:rPr>
          <w:rFonts w:ascii="Angsana New" w:hAnsi="Angsana New"/>
          <w:sz w:val="28"/>
          <w:szCs w:val="28"/>
          <w:cs/>
        </w:rPr>
        <w:t xml:space="preserve">ที่เลขที่ </w:t>
      </w:r>
      <w:r w:rsidRPr="0027628E">
        <w:rPr>
          <w:rFonts w:ascii="Angsana New" w:hAnsi="Angsana New"/>
          <w:sz w:val="28"/>
          <w:szCs w:val="28"/>
        </w:rPr>
        <w:t xml:space="preserve">69 </w:t>
      </w:r>
      <w:r w:rsidRPr="0027628E">
        <w:rPr>
          <w:rFonts w:ascii="Angsana New" w:hAnsi="Angsana New" w:hint="cs"/>
          <w:sz w:val="28"/>
          <w:szCs w:val="28"/>
          <w:cs/>
        </w:rPr>
        <w:t xml:space="preserve">ถนนรามคำแหง แขวงหัวหมาก เขตบางกะปิ กรุงเทพมหานคร </w:t>
      </w:r>
      <w:r w:rsidRPr="0027628E">
        <w:rPr>
          <w:rFonts w:ascii="Angsana New" w:hAnsi="Angsana New"/>
          <w:sz w:val="28"/>
          <w:szCs w:val="28"/>
        </w:rPr>
        <w:t>10240</w:t>
      </w:r>
      <w:r w:rsidRPr="0027628E">
        <w:rPr>
          <w:rFonts w:ascii="Angsana New" w:hAnsi="Angsana New" w:hint="cs"/>
          <w:sz w:val="28"/>
          <w:szCs w:val="28"/>
          <w:cs/>
        </w:rPr>
        <w:t xml:space="preserve"> </w:t>
      </w:r>
      <w:r w:rsidRPr="0027628E">
        <w:rPr>
          <w:rFonts w:ascii="Angsana New" w:hAnsi="Angsana New"/>
          <w:sz w:val="28"/>
          <w:szCs w:val="28"/>
          <w:cs/>
        </w:rPr>
        <w:t>ประเทศไทย</w:t>
      </w:r>
      <w:r w:rsidRPr="0027628E">
        <w:rPr>
          <w:rFonts w:ascii="Angsana New" w:hAnsi="Angsana New" w:hint="cs"/>
          <w:sz w:val="28"/>
          <w:szCs w:val="28"/>
          <w:cs/>
        </w:rPr>
        <w:t xml:space="preserve"> </w:t>
      </w:r>
      <w:r w:rsidRPr="0027628E">
        <w:rPr>
          <w:rFonts w:ascii="Angsana New" w:hAnsi="Angsana New"/>
          <w:sz w:val="28"/>
          <w:szCs w:val="28"/>
          <w:cs/>
        </w:rPr>
        <w:t>บริษัท</w:t>
      </w:r>
      <w:r w:rsidRPr="0027628E">
        <w:rPr>
          <w:rFonts w:ascii="Angsana New" w:hAnsi="Angsana New" w:hint="cs"/>
          <w:sz w:val="28"/>
          <w:szCs w:val="28"/>
          <w:cs/>
        </w:rPr>
        <w:t>ได้</w:t>
      </w:r>
      <w:r w:rsidRPr="0027628E">
        <w:rPr>
          <w:rFonts w:ascii="Angsana New" w:hAnsi="Angsana New"/>
          <w:sz w:val="28"/>
          <w:szCs w:val="28"/>
          <w:cs/>
        </w:rPr>
        <w:t>จดทะเบียนในตลาดหลักทรัพย์แห่งประเทศไทย</w:t>
      </w:r>
      <w:r w:rsidRPr="0027628E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27628E">
        <w:rPr>
          <w:rFonts w:ascii="Angsana New" w:hAnsi="Angsana New"/>
          <w:sz w:val="28"/>
          <w:szCs w:val="28"/>
        </w:rPr>
        <w:t>2546</w:t>
      </w:r>
    </w:p>
    <w:p w:rsidR="009D69A5" w:rsidRPr="0072422C" w:rsidRDefault="009D69A5" w:rsidP="009D69A5">
      <w:pPr>
        <w:jc w:val="thaiDistribute"/>
        <w:rPr>
          <w:rFonts w:ascii="Angsana New" w:hAnsi="Angsana New"/>
        </w:rPr>
      </w:pPr>
    </w:p>
    <w:p w:rsidR="009D69A5" w:rsidRPr="0027628E" w:rsidRDefault="009D69A5" w:rsidP="009D69A5">
      <w:pPr>
        <w:jc w:val="thaiDistribute"/>
        <w:rPr>
          <w:rFonts w:ascii="Angsana New" w:hAnsi="Angsana New"/>
          <w:sz w:val="28"/>
          <w:szCs w:val="28"/>
        </w:rPr>
      </w:pPr>
      <w:r w:rsidRPr="0027628E">
        <w:rPr>
          <w:rFonts w:ascii="Angsana New" w:hAnsi="Angsana New" w:hint="cs"/>
          <w:sz w:val="28"/>
          <w:szCs w:val="28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27628E">
        <w:rPr>
          <w:rFonts w:ascii="Angsana New" w:hAnsi="Angsana New"/>
          <w:sz w:val="28"/>
          <w:szCs w:val="28"/>
        </w:rPr>
        <w:t>42.36</w:t>
      </w:r>
      <w:r w:rsidRPr="0027628E">
        <w:rPr>
          <w:rFonts w:ascii="Angsana New" w:hAnsi="Angsana New" w:hint="cs"/>
          <w:sz w:val="28"/>
          <w:szCs w:val="28"/>
          <w:cs/>
        </w:rPr>
        <w:t>)</w:t>
      </w:r>
    </w:p>
    <w:p w:rsidR="009D69A5" w:rsidRPr="0072422C" w:rsidRDefault="009D69A5" w:rsidP="009D69A5">
      <w:pPr>
        <w:pStyle w:val="NoSpacing"/>
        <w:jc w:val="thaiDistribute"/>
        <w:rPr>
          <w:rFonts w:ascii="Angsana New" w:hAnsi="Angsana New"/>
          <w:sz w:val="18"/>
          <w:szCs w:val="18"/>
          <w:cs/>
        </w:rPr>
      </w:pPr>
    </w:p>
    <w:p w:rsidR="00445CD7" w:rsidRPr="0027628E" w:rsidRDefault="009D69A5" w:rsidP="009D69A5">
      <w:pPr>
        <w:jc w:val="thaiDistribute"/>
        <w:rPr>
          <w:rFonts w:ascii="Angsana New" w:hAnsi="Angsana New"/>
          <w:sz w:val="28"/>
          <w:szCs w:val="28"/>
        </w:rPr>
      </w:pPr>
      <w:r w:rsidRPr="0027628E">
        <w:rPr>
          <w:rFonts w:ascii="Angsana New" w:hAnsi="Angsana New"/>
          <w:sz w:val="28"/>
          <w:szCs w:val="28"/>
          <w:cs/>
        </w:rPr>
        <w:t>บริษัทและบริษัทย่อย</w:t>
      </w:r>
      <w:r w:rsidRPr="0027628E">
        <w:rPr>
          <w:rFonts w:ascii="Angsana New" w:hAnsi="Angsana New" w:hint="cs"/>
          <w:sz w:val="28"/>
          <w:szCs w:val="28"/>
          <w:cs/>
        </w:rPr>
        <w:t>ดำเนินธุรกิจหลักเกี่ยวกับ</w:t>
      </w:r>
      <w:r w:rsidRPr="0027628E">
        <w:rPr>
          <w:rFonts w:ascii="Angsana New" w:hAnsi="Angsana New"/>
          <w:sz w:val="28"/>
          <w:szCs w:val="28"/>
          <w:cs/>
        </w:rPr>
        <w:t>ธุรกิจ</w:t>
      </w:r>
      <w:r w:rsidRPr="0027628E">
        <w:rPr>
          <w:rFonts w:ascii="Angsana New" w:hAnsi="Angsana New" w:hint="cs"/>
          <w:sz w:val="28"/>
          <w:szCs w:val="28"/>
          <w:cs/>
        </w:rPr>
        <w:t>การให้เช่าซื้อยานพาหนะและบริการอื่นที่เกี่ยวข้องโดยรายละเอียดของบริษัทย่อยมีดังต่อไปนี้</w:t>
      </w:r>
    </w:p>
    <w:p w:rsidR="00445CD7" w:rsidRPr="009D69A5" w:rsidRDefault="00445CD7" w:rsidP="00FA5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</w:rPr>
      </w:pPr>
    </w:p>
    <w:tbl>
      <w:tblPr>
        <w:tblW w:w="10098" w:type="dxa"/>
        <w:tblLayout w:type="fixed"/>
        <w:tblLook w:val="0020"/>
      </w:tblPr>
      <w:tblGrid>
        <w:gridCol w:w="1961"/>
        <w:gridCol w:w="274"/>
        <w:gridCol w:w="2148"/>
        <w:gridCol w:w="237"/>
        <w:gridCol w:w="1282"/>
        <w:gridCol w:w="285"/>
        <w:gridCol w:w="1134"/>
        <w:gridCol w:w="237"/>
        <w:gridCol w:w="1100"/>
        <w:gridCol w:w="270"/>
        <w:gridCol w:w="1170"/>
      </w:tblGrid>
      <w:tr w:rsidR="00D77F35" w:rsidRPr="0027628E" w:rsidTr="00760E62">
        <w:trPr>
          <w:tblHeader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br w:type="page"/>
            </w:r>
            <w:r w:rsidRPr="0027628E">
              <w:rPr>
                <w:rFonts w:ascii="Angsana New" w:hAnsi="Angsana New"/>
                <w:sz w:val="25"/>
                <w:szCs w:val="25"/>
              </w:rPr>
              <w:br w:type="page"/>
            </w:r>
            <w:r w:rsidRPr="0027628E">
              <w:rPr>
                <w:rFonts w:ascii="Angsana New" w:hAnsi="Angsana New"/>
                <w:sz w:val="25"/>
                <w:szCs w:val="25"/>
              </w:rPr>
              <w:br w:type="page"/>
            </w:r>
            <w:r w:rsidRPr="0027628E">
              <w:rPr>
                <w:rFonts w:ascii="Angsana New" w:hAnsi="Angsana New"/>
                <w:sz w:val="25"/>
                <w:szCs w:val="25"/>
              </w:rPr>
              <w:br w:type="page"/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D77F35" w:rsidRPr="0027628E" w:rsidRDefault="00D77F35" w:rsidP="00DA5AD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ind w:left="-8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t>สัดส่วนการถือหุ้น</w:t>
            </w:r>
          </w:p>
        </w:tc>
      </w:tr>
      <w:tr w:rsidR="00D77F35" w:rsidRPr="0027628E" w:rsidTr="00760E62">
        <w:trPr>
          <w:tblHeader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3"/>
              <w:tabs>
                <w:tab w:val="clear" w:pos="360"/>
                <w:tab w:val="clear" w:pos="720"/>
              </w:tabs>
              <w:ind w:left="-18" w:right="22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D77F35" w:rsidRPr="0027628E" w:rsidRDefault="00D77F35" w:rsidP="00DA5AD8">
            <w:pPr>
              <w:tabs>
                <w:tab w:val="clear" w:pos="2580"/>
                <w:tab w:val="left" w:pos="2446"/>
              </w:tabs>
              <w:ind w:left="-81" w:right="-14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t>ทั้งทางตรงและทางอ้อม</w:t>
            </w:r>
          </w:p>
        </w:tc>
      </w:tr>
      <w:tr w:rsidR="00D77F35" w:rsidRPr="0027628E" w:rsidTr="00760E62">
        <w:trPr>
          <w:tblHeader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sz w:val="25"/>
                <w:szCs w:val="25"/>
              </w:rPr>
            </w:pPr>
          </w:p>
        </w:tc>
        <w:tc>
          <w:tcPr>
            <w:tcW w:w="270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77F35" w:rsidRPr="0027628E" w:rsidRDefault="00D77F35" w:rsidP="00DA5AD8">
            <w:pPr>
              <w:pStyle w:val="a1"/>
              <w:ind w:left="-55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  <w:lang w:val="en-US"/>
              </w:rPr>
              <w:t>ทุนที่ชำระแล้ว (พันบาท)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F35" w:rsidRPr="0027628E" w:rsidRDefault="00D77F35" w:rsidP="00DA5AD8">
            <w:pPr>
              <w:pStyle w:val="3"/>
              <w:tabs>
                <w:tab w:val="clear" w:pos="360"/>
                <w:tab w:val="clear" w:pos="720"/>
              </w:tabs>
              <w:ind w:left="-18" w:right="22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7F35" w:rsidRPr="0027628E" w:rsidRDefault="00D77F35" w:rsidP="00DA5AD8">
            <w:pPr>
              <w:pStyle w:val="a1"/>
              <w:tabs>
                <w:tab w:val="left" w:pos="2329"/>
                <w:tab w:val="left" w:pos="2446"/>
              </w:tabs>
              <w:ind w:left="-81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  <w:lang w:val="en-US"/>
              </w:rPr>
              <w:t>ของบริษัท (ร้อยละ)</w:t>
            </w:r>
          </w:p>
        </w:tc>
      </w:tr>
      <w:tr w:rsidR="009D69A5" w:rsidRPr="0027628E" w:rsidTr="00760E62">
        <w:trPr>
          <w:tblHeader/>
        </w:trPr>
        <w:tc>
          <w:tcPr>
            <w:tcW w:w="1961" w:type="dxa"/>
            <w:tcBorders>
              <w:top w:val="nil"/>
              <w:left w:val="nil"/>
              <w:right w:val="nil"/>
            </w:tcBorders>
            <w:vAlign w:val="bottom"/>
          </w:tcPr>
          <w:p w:rsidR="009D69A5" w:rsidRPr="0027628E" w:rsidRDefault="009D69A5" w:rsidP="00DA5AD8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9A5" w:rsidRPr="0027628E" w:rsidRDefault="009D69A5" w:rsidP="00DA5AD8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right w:val="nil"/>
            </w:tcBorders>
            <w:vAlign w:val="bottom"/>
          </w:tcPr>
          <w:p w:rsidR="009D69A5" w:rsidRPr="0027628E" w:rsidRDefault="009D69A5" w:rsidP="00DA5AD8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9A5" w:rsidRPr="0027628E" w:rsidRDefault="009D69A5" w:rsidP="00DA5AD8">
            <w:pPr>
              <w:pStyle w:val="3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69A5" w:rsidRPr="0027628E" w:rsidRDefault="009D69A5" w:rsidP="006E6192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7628E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69A5" w:rsidRPr="0027628E" w:rsidRDefault="009D69A5" w:rsidP="00DA5AD8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69A5" w:rsidRPr="0027628E" w:rsidRDefault="009D69A5" w:rsidP="00DA5AD8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7628E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9A5" w:rsidRPr="0027628E" w:rsidRDefault="009D69A5" w:rsidP="00DA5AD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69A5" w:rsidRPr="0027628E" w:rsidRDefault="009D69A5" w:rsidP="006E6192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7628E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69A5" w:rsidRPr="0027628E" w:rsidRDefault="009D69A5" w:rsidP="00DA5AD8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69A5" w:rsidRPr="0027628E" w:rsidRDefault="009D69A5" w:rsidP="00DA5AD8">
            <w:pPr>
              <w:ind w:left="-74" w:right="-1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7628E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</w:p>
        </w:tc>
      </w:tr>
      <w:tr w:rsidR="00195A17" w:rsidRPr="0027628E" w:rsidTr="00760E62">
        <w:trPr>
          <w:tblHeader/>
        </w:trPr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  <w:lang w:val="en-US"/>
              </w:rPr>
              <w:t>ชื่อบริษัท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A17" w:rsidRPr="0027628E" w:rsidRDefault="00195A17" w:rsidP="00DA5AD8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ลักษณะธุรกิจ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A17" w:rsidRPr="0027628E" w:rsidRDefault="00195A17" w:rsidP="00DA5AD8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7628E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8B163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7628E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8B163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882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7628E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8B163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5A17" w:rsidRPr="0027628E" w:rsidRDefault="00195A17" w:rsidP="00DA5AD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7628E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8B163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4</w:t>
            </w:r>
          </w:p>
        </w:tc>
      </w:tr>
      <w:tr w:rsidR="00195A17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C10AAA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บริษัท ซี</w:t>
            </w:r>
            <w:r w:rsidRPr="0027628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.วี</w:t>
            </w:r>
            <w:r w:rsidR="00195A17"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.เอ. จำกัด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t>ให้เช่าซื้อรถจักรยานยนต์และให้บริการที่เกี่ยวข้องซึ่งรวมถึงการปรับสภาพรถ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50,000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50,000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195A17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t>บริษัท ชยภาค จำกัด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40,000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40,000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195A17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บริษัท ทีเค เงินทันใจ จำกัด 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ให้สินเชื่อรายย่อยเพื่อการประกอบอาชีพ (</w:t>
            </w:r>
            <w:r w:rsidRPr="0027628E">
              <w:rPr>
                <w:rFonts w:ascii="Angsana New" w:hAnsi="Angsana New"/>
                <w:color w:val="000000"/>
                <w:sz w:val="25"/>
                <w:szCs w:val="25"/>
              </w:rPr>
              <w:t>Nano Finance)</w:t>
            </w:r>
            <w:r w:rsidR="00E93F27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</w:t>
            </w:r>
            <w:r w:rsidR="00467D16" w:rsidRPr="0027628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และสินเชื่อส่วนบุคคล</w:t>
            </w:r>
            <w:r w:rsidR="00467D16" w:rsidRPr="0027628E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467D16" w:rsidRPr="0027628E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(ได้รับใบอนุญาตเมื่อวันที่ 10 มกราคม 2565</w:t>
            </w:r>
            <w:r w:rsidR="00467D16" w:rsidRPr="0027628E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82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50,000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ab/>
              <w:t>50,000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95A17" w:rsidRPr="0027628E" w:rsidRDefault="00195A17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C24A50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บริษัท ทีเค โบรคเกอร์ จำกัด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 w:hint="cs"/>
                <w:sz w:val="25"/>
                <w:szCs w:val="25"/>
                <w:cs/>
              </w:rPr>
              <w:t>นายหน้าประกันวินาศภัย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827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27628E">
              <w:rPr>
                <w:rFonts w:ascii="Angsana New" w:hAnsi="Angsana New"/>
                <w:sz w:val="25"/>
                <w:szCs w:val="25"/>
              </w:rPr>
              <w:tab/>
              <w:t xml:space="preserve">  </w:t>
            </w:r>
            <w:r w:rsidRPr="0027628E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27628E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4"/>
                <w:tab w:val="left" w:pos="601"/>
                <w:tab w:val="left" w:pos="742"/>
              </w:tabs>
              <w:ind w:right="113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27628E">
              <w:rPr>
                <w:rFonts w:ascii="Angsana New" w:hAnsi="Angsana New"/>
                <w:sz w:val="25"/>
                <w:szCs w:val="25"/>
              </w:rPr>
              <w:tab/>
              <w:t xml:space="preserve">  </w:t>
            </w:r>
            <w:r w:rsidRPr="0027628E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27628E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A50" w:rsidRPr="0027628E" w:rsidRDefault="00C24A50" w:rsidP="00DF39BC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24A50" w:rsidRPr="0027628E" w:rsidRDefault="00C24A50" w:rsidP="00D35CC6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</w:tr>
      <w:tr w:rsidR="008F4FFB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</w:rPr>
              <w:t xml:space="preserve">Sabaidee Leasing </w:t>
            </w:r>
          </w:p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990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</w:rPr>
              <w:t>Co., Ltd.</w:t>
            </w:r>
            <w:r w:rsidRPr="0027628E">
              <w:rPr>
                <w:rFonts w:ascii="Angsana New" w:hAnsi="Angsana New"/>
                <w:sz w:val="25"/>
                <w:szCs w:val="25"/>
                <w:cs/>
              </w:rPr>
              <w:t xml:space="preserve"> (ประเทศลาว</w:t>
            </w:r>
            <w:r w:rsidRPr="0027628E">
              <w:rPr>
                <w:rFonts w:ascii="Angsana New" w:hAnsi="Angsana New"/>
                <w:sz w:val="25"/>
                <w:szCs w:val="25"/>
              </w:rPr>
              <w:t>)</w:t>
            </w:r>
            <w:r w:rsidRPr="0027628E">
              <w:rPr>
                <w:rFonts w:ascii="Angsana New" w:hAnsi="Angsana New"/>
                <w:sz w:val="25"/>
                <w:szCs w:val="25"/>
              </w:rPr>
              <w:tab/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75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  <w:tab w:val="left" w:pos="1168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   58,013*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  <w:tab w:val="left" w:pos="1168"/>
              </w:tabs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   58,013*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86.89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86.89</w:t>
            </w:r>
          </w:p>
        </w:tc>
      </w:tr>
      <w:tr w:rsidR="008F4FFB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</w:rPr>
              <w:t>Suosdey Finance PLC. (</w:t>
            </w: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ประเทศกัมพูชา)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8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1168"/>
              </w:tabs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27628E">
              <w:rPr>
                <w:rFonts w:ascii="Angsana New" w:hAnsi="Angsana New"/>
                <w:sz w:val="25"/>
                <w:szCs w:val="25"/>
              </w:rPr>
              <w:t>132,209**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-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</w:tabs>
              <w:ind w:left="5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132,209**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99.95</w:t>
            </w:r>
          </w:p>
        </w:tc>
      </w:tr>
      <w:tr w:rsidR="008F4FFB" w:rsidRPr="0027628E" w:rsidTr="00760E62"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3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</w:rPr>
              <w:t>Mingalaba Thitikorn Microfinance Co., Ltd. (</w:t>
            </w: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ประเทศพม่า)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27628E">
              <w:rPr>
                <w:rFonts w:ascii="Angsana New" w:hAnsi="Angsana New"/>
                <w:color w:val="000000"/>
                <w:sz w:val="25"/>
                <w:szCs w:val="25"/>
                <w:cs/>
              </w:rPr>
              <w:t>ไมโครไฟแนนซ์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8F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  <w:tab w:val="left" w:pos="1168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     </w:t>
            </w:r>
            <w:r w:rsidRPr="0027628E">
              <w:rPr>
                <w:rFonts w:ascii="Angsana New" w:hAnsi="Angsana New"/>
                <w:sz w:val="25"/>
                <w:szCs w:val="25"/>
              </w:rPr>
              <w:t>4,705***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-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68"/>
              </w:tabs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 xml:space="preserve">  4,705***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F4FFB" w:rsidRPr="0027628E" w:rsidRDefault="008F4FFB" w:rsidP="00DA5AD8">
            <w:pPr>
              <w:ind w:right="20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7628E">
              <w:rPr>
                <w:rFonts w:ascii="Angsana New" w:hAnsi="Angsana New"/>
                <w:sz w:val="25"/>
                <w:szCs w:val="25"/>
              </w:rPr>
              <w:t>99.00</w:t>
            </w:r>
          </w:p>
        </w:tc>
      </w:tr>
    </w:tbl>
    <w:p w:rsidR="00961CDC" w:rsidRPr="00166668" w:rsidRDefault="00961CDC" w:rsidP="004D7773">
      <w:pPr>
        <w:tabs>
          <w:tab w:val="clear" w:pos="2580"/>
          <w:tab w:val="left" w:pos="2410"/>
        </w:tabs>
        <w:jc w:val="thaiDistribute"/>
        <w:rPr>
          <w:rFonts w:ascii="Angsana New" w:hAnsi="Angsana New"/>
        </w:rPr>
      </w:pPr>
    </w:p>
    <w:p w:rsidR="00F07DF1" w:rsidRPr="0027628E" w:rsidRDefault="00D77F35" w:rsidP="002E1B71">
      <w:pPr>
        <w:tabs>
          <w:tab w:val="clear" w:pos="2580"/>
          <w:tab w:val="left" w:pos="2410"/>
        </w:tabs>
        <w:jc w:val="thaiDistribute"/>
        <w:rPr>
          <w:rFonts w:ascii="Angsana New" w:hAnsi="Angsana New"/>
          <w:sz w:val="28"/>
          <w:szCs w:val="28"/>
        </w:rPr>
      </w:pPr>
      <w:r w:rsidRPr="0027628E">
        <w:rPr>
          <w:rFonts w:ascii="Angsana New" w:hAnsi="Angsana New"/>
          <w:sz w:val="28"/>
          <w:szCs w:val="28"/>
        </w:rPr>
        <w:t xml:space="preserve">*15,250 </w:t>
      </w:r>
      <w:r w:rsidR="00195A17" w:rsidRPr="0027628E">
        <w:rPr>
          <w:rFonts w:ascii="Angsana New" w:hAnsi="Angsana New"/>
          <w:sz w:val="28"/>
          <w:szCs w:val="28"/>
          <w:cs/>
        </w:rPr>
        <w:t>ล้านกีบ</w:t>
      </w:r>
      <w:r w:rsidRPr="0027628E">
        <w:rPr>
          <w:rFonts w:ascii="Angsana New" w:hAnsi="Angsana New"/>
          <w:sz w:val="28"/>
          <w:szCs w:val="28"/>
          <w:cs/>
        </w:rPr>
        <w:tab/>
      </w:r>
      <w:r w:rsidRPr="0027628E">
        <w:rPr>
          <w:rFonts w:ascii="Angsana New" w:hAnsi="Angsana New"/>
          <w:sz w:val="28"/>
          <w:szCs w:val="28"/>
        </w:rPr>
        <w:t xml:space="preserve">**4 </w:t>
      </w:r>
      <w:r w:rsidRPr="0027628E">
        <w:rPr>
          <w:rFonts w:ascii="Angsana New" w:hAnsi="Angsana New"/>
          <w:sz w:val="28"/>
          <w:szCs w:val="28"/>
          <w:cs/>
        </w:rPr>
        <w:t>ล้านเหรียญสหรัฐ</w:t>
      </w:r>
      <w:r w:rsidRPr="0027628E">
        <w:rPr>
          <w:rFonts w:ascii="Angsana New" w:hAnsi="Angsana New"/>
          <w:sz w:val="28"/>
          <w:szCs w:val="28"/>
          <w:cs/>
        </w:rPr>
        <w:tab/>
      </w:r>
      <w:r w:rsidRPr="0027628E">
        <w:rPr>
          <w:rFonts w:ascii="Angsana New" w:hAnsi="Angsana New"/>
          <w:sz w:val="28"/>
          <w:szCs w:val="28"/>
          <w:cs/>
        </w:rPr>
        <w:tab/>
      </w:r>
      <w:r w:rsidRPr="0027628E">
        <w:rPr>
          <w:rFonts w:ascii="Angsana New" w:hAnsi="Angsana New"/>
          <w:sz w:val="28"/>
          <w:szCs w:val="28"/>
        </w:rPr>
        <w:t xml:space="preserve">***200 </w:t>
      </w:r>
      <w:r w:rsidRPr="0027628E">
        <w:rPr>
          <w:rFonts w:ascii="Angsana New" w:hAnsi="Angsana New"/>
          <w:sz w:val="28"/>
          <w:szCs w:val="28"/>
          <w:cs/>
        </w:rPr>
        <w:t>ล้านจ๊าด</w:t>
      </w:r>
      <w:r w:rsidRPr="0027628E">
        <w:rPr>
          <w:rFonts w:ascii="Angsana New" w:hAnsi="Angsana New"/>
          <w:sz w:val="28"/>
          <w:szCs w:val="28"/>
          <w:cs/>
        </w:rPr>
        <w:tab/>
      </w:r>
    </w:p>
    <w:p w:rsidR="0027628E" w:rsidRPr="0027628E" w:rsidRDefault="0027628E" w:rsidP="002E1B71">
      <w:pPr>
        <w:tabs>
          <w:tab w:val="clear" w:pos="2580"/>
          <w:tab w:val="left" w:pos="2410"/>
        </w:tabs>
        <w:jc w:val="thaiDistribute"/>
        <w:rPr>
          <w:rFonts w:ascii="Angsana New" w:hAnsi="Angsana New"/>
        </w:rPr>
      </w:pPr>
    </w:p>
    <w:p w:rsidR="00D77F35" w:rsidRPr="0027628E" w:rsidRDefault="00D77F35" w:rsidP="004B1EEA">
      <w:pPr>
        <w:jc w:val="thaiDistribute"/>
        <w:outlineLvl w:val="0"/>
        <w:rPr>
          <w:rFonts w:ascii="Angsana New" w:hAnsi="Angsana New"/>
          <w:sz w:val="28"/>
          <w:szCs w:val="28"/>
        </w:rPr>
      </w:pPr>
      <w:r w:rsidRPr="0027628E">
        <w:rPr>
          <w:rFonts w:ascii="Angsana New" w:hAnsi="Angsana New"/>
          <w:sz w:val="28"/>
          <w:szCs w:val="28"/>
          <w:cs/>
        </w:rPr>
        <w:t>รายการบัญชีระหว่างบริษัทและบริษัทย่อยที่มีนัยสำคัญได้ถูกตัดรายการในการจัดทำงบการเงินรวมแล้ว</w:t>
      </w:r>
    </w:p>
    <w:p w:rsidR="009C3E0E" w:rsidRPr="003502FA" w:rsidRDefault="00984BFF" w:rsidP="009C3E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26"/>
        </w:tabs>
        <w:ind w:hanging="3338"/>
        <w:rPr>
          <w:rFonts w:ascii="Angsana New" w:hAnsi="Angsana New"/>
          <w:b/>
          <w:bCs/>
          <w:sz w:val="30"/>
          <w:szCs w:val="30"/>
        </w:rPr>
      </w:pPr>
      <w:r w:rsidRPr="003502FA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:rsidR="00FA5528" w:rsidRPr="003502FA" w:rsidRDefault="00FA5528" w:rsidP="001A437D">
      <w:pPr>
        <w:tabs>
          <w:tab w:val="clear" w:pos="2580"/>
          <w:tab w:val="left" w:pos="2410"/>
        </w:tabs>
        <w:jc w:val="thaiDistribute"/>
        <w:rPr>
          <w:rFonts w:ascii="Angsana New" w:hAnsi="Angsana New"/>
          <w:sz w:val="30"/>
          <w:szCs w:val="30"/>
        </w:rPr>
      </w:pPr>
    </w:p>
    <w:p w:rsidR="00984BFF" w:rsidRPr="003502FA" w:rsidRDefault="00984BFF" w:rsidP="0098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/>
          <w:sz w:val="30"/>
          <w:szCs w:val="30"/>
          <w:cs/>
        </w:rPr>
        <w:t>งบการเงินนี้ได้ถูกจัดทำขึ้นเป็นเงินบาทซึ่งเป็นสกุลเงินหลักที่ใช้ในการดำเนินงานของกลุ่มบริษัทและเป็นภาษาไทยตามมาตรฐานการรายงานทางการเงินของประเทศไทย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984BFF" w:rsidRPr="003502FA" w:rsidRDefault="00984BFF" w:rsidP="0098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84BFF" w:rsidRPr="003502FA" w:rsidRDefault="00984BFF" w:rsidP="0098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/>
          <w:sz w:val="30"/>
          <w:szCs w:val="30"/>
          <w:cs/>
        </w:rPr>
        <w:t>ยกเว้นตามที่ได้เปิดเผยไว้ในสรุปนโยบายการบัญชีที่สำคัญ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984BFF" w:rsidRPr="003502FA" w:rsidRDefault="00984BFF" w:rsidP="0098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560AD" w:rsidRPr="003502FA" w:rsidRDefault="00664892" w:rsidP="00B56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A750A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8A750A">
        <w:rPr>
          <w:rFonts w:ascii="Angsana New" w:hAnsi="Angsana New"/>
          <w:sz w:val="30"/>
          <w:szCs w:val="30"/>
        </w:rPr>
        <w:t xml:space="preserve">1 </w:t>
      </w:r>
      <w:r w:rsidRPr="008A750A">
        <w:rPr>
          <w:rFonts w:ascii="Angsana New" w:hAnsi="Angsana New"/>
          <w:sz w:val="30"/>
          <w:szCs w:val="30"/>
          <w:cs/>
        </w:rPr>
        <w:t xml:space="preserve">มกราคม </w:t>
      </w:r>
      <w:r w:rsidRPr="008A750A">
        <w:rPr>
          <w:rFonts w:ascii="Angsana New" w:hAnsi="Angsana New"/>
          <w:sz w:val="30"/>
          <w:szCs w:val="30"/>
        </w:rPr>
        <w:t>25</w:t>
      </w:r>
      <w:r w:rsidRPr="008A750A">
        <w:rPr>
          <w:rFonts w:ascii="Angsana New" w:hAnsi="Angsana New"/>
          <w:sz w:val="30"/>
          <w:szCs w:val="30"/>
          <w:cs/>
        </w:rPr>
        <w:t>6</w:t>
      </w:r>
      <w:r w:rsidRPr="008A750A">
        <w:rPr>
          <w:rFonts w:ascii="Angsana New" w:hAnsi="Angsana New"/>
          <w:sz w:val="30"/>
          <w:szCs w:val="30"/>
        </w:rPr>
        <w:t>5</w:t>
      </w:r>
      <w:r w:rsidRPr="008A750A">
        <w:rPr>
          <w:rFonts w:ascii="Angsana New" w:hAnsi="Angsana New"/>
          <w:sz w:val="30"/>
          <w:szCs w:val="30"/>
          <w:cs/>
        </w:rPr>
        <w:t xml:space="preserve"> </w:t>
      </w:r>
      <w:r w:rsidRPr="008A750A">
        <w:rPr>
          <w:rFonts w:ascii="Angsana New" w:hAnsi="Angsana New" w:hint="cs"/>
          <w:sz w:val="30"/>
          <w:szCs w:val="30"/>
          <w:cs/>
        </w:rPr>
        <w:t>กลุ่ม</w:t>
      </w:r>
      <w:r w:rsidRPr="008A750A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</w:t>
      </w:r>
      <w:r w:rsidRPr="008A750A">
        <w:rPr>
          <w:rFonts w:ascii="Angsana New" w:hAnsi="Angsana New"/>
          <w:sz w:val="30"/>
          <w:szCs w:val="30"/>
        </w:rPr>
        <w:t xml:space="preserve"> (TAS) </w:t>
      </w:r>
      <w:r w:rsidRPr="008A750A">
        <w:rPr>
          <w:rFonts w:ascii="Angsana New" w:hAnsi="Angsana New" w:hint="cs"/>
          <w:sz w:val="30"/>
          <w:szCs w:val="30"/>
          <w:cs/>
        </w:rPr>
        <w:t>และ</w:t>
      </w:r>
      <w:r w:rsidRPr="008A750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8A750A">
        <w:rPr>
          <w:rFonts w:ascii="Angsana New" w:hAnsi="Angsana New"/>
          <w:sz w:val="30"/>
          <w:szCs w:val="30"/>
        </w:rPr>
        <w:t xml:space="preserve"> (TFRS) </w:t>
      </w:r>
      <w:r w:rsidRPr="008A750A">
        <w:rPr>
          <w:rFonts w:ascii="Angsana New" w:hAnsi="Angsana New" w:hint="cs"/>
          <w:sz w:val="30"/>
          <w:szCs w:val="30"/>
          <w:cs/>
        </w:rPr>
        <w:t>รวมถึง</w:t>
      </w:r>
      <w:r w:rsidRPr="008A750A">
        <w:rPr>
          <w:rFonts w:ascii="Angsana New" w:hAnsi="Angsana New"/>
          <w:sz w:val="30"/>
          <w:szCs w:val="30"/>
          <w:cs/>
        </w:rPr>
        <w:t>การตีความมาตรฐานการบัญชี</w:t>
      </w:r>
      <w:r w:rsidRPr="008A750A">
        <w:rPr>
          <w:rFonts w:ascii="Angsana New" w:hAnsi="Angsana New"/>
          <w:sz w:val="30"/>
          <w:szCs w:val="30"/>
        </w:rPr>
        <w:t xml:space="preserve"> (TSIC) </w:t>
      </w:r>
      <w:r w:rsidRPr="008A750A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8A750A">
        <w:rPr>
          <w:rFonts w:ascii="Angsana New" w:hAnsi="Angsana New"/>
          <w:sz w:val="30"/>
          <w:szCs w:val="30"/>
        </w:rPr>
        <w:t xml:space="preserve"> (TFRIC) </w:t>
      </w:r>
      <w:r w:rsidRPr="008A750A">
        <w:rPr>
          <w:rFonts w:ascii="Angsana New" w:hAnsi="Angsana New"/>
          <w:sz w:val="30"/>
          <w:szCs w:val="30"/>
          <w:cs/>
        </w:rPr>
        <w:t>และแนวปฏิบัติทางการบัญชีที่</w:t>
      </w:r>
      <w:r w:rsidRPr="008A750A">
        <w:rPr>
          <w:rFonts w:ascii="Angsana New" w:hAnsi="Angsana New" w:hint="cs"/>
          <w:sz w:val="30"/>
          <w:szCs w:val="30"/>
          <w:cs/>
        </w:rPr>
        <w:t>ออกและ</w:t>
      </w:r>
      <w:r w:rsidRPr="008A750A">
        <w:rPr>
          <w:rFonts w:ascii="Angsana New" w:hAnsi="Angsana New"/>
          <w:sz w:val="30"/>
          <w:szCs w:val="30"/>
          <w:cs/>
        </w:rPr>
        <w:t xml:space="preserve">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8A750A">
        <w:rPr>
          <w:rFonts w:ascii="Angsana New" w:hAnsi="Angsana New"/>
          <w:sz w:val="30"/>
          <w:szCs w:val="30"/>
        </w:rPr>
        <w:t xml:space="preserve">1 </w:t>
      </w:r>
      <w:r w:rsidRPr="008A750A">
        <w:rPr>
          <w:rFonts w:ascii="Angsana New" w:hAnsi="Angsana New"/>
          <w:sz w:val="30"/>
          <w:szCs w:val="30"/>
          <w:cs/>
        </w:rPr>
        <w:t xml:space="preserve">มกราคม </w:t>
      </w:r>
      <w:r w:rsidRPr="008A750A">
        <w:rPr>
          <w:rFonts w:ascii="Angsana New" w:hAnsi="Angsana New"/>
          <w:sz w:val="30"/>
          <w:szCs w:val="30"/>
        </w:rPr>
        <w:t>25</w:t>
      </w:r>
      <w:r w:rsidRPr="008A750A">
        <w:rPr>
          <w:rFonts w:ascii="Angsana New" w:hAnsi="Angsana New"/>
          <w:sz w:val="30"/>
          <w:szCs w:val="30"/>
          <w:cs/>
        </w:rPr>
        <w:t>6</w:t>
      </w:r>
      <w:r w:rsidRPr="008A750A">
        <w:rPr>
          <w:rFonts w:ascii="Angsana New" w:hAnsi="Angsana New" w:hint="cs"/>
          <w:sz w:val="30"/>
          <w:szCs w:val="30"/>
          <w:cs/>
        </w:rPr>
        <w:t>5</w:t>
      </w:r>
      <w:r w:rsidRPr="008A750A">
        <w:rPr>
          <w:rFonts w:ascii="Angsana New" w:hAnsi="Angsana New"/>
          <w:sz w:val="30"/>
          <w:szCs w:val="30"/>
        </w:rPr>
        <w:t xml:space="preserve"> </w:t>
      </w:r>
      <w:r w:rsidRPr="008A750A">
        <w:rPr>
          <w:rFonts w:ascii="Angsana New" w:hAnsi="Angsana New" w:hint="cs"/>
          <w:color w:val="000000"/>
          <w:sz w:val="30"/>
          <w:szCs w:val="30"/>
          <w:cs/>
        </w:rPr>
        <w:t xml:space="preserve">ซึ่งส่วนที่สำคัญๆสำหรับปี 2565 เกี่ยวข้องกับ (1) การผ่อนปรนในทางปฏิบัติเกี่ยวกับการยินยอมลดค่าเช่าที่เกี่ยวข้องกับ </w:t>
      </w:r>
      <w:r w:rsidRPr="008A750A">
        <w:rPr>
          <w:rFonts w:ascii="Angsana New" w:hAnsi="Angsana New"/>
          <w:color w:val="000000"/>
          <w:sz w:val="30"/>
          <w:szCs w:val="30"/>
        </w:rPr>
        <w:t>COVID-</w:t>
      </w:r>
      <w:r w:rsidRPr="008A750A">
        <w:rPr>
          <w:rFonts w:ascii="Angsana New" w:hAnsi="Angsana New" w:hint="cs"/>
          <w:color w:val="000000"/>
          <w:sz w:val="30"/>
          <w:szCs w:val="30"/>
          <w:cs/>
        </w:rPr>
        <w:t xml:space="preserve">19 ทางฝั่งของผู้เช่าตาม </w:t>
      </w:r>
      <w:r w:rsidRPr="008A750A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8A750A">
        <w:rPr>
          <w:rFonts w:ascii="Angsana New" w:hAnsi="Angsana New" w:hint="cs"/>
          <w:color w:val="000000"/>
          <w:sz w:val="30"/>
          <w:szCs w:val="30"/>
          <w:cs/>
        </w:rPr>
        <w:t xml:space="preserve">และ (2) การปฏิรูปอัตราดอกเบี้ยอ้างอิง-ระยะที่ 2 ซึ่งเกี่ยวเนื่องกับ </w:t>
      </w:r>
      <w:r w:rsidRPr="008A750A">
        <w:rPr>
          <w:rFonts w:ascii="Angsana New" w:hAnsi="Angsana New"/>
          <w:color w:val="000000"/>
          <w:sz w:val="30"/>
          <w:szCs w:val="30"/>
        </w:rPr>
        <w:t>TFRS</w:t>
      </w:r>
      <w:r w:rsidRPr="008A750A">
        <w:rPr>
          <w:rFonts w:ascii="Angsana New" w:hAnsi="Angsana New" w:hint="cs"/>
          <w:color w:val="000000"/>
          <w:sz w:val="30"/>
          <w:szCs w:val="30"/>
          <w:cs/>
        </w:rPr>
        <w:t xml:space="preserve"> บางฉบับที่สำคัญๆ เช่น </w:t>
      </w:r>
      <w:r w:rsidRPr="008A750A">
        <w:rPr>
          <w:rFonts w:ascii="Angsana New" w:hAnsi="Angsana New"/>
          <w:color w:val="000000"/>
          <w:sz w:val="30"/>
          <w:szCs w:val="30"/>
        </w:rPr>
        <w:t xml:space="preserve">TFRS 4 TFRS 7 TFRS 9 </w:t>
      </w:r>
      <w:r w:rsidRPr="008A750A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8A750A">
        <w:rPr>
          <w:rFonts w:ascii="Angsana New" w:hAnsi="Angsana New"/>
          <w:color w:val="000000"/>
          <w:sz w:val="30"/>
          <w:szCs w:val="30"/>
        </w:rPr>
        <w:t>TFRS 16</w:t>
      </w:r>
      <w:r w:rsidRPr="008A750A">
        <w:rPr>
          <w:rFonts w:ascii="Angsana New" w:hAnsi="Angsana New"/>
          <w:sz w:val="30"/>
          <w:szCs w:val="30"/>
        </w:rPr>
        <w:t xml:space="preserve"> </w:t>
      </w:r>
      <w:r w:rsidRPr="008A750A">
        <w:rPr>
          <w:rFonts w:ascii="Angsana New" w:hAnsi="Angsana New"/>
          <w:sz w:val="30"/>
          <w:szCs w:val="30"/>
          <w:cs/>
        </w:rPr>
        <w:t>ทั้งนี้ การนำ</w:t>
      </w:r>
      <w:r w:rsidRPr="008A750A">
        <w:rPr>
          <w:rFonts w:ascii="Angsana New" w:hAnsi="Angsana New" w:hint="cs"/>
          <w:sz w:val="30"/>
          <w:szCs w:val="30"/>
          <w:cs/>
        </w:rPr>
        <w:t xml:space="preserve"> </w:t>
      </w:r>
      <w:r w:rsidRPr="008A750A">
        <w:rPr>
          <w:rFonts w:ascii="Angsana New" w:hAnsi="Angsana New"/>
          <w:sz w:val="30"/>
          <w:szCs w:val="30"/>
        </w:rPr>
        <w:t xml:space="preserve">TAS / TFRS / TSIC / TFRIC </w:t>
      </w:r>
      <w:r w:rsidRPr="008A750A">
        <w:rPr>
          <w:rFonts w:ascii="Angsana New" w:hAnsi="Angsana New" w:hint="cs"/>
          <w:sz w:val="30"/>
          <w:szCs w:val="30"/>
          <w:cs/>
        </w:rPr>
        <w:t>รวมถึง</w:t>
      </w:r>
      <w:r w:rsidRPr="008A750A">
        <w:rPr>
          <w:rFonts w:ascii="Angsana New" w:hAnsi="Angsana New"/>
          <w:sz w:val="30"/>
          <w:szCs w:val="30"/>
          <w:cs/>
        </w:rPr>
        <w:t>แนวปฏิบัติทางการบัญชีที่</w:t>
      </w:r>
      <w:r w:rsidRPr="008A750A">
        <w:rPr>
          <w:rFonts w:ascii="Angsana New" w:hAnsi="Angsana New" w:hint="cs"/>
          <w:sz w:val="30"/>
          <w:szCs w:val="30"/>
          <w:cs/>
        </w:rPr>
        <w:t>ออกและ</w:t>
      </w:r>
      <w:r w:rsidRPr="008A750A">
        <w:rPr>
          <w:rFonts w:ascii="Angsana New" w:hAnsi="Angsana New"/>
          <w:sz w:val="30"/>
          <w:szCs w:val="30"/>
          <w:cs/>
        </w:rPr>
        <w:t>ปรับปรุงใหม่ดังกล่าวข้างต้นมาเริ่มถือปฏิบัติไม่มีผลกระทบที่เป็นสาระสำคัญต่องบการเงินของ</w:t>
      </w:r>
      <w:r w:rsidRPr="008A750A">
        <w:rPr>
          <w:rFonts w:ascii="Angsana New" w:hAnsi="Angsana New" w:hint="cs"/>
          <w:sz w:val="30"/>
          <w:szCs w:val="30"/>
          <w:cs/>
        </w:rPr>
        <w:t>กลุ่ม</w:t>
      </w:r>
      <w:r w:rsidRPr="008A750A">
        <w:rPr>
          <w:rFonts w:ascii="Angsana New" w:hAnsi="Angsana New"/>
          <w:sz w:val="30"/>
          <w:szCs w:val="30"/>
          <w:cs/>
        </w:rPr>
        <w:t>บริษัท</w:t>
      </w:r>
    </w:p>
    <w:p w:rsidR="00E42C58" w:rsidRPr="003502FA" w:rsidRDefault="00E42C58" w:rsidP="0080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8A736B" w:rsidRPr="00664892" w:rsidRDefault="00664892" w:rsidP="008A7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4892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664892">
        <w:rPr>
          <w:rFonts w:ascii="Angsana New" w:hAnsi="Angsana New"/>
          <w:sz w:val="30"/>
          <w:szCs w:val="30"/>
          <w:cs/>
        </w:rPr>
        <w:t xml:space="preserve">สภาวิชาชีพบัญชีได้ออกกรอบแนวคิดสำหรับการรายงานทางการเงิน </w:t>
      </w:r>
      <w:r w:rsidRPr="00664892">
        <w:rPr>
          <w:rFonts w:ascii="Angsana New" w:hAnsi="Angsana New"/>
          <w:sz w:val="30"/>
          <w:szCs w:val="30"/>
        </w:rPr>
        <w:t xml:space="preserve">TAS TFRS TSIC TFRIC </w:t>
      </w:r>
      <w:r w:rsidRPr="00664892">
        <w:rPr>
          <w:rFonts w:ascii="Angsana New" w:hAnsi="Angsana New"/>
          <w:sz w:val="30"/>
          <w:szCs w:val="30"/>
          <w:cs/>
        </w:rPr>
        <w:t>และแนวปฏิบัติทางการบัญชีฉบับปรับปรุงหลายฉบับ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</w:t>
      </w:r>
      <w:r w:rsidRPr="00664892">
        <w:rPr>
          <w:rFonts w:ascii="Angsana New" w:hAnsi="Angsana New" w:hint="cs"/>
          <w:sz w:val="30"/>
          <w:szCs w:val="30"/>
          <w:cs/>
        </w:rPr>
        <w:t>มีความ</w:t>
      </w:r>
      <w:r w:rsidRPr="00664892">
        <w:rPr>
          <w:rFonts w:ascii="Angsana New" w:hAnsi="Angsana New"/>
          <w:sz w:val="30"/>
          <w:szCs w:val="30"/>
          <w:cs/>
        </w:rPr>
        <w:t>เหมาะสมมากยิ่งขึ้น</w:t>
      </w:r>
      <w:r w:rsidRPr="00664892">
        <w:rPr>
          <w:rFonts w:ascii="Angsana New" w:hAnsi="Angsana New" w:hint="cs"/>
          <w:sz w:val="30"/>
          <w:szCs w:val="30"/>
          <w:cs/>
        </w:rPr>
        <w:t xml:space="preserve"> </w:t>
      </w:r>
      <w:r w:rsidRPr="00664892">
        <w:rPr>
          <w:rFonts w:ascii="Angsana New" w:hAnsi="Angsana New"/>
          <w:sz w:val="30"/>
          <w:szCs w:val="30"/>
          <w:cs/>
        </w:rPr>
        <w:t xml:space="preserve"> อย่างไรก็ดี มีการเปลี่ยนแปลงที่สำคัญ</w:t>
      </w:r>
      <w:r w:rsidRPr="00664892">
        <w:rPr>
          <w:rFonts w:ascii="Angsana New" w:hAnsi="Angsana New" w:hint="cs"/>
          <w:sz w:val="30"/>
          <w:szCs w:val="30"/>
          <w:cs/>
        </w:rPr>
        <w:t>เกี่ยวกับการรับรู้รายการในส่วนของ</w:t>
      </w:r>
      <w:r w:rsidRPr="00664892">
        <w:rPr>
          <w:rFonts w:ascii="Angsana New" w:hAnsi="Angsana New"/>
          <w:sz w:val="30"/>
          <w:szCs w:val="30"/>
          <w:cs/>
        </w:rPr>
        <w:t xml:space="preserve"> </w:t>
      </w:r>
      <w:r w:rsidRPr="00664892">
        <w:rPr>
          <w:rFonts w:ascii="Angsana New" w:hAnsi="Angsana New"/>
          <w:sz w:val="30"/>
          <w:szCs w:val="30"/>
        </w:rPr>
        <w:t>TAS 16 “</w:t>
      </w:r>
      <w:r w:rsidRPr="00664892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664892">
        <w:rPr>
          <w:rFonts w:ascii="Angsana New" w:hAnsi="Angsana New"/>
          <w:sz w:val="30"/>
          <w:szCs w:val="30"/>
        </w:rPr>
        <w:t>”</w:t>
      </w:r>
      <w:r w:rsidRPr="00664892">
        <w:rPr>
          <w:rFonts w:ascii="Angsana New" w:hAnsi="Angsana New"/>
          <w:sz w:val="30"/>
          <w:szCs w:val="30"/>
          <w:cs/>
        </w:rPr>
        <w:t xml:space="preserve"> โดย</w:t>
      </w:r>
      <w:r w:rsidRPr="00664892">
        <w:rPr>
          <w:rFonts w:ascii="Angsana New" w:hAnsi="Angsana New" w:hint="cs"/>
          <w:sz w:val="30"/>
          <w:szCs w:val="30"/>
          <w:cs/>
        </w:rPr>
        <w:t>กำหนดให้</w:t>
      </w:r>
      <w:r w:rsidRPr="00664892">
        <w:rPr>
          <w:rFonts w:ascii="Angsana New" w:hAnsi="Angsana New"/>
          <w:sz w:val="30"/>
          <w:szCs w:val="30"/>
          <w:cs/>
        </w:rPr>
        <w:t>รับรู้</w:t>
      </w:r>
      <w:r w:rsidRPr="00664892">
        <w:rPr>
          <w:rFonts w:ascii="Angsana New" w:hAnsi="Angsana New" w:hint="cs"/>
          <w:sz w:val="30"/>
          <w:szCs w:val="30"/>
          <w:cs/>
        </w:rPr>
        <w:t>สิ่</w:t>
      </w:r>
      <w:r w:rsidRPr="00664892">
        <w:rPr>
          <w:rFonts w:ascii="Angsana New" w:hAnsi="Angsana New"/>
          <w:sz w:val="30"/>
          <w:szCs w:val="30"/>
          <w:cs/>
        </w:rPr>
        <w:t>งตอบแทนที่ได้รับก่อนที่ที่ดิน อาคารและอุปกรณ์จะอยู่ในสภาพพร้อมที่จะใช้ได้ตามประสงค์เป็</w:t>
      </w:r>
      <w:r w:rsidRPr="00664892">
        <w:rPr>
          <w:rFonts w:ascii="Angsana New" w:hAnsi="Angsana New" w:hint="cs"/>
          <w:sz w:val="30"/>
          <w:szCs w:val="30"/>
          <w:cs/>
        </w:rPr>
        <w:t>น</w:t>
      </w:r>
      <w:r w:rsidRPr="00664892">
        <w:rPr>
          <w:rFonts w:ascii="Angsana New" w:hAnsi="Angsana New"/>
          <w:sz w:val="30"/>
          <w:szCs w:val="30"/>
          <w:cs/>
        </w:rPr>
        <w:t>รายได้</w:t>
      </w:r>
      <w:r w:rsidRPr="00664892">
        <w:rPr>
          <w:rFonts w:ascii="Angsana New" w:hAnsi="Angsana New" w:hint="cs"/>
          <w:sz w:val="30"/>
          <w:szCs w:val="30"/>
          <w:cs/>
        </w:rPr>
        <w:t>ควบคู่ไปกับต้นทุนที่เกี่ยวข้องในกำไรหรือขาดทุน</w:t>
      </w:r>
      <w:r w:rsidRPr="00664892">
        <w:rPr>
          <w:rFonts w:ascii="Angsana New" w:hAnsi="Angsana New"/>
          <w:sz w:val="30"/>
          <w:szCs w:val="30"/>
          <w:cs/>
        </w:rPr>
        <w:t>แทน</w:t>
      </w:r>
      <w:r w:rsidRPr="00664892">
        <w:rPr>
          <w:rFonts w:ascii="Angsana New" w:hAnsi="Angsana New" w:hint="cs"/>
          <w:sz w:val="30"/>
          <w:szCs w:val="30"/>
          <w:cs/>
        </w:rPr>
        <w:t>ข้อกำหนดเดิมที่ให้รับรู้รายการดังกล่าวเป็นรายการ</w:t>
      </w:r>
      <w:r w:rsidRPr="00664892">
        <w:rPr>
          <w:rFonts w:ascii="Angsana New" w:hAnsi="Angsana New"/>
          <w:sz w:val="30"/>
          <w:szCs w:val="30"/>
          <w:cs/>
        </w:rPr>
        <w:t>หักออกจากต้นทุนของที่ดิน อาคารและอุปกรณ์นั้น</w:t>
      </w:r>
      <w:r w:rsidRPr="00664892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Pr="0066489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664892">
        <w:rPr>
          <w:rFonts w:ascii="Angsana New" w:hAnsi="Angsana New" w:hint="cs"/>
          <w:sz w:val="30"/>
          <w:szCs w:val="30"/>
          <w:cs/>
        </w:rPr>
        <w:t xml:space="preserve">ยังได้ออก TFRS 17 </w:t>
      </w:r>
      <w:r w:rsidRPr="00664892">
        <w:rPr>
          <w:rFonts w:ascii="Angsana New" w:hAnsi="Angsana New"/>
          <w:sz w:val="30"/>
          <w:szCs w:val="30"/>
        </w:rPr>
        <w:t>“</w:t>
      </w:r>
      <w:r w:rsidRPr="00664892">
        <w:rPr>
          <w:rFonts w:ascii="Angsana New" w:hAnsi="Angsana New" w:hint="cs"/>
          <w:sz w:val="30"/>
          <w:szCs w:val="30"/>
          <w:cs/>
        </w:rPr>
        <w:t>สัญญาประกันภัย</w:t>
      </w:r>
      <w:r w:rsidRPr="00664892">
        <w:rPr>
          <w:rFonts w:ascii="Angsana New" w:hAnsi="Angsana New"/>
          <w:sz w:val="30"/>
          <w:szCs w:val="30"/>
        </w:rPr>
        <w:t xml:space="preserve">” </w:t>
      </w:r>
      <w:r w:rsidRPr="00664892">
        <w:rPr>
          <w:rFonts w:ascii="Angsana New" w:hAnsi="Angsana New" w:hint="cs"/>
          <w:sz w:val="30"/>
          <w:szCs w:val="30"/>
          <w:cs/>
        </w:rPr>
        <w:t xml:space="preserve">มาแทน </w:t>
      </w:r>
      <w:r w:rsidRPr="00664892">
        <w:rPr>
          <w:rFonts w:ascii="Angsana New" w:hAnsi="Angsana New"/>
          <w:sz w:val="30"/>
          <w:szCs w:val="30"/>
        </w:rPr>
        <w:t xml:space="preserve">TFRS 4 </w:t>
      </w:r>
      <w:r w:rsidRPr="00664892">
        <w:rPr>
          <w:rFonts w:ascii="Angsana New" w:hAnsi="Angsana New"/>
          <w:sz w:val="30"/>
          <w:szCs w:val="30"/>
          <w:cs/>
        </w:rPr>
        <w:t>ซึ่ง</w:t>
      </w:r>
      <w:r w:rsidRPr="00664892">
        <w:rPr>
          <w:rFonts w:ascii="Angsana New" w:hAnsi="Angsana New" w:hint="cs"/>
          <w:sz w:val="30"/>
          <w:szCs w:val="30"/>
          <w:cs/>
        </w:rPr>
        <w:t>จะ</w:t>
      </w:r>
      <w:r w:rsidRPr="00664892">
        <w:rPr>
          <w:rFonts w:ascii="Angsana New" w:hAnsi="Angsana New"/>
          <w:sz w:val="30"/>
          <w:szCs w:val="30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664892">
        <w:rPr>
          <w:rFonts w:ascii="Angsana New" w:hAnsi="Angsana New"/>
          <w:sz w:val="30"/>
          <w:szCs w:val="30"/>
        </w:rPr>
        <w:t xml:space="preserve">8 </w:t>
      </w:r>
      <w:r w:rsidRPr="00664892">
        <w:rPr>
          <w:rFonts w:ascii="Angsana New" w:hAnsi="Angsana New" w:hint="cs"/>
          <w:sz w:val="30"/>
          <w:szCs w:val="30"/>
          <w:cs/>
        </w:rPr>
        <w:t>ทั้งนี้ กลุ่มบริษัทยังไม่ได้นำ</w:t>
      </w:r>
      <w:r w:rsidRPr="00664892">
        <w:rPr>
          <w:rFonts w:ascii="Angsana New" w:hAnsi="Angsana New"/>
          <w:sz w:val="30"/>
          <w:szCs w:val="30"/>
          <w:cs/>
        </w:rPr>
        <w:t xml:space="preserve">กรอบแนวคิดสำหรับการรายงานทางการเงิน </w:t>
      </w:r>
      <w:r w:rsidRPr="00664892">
        <w:rPr>
          <w:rFonts w:ascii="Angsana New" w:hAnsi="Angsana New"/>
          <w:sz w:val="30"/>
          <w:szCs w:val="30"/>
        </w:rPr>
        <w:t xml:space="preserve">TAS TFRS TSIC TFRIC </w:t>
      </w:r>
      <w:r w:rsidRPr="00664892">
        <w:rPr>
          <w:rFonts w:ascii="Angsana New" w:hAnsi="Angsana New"/>
          <w:sz w:val="30"/>
          <w:szCs w:val="30"/>
          <w:cs/>
        </w:rPr>
        <w:t>และแนวปฏิบัติทางการบัญชีฉบับปรับปรุง</w:t>
      </w:r>
      <w:r w:rsidRPr="0066489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64892">
        <w:rPr>
          <w:rFonts w:ascii="Angsana New" w:hAnsi="Angsana New"/>
          <w:sz w:val="30"/>
          <w:szCs w:val="30"/>
        </w:rPr>
        <w:t xml:space="preserve">TFRS 17 </w:t>
      </w:r>
      <w:r w:rsidRPr="00664892">
        <w:rPr>
          <w:rFonts w:ascii="Angsana New" w:hAnsi="Angsana New" w:hint="cs"/>
          <w:sz w:val="30"/>
          <w:szCs w:val="30"/>
          <w:cs/>
        </w:rPr>
        <w:t>ที่ออกใหม่ข้างต้น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</w:t>
      </w:r>
      <w:r w:rsidR="00C373C9">
        <w:rPr>
          <w:rFonts w:ascii="Angsana New" w:hAnsi="Angsana New" w:hint="cs"/>
          <w:sz w:val="30"/>
          <w:szCs w:val="30"/>
          <w:cs/>
        </w:rPr>
        <w:t>กลุ่ม</w:t>
      </w:r>
      <w:r w:rsidRPr="00664892">
        <w:rPr>
          <w:rFonts w:ascii="Angsana New" w:hAnsi="Angsana New" w:hint="cs"/>
          <w:sz w:val="30"/>
          <w:szCs w:val="30"/>
          <w:cs/>
        </w:rPr>
        <w:t>บริษัท</w:t>
      </w:r>
    </w:p>
    <w:p w:rsidR="00AC5A1E" w:rsidRPr="003502FA" w:rsidRDefault="00AC5A1E" w:rsidP="00AC5A1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Pr="003502FA">
        <w:rPr>
          <w:rFonts w:ascii="Angsana New" w:hAnsi="Angsana New"/>
          <w:sz w:val="30"/>
          <w:szCs w:val="30"/>
          <w:cs/>
        </w:rPr>
        <w:t>เปิดเผยข้อมูลสำหรับปีสิ้นสุดวันที่ 31 ธันวาคม 25</w:t>
      </w:r>
      <w:r w:rsidRPr="003502FA">
        <w:rPr>
          <w:rFonts w:ascii="Angsana New" w:hAnsi="Angsana New" w:hint="cs"/>
          <w:sz w:val="30"/>
          <w:szCs w:val="30"/>
          <w:cs/>
        </w:rPr>
        <w:t>6</w:t>
      </w:r>
      <w:r w:rsidR="00EA07D0">
        <w:rPr>
          <w:rFonts w:ascii="Angsana New" w:hAnsi="Angsana New" w:hint="cs"/>
          <w:sz w:val="30"/>
          <w:szCs w:val="30"/>
          <w:cs/>
        </w:rPr>
        <w:t>4</w:t>
      </w:r>
      <w:r w:rsidRPr="003502FA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256</w:t>
      </w:r>
      <w:r w:rsidR="00EA07D0">
        <w:rPr>
          <w:rFonts w:ascii="Angsana New" w:hAnsi="Angsana New" w:hint="cs"/>
          <w:sz w:val="30"/>
          <w:szCs w:val="30"/>
          <w:cs/>
        </w:rPr>
        <w:t>5</w:t>
      </w:r>
      <w:r w:rsidRPr="003502FA">
        <w:rPr>
          <w:rFonts w:ascii="Angsana New" w:hAnsi="Angsana New"/>
          <w:sz w:val="30"/>
          <w:szCs w:val="30"/>
          <w:cs/>
        </w:rPr>
        <w:t xml:space="preserve"> ในลักษณะของตัวเลขที่เกี่ยวข้อง</w:t>
      </w:r>
    </w:p>
    <w:p w:rsidR="00AC5A1E" w:rsidRPr="00926D8C" w:rsidRDefault="00AC5A1E" w:rsidP="00AC5A1E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AC5A1E" w:rsidRPr="003502FA" w:rsidRDefault="00AC5A1E" w:rsidP="00AC5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502FA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50105F" w:rsidRPr="00926D8C" w:rsidRDefault="0050105F" w:rsidP="0098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0831AD" w:rsidRDefault="00977E33" w:rsidP="000954D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E33F1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:rsidR="000831AD" w:rsidRPr="00926D8C" w:rsidRDefault="000831AD" w:rsidP="000831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:rsidR="00977E33" w:rsidRPr="00E33F16" w:rsidRDefault="00977E33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3F16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:rsidR="00977E33" w:rsidRPr="00926D8C" w:rsidRDefault="00977E33" w:rsidP="00977E33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24"/>
          <w:szCs w:val="24"/>
        </w:rPr>
      </w:pPr>
    </w:p>
    <w:p w:rsidR="00977E33" w:rsidRPr="00E33F16" w:rsidRDefault="00977E33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E33F16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E33F16">
        <w:rPr>
          <w:rFonts w:ascii="Angsana New" w:hAnsi="Angsana New"/>
          <w:sz w:val="30"/>
          <w:szCs w:val="30"/>
        </w:rPr>
        <w:t>“</w:t>
      </w:r>
      <w:r w:rsidRPr="00E33F16">
        <w:rPr>
          <w:rFonts w:ascii="Angsana New" w:hAnsi="Angsana New"/>
          <w:sz w:val="30"/>
          <w:szCs w:val="30"/>
          <w:cs/>
        </w:rPr>
        <w:t>กลุ่มบริษัท</w:t>
      </w:r>
      <w:r w:rsidRPr="00E33F16">
        <w:rPr>
          <w:rFonts w:ascii="Angsana New" w:hAnsi="Angsana New"/>
          <w:sz w:val="30"/>
          <w:szCs w:val="30"/>
        </w:rPr>
        <w:t>”</w:t>
      </w:r>
      <w:r w:rsidRPr="00E33F16">
        <w:rPr>
          <w:rFonts w:ascii="Angsana New" w:hAnsi="Angsana New"/>
          <w:sz w:val="30"/>
          <w:szCs w:val="30"/>
          <w:cs/>
        </w:rPr>
        <w:t xml:space="preserve">) </w:t>
      </w:r>
    </w:p>
    <w:p w:rsidR="00977E33" w:rsidRPr="00926D8C" w:rsidRDefault="00977E33" w:rsidP="00977E33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24"/>
          <w:szCs w:val="24"/>
        </w:rPr>
      </w:pPr>
    </w:p>
    <w:p w:rsidR="00977E33" w:rsidRPr="00E33F16" w:rsidRDefault="00977E33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E33F16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:rsidR="00977E33" w:rsidRPr="00926D8C" w:rsidRDefault="00977E33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977E33" w:rsidRPr="00926D8C" w:rsidRDefault="00977E33" w:rsidP="00977E33">
      <w:pPr>
        <w:pStyle w:val="BodyText2"/>
        <w:spacing w:line="240" w:lineRule="atLeast"/>
        <w:ind w:left="0" w:right="47" w:firstLine="0"/>
        <w:jc w:val="left"/>
        <w:rPr>
          <w:rFonts w:ascii="Angsana New" w:hAnsi="Angsana New"/>
          <w:sz w:val="24"/>
          <w:szCs w:val="24"/>
        </w:rPr>
      </w:pPr>
    </w:p>
    <w:p w:rsidR="00977E33" w:rsidRDefault="00977E33" w:rsidP="001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FA682C">
        <w:rPr>
          <w:rFonts w:ascii="Angsana New" w:hAnsi="Angsana New"/>
          <w:sz w:val="30"/>
          <w:szCs w:val="30"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:rsidR="005278DC" w:rsidRPr="00926D8C" w:rsidRDefault="005278DC" w:rsidP="001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วิธีการบัญชีสำหรับการเปลี่ยนแปลงส่วนได้เสียในบริษัทย่อยภายหลังการได้มาซึ่งอำนาจควบคุม</w:t>
      </w:r>
    </w:p>
    <w:p w:rsidR="00977E33" w:rsidRPr="00926D8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A682C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:rsidR="002E1B71" w:rsidRPr="00926D8C" w:rsidRDefault="002E1B71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77E33" w:rsidRPr="00FA682C" w:rsidRDefault="00977E33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2E1B71" w:rsidRDefault="002E1B71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ต้นทุนในการรวมธุรกิจส่วนที่สูงกว่ามูลค่ายุติธรรมของสินทรัพย์และหนี้สินของบริษัทย่อยที่ถูกซื้อเป็นค่าความนิยมจากการรวมธุรกิจใน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Pr="00FA682C">
        <w:rPr>
          <w:rFonts w:ascii="Angsana New" w:hAnsi="Angsana New"/>
          <w:sz w:val="30"/>
          <w:szCs w:val="30"/>
          <w:cs/>
        </w:rPr>
        <w:t xml:space="preserve"> ค่าความนิยมถูกแสดงเป็นรายการสินทรัพย์ไม่หมุนเวียนในงบแสดงฐานะการเงินรวมด้วยราคาทุนสุทธิจากค่าเผื่อ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977E33" w:rsidRPr="00FA682C" w:rsidRDefault="00977E33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OLE_LINK7"/>
      <w:bookmarkStart w:id="1" w:name="OLE_LINK8"/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เงินตราต่างประเทศ 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77E33" w:rsidRPr="00BB22CB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</w:t>
      </w:r>
      <w:bookmarkEnd w:id="0"/>
      <w:bookmarkEnd w:id="1"/>
    </w:p>
    <w:p w:rsidR="00977E33" w:rsidRPr="002E3A76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977E33" w:rsidRPr="00BB22CB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กิจการในต่างประเทศ</w:t>
      </w:r>
    </w:p>
    <w:p w:rsidR="00977E33" w:rsidRPr="00FA682C" w:rsidRDefault="00977E33" w:rsidP="00977E3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เงินสกุลต่างประเทศนั้นจะถูกจำหน่ายออกไป</w:t>
      </w:r>
    </w:p>
    <w:p w:rsidR="002E1B71" w:rsidRDefault="002E1B71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7E33" w:rsidRPr="00FA682C" w:rsidRDefault="00977E33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706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lang w:val="en-US"/>
        </w:rPr>
      </w:pPr>
      <w:r w:rsidRPr="00FA682C">
        <w:rPr>
          <w:rFonts w:ascii="Angsana New" w:hAnsi="Angsana New"/>
          <w:color w:val="000000"/>
          <w:cs/>
          <w:lang w:val="en-US"/>
        </w:rPr>
        <w:t>เงินฝากธนาคารที่มีข้อจำกัดในการเบิกใช้หรือติดภาระค้ำประกันแสดงเป็นรายการแยกต่างหากภายใต้สินทรัพย์ไม่หมุนเวียนในงบแสดงฐานะการเงิน</w:t>
      </w:r>
    </w:p>
    <w:p w:rsidR="00977E33" w:rsidRDefault="00977E33" w:rsidP="00977E3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lang w:val="en-US"/>
        </w:rPr>
      </w:pPr>
    </w:p>
    <w:p w:rsidR="00977E33" w:rsidRPr="002B1F1B" w:rsidRDefault="00977E33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1206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ลูกหนี้การค้าตามสัญญาเช่าซื้อ ลูกหนี้เงินให้กู้ยืม</w:t>
      </w:r>
      <w:r w:rsidRPr="00512062">
        <w:rPr>
          <w:rFonts w:ascii="Angsana New" w:hAnsi="Angsana New"/>
          <w:b/>
          <w:bCs/>
          <w:sz w:val="30"/>
          <w:szCs w:val="30"/>
        </w:rPr>
        <w:t xml:space="preserve"> </w:t>
      </w:r>
      <w:r w:rsidRPr="00512062">
        <w:rPr>
          <w:rFonts w:ascii="Angsana New" w:hAnsi="Angsana New"/>
          <w:b/>
          <w:bCs/>
          <w:sz w:val="30"/>
          <w:szCs w:val="30"/>
          <w:cs/>
        </w:rPr>
        <w:t>ลูกหนี้สินเชื่อรายย่อยเพื่อการประกอบอาชีพ</w:t>
      </w:r>
      <w:r w:rsidRPr="00512062">
        <w:rPr>
          <w:rFonts w:ascii="Angsana New" w:hAnsi="Angsana New" w:hint="cs"/>
          <w:b/>
          <w:bCs/>
          <w:sz w:val="30"/>
          <w:szCs w:val="30"/>
          <w:cs/>
        </w:rPr>
        <w:t>และลูกหนี้ไมโครไฟแนนซ์</w:t>
      </w:r>
      <w:r w:rsidRPr="00FA7B7A">
        <w:rPr>
          <w:rFonts w:ascii="Angsana New" w:hAnsi="Angsana New"/>
          <w:b/>
          <w:bCs/>
          <w:sz w:val="30"/>
          <w:szCs w:val="30"/>
          <w:cs/>
        </w:rPr>
        <w:t>และค่าเผื่อการด้อยค่าสำหรับผลขาดทุนด้านเครดิตที่คาดว่าจะเกิดขึ้น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Pr="00631310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ลูกหนี้การค้าตามสัญญาเช่าซื้อ ลูกหนี้เงินให้กู้ยืม</w:t>
      </w:r>
      <w:r>
        <w:rPr>
          <w:rFonts w:ascii="Angsana New" w:hAnsi="Angsana New"/>
          <w:sz w:val="30"/>
          <w:szCs w:val="30"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ลูกหนี้สินเชื่อรายย่อยเพื่อการประกอบอาชีพ</w:t>
      </w:r>
      <w:r>
        <w:rPr>
          <w:rFonts w:ascii="Angsana New" w:hAnsi="Angsana New" w:hint="cs"/>
          <w:sz w:val="30"/>
          <w:szCs w:val="30"/>
          <w:cs/>
        </w:rPr>
        <w:t>และลูกหนี้ไมโครไฟแนนซ์</w:t>
      </w:r>
      <w:r w:rsidRPr="00FA682C">
        <w:rPr>
          <w:rFonts w:ascii="Angsana New" w:hAnsi="Angsana New"/>
          <w:sz w:val="30"/>
          <w:szCs w:val="30"/>
          <w:cs/>
        </w:rPr>
        <w:t>แสดงตามมูลค่าสุทธิที่คาดว่าจะได้รับคืน ซึ่งถือตามราคาตามบัญชีหักดอกผลรอการตัดบัญชีและ</w:t>
      </w:r>
      <w:r w:rsidRPr="00A213FA">
        <w:rPr>
          <w:rFonts w:ascii="Angsana New" w:hAnsi="Angsana New"/>
          <w:sz w:val="30"/>
          <w:szCs w:val="30"/>
          <w:cs/>
        </w:rPr>
        <w:t>ค่าเผื่อการด้อยค่าสำหรับผลขาดทุนด้านเครดิตที่คาดว่าจะเกิดขึ้น</w:t>
      </w:r>
      <w:r w:rsidR="002B1F1B">
        <w:rPr>
          <w:rFonts w:ascii="Angsana New" w:hAnsi="Angsana New"/>
          <w:sz w:val="30"/>
          <w:szCs w:val="30"/>
        </w:rPr>
        <w:t xml:space="preserve"> </w:t>
      </w:r>
      <w:r w:rsidRPr="00631310">
        <w:rPr>
          <w:rFonts w:ascii="Angsana New" w:hAnsi="Angsana New" w:hint="cs"/>
          <w:sz w:val="30"/>
          <w:szCs w:val="30"/>
          <w:cs/>
        </w:rPr>
        <w:t>กลุ่ม</w:t>
      </w:r>
      <w:r w:rsidRPr="00631310">
        <w:rPr>
          <w:rFonts w:ascii="Angsana New" w:hAnsi="Angsana New"/>
          <w:sz w:val="30"/>
          <w:szCs w:val="30"/>
          <w:cs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 w:rsidRPr="00631310">
        <w:rPr>
          <w:rFonts w:ascii="Angsana New" w:hAnsi="Angsana New" w:hint="cs"/>
          <w:sz w:val="30"/>
          <w:szCs w:val="30"/>
          <w:cs/>
        </w:rPr>
        <w:t>นโยบายที่กล่าวในส่วนของเครื่องมือทางการเงิน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Pr="00FA7B7A" w:rsidRDefault="00977E33" w:rsidP="00977E3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ลูกหนี้การค้าอื่น</w:t>
      </w:r>
      <w:r w:rsidRPr="00FA7B7A">
        <w:rPr>
          <w:rFonts w:ascii="Angsana New" w:hAnsi="Angsana New"/>
          <w:b/>
          <w:bCs/>
          <w:sz w:val="30"/>
          <w:szCs w:val="30"/>
          <w:cs/>
        </w:rPr>
        <w:t>และค่าเผื่อการด้อยค่าสำหรับผลขาดทุนด้านเครดิตที่คาดว่าจะเกิดขึ้น</w:t>
      </w:r>
      <w:r w:rsidRPr="00FA7B7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Pr="00C9243C" w:rsidRDefault="00977E33" w:rsidP="00977E3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FA682C">
        <w:rPr>
          <w:rFonts w:ascii="Angsana New" w:hAnsi="Angsana New" w:cs="Angsana New"/>
          <w:cs/>
        </w:rPr>
        <w:t>ลูกหนี้การค้าอื่นแสดงในราคาที่ระบุไว้ในใบแจ้งหนี้หัก</w:t>
      </w:r>
      <w:r w:rsidRPr="00A213FA">
        <w:rPr>
          <w:rFonts w:ascii="Angsana New" w:hAnsi="Angsana New" w:cs="Angsana New"/>
          <w:cs/>
        </w:rPr>
        <w:t>ค่าเผื่อการด้อยค่าสำหรับผลขาดทุนด้านเครดิตที่คาดว่าจะเกิดขึ้น</w:t>
      </w:r>
      <w:r>
        <w:rPr>
          <w:rFonts w:ascii="Angsana New" w:hAnsi="Angsana New" w:cs="Angsana New"/>
          <w:lang w:val="en-US"/>
        </w:rPr>
        <w:t xml:space="preserve"> </w:t>
      </w:r>
      <w:r w:rsidRPr="00FA682C">
        <w:rPr>
          <w:rFonts w:ascii="Angsana New" w:hAnsi="Angsana New" w:cs="Angsana New"/>
          <w:cs/>
        </w:rPr>
        <w:t xml:space="preserve"> (ถ้ามี)</w:t>
      </w:r>
    </w:p>
    <w:p w:rsidR="00977E33" w:rsidRPr="0094309C" w:rsidRDefault="00977E33" w:rsidP="00977E3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977E33" w:rsidRDefault="00977E33" w:rsidP="00977E3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olor w:val="000000"/>
          <w:lang w:val="en-US"/>
        </w:rPr>
      </w:pPr>
      <w:r>
        <w:rPr>
          <w:rFonts w:ascii="Angsana New" w:hAnsi="Angsana New" w:cs="Angsana New" w:hint="cs"/>
          <w:color w:val="000000"/>
          <w:cs/>
          <w:lang w:val="en-US"/>
        </w:rPr>
        <w:t>กลุ่ม</w:t>
      </w:r>
      <w:r w:rsidRPr="003E04DF">
        <w:rPr>
          <w:rFonts w:ascii="Angsana New" w:hAnsi="Angsana New" w:cs="Angsana New"/>
          <w:color w:val="000000"/>
          <w:cs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>
        <w:rPr>
          <w:rFonts w:ascii="Angsana New" w:hAnsi="Angsana New" w:cs="Angsana New" w:hint="cs"/>
          <w:color w:val="000000"/>
          <w:cs/>
          <w:lang w:val="en-US"/>
        </w:rPr>
        <w:t>นโยบายที่กล่าวในส่วนของเครื่องมือทางการเงิน</w:t>
      </w:r>
    </w:p>
    <w:p w:rsidR="003F2241" w:rsidRPr="0094309C" w:rsidRDefault="003F2241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สินค้าที่มีไว้เพื่อขาย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 xml:space="preserve">สินค้าคงเหลือที่เป็นสินค้าที่มีไว้เพื่อขายซึ่งได้แก่ รถจักรยานยนต์ แสดงในราคาทุน (วิธีเฉพาะเจาะจง) สุทธิจากค่าเผื่อการลดลงของมูลค่า </w:t>
      </w:r>
      <w:r w:rsidRPr="00FA682C">
        <w:rPr>
          <w:rFonts w:ascii="Angsana New" w:hAnsi="Angsana New"/>
          <w:sz w:val="30"/>
          <w:szCs w:val="30"/>
        </w:rPr>
        <w:t>(</w:t>
      </w:r>
      <w:r w:rsidRPr="00FA682C">
        <w:rPr>
          <w:rFonts w:ascii="Angsana New" w:hAnsi="Angsana New"/>
          <w:sz w:val="30"/>
          <w:szCs w:val="30"/>
          <w:cs/>
        </w:rPr>
        <w:t>ถ้ามี) หรือมูลค่าสุทธิที่จะได้รับแล้วแต่อย่างใดจะต่ำกว่า มูลค่าสุทธิที่จะได้รับเป็นการประมาณการราคาที่จะขายได้จากการดำเนินธุรกิจปกติหักด้วยประมาณการค่าใช้จ่ายที่จำเป็นเพื่อการขายสินค้านั้นๆ</w:t>
      </w:r>
    </w:p>
    <w:p w:rsidR="007D452F" w:rsidRPr="0094309C" w:rsidRDefault="007D452F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A682C">
        <w:rPr>
          <w:rFonts w:ascii="Angsana New" w:hAnsi="Angsana New"/>
          <w:sz w:val="30"/>
          <w:szCs w:val="30"/>
          <w:cs/>
        </w:rPr>
        <w:t>ค่าเผื่อการลดลงของมูลค่าสินค้าจะถูกประมาณขึ้นตามสภาพของสินค้าที่เสื่อมสภาพ เสียหาย ล้าสมัยและคงค้างเป็นระยะเวลานาน (ถ้ามี)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สินทรัพย์รอการขาย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สินทรัพย์รอการขายแสดงมูลค่าตามยอดลูกหนี้คงเหลือตามบัญชีสุทธิจากค่าเผื่อการลดลงของมูลค่า</w:t>
      </w:r>
    </w:p>
    <w:p w:rsidR="00977E33" w:rsidRPr="0094309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กลุ่มบริษัทตั้งค่าเผื่อการลดลงของมูลค่าสินทรัพย์รอการขายดังนี้</w:t>
      </w:r>
    </w:p>
    <w:p w:rsidR="00977E33" w:rsidRPr="00FA682C" w:rsidRDefault="00977E33" w:rsidP="00977E3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ยอดค้างไม่เกินหนึ่งปี</w:t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FA682C">
        <w:rPr>
          <w:rFonts w:ascii="Angsana New" w:hAnsi="Angsana New"/>
          <w:sz w:val="30"/>
          <w:szCs w:val="30"/>
        </w:rPr>
        <w:t>30</w:t>
      </w:r>
    </w:p>
    <w:p w:rsidR="00977E33" w:rsidRDefault="00977E33" w:rsidP="00977E3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ยอดค้างเกินหนึ่งปี</w:t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</w:r>
      <w:r w:rsidRPr="00FA682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FA682C">
        <w:rPr>
          <w:rFonts w:ascii="Angsana New" w:hAnsi="Angsana New"/>
          <w:sz w:val="30"/>
          <w:szCs w:val="30"/>
        </w:rPr>
        <w:t>100</w:t>
      </w:r>
    </w:p>
    <w:p w:rsidR="007D452F" w:rsidRPr="00FA682C" w:rsidRDefault="007D452F" w:rsidP="007D4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วิธีราคาทุนและแสดงในราคาทุนสุ</w:t>
      </w:r>
      <w:r w:rsidR="007768E8">
        <w:rPr>
          <w:rFonts w:ascii="Angsana New" w:hAnsi="Angsana New"/>
          <w:sz w:val="30"/>
          <w:szCs w:val="30"/>
          <w:cs/>
        </w:rPr>
        <w:t>ทธิจากค่าเผื่อการด้อยค่า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ที่ดิน อาคาร และอุปกรณ์ สินทรัพย์ที่มีไว้เพื่อให้เช่าและค่าเสื่อมราคา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  <w:cs/>
        </w:rPr>
      </w:pPr>
      <w:r w:rsidRPr="002D706B">
        <w:rPr>
          <w:rFonts w:ascii="Angsana New" w:hAnsi="Angsana New"/>
          <w:sz w:val="30"/>
          <w:szCs w:val="30"/>
          <w:cs/>
        </w:rPr>
        <w:t xml:space="preserve">ที่ดินแสดงในราคาทุนสุทธิจากค่าเผื่อการด้อยค่า </w:t>
      </w:r>
      <w:r w:rsidRPr="00FA682C">
        <w:rPr>
          <w:rFonts w:ascii="Angsana New" w:hAnsi="Angsana New"/>
          <w:sz w:val="30"/>
          <w:szCs w:val="30"/>
        </w:rPr>
        <w:t>(</w:t>
      </w:r>
      <w:r w:rsidRPr="00FA682C">
        <w:rPr>
          <w:rFonts w:ascii="Angsana New" w:hAnsi="Angsana New"/>
          <w:sz w:val="30"/>
          <w:szCs w:val="30"/>
          <w:cs/>
        </w:rPr>
        <w:t>ถ้ามี</w:t>
      </w:r>
      <w:r w:rsidRPr="00FA682C">
        <w:rPr>
          <w:rFonts w:ascii="Angsana New" w:hAnsi="Angsana New"/>
          <w:sz w:val="30"/>
          <w:szCs w:val="30"/>
        </w:rPr>
        <w:t>)</w:t>
      </w:r>
      <w:r w:rsidRPr="002D706B">
        <w:rPr>
          <w:rFonts w:ascii="Angsana New" w:hAnsi="Angsana New"/>
          <w:sz w:val="30"/>
          <w:szCs w:val="30"/>
          <w:cs/>
        </w:rPr>
        <w:t xml:space="preserve"> 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</w:t>
      </w:r>
      <w:r w:rsidRPr="00FA682C">
        <w:rPr>
          <w:rFonts w:ascii="Angsana New" w:hAnsi="Angsana New"/>
          <w:sz w:val="30"/>
          <w:szCs w:val="30"/>
          <w:cs/>
        </w:rPr>
        <w:t>กลุ่มบริษัท</w:t>
      </w:r>
      <w:r w:rsidRPr="002D706B">
        <w:rPr>
          <w:rFonts w:ascii="Angsana New" w:hAnsi="Angsana New"/>
          <w:sz w:val="30"/>
          <w:szCs w:val="30"/>
          <w:cs/>
        </w:rPr>
        <w:t>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:rsidR="007768E8" w:rsidRPr="00FA682C" w:rsidRDefault="007768E8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:rsidR="007768E8" w:rsidRPr="00FA682C" w:rsidRDefault="007768E8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10" w:type="dxa"/>
        <w:tblInd w:w="-12" w:type="dxa"/>
        <w:tblLayout w:type="fixed"/>
        <w:tblLook w:val="0000"/>
      </w:tblPr>
      <w:tblGrid>
        <w:gridCol w:w="5160"/>
        <w:gridCol w:w="4450"/>
      </w:tblGrid>
      <w:tr w:rsidR="00977E33" w:rsidRPr="00FA682C" w:rsidTr="006E6192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82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 (เพื่อใช้งานและเพื่อให้เช่า)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82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FA68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77E33" w:rsidRPr="00FA682C" w:rsidTr="006E6192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82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82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FA682C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>ปี และตามอายุสัญญาเช่า</w:t>
            </w:r>
          </w:p>
        </w:tc>
      </w:tr>
      <w:tr w:rsidR="00977E33" w:rsidRPr="00FA682C" w:rsidTr="006E6192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82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82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>ปี และ</w:t>
            </w:r>
            <w:r w:rsidRPr="00FA682C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77E33" w:rsidRPr="00FA682C" w:rsidTr="006E6192"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82C">
              <w:rPr>
                <w:rFonts w:ascii="Angsana New" w:hAnsi="Angsana New"/>
                <w:sz w:val="30"/>
                <w:szCs w:val="30"/>
                <w:cs/>
              </w:rPr>
              <w:t>ยานพาหนะใช้งานและยานพาหนะให้เช่า</w:t>
            </w: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</w:tcPr>
          <w:p w:rsidR="00977E33" w:rsidRPr="00FA682C" w:rsidRDefault="00977E33" w:rsidP="006E6192">
            <w:pPr>
              <w:tabs>
                <w:tab w:val="clear" w:pos="454"/>
                <w:tab w:val="clear" w:pos="680"/>
                <w:tab w:val="left" w:pos="993"/>
                <w:tab w:val="left" w:pos="12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82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A68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977E33" w:rsidRPr="00FA682C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977E33" w:rsidRPr="00FA682C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</w:t>
      </w:r>
    </w:p>
    <w:p w:rsidR="002E1B71" w:rsidRDefault="002E1B71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สินทรัพย์สิทธิการใช้</w:t>
      </w:r>
    </w:p>
    <w:p w:rsidR="00977E33" w:rsidRPr="00A32B42" w:rsidRDefault="00977E33" w:rsidP="00977E33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Pr="0041575B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>
        <w:rPr>
          <w:rFonts w:ascii="Angsana New" w:hAnsi="Angsana New" w:hint="cs"/>
          <w:szCs w:val="30"/>
          <w:cs/>
        </w:rPr>
        <w:t xml:space="preserve"> (ถ้ามี)</w:t>
      </w:r>
    </w:p>
    <w:p w:rsidR="00977E33" w:rsidRPr="00A32B42" w:rsidRDefault="00977E33" w:rsidP="00977E33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7B7BB6">
        <w:rPr>
          <w:rFonts w:ascii="Angsana New" w:hAnsi="Angsana New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7B7BB6">
        <w:rPr>
          <w:rFonts w:ascii="Angsana New" w:hAnsi="Angsana New" w:hint="cs"/>
          <w:szCs w:val="30"/>
          <w:cs/>
        </w:rPr>
        <w:t>จำ</w:t>
      </w:r>
      <w:r w:rsidRPr="007B7BB6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>
        <w:rPr>
          <w:rFonts w:ascii="Angsana New" w:hAnsi="Angsana New" w:hint="cs"/>
          <w:szCs w:val="30"/>
          <w:cs/>
        </w:rPr>
        <w:t>สั</w:t>
      </w:r>
      <w:r w:rsidRPr="007B7BB6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</w:t>
      </w:r>
      <w:r>
        <w:rPr>
          <w:rFonts w:ascii="Angsana New" w:hAnsi="Angsana New"/>
          <w:szCs w:val="30"/>
          <w:cs/>
        </w:rPr>
        <w:t>ใดๆ ที่เกิดขึ้น</w:t>
      </w:r>
      <w:r>
        <w:rPr>
          <w:rFonts w:ascii="Angsana New" w:hAnsi="Angsana New" w:hint="cs"/>
          <w:szCs w:val="30"/>
          <w:cs/>
        </w:rPr>
        <w:t xml:space="preserve"> (ถ้ามี) </w:t>
      </w:r>
      <w:r w:rsidRPr="007B7BB6">
        <w:rPr>
          <w:rFonts w:ascii="Angsana New" w:hAnsi="Angsana New"/>
          <w:szCs w:val="30"/>
          <w:cs/>
        </w:rPr>
        <w:t xml:space="preserve">และ (4) </w:t>
      </w:r>
      <w:r>
        <w:rPr>
          <w:rFonts w:ascii="Angsana New" w:hAnsi="Angsana New"/>
          <w:szCs w:val="30"/>
          <w:cs/>
        </w:rPr>
        <w:t>ประมาณการต้นทุนที่จะเกิดขึ้น</w:t>
      </w:r>
      <w:r w:rsidRPr="007B7BB6">
        <w:rPr>
          <w:rFonts w:ascii="Angsana New" w:hAnsi="Angsana New"/>
          <w:szCs w:val="30"/>
          <w:cs/>
        </w:rPr>
        <w:t>ในการรื้อและการขนย้ายสินทรัพย์อ้างอิง</w:t>
      </w:r>
      <w:r>
        <w:rPr>
          <w:rFonts w:ascii="Angsana New" w:hAnsi="Angsana New" w:hint="cs"/>
          <w:szCs w:val="30"/>
          <w:cs/>
        </w:rPr>
        <w:t xml:space="preserve"> </w:t>
      </w:r>
      <w:r w:rsidRPr="007B7BB6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>
        <w:rPr>
          <w:rFonts w:ascii="Angsana New" w:hAnsi="Angsana New" w:hint="cs"/>
          <w:szCs w:val="30"/>
          <w:cs/>
        </w:rPr>
        <w:t>กำ</w:t>
      </w:r>
      <w:r>
        <w:rPr>
          <w:rFonts w:ascii="Angsana New" w:hAnsi="Angsana New"/>
          <w:szCs w:val="30"/>
          <w:cs/>
        </w:rPr>
        <w:t>หนดไว้ในข้อตกลงและเงื่</w:t>
      </w:r>
      <w:r w:rsidRPr="007B7BB6">
        <w:rPr>
          <w:rFonts w:ascii="Angsana New" w:hAnsi="Angsana New"/>
          <w:szCs w:val="30"/>
          <w:cs/>
        </w:rPr>
        <w:t>อนไขของสัญญาเช่า</w:t>
      </w:r>
      <w:r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:rsidR="00977E33" w:rsidRPr="00A32B42" w:rsidRDefault="00977E33" w:rsidP="00977E33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  <w:r w:rsidRPr="00C801FB">
        <w:rPr>
          <w:rFonts w:ascii="Angsana New" w:hAnsi="Angsana New" w:hint="cs"/>
          <w:szCs w:val="30"/>
          <w:cs/>
        </w:rPr>
        <w:t>ซึ่งได้แก่ พื้นที่อาคารเช่ามีระยะเวลา</w:t>
      </w:r>
      <w:r w:rsidR="00E50503">
        <w:rPr>
          <w:rFonts w:ascii="Angsana New" w:hAnsi="Angsana New" w:hint="cs"/>
          <w:szCs w:val="30"/>
          <w:cs/>
        </w:rPr>
        <w:t>ระหว่าง</w:t>
      </w:r>
      <w:r w:rsidRPr="00C801FB">
        <w:rPr>
          <w:rFonts w:ascii="Angsana New" w:hAnsi="Angsana New" w:hint="cs"/>
          <w:szCs w:val="30"/>
          <w:cs/>
        </w:rPr>
        <w:t xml:space="preserve"> </w:t>
      </w:r>
      <w:r w:rsidR="00F2295E">
        <w:rPr>
          <w:rFonts w:ascii="Angsana New" w:hAnsi="Angsana New"/>
          <w:szCs w:val="30"/>
        </w:rPr>
        <w:t xml:space="preserve">1 </w:t>
      </w:r>
      <w:r w:rsidR="00E50503">
        <w:rPr>
          <w:rFonts w:ascii="Angsana New" w:hAnsi="Angsana New" w:hint="cs"/>
          <w:szCs w:val="30"/>
          <w:cs/>
        </w:rPr>
        <w:t>ปีถึง 10 ปีและรถยนต์มีระยะเวลา 3 ปี</w:t>
      </w:r>
    </w:p>
    <w:p w:rsidR="00977E33" w:rsidRPr="00A32B42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b/>
          <w:bCs/>
          <w:sz w:val="24"/>
          <w:szCs w:val="24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360"/>
          <w:tab w:val="left" w:pos="993"/>
          <w:tab w:val="left" w:pos="1440"/>
          <w:tab w:val="left" w:pos="4580"/>
          <w:tab w:val="left" w:pos="5480"/>
        </w:tabs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both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สิทธิการเช่า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:rsidR="00977E33" w:rsidRPr="00215747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สิทธิการเช่า</w:t>
      </w:r>
      <w:r w:rsidR="00CF4B9B">
        <w:rPr>
          <w:rFonts w:ascii="Angsana New" w:hAnsi="Angsana New" w:hint="cs"/>
          <w:sz w:val="30"/>
          <w:szCs w:val="30"/>
          <w:cs/>
        </w:rPr>
        <w:t xml:space="preserve"> (ซึ่งยอดคงเหลือ ณ สิ้นปี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>
        <w:rPr>
          <w:rFonts w:ascii="Angsana New" w:hAnsi="Angsana New" w:hint="cs"/>
          <w:sz w:val="30"/>
          <w:szCs w:val="30"/>
          <w:cs/>
        </w:rPr>
        <w:t xml:space="preserve"> ไม่มีนัยสำคัญ) </w:t>
      </w:r>
      <w:r w:rsidRPr="00FA682C">
        <w:rPr>
          <w:rFonts w:ascii="Angsana New" w:hAnsi="Angsana New"/>
          <w:sz w:val="30"/>
          <w:szCs w:val="30"/>
          <w:cs/>
        </w:rPr>
        <w:t>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ค่าตัดจำหน่ายคำนวณโดยวิธีเส้นตรงตามอายุการให้ประโยชน์ซึ่งได้แก่ อายุสัญญาเช่า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977E33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ค่าลิขสิทธิ์ซอฟท์แวร์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 xml:space="preserve"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ค่าตัดจำหน่ายคำนวณโดยวิธีเส้นตรงตามอายุการให้ประโยชน์เป็นระยะเวลา </w:t>
      </w:r>
      <w:r w:rsidRPr="00FA682C">
        <w:rPr>
          <w:rFonts w:ascii="Angsana New" w:hAnsi="Angsana New"/>
          <w:sz w:val="30"/>
          <w:szCs w:val="30"/>
        </w:rPr>
        <w:t xml:space="preserve">5 </w:t>
      </w:r>
      <w:r w:rsidRPr="00FA682C">
        <w:rPr>
          <w:rFonts w:ascii="Angsana New" w:hAnsi="Angsana New"/>
          <w:sz w:val="30"/>
          <w:szCs w:val="30"/>
          <w:cs/>
        </w:rPr>
        <w:t>ปี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977E33" w:rsidRPr="00A32B42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both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  <w:r w:rsidRPr="00FA682C">
        <w:rPr>
          <w:rFonts w:ascii="Angsana New" w:hAnsi="Angsana New"/>
          <w:sz w:val="30"/>
          <w:szCs w:val="30"/>
          <w:cs/>
        </w:rPr>
        <w:t>ค่าตัดจำหน่ายบันทึกเป็นส่วนหนึ่งของค่าใช้จ่ายในการบริหารในงบกำไรขาดทุนเบ็ดเสร็จซึ่งคำนวณโดยวิธีเส้นตรงตามอายุการให้ประโยชน์ของสินทรัพย์ไม่มีตัวตนแต่ละประเภท สินทรัพย์ที่ไม่มีตัวตนที่อายุการให้ประโยชน์ไม่ทราบแน่นอน (ถ้ามี) จะไม่ถูกตัดจำหน่าย แต่จะได้รับการทดสอบว่ามีข้อบ่งชี้ของการด</w:t>
      </w:r>
      <w:r w:rsidR="00A32B42">
        <w:rPr>
          <w:rFonts w:ascii="Angsana New" w:hAnsi="Angsana New"/>
          <w:sz w:val="30"/>
          <w:szCs w:val="30"/>
          <w:cs/>
        </w:rPr>
        <w:t>้อยค่าหรือไม่ ณ ทุกวันที่รายงา</w:t>
      </w:r>
      <w:r w:rsidR="00A32B42">
        <w:rPr>
          <w:rFonts w:ascii="Angsana New" w:hAnsi="Angsana New" w:hint="cs"/>
          <w:sz w:val="30"/>
          <w:szCs w:val="30"/>
          <w:cs/>
        </w:rPr>
        <w:t xml:space="preserve">น </w:t>
      </w:r>
      <w:r w:rsidRPr="00FA682C">
        <w:rPr>
          <w:rFonts w:ascii="Angsana New" w:hAnsi="Angsana New"/>
          <w:sz w:val="30"/>
          <w:szCs w:val="30"/>
          <w:cs/>
        </w:rPr>
        <w:t>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:rsidR="00CF4B9B" w:rsidRPr="00FA682C" w:rsidRDefault="00CF4B9B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</w:t>
      </w:r>
      <w:r w:rsidRPr="006C5291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977E33" w:rsidRPr="00FA682C" w:rsidRDefault="00977E33" w:rsidP="00977E33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FA682C">
        <w:rPr>
          <w:rFonts w:ascii="Angsana New" w:hAnsi="Angsana New"/>
          <w:sz w:val="30"/>
          <w:szCs w:val="30"/>
        </w:rPr>
        <w:t>(</w:t>
      </w:r>
      <w:r w:rsidRPr="00FA682C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Pr="00FA682C">
        <w:rPr>
          <w:rFonts w:ascii="Angsana New" w:hAnsi="Angsana New"/>
          <w:sz w:val="30"/>
          <w:szCs w:val="30"/>
        </w:rPr>
        <w:t xml:space="preserve">) </w:t>
      </w:r>
      <w:r w:rsidRPr="00FA682C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5819DB" w:rsidRPr="00FA682C" w:rsidRDefault="005819DB" w:rsidP="00977E3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กลับรายการผล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:rsidR="00977E33" w:rsidRPr="00FA682C" w:rsidRDefault="00977E33" w:rsidP="00977E33">
      <w:pPr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226863" w:rsidRDefault="0022686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หนี้สินตามสัญญาเช่า</w:t>
      </w:r>
    </w:p>
    <w:p w:rsidR="00977E33" w:rsidRPr="00A63A79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F6450C">
        <w:rPr>
          <w:rFonts w:ascii="Angsana New" w:hAnsi="Angsana New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F6450C">
        <w:rPr>
          <w:rFonts w:ascii="Angsana New" w:hAnsi="Angsana New"/>
          <w:szCs w:val="30"/>
          <w:cs/>
        </w:rPr>
        <w:t>ของกลุ่มกิจการ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>
        <w:rPr>
          <w:rFonts w:ascii="Angsana New" w:hAnsi="Angsana New" w:hint="cs"/>
          <w:szCs w:val="30"/>
          <w:cs/>
        </w:rPr>
        <w:t xml:space="preserve"> (ถ้ามี)</w:t>
      </w:r>
      <w:r w:rsidRPr="00F6450C">
        <w:rPr>
          <w:rFonts w:ascii="Angsana New" w:hAnsi="Angsana New"/>
          <w:szCs w:val="30"/>
          <w:cs/>
        </w:rPr>
        <w:t xml:space="preserve"> (3) </w:t>
      </w:r>
      <w:r>
        <w:rPr>
          <w:rFonts w:ascii="Angsana New" w:hAnsi="Angsana New"/>
          <w:szCs w:val="30"/>
          <w:cs/>
        </w:rPr>
        <w:t>จำ</w:t>
      </w:r>
      <w:r w:rsidRPr="00F6450C">
        <w:rPr>
          <w:rFonts w:ascii="Angsana New" w:hAnsi="Angsana New"/>
          <w:szCs w:val="30"/>
          <w:cs/>
        </w:rPr>
        <w:t>นวนเงินที่คาดว่าจะจ่ายช</w:t>
      </w:r>
      <w:r>
        <w:rPr>
          <w:rFonts w:ascii="Angsana New" w:hAnsi="Angsana New" w:hint="cs"/>
          <w:szCs w:val="30"/>
          <w:cs/>
        </w:rPr>
        <w:t>ำ</w:t>
      </w:r>
      <w:r w:rsidRPr="00F6450C">
        <w:rPr>
          <w:rFonts w:ascii="Angsana New" w:hAnsi="Angsana New"/>
          <w:szCs w:val="30"/>
          <w:cs/>
        </w:rPr>
        <w:t>ระภายใต้การรับประกันมูลค่าคงเหลือ</w:t>
      </w:r>
      <w:r>
        <w:rPr>
          <w:rFonts w:ascii="Angsana New" w:hAnsi="Angsana New" w:hint="cs"/>
          <w:szCs w:val="30"/>
          <w:cs/>
        </w:rPr>
        <w:t xml:space="preserve"> (ถ้ามี) (4) </w:t>
      </w:r>
      <w:r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</w:t>
      </w:r>
      <w:r w:rsidRPr="00251C7E">
        <w:rPr>
          <w:rFonts w:ascii="Angsana New" w:hAnsi="Angsana New"/>
          <w:color w:val="000000"/>
          <w:szCs w:val="30"/>
          <w:cs/>
        </w:rPr>
        <w:t>หากมีความแน่นอนอย่างสมเหตุสมผลที่จะใช้สิทธิเลือกนั้น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 และ (5) </w:t>
      </w:r>
      <w:r>
        <w:rPr>
          <w:rFonts w:ascii="Angsana New" w:hAnsi="Angsana New"/>
          <w:color w:val="000000"/>
          <w:szCs w:val="30"/>
          <w:cs/>
        </w:rPr>
        <w:t>การจ่าย</w:t>
      </w:r>
      <w:r>
        <w:rPr>
          <w:rFonts w:ascii="Angsana New" w:hAnsi="Angsana New" w:hint="cs"/>
          <w:color w:val="000000"/>
          <w:szCs w:val="30"/>
          <w:cs/>
        </w:rPr>
        <w:t>ชำ</w:t>
      </w:r>
      <w:r>
        <w:rPr>
          <w:rFonts w:ascii="Angsana New" w:hAnsi="Angsana New"/>
          <w:color w:val="000000"/>
          <w:szCs w:val="30"/>
          <w:cs/>
        </w:rPr>
        <w:t>ระค่าปรับเพื่อการยกเลิกสัญญาเช่า</w:t>
      </w:r>
      <w:r w:rsidRPr="00251C7E">
        <w:rPr>
          <w:rFonts w:ascii="Angsana New" w:hAnsi="Angsana New"/>
          <w:color w:val="000000"/>
          <w:szCs w:val="30"/>
          <w:cs/>
        </w:rPr>
        <w:t>หากข้อ</w:t>
      </w:r>
      <w:r>
        <w:rPr>
          <w:rFonts w:ascii="Angsana New" w:hAnsi="Angsana New" w:hint="cs"/>
          <w:color w:val="000000"/>
          <w:szCs w:val="30"/>
          <w:cs/>
        </w:rPr>
        <w:t>กำ</w:t>
      </w:r>
      <w:r w:rsidRPr="00251C7E">
        <w:rPr>
          <w:rFonts w:ascii="Angsana New" w:hAnsi="Angsana New"/>
          <w:color w:val="000000"/>
          <w:szCs w:val="30"/>
          <w:cs/>
        </w:rPr>
        <w:t>หนดสัญญาเช่าแสดงให้เห็นว่า</w:t>
      </w:r>
      <w:r>
        <w:rPr>
          <w:rFonts w:ascii="Angsana New" w:hAnsi="Angsana New" w:hint="cs"/>
          <w:color w:val="000000"/>
          <w:szCs w:val="30"/>
          <w:cs/>
        </w:rPr>
        <w:t>กลุ่มบริษัท</w:t>
      </w:r>
      <w:r w:rsidRPr="00251C7E">
        <w:rPr>
          <w:rFonts w:ascii="Angsana New" w:hAnsi="Angsana New"/>
          <w:color w:val="000000"/>
          <w:szCs w:val="30"/>
          <w:cs/>
        </w:rPr>
        <w:t>จะใช้สิทธิเลือกในการยกเลิกสัญญาเช่า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</w:t>
      </w:r>
    </w:p>
    <w:p w:rsidR="002E1B71" w:rsidRDefault="002E1B71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AA1B65" w:rsidRDefault="00AA1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977E33" w:rsidRDefault="00977E33" w:rsidP="00A044AF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lastRenderedPageBreak/>
        <w:t>ภายหลังจากสัญญาเช่าเริ่มมีผล กลุ่มบริษัทวัดมูลค่าหนี้สินตามสัญญาเช่า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ไม่ได้รวมอยู่ในการวัดมูลค่าของหนี้สินตามสัญญาเช่า</w:t>
      </w:r>
      <w:r>
        <w:rPr>
          <w:rFonts w:ascii="Angsana New" w:hAnsi="Angsana New" w:hint="cs"/>
          <w:szCs w:val="30"/>
          <w:cs/>
        </w:rPr>
        <w:t>ถูกรับรู้เป็นค่าใช้จ่ายในกำไรหรือขาดทุน</w:t>
      </w:r>
    </w:p>
    <w:p w:rsidR="001A0B3C" w:rsidRPr="00FC4296" w:rsidRDefault="001A0B3C" w:rsidP="00A044AF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A044A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="00A044AF">
        <w:rPr>
          <w:rFonts w:ascii="Angsana New" w:hAnsi="Angsana New" w:hint="cs"/>
          <w:szCs w:val="30"/>
          <w:cs/>
        </w:rPr>
        <w:t xml:space="preserve"> (พิจารณาตามลักษณะทางกายภาพของสินทรัพย์) 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:rsidR="00977E33" w:rsidRPr="00FC4296" w:rsidRDefault="00977E33" w:rsidP="00A044AF">
      <w:pPr>
        <w:pStyle w:val="NoSpacing"/>
        <w:jc w:val="thaiDistribute"/>
        <w:rPr>
          <w:rFonts w:ascii="Angsana New" w:hAnsi="Angsana New"/>
          <w:sz w:val="24"/>
          <w:szCs w:val="24"/>
        </w:rPr>
      </w:pPr>
    </w:p>
    <w:p w:rsidR="00977E33" w:rsidRDefault="00977E33" w:rsidP="00A0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F14D4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977E33" w:rsidRPr="00FC4296" w:rsidRDefault="00977E33" w:rsidP="00A044AF">
      <w:pPr>
        <w:pStyle w:val="NoSpacing"/>
        <w:jc w:val="thaiDistribute"/>
        <w:rPr>
          <w:rFonts w:ascii="Angsana New" w:hAnsi="Angsana New"/>
          <w:sz w:val="24"/>
          <w:szCs w:val="24"/>
          <w:cs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977E33" w:rsidRPr="00FC4296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24"/>
          <w:szCs w:val="24"/>
          <w:cs/>
        </w:rPr>
      </w:pPr>
    </w:p>
    <w:p w:rsidR="00977E33" w:rsidRPr="00FA682C" w:rsidRDefault="00977E33" w:rsidP="00977E33">
      <w:pPr>
        <w:pStyle w:val="NoSpacing"/>
        <w:rPr>
          <w:rFonts w:ascii="Angsana New" w:hAnsi="Angsana New"/>
          <w:i/>
          <w:iCs/>
          <w:szCs w:val="30"/>
          <w:cs/>
        </w:rPr>
      </w:pPr>
      <w:r w:rsidRPr="00FA682C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977E33" w:rsidRPr="00FC4296" w:rsidRDefault="00977E33" w:rsidP="00977E33">
      <w:pPr>
        <w:pStyle w:val="NoSpacing"/>
        <w:rPr>
          <w:rFonts w:ascii="Angsana New" w:hAnsi="Angsana New"/>
          <w:sz w:val="24"/>
          <w:szCs w:val="24"/>
        </w:rPr>
      </w:pPr>
    </w:p>
    <w:p w:rsidR="00977E33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2D706B">
        <w:rPr>
          <w:rFonts w:ascii="Angsana New" w:hAnsi="Angsana New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5F605A" w:rsidRPr="00FC4296" w:rsidRDefault="005F605A" w:rsidP="00977E33">
      <w:pPr>
        <w:jc w:val="thaiDistribute"/>
        <w:rPr>
          <w:rFonts w:ascii="Angsana New" w:hAnsi="Angsana New"/>
          <w:sz w:val="24"/>
          <w:szCs w:val="24"/>
          <w:cs/>
        </w:rPr>
      </w:pPr>
    </w:p>
    <w:p w:rsidR="00977E33" w:rsidRPr="00FA682C" w:rsidRDefault="00977E33" w:rsidP="00977E33">
      <w:pPr>
        <w:pStyle w:val="NoSpacing"/>
        <w:rPr>
          <w:rFonts w:ascii="Angsana New" w:hAnsi="Angsana New"/>
          <w:i/>
          <w:iCs/>
          <w:szCs w:val="30"/>
        </w:rPr>
      </w:pPr>
      <w:r w:rsidRPr="00FA682C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977E33" w:rsidRPr="00FC4296" w:rsidRDefault="00977E33" w:rsidP="00977E33">
      <w:pPr>
        <w:pStyle w:val="NoSpacing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2E1B71" w:rsidRPr="00FC4296" w:rsidRDefault="002E1B71" w:rsidP="00977E33">
      <w:pPr>
        <w:jc w:val="thaiDistribute"/>
        <w:rPr>
          <w:rFonts w:ascii="Angsana New" w:hAnsi="Angsana New"/>
          <w:sz w:val="24"/>
          <w:szCs w:val="24"/>
        </w:rPr>
      </w:pPr>
    </w:p>
    <w:p w:rsidR="00977E33" w:rsidRPr="00FA682C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FA682C">
        <w:rPr>
          <w:rFonts w:ascii="Angsana New" w:hAnsi="Angsana New"/>
          <w:sz w:val="30"/>
          <w:szCs w:val="30"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ค่าใช้จ่ายในการบริหารในงบกำไรขาดทุนเบ็ดเสร็จประกอบด้วย ต้นทุนบริการปัจจุบัน ต้นทุนบริการในอดีต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682C">
        <w:rPr>
          <w:rFonts w:ascii="Angsana New" w:hAnsi="Angsana New"/>
          <w:sz w:val="30"/>
          <w:szCs w:val="30"/>
          <w:cs/>
        </w:rPr>
        <w:t>ต้นทุนดอกเบี้ย ซึ่งแสดงเป็นรายการกำไรหรือขาดทุน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ส่วน</w:t>
      </w:r>
      <w:r w:rsidRPr="00FA682C">
        <w:rPr>
          <w:rFonts w:ascii="Angsana New" w:hAnsi="Angsana New"/>
          <w:sz w:val="30"/>
          <w:szCs w:val="30"/>
          <w:cs/>
        </w:rPr>
        <w:t>กำไร/ขาดทุนจากการวัดมูลค่าประมาณการตามหลักคณิตศาสตร์ประกันภัยแสดงเป็นรายการกำไรขาดทุนเบ็ดเสร็จอื่น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ถูก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กาลเวลาและความเสี่ยงที่มีต่อหนี้สิน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977E33" w:rsidRPr="00FA682C" w:rsidRDefault="00977E33" w:rsidP="00977E33">
      <w:pPr>
        <w:pStyle w:val="NoSpacing"/>
        <w:jc w:val="thaiDistribute"/>
        <w:rPr>
          <w:rFonts w:ascii="Angsana New" w:hAnsi="Angsana New"/>
          <w:szCs w:val="30"/>
          <w:highlight w:val="yellow"/>
        </w:rPr>
      </w:pPr>
    </w:p>
    <w:p w:rsidR="00977E33" w:rsidRPr="002D706B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2D706B">
        <w:rPr>
          <w:rFonts w:ascii="Angsana New" w:hAnsi="Angsana New"/>
          <w:sz w:val="30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2D706B">
        <w:rPr>
          <w:rFonts w:ascii="Angsana New" w:hAnsi="Angsana New"/>
          <w:sz w:val="30"/>
          <w:szCs w:val="30"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ณ</w:t>
      </w:r>
      <w:r w:rsidRPr="002D706B">
        <w:rPr>
          <w:rFonts w:ascii="Angsana New" w:hAnsi="Angsana New"/>
          <w:sz w:val="30"/>
          <w:szCs w:val="30"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วันที่วัดมูลค่า</w:t>
      </w:r>
      <w:r w:rsidRPr="002D706B">
        <w:rPr>
          <w:rFonts w:ascii="Angsana New" w:hAnsi="Angsana New"/>
          <w:sz w:val="30"/>
          <w:szCs w:val="30"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2D706B">
        <w:rPr>
          <w:rFonts w:ascii="Angsana New" w:hAnsi="Angsana New"/>
          <w:sz w:val="30"/>
          <w:szCs w:val="30"/>
        </w:rPr>
        <w:t xml:space="preserve"> </w:t>
      </w:r>
      <w:r w:rsidRPr="002D706B">
        <w:rPr>
          <w:rFonts w:ascii="Angsana New" w:hAnsi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977E33" w:rsidRPr="00FA682C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FA682C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FA682C">
        <w:rPr>
          <w:rFonts w:ascii="Angsana New" w:hAnsi="Angsana New"/>
          <w:szCs w:val="30"/>
        </w:rPr>
        <w:t xml:space="preserve"> </w:t>
      </w:r>
      <w:r w:rsidRPr="00FA682C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FA682C">
        <w:rPr>
          <w:rFonts w:ascii="Angsana New" w:hAnsi="Angsana New"/>
          <w:szCs w:val="30"/>
        </w:rPr>
        <w:t xml:space="preserve"> 3 </w:t>
      </w:r>
      <w:r w:rsidRPr="00FA682C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FA682C">
        <w:rPr>
          <w:rFonts w:ascii="Angsana New" w:hAnsi="Angsana New"/>
          <w:szCs w:val="30"/>
        </w:rPr>
        <w:t xml:space="preserve"> </w:t>
      </w:r>
      <w:r w:rsidRPr="00FA682C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FA682C">
        <w:rPr>
          <w:rFonts w:ascii="Angsana New" w:hAnsi="Angsana New"/>
          <w:szCs w:val="30"/>
        </w:rPr>
        <w:t>(“</w:t>
      </w:r>
      <w:r w:rsidRPr="00FA682C">
        <w:rPr>
          <w:rFonts w:ascii="Angsana New" w:hAnsi="Angsana New"/>
          <w:szCs w:val="30"/>
          <w:cs/>
        </w:rPr>
        <w:t>ข้อมูลระดับ</w:t>
      </w:r>
      <w:r w:rsidRPr="00FA682C">
        <w:rPr>
          <w:rFonts w:ascii="Angsana New" w:hAnsi="Angsana New"/>
          <w:szCs w:val="30"/>
        </w:rPr>
        <w:t xml:space="preserve"> 1”) </w:t>
      </w:r>
      <w:r w:rsidRPr="00FA682C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FA682C">
        <w:rPr>
          <w:rFonts w:ascii="Angsana New" w:hAnsi="Angsana New"/>
          <w:szCs w:val="30"/>
        </w:rPr>
        <w:t>“</w:t>
      </w:r>
      <w:r w:rsidRPr="00FA682C">
        <w:rPr>
          <w:rFonts w:ascii="Angsana New" w:hAnsi="Angsana New"/>
          <w:szCs w:val="30"/>
          <w:cs/>
        </w:rPr>
        <w:t xml:space="preserve">ข้อมูลระดับ </w:t>
      </w:r>
      <w:r w:rsidRPr="00FA682C">
        <w:rPr>
          <w:rFonts w:ascii="Angsana New" w:hAnsi="Angsana New"/>
          <w:szCs w:val="30"/>
        </w:rPr>
        <w:t>2”</w:t>
      </w:r>
      <w:r w:rsidRPr="00FA682C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FA682C">
        <w:rPr>
          <w:rFonts w:ascii="Angsana New" w:hAnsi="Angsana New"/>
          <w:szCs w:val="30"/>
        </w:rPr>
        <w:t xml:space="preserve"> (“</w:t>
      </w:r>
      <w:r w:rsidRPr="00FA682C">
        <w:rPr>
          <w:rFonts w:ascii="Angsana New" w:hAnsi="Angsana New"/>
          <w:szCs w:val="30"/>
          <w:cs/>
        </w:rPr>
        <w:t>ข้อมูลระดับ</w:t>
      </w:r>
      <w:r w:rsidRPr="00FA682C">
        <w:rPr>
          <w:rFonts w:ascii="Angsana New" w:hAnsi="Angsana New"/>
          <w:szCs w:val="30"/>
        </w:rPr>
        <w:t xml:space="preserve"> 3”)</w:t>
      </w:r>
    </w:p>
    <w:p w:rsidR="00694358" w:rsidRPr="00FA682C" w:rsidRDefault="00694358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FA682C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977E33" w:rsidRPr="00FA682C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977E33" w:rsidRPr="00FA682C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FA682C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977E33" w:rsidRPr="00FA682C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682C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FA682C">
        <w:rPr>
          <w:rFonts w:ascii="Angsana New" w:hAnsi="Angsana New"/>
          <w:szCs w:val="30"/>
          <w:cs/>
        </w:rPr>
        <w:t>ข้อมูลระดับ</w:t>
      </w:r>
      <w:r w:rsidRPr="00FA682C">
        <w:rPr>
          <w:rFonts w:ascii="Angsana New" w:hAnsi="Angsana New"/>
          <w:szCs w:val="30"/>
        </w:rPr>
        <w:t xml:space="preserve"> 3 </w:t>
      </w:r>
      <w:r w:rsidRPr="00FA682C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977E33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B0C72">
        <w:rPr>
          <w:rFonts w:ascii="Angsana New" w:hAnsi="Angsana New" w:hint="cs"/>
          <w:b/>
          <w:bCs/>
          <w:szCs w:val="30"/>
          <w:cs/>
        </w:rPr>
        <w:lastRenderedPageBreak/>
        <w:t>เครื่องมือทางการเงิน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BB0C72">
        <w:rPr>
          <w:rFonts w:ascii="Angsana New" w:hAnsi="Angsana New" w:hint="cs"/>
          <w:i/>
          <w:iCs/>
          <w:szCs w:val="30"/>
          <w:cs/>
        </w:rPr>
        <w:t>การรับรู้รายการและการวัดมูลค่า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สินทรัพย์ทางการเงิน</w:t>
      </w:r>
      <w:r w:rsidRPr="00BB0C72">
        <w:rPr>
          <w:rFonts w:ascii="Angsana New" w:hAnsi="Angsana New" w:hint="cs"/>
          <w:szCs w:val="30"/>
          <w:cs/>
        </w:rPr>
        <w:t>ถูกรับรู้เริ่มแรกด้วย</w:t>
      </w:r>
      <w:r w:rsidRPr="00BB0C72">
        <w:rPr>
          <w:rFonts w:ascii="Angsana New" w:hAnsi="Angsana New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BB0C72"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B0C72">
        <w:rPr>
          <w:rFonts w:ascii="Angsana New" w:hAnsi="Angsana New"/>
          <w:szCs w:val="30"/>
          <w:cs/>
        </w:rPr>
        <w:t>ประเภท</w:t>
      </w:r>
      <w:r w:rsidRPr="00BB0C72">
        <w:rPr>
          <w:rFonts w:ascii="Angsana New" w:hAnsi="Angsana New" w:hint="cs"/>
          <w:szCs w:val="30"/>
          <w:cs/>
        </w:rPr>
        <w:t>และวัดมูลค่า</w:t>
      </w:r>
      <w:r w:rsidRPr="00BB0C72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B0C72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B0C72">
        <w:rPr>
          <w:rFonts w:ascii="Angsana New" w:hAnsi="Angsana New"/>
          <w:szCs w:val="30"/>
          <w:cs/>
        </w:rPr>
        <w:t>ราคาทุนตัดจำหน่าย</w:t>
      </w:r>
      <w:r w:rsidRPr="00BB0C72">
        <w:rPr>
          <w:rFonts w:ascii="Angsana New" w:hAnsi="Angsana New" w:hint="cs"/>
          <w:szCs w:val="30"/>
          <w:cs/>
        </w:rPr>
        <w:t xml:space="preserve"> </w:t>
      </w:r>
      <w:r w:rsidRPr="00BB0C72">
        <w:rPr>
          <w:rFonts w:ascii="Angsana New" w:hAnsi="Angsana New"/>
          <w:szCs w:val="30"/>
          <w:cs/>
        </w:rPr>
        <w:t>มูลค่</w:t>
      </w:r>
      <w:r w:rsidRPr="00BB0C72">
        <w:rPr>
          <w:rFonts w:ascii="Angsana New" w:hAnsi="Angsana New" w:hint="cs"/>
          <w:szCs w:val="30"/>
          <w:cs/>
        </w:rPr>
        <w:t>า</w:t>
      </w:r>
      <w:r w:rsidRPr="00BB0C72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B0C72">
        <w:rPr>
          <w:rFonts w:ascii="Angsana New" w:hAnsi="Angsana New" w:hint="cs"/>
          <w:szCs w:val="30"/>
          <w:cs/>
        </w:rPr>
        <w:t>และ</w:t>
      </w:r>
      <w:r w:rsidRPr="00BB0C72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B0C72">
        <w:rPr>
          <w:rFonts w:ascii="Angsana New" w:hAnsi="Angsana New" w:hint="cs"/>
          <w:szCs w:val="30"/>
          <w:cs/>
        </w:rPr>
        <w:t xml:space="preserve"> </w:t>
      </w:r>
      <w:r w:rsidRPr="00BB0C72">
        <w:rPr>
          <w:rFonts w:ascii="Angsana New" w:hAnsi="Angsana New"/>
          <w:szCs w:val="30"/>
          <w:cs/>
        </w:rPr>
        <w:t>เมื่อ</w:t>
      </w:r>
      <w:r w:rsidRPr="00BB0C72">
        <w:rPr>
          <w:rFonts w:ascii="Angsana New" w:hAnsi="Angsana New" w:hint="cs"/>
          <w:szCs w:val="30"/>
          <w:cs/>
        </w:rPr>
        <w:t>มีการ</w:t>
      </w:r>
      <w:r w:rsidRPr="00BB0C72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B0C72">
        <w:rPr>
          <w:rFonts w:ascii="Angsana New" w:hAnsi="Angsana New" w:hint="cs"/>
          <w:szCs w:val="30"/>
          <w:cs/>
        </w:rPr>
        <w:t xml:space="preserve"> </w:t>
      </w:r>
      <w:r w:rsidRPr="00BB0C72">
        <w:rPr>
          <w:rFonts w:ascii="Angsana New" w:hAnsi="Angsana New"/>
          <w:szCs w:val="30"/>
          <w:cs/>
        </w:rPr>
        <w:t>ต้อง</w:t>
      </w:r>
      <w:r w:rsidRPr="00BB0C72">
        <w:rPr>
          <w:rFonts w:ascii="Angsana New" w:hAnsi="Angsana New" w:hint="cs"/>
          <w:szCs w:val="30"/>
          <w:cs/>
        </w:rPr>
        <w:t>มีการ</w:t>
      </w:r>
      <w:r w:rsidRPr="00BB0C72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B0C72">
        <w:rPr>
          <w:rFonts w:ascii="Angsana New" w:hAnsi="Angsana New" w:hint="cs"/>
          <w:szCs w:val="30"/>
          <w:cs/>
        </w:rPr>
        <w:t>ใหม่ในส่วน</w:t>
      </w:r>
      <w:r w:rsidRPr="00BB0C72">
        <w:rPr>
          <w:rFonts w:ascii="Angsana New" w:hAnsi="Angsana New"/>
          <w:szCs w:val="30"/>
          <w:cs/>
        </w:rPr>
        <w:t>ที่ได้รับผลกระทบ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jc w:val="thaiDistribute"/>
        <w:rPr>
          <w:rFonts w:ascii="Angsana New" w:hAnsi="Angsana New"/>
          <w:sz w:val="30"/>
          <w:szCs w:val="30"/>
        </w:rPr>
      </w:pP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ถูก</w:t>
      </w:r>
      <w:r w:rsidRPr="00BB0C72">
        <w:rPr>
          <w:rFonts w:ascii="Angsana New" w:hAnsi="Angsana New"/>
          <w:sz w:val="30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BB0C72">
        <w:rPr>
          <w:rFonts w:ascii="Angsana New" w:hAnsi="Angsana New" w:hint="cs"/>
          <w:sz w:val="30"/>
          <w:szCs w:val="30"/>
          <w:cs/>
        </w:rPr>
        <w:t xml:space="preserve">ร </w:t>
      </w: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BB0C72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B0C72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BB0C72">
        <w:rPr>
          <w:rFonts w:ascii="Angsana New" w:hAnsi="Angsana New"/>
          <w:sz w:val="30"/>
          <w:szCs w:val="30"/>
          <w:cs/>
        </w:rPr>
        <w:t>หนี้สินดังกล่าวรวมถึงหนี้สิน</w:t>
      </w:r>
      <w:r w:rsidRPr="00BB0C72">
        <w:rPr>
          <w:rFonts w:ascii="Angsana New" w:hAnsi="Angsana New" w:hint="cs"/>
          <w:sz w:val="30"/>
          <w:szCs w:val="30"/>
          <w:cs/>
        </w:rPr>
        <w:t>ตราสาร</w:t>
      </w:r>
      <w:r w:rsidRPr="00BB0C72">
        <w:rPr>
          <w:rFonts w:ascii="Angsana New" w:hAnsi="Angsana New"/>
          <w:sz w:val="30"/>
          <w:szCs w:val="30"/>
          <w:cs/>
        </w:rPr>
        <w:t>อนุพันธ์</w:t>
      </w:r>
      <w:r w:rsidRPr="00BB0C72">
        <w:rPr>
          <w:rFonts w:ascii="Angsana New" w:hAnsi="Angsana New" w:hint="cs"/>
          <w:sz w:val="30"/>
          <w:szCs w:val="30"/>
          <w:cs/>
        </w:rPr>
        <w:t>)</w:t>
      </w:r>
      <w:r w:rsidRPr="00BB0C72">
        <w:rPr>
          <w:rFonts w:ascii="Angsana New" w:hAnsi="Angsana New"/>
          <w:sz w:val="30"/>
          <w:szCs w:val="30"/>
          <w:cs/>
        </w:rPr>
        <w:t xml:space="preserve"> </w:t>
      </w:r>
      <w:r w:rsidRPr="00BB0C72">
        <w:rPr>
          <w:rFonts w:ascii="Angsana New" w:hAnsi="Angsana New" w:hint="cs"/>
          <w:sz w:val="30"/>
          <w:szCs w:val="30"/>
          <w:cs/>
        </w:rPr>
        <w:t>และ</w:t>
      </w:r>
      <w:r w:rsidRPr="00BB0C72">
        <w:rPr>
          <w:rFonts w:ascii="Angsana New" w:hAnsi="Angsana New"/>
          <w:sz w:val="30"/>
          <w:szCs w:val="30"/>
          <w:cs/>
        </w:rPr>
        <w:t>ไม่สามารถจัดประเภท</w:t>
      </w:r>
      <w:r w:rsidRPr="00BB0C72">
        <w:rPr>
          <w:rFonts w:ascii="Angsana New" w:hAnsi="Angsana New" w:hint="cs"/>
          <w:sz w:val="30"/>
          <w:szCs w:val="30"/>
          <w:cs/>
        </w:rPr>
        <w:t>รายการ</w:t>
      </w:r>
      <w:r w:rsidRPr="00BB0C72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BB0C72">
        <w:rPr>
          <w:rFonts w:ascii="Angsana New" w:hAnsi="Angsana New" w:hint="cs"/>
          <w:sz w:val="30"/>
          <w:szCs w:val="30"/>
          <w:cs/>
        </w:rPr>
        <w:t>ใหม่</w:t>
      </w:r>
      <w:r w:rsidRPr="00BB0C72">
        <w:rPr>
          <w:rFonts w:ascii="Angsana New" w:hAnsi="Angsana New"/>
          <w:sz w:val="30"/>
          <w:szCs w:val="30"/>
          <w:cs/>
        </w:rPr>
        <w:t>ได้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BB0C72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647A83" w:rsidRPr="00BB0C72" w:rsidRDefault="00647A83" w:rsidP="00977E33">
      <w:pPr>
        <w:pStyle w:val="NoSpacing"/>
        <w:jc w:val="thaiDistribute"/>
        <w:rPr>
          <w:rFonts w:ascii="Angsana New" w:eastAsia="SimSun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เงินสดและรายการเทียบเท่าเงินสด</w:t>
      </w:r>
      <w:r w:rsidR="00DA69FC">
        <w:rPr>
          <w:rFonts w:ascii="Angsana New" w:hAnsi="Angsana New" w:hint="cs"/>
          <w:szCs w:val="30"/>
          <w:cs/>
        </w:rPr>
        <w:t>และเงินฝากประจำกับธนาคาร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เงินฝากกับสถาบันการเงินที่มีภาระค้ำประกัน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ลูกหนี้</w:t>
      </w:r>
      <w:r w:rsidRPr="00BB0C72">
        <w:rPr>
          <w:rFonts w:ascii="Angsana New" w:hAnsi="Angsana New" w:hint="cs"/>
          <w:szCs w:val="30"/>
          <w:cs/>
        </w:rPr>
        <w:t>การค้าและลูกหนี้อื่นๆ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เงินให้กู้ยืม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</w:t>
      </w:r>
      <w:r w:rsidRPr="00BB0C72">
        <w:rPr>
          <w:rFonts w:ascii="Angsana New" w:hAnsi="Angsana New" w:hint="cs"/>
          <w:szCs w:val="30"/>
          <w:cs/>
        </w:rPr>
        <w:t>ทดรองจ่ายและเงินมัดจำหรือเงินประกันที่สามารถขอคืนได้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BB0C72">
        <w:rPr>
          <w:rFonts w:ascii="Angsana New" w:hAnsi="Angsana New"/>
          <w:szCs w:val="30"/>
          <w:cs/>
        </w:rPr>
        <w:t xml:space="preserve">สินทรัพย์ที่จัดประเภทรายการและวัดมูลค่ายุติธรรมผ่านกำไรหรือขาดทุน </w:t>
      </w:r>
      <w:r w:rsidRPr="00BB0C72">
        <w:rPr>
          <w:rFonts w:ascii="Angsana New" w:hAnsi="Angsana New"/>
          <w:szCs w:val="30"/>
        </w:rPr>
        <w:t>-</w:t>
      </w:r>
      <w:r w:rsidRPr="00BB0C72">
        <w:rPr>
          <w:rFonts w:ascii="Angsana New" w:hAnsi="Angsana New"/>
          <w:szCs w:val="30"/>
          <w:cs/>
        </w:rPr>
        <w:t xml:space="preserve"> ไม่มี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หนี้สินตามสัญญาเช่า </w:t>
      </w:r>
      <w:r w:rsidRPr="00BB0C72">
        <w:rPr>
          <w:rFonts w:ascii="Angsana New" w:hAnsi="Angsana New"/>
          <w:szCs w:val="30"/>
          <w:cs/>
        </w:rPr>
        <w:t>เงินกู้ยืม</w:t>
      </w:r>
      <w:r w:rsidRPr="00BB0C72">
        <w:rPr>
          <w:rFonts w:ascii="Angsana New" w:hAnsi="Angsana New" w:hint="cs"/>
          <w:szCs w:val="30"/>
          <w:cs/>
        </w:rPr>
        <w:t>อื่นๆ และหุ้นกู้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 w:hint="cs"/>
          <w:szCs w:val="30"/>
          <w:cs/>
        </w:rPr>
        <w:t>เจ้าหนี้การค้าและเจ้าหนี้อื่นๆ</w:t>
      </w:r>
    </w:p>
    <w:p w:rsidR="00977E33" w:rsidRPr="00BB0C72" w:rsidRDefault="00977E33" w:rsidP="00977E33">
      <w:pPr>
        <w:pStyle w:val="NoSpacing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 w:hint="cs"/>
          <w:szCs w:val="30"/>
          <w:cs/>
        </w:rPr>
        <w:t>เงินทดรองรับและเงินมัดจำรับหรือเงินประกันรับที่มีภาระผูกพันของการจ่ายชำระ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 xml:space="preserve">หนี้สินที่จัดประเภทรายการและวัดมูลค่ายุติธรรมผ่านกำไรหรือขาดทุน </w:t>
      </w:r>
      <w:r w:rsidRPr="00BB0C72">
        <w:rPr>
          <w:rFonts w:ascii="Angsana New" w:hAnsi="Angsana New"/>
          <w:szCs w:val="30"/>
        </w:rPr>
        <w:t>-</w:t>
      </w:r>
      <w:r w:rsidRPr="00BB0C72">
        <w:rPr>
          <w:rFonts w:ascii="Angsana New" w:hAnsi="Angsana New"/>
          <w:szCs w:val="30"/>
          <w:cs/>
        </w:rPr>
        <w:t xml:space="preserve"> ไม่มี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7F69B8">
        <w:rPr>
          <w:rFonts w:ascii="Angsana New" w:hAnsi="Angsana New" w:hint="cs"/>
          <w:i/>
          <w:iCs/>
          <w:szCs w:val="30"/>
          <w:cs/>
        </w:rPr>
        <w:lastRenderedPageBreak/>
        <w:t>การด้อยค่า</w:t>
      </w:r>
    </w:p>
    <w:p w:rsidR="000260CA" w:rsidRPr="007F69B8" w:rsidRDefault="000260CA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 w:hint="cs"/>
          <w:szCs w:val="30"/>
          <w:cs/>
        </w:rPr>
        <w:t>ขาดทุนจา</w:t>
      </w:r>
      <w:r w:rsidRPr="007F69B8">
        <w:rPr>
          <w:rFonts w:ascii="Angsana New" w:hAnsi="Angsana New"/>
          <w:szCs w:val="30"/>
          <w:cs/>
        </w:rPr>
        <w:t>ก</w:t>
      </w:r>
      <w:r w:rsidRPr="007F69B8">
        <w:rPr>
          <w:rFonts w:ascii="Angsana New" w:hAnsi="Angsana New" w:hint="cs"/>
          <w:szCs w:val="30"/>
          <w:cs/>
        </w:rPr>
        <w:t>ก</w:t>
      </w:r>
      <w:r w:rsidRPr="007F69B8">
        <w:rPr>
          <w:rFonts w:ascii="Angsana New" w:hAnsi="Angsana New"/>
          <w:szCs w:val="30"/>
          <w:cs/>
        </w:rPr>
        <w:t>ารด้อยค่า</w:t>
      </w:r>
      <w:r w:rsidRPr="007F69B8">
        <w:rPr>
          <w:rFonts w:ascii="Angsana New" w:hAnsi="Angsana New" w:hint="cs"/>
          <w:szCs w:val="30"/>
          <w:cs/>
        </w:rPr>
        <w:t xml:space="preserve">สำหรับผลขาดทุนด้านเครดิตที่คาดว่าจะเกิดขึ้น </w:t>
      </w:r>
      <w:r w:rsidRPr="007F69B8">
        <w:rPr>
          <w:rFonts w:ascii="Angsana New" w:hAnsi="Angsana New"/>
          <w:szCs w:val="30"/>
        </w:rPr>
        <w:t xml:space="preserve">(Expected credit loss) </w:t>
      </w:r>
      <w:r w:rsidRPr="007F69B8">
        <w:rPr>
          <w:rFonts w:ascii="Angsana New" w:hAnsi="Angsana New"/>
          <w:szCs w:val="30"/>
          <w:cs/>
        </w:rPr>
        <w:t>ของสินทรัพย์ทางการเงินรับรู้เป็นขั้น</w:t>
      </w:r>
      <w:r w:rsidRPr="007F69B8">
        <w:rPr>
          <w:rFonts w:ascii="Angsana New" w:hAnsi="Angsana New" w:hint="cs"/>
          <w:szCs w:val="30"/>
          <w:cs/>
        </w:rPr>
        <w:t xml:space="preserve">ตามวิธีการทั่วไป </w:t>
      </w:r>
      <w:r w:rsidRPr="007F69B8">
        <w:rPr>
          <w:rFonts w:ascii="Angsana New" w:hAnsi="Angsana New"/>
          <w:szCs w:val="30"/>
        </w:rPr>
        <w:t xml:space="preserve">(General approach) </w:t>
      </w:r>
      <w:r w:rsidRPr="007F69B8">
        <w:rPr>
          <w:rFonts w:ascii="Angsana New" w:hAnsi="Angsana New" w:hint="cs"/>
          <w:szCs w:val="30"/>
          <w:cs/>
        </w:rPr>
        <w:t>ดังนี้</w:t>
      </w: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7F69B8" w:rsidRDefault="00977E33" w:rsidP="00977E33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1 </w:t>
      </w:r>
      <w:r w:rsidRPr="007F69B8">
        <w:rPr>
          <w:rFonts w:ascii="Angsana New" w:hAnsi="Angsana New" w:hint="cs"/>
          <w:szCs w:val="30"/>
          <w:cs/>
        </w:rPr>
        <w:t>(</w:t>
      </w:r>
      <w:r w:rsidRPr="007F69B8">
        <w:rPr>
          <w:rFonts w:ascii="Angsana New" w:hAnsi="Angsana New"/>
          <w:szCs w:val="30"/>
        </w:rPr>
        <w:t xml:space="preserve">performing) </w:t>
      </w:r>
      <w:r w:rsidR="000260CA"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7F69B8">
        <w:rPr>
          <w:rFonts w:ascii="Angsana New" w:hAnsi="Angsana New"/>
          <w:szCs w:val="30"/>
        </w:rPr>
        <w:t xml:space="preserve">12 </w:t>
      </w:r>
      <w:r w:rsidRPr="007F69B8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977E33" w:rsidRPr="007F69B8" w:rsidRDefault="00977E33" w:rsidP="00977E33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2 (under-performing) </w:t>
      </w:r>
      <w:r w:rsidRPr="007F69B8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0260CA"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7F69B8">
        <w:rPr>
          <w:rFonts w:ascii="Angsana New" w:hAnsi="Angsana New"/>
          <w:szCs w:val="30"/>
        </w:rPr>
        <w:t>1</w:t>
      </w:r>
    </w:p>
    <w:p w:rsidR="00977E33" w:rsidRPr="007F69B8" w:rsidRDefault="00977E33" w:rsidP="00977E33">
      <w:pPr>
        <w:pStyle w:val="NoSpacing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 xml:space="preserve">ขั้นที่ </w:t>
      </w:r>
      <w:r w:rsidRPr="007F69B8">
        <w:rPr>
          <w:rFonts w:ascii="Angsana New" w:hAnsi="Angsana New"/>
          <w:szCs w:val="30"/>
        </w:rPr>
        <w:t xml:space="preserve">3 (credit-impaired) </w:t>
      </w:r>
      <w:r w:rsidRPr="007F69B8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0260CA"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7F69B8">
        <w:rPr>
          <w:rFonts w:ascii="Angsana New" w:hAnsi="Angsana New" w:hint="cs"/>
          <w:szCs w:val="30"/>
          <w:cs/>
        </w:rPr>
        <w:t xml:space="preserve"> </w:t>
      </w:r>
      <w:r w:rsidRPr="007F69B8">
        <w:rPr>
          <w:rFonts w:ascii="Angsana New" w:hAnsi="Angsana New"/>
          <w:szCs w:val="30"/>
          <w:cs/>
        </w:rPr>
        <w:t>ดอกเบี้ยรับ</w:t>
      </w:r>
      <w:r w:rsidRPr="007F69B8">
        <w:rPr>
          <w:rFonts w:ascii="Angsana New" w:hAnsi="Angsana New" w:hint="cs"/>
          <w:szCs w:val="30"/>
          <w:cs/>
        </w:rPr>
        <w:t xml:space="preserve"> (ถ้ามี) </w:t>
      </w:r>
      <w:r w:rsidRPr="007F69B8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7F69B8">
        <w:rPr>
          <w:rFonts w:ascii="Angsana New" w:hAnsi="Angsana New" w:hint="cs"/>
          <w:szCs w:val="30"/>
          <w:cs/>
        </w:rPr>
        <w:t>จากการด้อยค่า</w:t>
      </w: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7F69B8">
        <w:rPr>
          <w:rFonts w:ascii="Angsana New" w:hAnsi="Angsana New"/>
          <w:szCs w:val="30"/>
          <w:cs/>
        </w:rPr>
        <w:t>สำหรับลูกหนี้การค้า สินทรัพย์ที่เกิดจากสัญญา และลูกหนี้ตามสัญญาเช่า</w:t>
      </w:r>
      <w:r w:rsidRPr="007F69B8">
        <w:rPr>
          <w:rFonts w:ascii="Angsana New" w:hAnsi="Angsana New" w:hint="cs"/>
          <w:szCs w:val="30"/>
          <w:cs/>
        </w:rPr>
        <w:t>หรือลูกหนี้อื่นๆ ที่มีลักษณะคล้ายคลึงกัน</w:t>
      </w:r>
      <w:r w:rsidRPr="007F69B8">
        <w:rPr>
          <w:rFonts w:ascii="Angsana New" w:hAnsi="Angsana New"/>
          <w:szCs w:val="30"/>
        </w:rPr>
        <w:t xml:space="preserve"> </w:t>
      </w:r>
      <w:r w:rsidR="000260CA" w:rsidRPr="007F69B8">
        <w:rPr>
          <w:rFonts w:ascii="Angsana New" w:hAnsi="Angsana New" w:hint="cs"/>
          <w:szCs w:val="30"/>
          <w:cs/>
        </w:rPr>
        <w:t>กลุ่มบริษัท</w:t>
      </w:r>
      <w:r w:rsidRPr="007F69B8">
        <w:rPr>
          <w:rFonts w:ascii="Angsana New" w:hAnsi="Angsana New" w:hint="cs"/>
          <w:szCs w:val="30"/>
          <w:cs/>
        </w:rPr>
        <w:t>สามารถใช้วิธีการอย่างง่าย</w:t>
      </w:r>
      <w:r w:rsidRPr="007F69B8">
        <w:rPr>
          <w:rFonts w:ascii="Angsana New" w:hAnsi="Angsana New"/>
          <w:szCs w:val="30"/>
        </w:rPr>
        <w:t xml:space="preserve"> (Simplified approach) </w:t>
      </w:r>
      <w:r w:rsidRPr="007F69B8">
        <w:rPr>
          <w:rFonts w:ascii="Angsana New" w:hAnsi="Angsana New" w:hint="cs"/>
          <w:szCs w:val="30"/>
          <w:cs/>
        </w:rPr>
        <w:t>โดย</w:t>
      </w:r>
      <w:r w:rsidRPr="007F69B8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7F69B8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7F69B8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7F69B8">
        <w:rPr>
          <w:rFonts w:ascii="Angsana New" w:hAnsi="Angsana New" w:hint="cs"/>
          <w:szCs w:val="30"/>
          <w:cs/>
        </w:rPr>
        <w:t>สำหรับทั้งวิธีการทั่วไปและวิธีการอย่างง่าย ต้องนำข้อมูล</w:t>
      </w:r>
      <w:r w:rsidRPr="007F69B8">
        <w:rPr>
          <w:rFonts w:ascii="Angsana New" w:hAnsi="Angsana New"/>
          <w:szCs w:val="30"/>
          <w:cs/>
        </w:rPr>
        <w:t>ผลขาดทุนด้านเครดิต</w:t>
      </w:r>
      <w:r w:rsidRPr="007F69B8">
        <w:rPr>
          <w:rFonts w:ascii="Angsana New" w:hAnsi="Angsana New" w:hint="cs"/>
          <w:szCs w:val="30"/>
          <w:cs/>
        </w:rPr>
        <w:t>ในอดีต (</w:t>
      </w:r>
      <w:r w:rsidRPr="007F69B8">
        <w:rPr>
          <w:rFonts w:ascii="Angsana New" w:hAnsi="Angsana New"/>
          <w:szCs w:val="30"/>
        </w:rPr>
        <w:t>Historical credit loss</w:t>
      </w:r>
      <w:r w:rsidRPr="007F69B8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7F69B8">
        <w:rPr>
          <w:rFonts w:ascii="Angsana New" w:hAnsi="Angsana New"/>
          <w:szCs w:val="30"/>
        </w:rPr>
        <w:t xml:space="preserve"> (Forward-looking information)</w:t>
      </w:r>
      <w:r w:rsidRPr="007F69B8">
        <w:rPr>
          <w:rFonts w:ascii="Angsana New" w:hAnsi="Angsana New" w:hint="cs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 กลุ่มบริษัทใช้วิธีการทั่วไปสำหรับสินทรัพย์กลุ่มดังกล่าว</w:t>
      </w:r>
    </w:p>
    <w:p w:rsidR="00977E33" w:rsidRPr="007F69B8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7F69B8" w:rsidRDefault="00977E33" w:rsidP="00977E33">
      <w:pPr>
        <w:pStyle w:val="NoSpacing"/>
        <w:jc w:val="thaiDistribute"/>
        <w:rPr>
          <w:rFonts w:ascii="Angsana New" w:eastAsia="SimSun" w:hAnsi="Angsana New"/>
          <w:szCs w:val="30"/>
        </w:rPr>
      </w:pPr>
      <w:r w:rsidRPr="007F69B8">
        <w:rPr>
          <w:rFonts w:ascii="Angsana New" w:eastAsia="SimSun" w:hAnsi="Angsana New"/>
          <w:szCs w:val="30"/>
          <w:cs/>
        </w:rPr>
        <w:t>ในส่วนของลูกหนี้</w:t>
      </w:r>
      <w:r w:rsidRPr="007F69B8">
        <w:rPr>
          <w:rFonts w:ascii="Angsana New" w:eastAsia="SimSun" w:hAnsi="Angsana New" w:hint="cs"/>
          <w:szCs w:val="30"/>
          <w:cs/>
        </w:rPr>
        <w:t>และ</w:t>
      </w:r>
      <w:r w:rsidRPr="007F69B8">
        <w:rPr>
          <w:rFonts w:ascii="Angsana New" w:eastAsia="SimSun" w:hAnsi="Angsana New"/>
          <w:szCs w:val="30"/>
          <w:cs/>
        </w:rPr>
        <w:t>เงินให้กู้ยืม</w:t>
      </w:r>
      <w:r w:rsidRPr="007F69B8">
        <w:rPr>
          <w:rFonts w:ascii="Angsana New" w:eastAsia="SimSun" w:hAnsi="Angsana New" w:hint="cs"/>
          <w:szCs w:val="30"/>
          <w:cs/>
        </w:rPr>
        <w:t>ต่าง ๆ กลุ่มบริษัท</w:t>
      </w:r>
      <w:r w:rsidRPr="007F69B8">
        <w:rPr>
          <w:rFonts w:ascii="Angsana New" w:eastAsia="SimSun" w:hAnsi="Angsana New"/>
          <w:szCs w:val="30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7F69B8">
        <w:rPr>
          <w:rFonts w:ascii="Angsana New" w:eastAsia="SimSun" w:hAnsi="Angsana New"/>
          <w:szCs w:val="30"/>
        </w:rPr>
        <w:t>(Aging balance information)</w:t>
      </w:r>
      <w:r w:rsidRPr="007F69B8">
        <w:rPr>
          <w:rFonts w:ascii="Angsana New" w:eastAsia="SimSun" w:hAnsi="Angsana New"/>
          <w:szCs w:val="30"/>
          <w:cs/>
        </w:rPr>
        <w:t xml:space="preserve"> </w:t>
      </w:r>
      <w:r w:rsidRPr="007F69B8">
        <w:rPr>
          <w:rFonts w:ascii="Angsana New" w:hAnsi="Angsana New" w:hint="cs"/>
          <w:szCs w:val="30"/>
          <w:cs/>
        </w:rPr>
        <w:t xml:space="preserve">โดยมีการจัดเก็บข้อมูลย้อนหลังสำหรับ </w:t>
      </w:r>
      <w:r w:rsidRPr="007F69B8">
        <w:rPr>
          <w:rFonts w:ascii="Angsana New" w:hAnsi="Angsana New"/>
          <w:szCs w:val="30"/>
        </w:rPr>
        <w:t xml:space="preserve">Historical credit loss </w:t>
      </w:r>
      <w:r w:rsidRPr="007F69B8">
        <w:rPr>
          <w:rFonts w:ascii="Angsana New" w:hAnsi="Angsana New" w:hint="cs"/>
          <w:szCs w:val="30"/>
          <w:cs/>
        </w:rPr>
        <w:t>สำหรับแต่ละช่วงอายุหนี้ที่คงค้างเป็นระยะเวลาประมาณ 4-5 ปี เพื่อนำมาสร้างโมเดลธุรกิจและกำหนดค่าตัวแปรต่าง ๆ ที่เฉพาะเจาะจงสำหรับกลุ่มบริษัทซึ่งบริษัทดำเนินการร่วมกันกับบริษัทที่ปรึกษาอิสระจากภายนอก</w:t>
      </w:r>
      <w:r w:rsidRPr="007F69B8">
        <w:rPr>
          <w:rFonts w:ascii="Angsana New" w:eastAsia="SimSun" w:hAnsi="Angsana New"/>
          <w:szCs w:val="30"/>
        </w:rPr>
        <w:t xml:space="preserve"> </w:t>
      </w:r>
    </w:p>
    <w:p w:rsidR="00977E33" w:rsidRPr="007F69B8" w:rsidRDefault="00977E33" w:rsidP="00977E33">
      <w:pPr>
        <w:pStyle w:val="NoSpacing"/>
        <w:jc w:val="thaiDistribute"/>
        <w:rPr>
          <w:rFonts w:ascii="Angsana New" w:eastAsia="SimSun" w:hAnsi="Angsana New"/>
          <w:szCs w:val="30"/>
        </w:rPr>
      </w:pPr>
    </w:p>
    <w:p w:rsidR="00300103" w:rsidRPr="007F69B8" w:rsidRDefault="00300103" w:rsidP="00977E33">
      <w:pPr>
        <w:pStyle w:val="NoSpacing"/>
        <w:jc w:val="thaiDistribute"/>
        <w:rPr>
          <w:rFonts w:ascii="Angsana New" w:eastAsia="SimSun" w:hAnsi="Angsana New"/>
          <w:szCs w:val="30"/>
        </w:rPr>
      </w:pPr>
    </w:p>
    <w:p w:rsidR="003714EA" w:rsidRDefault="0037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Cs w:val="30"/>
          <w:cs/>
        </w:rPr>
        <w:br w:type="page"/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BB0C72">
        <w:rPr>
          <w:rFonts w:ascii="Angsana New" w:hAnsi="Angsana New"/>
          <w:i/>
          <w:iCs/>
          <w:szCs w:val="30"/>
          <w:cs/>
        </w:rPr>
        <w:lastRenderedPageBreak/>
        <w:t>การบัญชีป้องกันความเสี่ยง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  <w:r w:rsidRPr="00BB0C72">
        <w:rPr>
          <w:rFonts w:ascii="Angsana New" w:hAnsi="Angsana New"/>
          <w:szCs w:val="30"/>
          <w:cs/>
        </w:rPr>
        <w:t>การบัญชีป้องกันความเสี่ยง</w:t>
      </w:r>
      <w:r w:rsidR="004C60A8">
        <w:rPr>
          <w:rFonts w:ascii="Angsana New" w:hAnsi="Angsana New" w:hint="cs"/>
          <w:szCs w:val="30"/>
          <w:cs/>
        </w:rPr>
        <w:t xml:space="preserve"> (ถ้ามี) </w:t>
      </w:r>
      <w:r w:rsidRPr="00BB0C72">
        <w:rPr>
          <w:rFonts w:ascii="Angsana New" w:hAnsi="Angsana New"/>
          <w:szCs w:val="30"/>
          <w:cs/>
        </w:rPr>
        <w:t>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BB0C72">
        <w:rPr>
          <w:rFonts w:ascii="Angsana New" w:hAnsi="Angsana New" w:hint="cs"/>
          <w:szCs w:val="30"/>
          <w:cs/>
        </w:rPr>
        <w:t xml:space="preserve"> โดย</w:t>
      </w:r>
      <w:r w:rsidRPr="00BB0C72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B0C72">
        <w:rPr>
          <w:rFonts w:ascii="Angsana New" w:hAnsi="Angsana New" w:hint="cs"/>
          <w:szCs w:val="30"/>
          <w:cs/>
        </w:rPr>
        <w:t>และวิธีการทางบัญชีที่เกี่ยวข้องแบ่งออก</w:t>
      </w:r>
      <w:r w:rsidRPr="00BB0C72">
        <w:rPr>
          <w:rFonts w:ascii="Angsana New" w:hAnsi="Angsana New"/>
          <w:szCs w:val="30"/>
          <w:cs/>
        </w:rPr>
        <w:t xml:space="preserve">เป็น </w:t>
      </w:r>
      <w:r w:rsidRPr="00BB0C72">
        <w:rPr>
          <w:rFonts w:ascii="Angsana New" w:hAnsi="Angsana New"/>
          <w:szCs w:val="30"/>
        </w:rPr>
        <w:t xml:space="preserve">3 </w:t>
      </w:r>
      <w:r w:rsidRPr="00BB0C72">
        <w:rPr>
          <w:rFonts w:ascii="Angsana New" w:hAnsi="Angsana New"/>
          <w:szCs w:val="30"/>
          <w:cs/>
        </w:rPr>
        <w:t>ประเภท</w:t>
      </w:r>
      <w:r w:rsidRPr="00BB0C72">
        <w:rPr>
          <w:rFonts w:ascii="Angsana New" w:hAnsi="Angsana New" w:hint="cs"/>
          <w:szCs w:val="30"/>
          <w:cs/>
        </w:rPr>
        <w:t xml:space="preserve">ได้แก่ </w:t>
      </w:r>
      <w:r w:rsidRPr="00BB0C72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B0C72">
        <w:rPr>
          <w:rFonts w:ascii="Angsana New" w:hAnsi="Angsana New"/>
          <w:szCs w:val="30"/>
        </w:rPr>
        <w:t> </w:t>
      </w:r>
      <w:r w:rsidRPr="00BB0C72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B0C72">
        <w:rPr>
          <w:rFonts w:ascii="Angsana New" w:hAnsi="Angsana New" w:hint="cs"/>
          <w:szCs w:val="30"/>
          <w:cs/>
        </w:rPr>
        <w:t>และ</w:t>
      </w:r>
      <w:r w:rsidRPr="00BB0C72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</w:rPr>
      </w:pPr>
    </w:p>
    <w:p w:rsidR="00977E33" w:rsidRPr="00BB0C72" w:rsidRDefault="00977E33" w:rsidP="00977E33">
      <w:pPr>
        <w:pStyle w:val="BodyText2"/>
        <w:ind w:left="0" w:firstLine="0"/>
        <w:jc w:val="thaiDistribute"/>
        <w:rPr>
          <w:rFonts w:ascii="Angsana New" w:eastAsia="Calibri" w:hAnsi="Angsana New"/>
          <w:sz w:val="30"/>
          <w:szCs w:val="30"/>
        </w:rPr>
      </w:pPr>
      <w:r w:rsidRPr="00BB0C72"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 w:rsidRPr="00BB0C72">
        <w:rPr>
          <w:rFonts w:ascii="Angsana New" w:eastAsia="Calibri" w:hAnsi="Angsana New" w:hint="cs"/>
          <w:sz w:val="30"/>
          <w:szCs w:val="30"/>
          <w:cs/>
        </w:rPr>
        <w:t>เป็น</w:t>
      </w:r>
      <w:r w:rsidRPr="00BB0C72">
        <w:rPr>
          <w:rFonts w:ascii="Angsana New" w:eastAsia="Calibri" w:hAnsi="Angsana New"/>
          <w:sz w:val="30"/>
          <w:szCs w:val="30"/>
          <w:cs/>
        </w:rPr>
        <w:t>เครื่องมือทางการเงินที่ถูกนำมาใช้เพื่อจัดการความเสี่ยง</w:t>
      </w:r>
      <w:r w:rsidRPr="00BB0C72">
        <w:rPr>
          <w:rFonts w:ascii="Angsana New" w:eastAsia="Calibri" w:hAnsi="Angsana New" w:hint="cs"/>
          <w:sz w:val="30"/>
          <w:szCs w:val="30"/>
          <w:cs/>
        </w:rPr>
        <w:t>ในมูลค่ายุติธรรม</w:t>
      </w:r>
      <w:r w:rsidRPr="00BB0C72">
        <w:rPr>
          <w:rFonts w:ascii="Angsana New" w:eastAsia="Calibr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 w:rsidRPr="00BB0C72">
        <w:rPr>
          <w:rFonts w:ascii="Angsana New" w:eastAsia="Calibri" w:hAnsi="Angsana New" w:hint="cs"/>
          <w:sz w:val="30"/>
          <w:szCs w:val="30"/>
          <w:cs/>
        </w:rPr>
        <w:t>วัตถุประสงค์</w:t>
      </w:r>
      <w:r w:rsidRPr="00BB0C72">
        <w:rPr>
          <w:rFonts w:ascii="Angsana New" w:eastAsia="Calibri" w:hAnsi="Angsana New"/>
          <w:sz w:val="30"/>
          <w:szCs w:val="30"/>
          <w:cs/>
        </w:rPr>
        <w:t>ไว้เพื่อการค้า</w:t>
      </w:r>
      <w:r w:rsidRPr="00BB0C72">
        <w:rPr>
          <w:rFonts w:ascii="Angsana New" w:eastAsia="Calibri" w:hAnsi="Angsana New"/>
          <w:sz w:val="30"/>
          <w:szCs w:val="30"/>
        </w:rPr>
        <w:t xml:space="preserve"> </w:t>
      </w:r>
      <w:r w:rsidRPr="00BB0C72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  <w:r w:rsidRPr="00BB0C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B0C72">
        <w:rPr>
          <w:rFonts w:ascii="Angsana New" w:eastAsia="Calibri" w:hAnsi="Angsana New"/>
          <w:sz w:val="30"/>
          <w:szCs w:val="30"/>
          <w:cs/>
        </w:rPr>
        <w:t>ตราสารอนุพันธ์ถูก</w:t>
      </w:r>
      <w:r w:rsidRPr="00BB0C72">
        <w:rPr>
          <w:rFonts w:ascii="Angsana New" w:eastAsia="Calibri" w:hAnsi="Angsana New" w:hint="cs"/>
          <w:sz w:val="30"/>
          <w:szCs w:val="30"/>
          <w:cs/>
        </w:rPr>
        <w:t>รับรู้เริ่ม</w:t>
      </w:r>
      <w:r w:rsidRPr="00BB0C72">
        <w:rPr>
          <w:rFonts w:ascii="Angsana New" w:eastAsia="Calibri" w:hAnsi="Angsana New"/>
          <w:sz w:val="30"/>
          <w:szCs w:val="30"/>
          <w:cs/>
        </w:rPr>
        <w:t xml:space="preserve">แรกด้วยมูลค่ายุติธรรม </w:t>
      </w:r>
      <w:r w:rsidRPr="00BB0C72">
        <w:rPr>
          <w:rFonts w:ascii="Angsana New" w:eastAsia="Calibri" w:hAnsi="Angsana New" w:hint="cs"/>
          <w:sz w:val="30"/>
          <w:szCs w:val="30"/>
          <w:cs/>
        </w:rPr>
        <w:t>หลังจากนั้น</w:t>
      </w:r>
      <w:r w:rsidRPr="00BB0C72">
        <w:rPr>
          <w:rFonts w:ascii="Angsana New" w:eastAsia="Calibri" w:hAnsi="Angsana New"/>
          <w:sz w:val="30"/>
          <w:szCs w:val="30"/>
          <w:cs/>
        </w:rPr>
        <w:t>จะ</w:t>
      </w:r>
      <w:r w:rsidRPr="00BB0C72">
        <w:rPr>
          <w:rFonts w:ascii="Angsana New" w:eastAsia="Calibri" w:hAnsi="Angsana New" w:hint="cs"/>
          <w:sz w:val="30"/>
          <w:szCs w:val="30"/>
          <w:cs/>
        </w:rPr>
        <w:t>มีการ</w:t>
      </w:r>
      <w:r w:rsidRPr="00BB0C72">
        <w:rPr>
          <w:rFonts w:ascii="Angsana New" w:eastAsia="Calibri" w:hAnsi="Angsana New"/>
          <w:sz w:val="30"/>
          <w:szCs w:val="30"/>
          <w:cs/>
        </w:rPr>
        <w:t>วัดมูลค่ายุติธรรมใหม่ กำไรหรือขาดทุนจากการวัดมูลค่ายุติธรรม</w:t>
      </w:r>
      <w:r w:rsidRPr="00BB0C72">
        <w:rPr>
          <w:rFonts w:ascii="Angsana New" w:eastAsia="Calibri" w:hAnsi="Angsana New" w:hint="cs"/>
          <w:sz w:val="30"/>
          <w:szCs w:val="30"/>
          <w:cs/>
        </w:rPr>
        <w:t>ใหม่</w:t>
      </w:r>
      <w:r w:rsidRPr="00BB0C72">
        <w:rPr>
          <w:rFonts w:ascii="Angsana New" w:eastAsia="Calibri" w:hAnsi="Angsana New"/>
          <w:sz w:val="30"/>
          <w:szCs w:val="30"/>
          <w:cs/>
        </w:rPr>
        <w:t>จะบันทึกใน</w:t>
      </w:r>
      <w:r w:rsidRPr="00BB0C72">
        <w:rPr>
          <w:rFonts w:ascii="Angsana New" w:eastAsia="Calibri" w:hAnsi="Angsana New" w:hint="cs"/>
          <w:sz w:val="30"/>
          <w:szCs w:val="30"/>
          <w:cs/>
        </w:rPr>
        <w:t>กำไรหรือขาดทุน</w:t>
      </w:r>
      <w:r w:rsidR="0063303C">
        <w:rPr>
          <w:rFonts w:ascii="Angsana New" w:eastAsia="Calibri" w:hAnsi="Angsana New"/>
          <w:sz w:val="30"/>
          <w:szCs w:val="30"/>
        </w:rPr>
        <w:t xml:space="preserve"> </w:t>
      </w:r>
      <w:r w:rsidR="004963DC">
        <w:rPr>
          <w:rFonts w:ascii="Angsana New" w:eastAsia="Calibri" w:hAnsi="Angsana New" w:hint="cs"/>
          <w:sz w:val="30"/>
          <w:szCs w:val="30"/>
          <w:cs/>
        </w:rPr>
        <w:t xml:space="preserve">ทั้งนี้ ในปี </w:t>
      </w:r>
      <w:r w:rsidR="008E0B61">
        <w:rPr>
          <w:rFonts w:ascii="Angsana New" w:eastAsia="Calibri" w:hAnsi="Angsana New" w:hint="cs"/>
          <w:sz w:val="30"/>
          <w:szCs w:val="30"/>
          <w:cs/>
        </w:rPr>
        <w:t>2565 และ 2564</w:t>
      </w:r>
      <w:r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กลุ่มบริษัทมิได้ใช้ตราสารอนุพันธ์ใดๆ </w:t>
      </w:r>
    </w:p>
    <w:p w:rsidR="00977E33" w:rsidRPr="00BB0C72" w:rsidRDefault="00977E33" w:rsidP="00977E33">
      <w:pPr>
        <w:pStyle w:val="BodyText2"/>
        <w:spacing w:line="240" w:lineRule="atLeast"/>
        <w:ind w:left="0" w:right="47" w:firstLine="0"/>
        <w:jc w:val="thaiDistribute"/>
        <w:rPr>
          <w:rFonts w:ascii="Angsana New" w:eastAsia="Calibri" w:hAnsi="Angsana New"/>
          <w:sz w:val="30"/>
          <w:szCs w:val="30"/>
        </w:rPr>
      </w:pPr>
    </w:p>
    <w:p w:rsidR="00977E33" w:rsidRPr="00BB0C72" w:rsidRDefault="00977E33" w:rsidP="00977E3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BB0C72">
        <w:rPr>
          <w:rFonts w:ascii="Angsana New" w:hAnsi="Angsana New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วันที่ในงบแสดงฐานะการเงินซึ่งถือเป็นข้อมูลระดับ </w:t>
      </w:r>
      <w:r w:rsidRPr="00BB0C72">
        <w:rPr>
          <w:rFonts w:ascii="Angsana New" w:hAnsi="Angsana New"/>
          <w:szCs w:val="30"/>
        </w:rPr>
        <w:t>2</w:t>
      </w:r>
      <w:r w:rsidRPr="00BB0C72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 w:rsidRPr="00BB0C72">
        <w:rPr>
          <w:rFonts w:ascii="Angsana New" w:hAnsi="Angsana New" w:hint="cs"/>
          <w:szCs w:val="30"/>
          <w:cs/>
        </w:rPr>
        <w:t>โดย</w:t>
      </w:r>
      <w:r w:rsidRPr="00BB0C72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977E33" w:rsidRPr="002D706B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บริษัทรับรู้รายได้เมื่อมีความเป็นไปได้ค่อนข้างแน่ว่า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และต้นทุนที่เกี่ยวข้อง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มีการพิจารณาถึง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ลักษณะ จำนวนเงิน จังหวะเวลา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และ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ความไม่แน่นอนของรายได้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กระแสเงินสดจากสัญญาที่ทำกับลูกค้า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รายได้ดอกผลจากลูกหนี้ตามสัญญาเช่าซื้อเป็นดอกผลที่ยังไม่ถือเป็นรายได้ในทันทีแต่จะทยอยรับรู้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เป็นรายได้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อย่างเป็นระบบ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 xml:space="preserve">ตามจำนวนงวดการผ่อนชำระโดยวิธีอัตราดอกเบี้ยที่แท้จริง การบันทึกรายได้จากการผ่อนชำระแต่ละงวดใช้ตามเกณฑ์คงค้าง (บันทึกในวันที่ครบกำหนดชำระค่างวดโดยไม่คำนึงว่าจะเก็บเงินได้หรือไม่) </w:t>
      </w: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รายได้ดอกผลจากลูกหนี้เงินให้กู้ยืม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ลูกหนี้สินเชื่อเพื่อการประกอบอาชีพ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และลูกหนี้ไมโครไฟแนนซ์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เป็นดอกผลที่ยังไม่ถือเป็นรายได้ในทันทีแต่จะทยอยรับรู้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เป็นรายได้ตามสัดส่วนของระยะเวลาโดยวิธีอัตราดอกเบี้ยที่แท้จริง</w:t>
      </w: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รายได้จากการขายรับรู้เป็นรายได้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ณ เวลาใดเวลาหนึ่ง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เมื่อได้โอนความเสี่ยงและผลตอบแทนที่เป็นสาระสำคัญของความเป็นเจ้าของ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และการควบคุมใน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สินค้าที่มีนัยสำคัญไปให้กับผู้ซื้อแล้ว และจะยังไม่รับรู้เป็นรายได้หาก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หรือไม่อาจวัดมูลค่าของจำนวนรายได้และต้นทุนที่เกิดขึ้นได้อย่างน่าเชื่อถือ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หรือมีความเป็นไปได้ค่อนข้างแน่ที่จะต้องรับคืนสินค้า</w:t>
      </w: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รายได้ค่าเช่า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ตามสัญญาเช่าดำเนินงาน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รับรู้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โดยวิธีเส้นตรงตลอดอายุสัญญาเช่า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รายได้เงินปันผลรับรู้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ณ เวลาใดเวลาหนึ่ง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ในวันที่กลุ่มบริษัทมีสิทธิได้รับเงินปันผล ซึ่งตามปกติในกรณีเงินปันผลที่จะได้รับจากเงินลงทุนในหลักทรัพย์ในความต้องการของตลาดจะพิจารณาจากวันที่มีการประกาศสิทธิการรับปันผล</w:t>
      </w: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รายได้ดอกเบี้ยรับรู้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ตลอดช่วงเวลาหนึ่ง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จากยอดเงินต้นที่คงเหลือตามเกณฑ์สัดส่วนของเวลาโดยคำนึงถึงอัตราผลตอบแทนที่แท้จริง</w:t>
      </w:r>
      <w:r w:rsidRPr="002D706B">
        <w:rPr>
          <w:rFonts w:ascii="Angsana New" w:hAnsi="Angsana New" w:cs="Angsana New" w:hint="cs"/>
          <w:color w:val="auto"/>
          <w:sz w:val="30"/>
          <w:szCs w:val="30"/>
          <w:cs/>
        </w:rPr>
        <w:t>หากมีนัยสำคัญ</w:t>
      </w:r>
      <w:r w:rsidRPr="002D706B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977E33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รายได้ดังต่อไปนี้มีการพิจารณาถึงความเสี่ยงและความไม่แน่นอนที่สูงจึงรับรู้เมื่อได้รับชำระเงิน ได้แก่ หนี้สูญรับคืนที่เป็นเงินสด รายได้ค่าติดตาม รายได้ค่าปรับชำระเงินล่าช้า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ๆ </w:t>
      </w:r>
      <w:r w:rsidRPr="00FA682C">
        <w:rPr>
          <w:rFonts w:ascii="Angsana New" w:hAnsi="Angsana New"/>
          <w:sz w:val="30"/>
          <w:szCs w:val="30"/>
          <w:cs/>
        </w:rPr>
        <w:t>รับรู้ตามเกณฑ์คงค้าง</w:t>
      </w:r>
    </w:p>
    <w:p w:rsidR="00BE6BFE" w:rsidRDefault="00BE6BFE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both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การรับรู้ค่าใช้จ่าย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</w:p>
    <w:p w:rsidR="00977E33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90"/>
        </w:tabs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ค่าใช้จ่ายอื่นรับรู้ตามเกณฑ์คงค้าง</w:t>
      </w:r>
    </w:p>
    <w:p w:rsidR="004963DC" w:rsidRDefault="004963DC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90"/>
        </w:tabs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90"/>
        </w:tabs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:rsidR="00977E33" w:rsidRDefault="00977E33" w:rsidP="00977E3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C446E" w:rsidRDefault="00AC4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77E33" w:rsidRPr="00FA682C" w:rsidRDefault="00977E33" w:rsidP="00977E3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A682C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ภาษีเงินได้ของงวดปัจจุบัน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A682C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977E33" w:rsidRPr="00FA682C" w:rsidRDefault="00977E33" w:rsidP="00977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647A83" w:rsidRPr="00FA682C" w:rsidRDefault="00647A8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77E33" w:rsidRPr="00FA682C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A682C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977E33" w:rsidRPr="00FA682C" w:rsidRDefault="00977E33" w:rsidP="00977E33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lang w:val="en-US"/>
        </w:rPr>
      </w:pPr>
    </w:p>
    <w:p w:rsidR="00977E33" w:rsidRPr="002D706B" w:rsidRDefault="00977E33" w:rsidP="009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D706B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977E33" w:rsidRPr="00FA682C" w:rsidRDefault="00977E33" w:rsidP="00977E3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977E33" w:rsidRPr="00FA682C" w:rsidRDefault="00977E33" w:rsidP="00977E3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  <w:r w:rsidRPr="00FA682C">
        <w:rPr>
          <w:rFonts w:ascii="Angsana New" w:hAnsi="Angsana New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:rsidR="00977E33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977E33" w:rsidRPr="00FC1727" w:rsidRDefault="00977E33" w:rsidP="00977E33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cs/>
        </w:rPr>
        <w:lastRenderedPageBreak/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FC1727">
        <w:rPr>
          <w:rFonts w:ascii="Angsana New" w:hAnsi="Angsana New"/>
          <w:b w:val="0"/>
          <w:bCs w:val="0"/>
          <w:color w:val="000000"/>
        </w:rPr>
        <w:t xml:space="preserve"> </w:t>
      </w:r>
      <w:r w:rsidRPr="00FC1727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:rsidR="00977E33" w:rsidRPr="00FC1727" w:rsidRDefault="00977E33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</w:t>
      </w:r>
      <w:r w:rsidRPr="00FC1727">
        <w:rPr>
          <w:rFonts w:ascii="Angsana New" w:hAnsi="Angsana New"/>
          <w:b w:val="0"/>
          <w:bCs w:val="0"/>
          <w:color w:val="000000"/>
          <w:cs/>
        </w:rPr>
        <w:t>ของลูกหนี้การค้าและลูกหนี้อื่น</w:t>
      </w:r>
    </w:p>
    <w:p w:rsidR="00977E33" w:rsidRPr="00FC1727" w:rsidRDefault="00977E33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cs/>
        </w:rPr>
        <w:t>ค่าเผื่อการลด</w:t>
      </w:r>
      <w:r w:rsidR="00FC1727">
        <w:rPr>
          <w:rFonts w:ascii="Angsana New" w:hAnsi="Angsana New" w:hint="cs"/>
          <w:b w:val="0"/>
          <w:bCs w:val="0"/>
          <w:color w:val="000000"/>
          <w:cs/>
        </w:rPr>
        <w:t>ลงของ</w:t>
      </w:r>
      <w:r w:rsidRPr="00FC1727">
        <w:rPr>
          <w:rFonts w:ascii="Angsana New" w:hAnsi="Angsana New"/>
          <w:b w:val="0"/>
          <w:bCs w:val="0"/>
          <w:color w:val="000000"/>
          <w:cs/>
        </w:rPr>
        <w:t>มูลค่าของสินค้าที่มีไว้เพื่อขายและสินทรัพย์รอการขาย</w:t>
      </w:r>
    </w:p>
    <w:p w:rsidR="00AC6BD5" w:rsidRPr="00FC1727" w:rsidRDefault="00AC6BD5" w:rsidP="00AC6BD5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cs/>
        </w:rPr>
        <w:t>ค่าเผื่อการ</w:t>
      </w:r>
      <w:r w:rsidRPr="00FC1727">
        <w:rPr>
          <w:rFonts w:ascii="Angsana New" w:hAnsi="Angsana New" w:hint="cs"/>
          <w:b w:val="0"/>
          <w:bCs w:val="0"/>
          <w:color w:val="000000"/>
          <w:cs/>
        </w:rPr>
        <w:t>ด้อยค่าของเงินลงทุนในบริษัทย่อย</w:t>
      </w:r>
    </w:p>
    <w:p w:rsidR="00977E33" w:rsidRPr="00FC1727" w:rsidRDefault="00977E33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spacing w:val="-4"/>
          <w:cs/>
        </w:rPr>
        <w:t>อายุการให้ประโยชน์และมูลค่าคงเหลือของอาคารและอุปกรณ์</w:t>
      </w:r>
      <w:r w:rsidRPr="00FC1727">
        <w:rPr>
          <w:rFonts w:ascii="Angsana New" w:hAnsi="Angsana New"/>
          <w:b w:val="0"/>
          <w:bCs w:val="0"/>
          <w:color w:val="000000"/>
          <w:spacing w:val="-4"/>
        </w:rPr>
        <w:t xml:space="preserve"> </w:t>
      </w:r>
      <w:r w:rsidRPr="00FC1727">
        <w:rPr>
          <w:rFonts w:ascii="Angsana New" w:hAnsi="Angsana New" w:hint="cs"/>
          <w:b w:val="0"/>
          <w:bCs w:val="0"/>
          <w:color w:val="000000"/>
          <w:cs/>
        </w:rPr>
        <w:t>สินทรัพย์สิทธิการใช้</w:t>
      </w:r>
      <w:r w:rsidRPr="00FC1727">
        <w:rPr>
          <w:rFonts w:ascii="Angsana New" w:hAnsi="Angsana New"/>
          <w:b w:val="0"/>
          <w:bCs w:val="0"/>
          <w:color w:val="000000"/>
          <w:spacing w:val="-4"/>
          <w:cs/>
        </w:rPr>
        <w:t xml:space="preserve"> สินทรัพย์ที่มีไว้เพื่อให้เช่าและสินทรัพย์ไม่มี</w:t>
      </w:r>
      <w:r w:rsidRPr="00FC1727">
        <w:rPr>
          <w:rFonts w:ascii="Angsana New" w:hAnsi="Angsana New"/>
          <w:b w:val="0"/>
          <w:bCs w:val="0"/>
          <w:color w:val="000000"/>
          <w:cs/>
        </w:rPr>
        <w:t>ตัวตน</w:t>
      </w:r>
    </w:p>
    <w:p w:rsidR="00977E33" w:rsidRPr="00FC1727" w:rsidRDefault="00977E33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</w:t>
      </w:r>
      <w:r w:rsidR="006C12F0" w:rsidRPr="00FC1727">
        <w:rPr>
          <w:rFonts w:ascii="Angsana New" w:hAnsi="Angsana New" w:hint="cs"/>
          <w:b w:val="0"/>
          <w:bCs w:val="0"/>
          <w:color w:val="000000"/>
          <w:cs/>
        </w:rPr>
        <w:t>ยกเลิกหรือ</w:t>
      </w:r>
      <w:r w:rsidRPr="00FC1727">
        <w:rPr>
          <w:rFonts w:ascii="Angsana New" w:hAnsi="Angsana New" w:hint="cs"/>
          <w:b w:val="0"/>
          <w:bCs w:val="0"/>
          <w:color w:val="000000"/>
          <w:cs/>
        </w:rPr>
        <w:t>ต่ออายุสัญญาเช่าและอัตราคิดลดของหนี้สินตามสัญญาเช่า</w:t>
      </w:r>
    </w:p>
    <w:p w:rsidR="00977E33" w:rsidRPr="00FC1727" w:rsidRDefault="00977E33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="006C12F0" w:rsidRPr="00FC1727">
        <w:rPr>
          <w:rFonts w:ascii="Angsana New" w:hAnsi="Angsana New" w:hint="cs"/>
          <w:b w:val="0"/>
          <w:bCs w:val="0"/>
          <w:color w:val="000000"/>
          <w:cs/>
        </w:rPr>
        <w:t>และค่าตัวแปร</w:t>
      </w:r>
      <w:r w:rsidRPr="00FC1727">
        <w:rPr>
          <w:rFonts w:ascii="Angsana New" w:hAnsi="Angsana New"/>
          <w:b w:val="0"/>
          <w:bCs w:val="0"/>
          <w:color w:val="000000"/>
          <w:cs/>
        </w:rPr>
        <w:t>ที่ใช้ในการคำนวณ</w:t>
      </w:r>
      <w:r w:rsidRPr="00FC1727">
        <w:rPr>
          <w:rFonts w:ascii="Angsana New" w:hAnsi="Angsana New" w:hint="cs"/>
          <w:b w:val="0"/>
          <w:bCs w:val="0"/>
          <w:color w:val="000000"/>
          <w:cs/>
        </w:rPr>
        <w:t>ประมาณการ</w:t>
      </w:r>
      <w:r w:rsidRPr="00FC1727">
        <w:rPr>
          <w:rFonts w:ascii="Angsana New" w:hAnsi="Angsana New"/>
          <w:b w:val="0"/>
          <w:bCs w:val="0"/>
          <w:color w:val="000000"/>
          <w:cs/>
        </w:rPr>
        <w:t>หนี้สินผลประโยชน์ของพนักงานหลังออกจากงาน</w:t>
      </w:r>
    </w:p>
    <w:p w:rsidR="00977E33" w:rsidRPr="00FC1727" w:rsidRDefault="00D53600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 w:hint="cs"/>
          <w:b w:val="0"/>
          <w:bCs w:val="0"/>
          <w:color w:val="000000"/>
          <w:cs/>
        </w:rPr>
        <w:t>จำนวนเงินและ</w:t>
      </w:r>
      <w:r w:rsidR="00977E33" w:rsidRPr="00FC1727">
        <w:rPr>
          <w:rFonts w:ascii="Angsana New" w:hAnsi="Angsana New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:rsidR="00977E33" w:rsidRPr="00FC1727" w:rsidRDefault="00FC1727" w:rsidP="00977E33">
      <w:pPr>
        <w:pStyle w:val="Heading6"/>
        <w:numPr>
          <w:ilvl w:val="0"/>
          <w:numId w:val="20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FC1727"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="00977E33" w:rsidRPr="00FC1727">
        <w:rPr>
          <w:rFonts w:ascii="Angsana New" w:hAnsi="Angsana New"/>
          <w:b w:val="0"/>
          <w:bCs w:val="0"/>
          <w:color w:val="000000"/>
          <w:cs/>
        </w:rPr>
        <w:t>มูลค่</w:t>
      </w:r>
      <w:r w:rsidRPr="00FC1727">
        <w:rPr>
          <w:rFonts w:ascii="Angsana New" w:hAnsi="Angsana New"/>
          <w:b w:val="0"/>
          <w:bCs w:val="0"/>
          <w:color w:val="000000"/>
          <w:cs/>
        </w:rPr>
        <w:t>ายุติธรรมของสินทรัพย์ทางการเงิน</w:t>
      </w:r>
      <w:r w:rsidRPr="00FC1727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="00977E33" w:rsidRPr="00FC1727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:rsidR="00647A83" w:rsidRPr="00FC1727" w:rsidRDefault="00647A83" w:rsidP="00FC1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977E33" w:rsidRPr="00FC1727" w:rsidRDefault="00977E33" w:rsidP="00977E33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172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977E33" w:rsidRPr="00FC1727" w:rsidRDefault="00977E33" w:rsidP="009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:rsidR="00977E33" w:rsidRPr="00FC1727" w:rsidRDefault="00977E33" w:rsidP="00977E33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  <w:r w:rsidRPr="00FC1727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ส่วนที่เป็นของบริษัทใหญ่ด้วยจำนวนหุ้นสามัญถัวเฉลี่ยถ่วงน้ำหนักที่ออกในระหว่างปี</w:t>
      </w:r>
    </w:p>
    <w:p w:rsidR="00CD69D9" w:rsidRDefault="00CD69D9" w:rsidP="000831A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500F23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760E6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:rsidR="00A34FE1" w:rsidRPr="00022CD1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42CA2" w:rsidRPr="00FA682C" w:rsidRDefault="00E42CA2" w:rsidP="00E4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E42CA2" w:rsidRPr="00FA682C" w:rsidRDefault="00E42CA2" w:rsidP="00E4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:rsidR="00E42CA2" w:rsidRPr="00FA682C" w:rsidRDefault="00E42CA2" w:rsidP="00E4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FA682C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ลักษณะของความสัมพันธ์กับบุคคลและกิจการที่เกี่ยวข้องกันเป็นดังนี้</w:t>
      </w:r>
    </w:p>
    <w:p w:rsidR="00E42CA2" w:rsidRPr="002C009B" w:rsidRDefault="00E42CA2" w:rsidP="00E4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921" w:type="dxa"/>
        <w:tblLayout w:type="fixed"/>
        <w:tblLook w:val="01E0"/>
      </w:tblPr>
      <w:tblGrid>
        <w:gridCol w:w="3458"/>
        <w:gridCol w:w="255"/>
        <w:gridCol w:w="3005"/>
        <w:gridCol w:w="255"/>
        <w:gridCol w:w="2948"/>
      </w:tblGrid>
      <w:tr w:rsidR="00E42CA2" w:rsidRPr="00E37818" w:rsidTr="006E6192">
        <w:trPr>
          <w:tblHeader/>
        </w:trPr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55" w:type="dxa"/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55" w:type="dxa"/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2CA2" w:rsidRPr="00E37818" w:rsidTr="006E6192">
        <w:trPr>
          <w:tblHeader/>
        </w:trPr>
        <w:tc>
          <w:tcPr>
            <w:tcW w:w="3458" w:type="dxa"/>
            <w:tcBorders>
              <w:top w:val="single" w:sz="4" w:space="0" w:color="auto"/>
            </w:tcBorders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50D4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5" w:type="dxa"/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 สินทองหล่อ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2B6686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E42CA2"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ผู้ถือหุ้นใหญ่และมีผู้ถือหุ้น</w:t>
            </w:r>
          </w:p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และกรรมการร่วมกัน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0D4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บริษัท ซี.วี.เอ.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1"/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ให้เช่าซื้อรถจักรยานยนต์และให้บริการที่เกี่ยวข้องซึ่งรวมถึงการปรับสภาพรถ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lastRenderedPageBreak/>
              <w:t>บริษัท</w:t>
            </w:r>
            <w:r w:rsidRPr="00D50D4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ชยภาค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ให้เช่าซื้อรถยนต์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และรถจักรยานยนต์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 ทีเค เงินทันใจ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005" w:type="dxa"/>
          </w:tcPr>
          <w:p w:rsidR="00E42CA2" w:rsidRPr="004D394E" w:rsidRDefault="004D394E" w:rsidP="004D3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394E">
              <w:rPr>
                <w:rFonts w:ascii="Angsana New" w:hAnsi="Angsana New"/>
                <w:sz w:val="30"/>
                <w:szCs w:val="30"/>
                <w:cs/>
              </w:rPr>
              <w:t>ให้สินเชื่อรายย่อยเพื่อการประกอบอาชีพ (</w:t>
            </w:r>
            <w:r w:rsidRPr="004D394E">
              <w:rPr>
                <w:rFonts w:ascii="Angsana New" w:hAnsi="Angsana New"/>
                <w:sz w:val="30"/>
                <w:szCs w:val="30"/>
              </w:rPr>
              <w:t>Nano Finance)</w:t>
            </w:r>
            <w:r w:rsidRPr="004D394E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และสินเชื่อส่วนบุคคล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</w:tr>
      <w:tr w:rsidR="00FB7229" w:rsidRPr="00E37818" w:rsidTr="006E6192">
        <w:tc>
          <w:tcPr>
            <w:tcW w:w="3458" w:type="dxa"/>
          </w:tcPr>
          <w:p w:rsidR="00FB7229" w:rsidRPr="00D50D4F" w:rsidRDefault="00FB7229" w:rsidP="006E6192">
            <w:pPr>
              <w:tabs>
                <w:tab w:val="clear" w:pos="2580"/>
                <w:tab w:val="clear" w:pos="2807"/>
                <w:tab w:val="left" w:pos="2790"/>
              </w:tabs>
              <w:ind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2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ทีเค โบรคเกอร์ จำกัด</w:t>
            </w:r>
          </w:p>
        </w:tc>
        <w:tc>
          <w:tcPr>
            <w:tcW w:w="255" w:type="dxa"/>
          </w:tcPr>
          <w:p w:rsidR="00FB7229" w:rsidRPr="00D50D4F" w:rsidRDefault="00FB722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FB7229" w:rsidRPr="00D50D4F" w:rsidRDefault="00FB722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6D83">
              <w:rPr>
                <w:rFonts w:ascii="Angsana New" w:hAnsi="Angsana New" w:hint="cs"/>
                <w:sz w:val="30"/>
                <w:szCs w:val="30"/>
                <w:cs/>
              </w:rPr>
              <w:t>นายหน้าประกันวินาศภัย</w:t>
            </w:r>
          </w:p>
        </w:tc>
        <w:tc>
          <w:tcPr>
            <w:tcW w:w="255" w:type="dxa"/>
          </w:tcPr>
          <w:p w:rsidR="00FB7229" w:rsidRPr="00D50D4F" w:rsidRDefault="00FB722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FB7229" w:rsidRPr="00D50D4F" w:rsidRDefault="00FB7229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บริษัทย่อย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  <w:tab w:val="clear" w:pos="2807"/>
                <w:tab w:val="left" w:pos="2790"/>
              </w:tabs>
              <w:ind w:right="-16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</w:rPr>
              <w:t>Sabaidee Leasing Co., Ltd.</w:t>
            </w:r>
            <w:r w:rsidRPr="00D50D4F">
              <w:rPr>
                <w:rFonts w:ascii="Angsana New" w:hAnsi="Angsana New"/>
                <w:sz w:val="30"/>
                <w:szCs w:val="30"/>
                <w:cs/>
              </w:rPr>
              <w:t xml:space="preserve"> (ประเทศลาว</w:t>
            </w:r>
            <w:r w:rsidRPr="00D50D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บริษัทย่อยผ่านการถือหุ้นทั้งทางตรงและทางอ้อม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right="-1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</w:rPr>
              <w:t>Suosdey Finance PLC. (</w:t>
            </w:r>
            <w:r w:rsidRPr="00D50D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ประเทศกัมพูชา)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ให้เช่าซื้อรถจักรยานยนต์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790"/>
              </w:tabs>
              <w:ind w:right="-1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</w:rPr>
              <w:t>Mingalaba Thitikorn Microfinance Co., Ltd. (</w:t>
            </w:r>
            <w:r w:rsidRPr="00D50D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ประเทศพม่า)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ไมโครไฟแนนซ์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</w:t>
            </w:r>
            <w:r w:rsidRPr="00D50D4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เอส</w:t>
            </w:r>
            <w:r w:rsidRPr="00D50D4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.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พี</w:t>
            </w:r>
            <w:r w:rsidRPr="00D50D4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.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อินเตอร์แนชั่นแนล</w:t>
            </w:r>
            <w:r w:rsidRPr="00D50D4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บริษัท เอสพีเอสยู จำกัด 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(มหาชน)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บริษัทผู้ลงทุน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บริษัท เล็กซ์ซัส กรุงเทพฯ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ขายรถยนต์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โตโยต้าปทุมธานี</w:t>
            </w:r>
          </w:p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ผู้จำหน่าย</w:t>
            </w: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โตโยต้า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ขายรถยนต์และให้บริการที่เกี่ยวข้อง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42CA2" w:rsidRPr="00E37818" w:rsidTr="006E6192"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นภัส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ขนส่งรถจักรยานยนต์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E42CA2" w:rsidRPr="00E37818" w:rsidTr="006E6192">
        <w:trPr>
          <w:trHeight w:val="66"/>
        </w:trPr>
        <w:tc>
          <w:tcPr>
            <w:tcW w:w="3458" w:type="dxa"/>
          </w:tcPr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ฐิติพล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ขายอะไหล่รถจักรยานยนต์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E42CA2" w:rsidRPr="00E37818" w:rsidTr="006E6192">
        <w:trPr>
          <w:trHeight w:val="163"/>
        </w:trPr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ซอฟแวร์ ดีเวลอปเม็นท์ จำกัด</w:t>
            </w:r>
          </w:p>
          <w:p w:rsidR="00E42CA2" w:rsidRPr="00D50D4F" w:rsidRDefault="00E42CA2" w:rsidP="006E619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ขายเครื่องคอมพิวเตอร์และให้บริการเกี่ยวกับโปรแกรมคอมพิวเตอร์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CA2" w:rsidRPr="00E37818" w:rsidTr="006E6192">
        <w:trPr>
          <w:trHeight w:val="66"/>
        </w:trPr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สยามบริวเวอรี่ จำกัด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ผลิตเบียร์จำหน่ายในประเทศ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</w:t>
            </w:r>
            <w:r w:rsidR="003D365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  <w:tr w:rsidR="00E42CA2" w:rsidRPr="00E37818" w:rsidTr="006E6192">
        <w:trPr>
          <w:trHeight w:val="66"/>
        </w:trPr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GB"/>
              </w:rPr>
            </w:pPr>
            <w:r w:rsidRPr="00D50D4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CA2" w:rsidRPr="00E37818" w:rsidTr="006E6192">
        <w:trPr>
          <w:trHeight w:val="66"/>
        </w:trPr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คุณปฤณ พรประภา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 w:hint="cs"/>
                <w:sz w:val="30"/>
                <w:szCs w:val="30"/>
                <w:cs/>
              </w:rPr>
              <w:t>เครือ</w:t>
            </w:r>
            <w:r w:rsidRPr="00D50D4F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  <w:r w:rsidRPr="00D50D4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</w:tr>
    </w:tbl>
    <w:p w:rsidR="002C009B" w:rsidRDefault="002C009B">
      <w:r>
        <w:br w:type="page"/>
      </w:r>
    </w:p>
    <w:tbl>
      <w:tblPr>
        <w:tblW w:w="9921" w:type="dxa"/>
        <w:tblLayout w:type="fixed"/>
        <w:tblLook w:val="01E0"/>
      </w:tblPr>
      <w:tblGrid>
        <w:gridCol w:w="3458"/>
        <w:gridCol w:w="255"/>
        <w:gridCol w:w="3005"/>
        <w:gridCol w:w="255"/>
        <w:gridCol w:w="2948"/>
      </w:tblGrid>
      <w:tr w:rsidR="002C009B" w:rsidRPr="00E37818" w:rsidTr="00D35CC6">
        <w:trPr>
          <w:tblHeader/>
        </w:trPr>
        <w:tc>
          <w:tcPr>
            <w:tcW w:w="3458" w:type="dxa"/>
            <w:tcBorders>
              <w:bottom w:val="single" w:sz="4" w:space="0" w:color="auto"/>
            </w:tcBorders>
            <w:vAlign w:val="bottom"/>
          </w:tcPr>
          <w:p w:rsidR="002C009B" w:rsidRPr="00D50D4F" w:rsidRDefault="002C009B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ชื่อบริษัท / บุคคล</w:t>
            </w:r>
          </w:p>
        </w:tc>
        <w:tc>
          <w:tcPr>
            <w:tcW w:w="255" w:type="dxa"/>
            <w:vAlign w:val="bottom"/>
          </w:tcPr>
          <w:p w:rsidR="002C009B" w:rsidRPr="00D50D4F" w:rsidRDefault="002C009B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2C009B" w:rsidRPr="00D50D4F" w:rsidRDefault="002C009B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55" w:type="dxa"/>
            <w:vAlign w:val="bottom"/>
          </w:tcPr>
          <w:p w:rsidR="002C009B" w:rsidRPr="00D50D4F" w:rsidRDefault="002C009B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</w:tcPr>
          <w:p w:rsidR="002C009B" w:rsidRPr="00D50D4F" w:rsidRDefault="002C009B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2CA2" w:rsidRPr="00553F38" w:rsidTr="006E6192">
        <w:trPr>
          <w:trHeight w:val="66"/>
        </w:trPr>
        <w:tc>
          <w:tcPr>
            <w:tcW w:w="3458" w:type="dxa"/>
          </w:tcPr>
          <w:p w:rsidR="00E42CA2" w:rsidRPr="00D50D4F" w:rsidRDefault="00E42CA2" w:rsidP="006E619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E42CA2" w:rsidRPr="00D50D4F" w:rsidRDefault="00E42CA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dxa"/>
          </w:tcPr>
          <w:p w:rsidR="00E42CA2" w:rsidRPr="00D50D4F" w:rsidRDefault="00E42CA2" w:rsidP="002C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0D4F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 ทั้งนี้ 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E42CA2" w:rsidRPr="003E7EF4" w:rsidRDefault="00E42CA2" w:rsidP="00E42C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42CA2" w:rsidRPr="008305FE" w:rsidRDefault="00E42CA2" w:rsidP="00E42C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8305FE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นโยบายการกำหนดราคาสำหรับรายการบัญชีกับบุคคลหรือกิจการที่เกี่ยวข้องกันมีดังต่อไปนี้</w:t>
      </w:r>
    </w:p>
    <w:p w:rsidR="00E42CA2" w:rsidRPr="003E7EF4" w:rsidRDefault="00E42CA2" w:rsidP="00E4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3330"/>
        <w:gridCol w:w="360"/>
        <w:gridCol w:w="6091"/>
      </w:tblGrid>
      <w:tr w:rsidR="00E42CA2" w:rsidRPr="00CE20D3" w:rsidTr="006D27A3">
        <w:trPr>
          <w:cantSplit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CA2" w:rsidRPr="00CE20D3" w:rsidRDefault="00E42CA2" w:rsidP="006E6192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E42CA2" w:rsidRPr="00CE20D3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CA2" w:rsidRPr="00CE20D3" w:rsidRDefault="00E42CA2" w:rsidP="006E6192">
            <w:pPr>
              <w:pStyle w:val="1"/>
              <w:widowControl/>
              <w:ind w:left="-108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E20D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นโยบายการคิดราคา</w:t>
            </w:r>
          </w:p>
        </w:tc>
      </w:tr>
      <w:tr w:rsidR="00E42CA2" w:rsidRPr="00E37818" w:rsidTr="006E6192">
        <w:trPr>
          <w:tblHeader/>
        </w:trPr>
        <w:tc>
          <w:tcPr>
            <w:tcW w:w="333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:rsidR="00E42CA2" w:rsidRPr="00D42A9F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E42CA2" w:rsidRPr="00E37818" w:rsidTr="006E6192">
        <w:trPr>
          <w:tblHeader/>
        </w:trPr>
        <w:tc>
          <w:tcPr>
            <w:tcW w:w="333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E37818" w:rsidTr="006E6192">
        <w:trPr>
          <w:tblHeader/>
        </w:trPr>
        <w:tc>
          <w:tcPr>
            <w:tcW w:w="333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E42CA2" w:rsidRPr="00E37818" w:rsidRDefault="00E42CA2" w:rsidP="006E6192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E37818" w:rsidTr="006E6192">
        <w:trPr>
          <w:tblHeader/>
        </w:trPr>
        <w:tc>
          <w:tcPr>
            <w:tcW w:w="3330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E42CA2" w:rsidRPr="00E37818" w:rsidRDefault="00E42CA2" w:rsidP="006E6192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E42CA2" w:rsidRPr="00E37818" w:rsidTr="006E6192">
        <w:trPr>
          <w:trHeight w:val="38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สำหรับในประเทศและร้อยละ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และ 9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ต่อปีสำหรับต่างประเทศ</w:t>
            </w:r>
          </w:p>
        </w:tc>
      </w:tr>
      <w:tr w:rsidR="00E42CA2" w:rsidRPr="00E37818" w:rsidTr="006E6192">
        <w:trPr>
          <w:trHeight w:val="389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E42CA2" w:rsidRPr="00E37818" w:rsidTr="006E6192">
        <w:trPr>
          <w:trHeight w:val="389"/>
        </w:trPr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5C2B33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C2B3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</w:t>
            </w:r>
            <w:r w:rsidRPr="005C2B33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5C2B3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(สัญญาระยะสั้น) </w:t>
            </w:r>
            <w:r w:rsidR="00E42CA2"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E42CA2" w:rsidRPr="00E37818" w:rsidTr="00D452A6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  <w:tr w:rsidR="00E42CA2" w:rsidRPr="00E37818" w:rsidTr="006E619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E42CA2" w:rsidRPr="00E37818" w:rsidTr="006E619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E42CA2" w:rsidRPr="00E37818" w:rsidTr="006E619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54D38" w:rsidRPr="00E37818" w:rsidTr="006E6192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:rsidR="00B54D38" w:rsidRPr="00E37818" w:rsidRDefault="00B54D38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:rsidR="00B54D38" w:rsidRPr="00E37818" w:rsidRDefault="00B54D38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:rsidR="00B54D38" w:rsidRPr="00E37818" w:rsidRDefault="00B54D38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842FF6" w:rsidTr="006E6192">
        <w:tc>
          <w:tcPr>
            <w:tcW w:w="3330" w:type="dxa"/>
            <w:tcBorders>
              <w:top w:val="nil"/>
              <w:left w:val="nil"/>
              <w:right w:val="nil"/>
            </w:tcBorders>
          </w:tcPr>
          <w:p w:rsidR="00E42CA2" w:rsidRPr="00E37818" w:rsidRDefault="00E42CA2" w:rsidP="006E6192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MOR - 3%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สำหรับในประเทศและร้อยละ 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ต่อปีสำหรั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</w:t>
            </w: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ต่างประเทศ</w:t>
            </w:r>
          </w:p>
        </w:tc>
      </w:tr>
      <w:tr w:rsidR="00E42CA2" w:rsidRPr="00E37818" w:rsidTr="006E6192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top w:val="nil"/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E42CA2" w:rsidRPr="00E37818" w:rsidTr="006E6192"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E42CA2" w:rsidRPr="00E37818" w:rsidTr="006E6192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ซื้ออุปกรณ์สำนักงาน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E37818" w:rsidTr="006E6192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ซื้อระบบโปรแกรม</w:t>
            </w:r>
            <w:r w:rsidRPr="00E37818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bottom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E37818" w:rsidTr="006E6192"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ขายอุปกรณ์สำนักงาน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E42CA2" w:rsidRPr="00E37818" w:rsidTr="006E6192">
        <w:tc>
          <w:tcPr>
            <w:tcW w:w="333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left="-108"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ขายสินทรัพย์รอการขาย (รถยึด)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091" w:type="dxa"/>
            <w:tcBorders>
              <w:left w:val="nil"/>
              <w:right w:val="nil"/>
            </w:tcBorders>
            <w:vAlign w:val="bottom"/>
          </w:tcPr>
          <w:p w:rsidR="00E42CA2" w:rsidRPr="00E37818" w:rsidRDefault="00E42CA2" w:rsidP="006E6192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3781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:rsidR="00E42CA2" w:rsidRPr="00760E62" w:rsidRDefault="00E42CA2" w:rsidP="00B01EB8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0404EA" w:rsidRPr="00AB6E5F" w:rsidRDefault="000404EA" w:rsidP="0004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6E5F">
        <w:rPr>
          <w:rFonts w:ascii="Angsana New" w:hAnsi="Angsana New"/>
          <w:sz w:val="30"/>
          <w:szCs w:val="30"/>
          <w:cs/>
        </w:rPr>
        <w:lastRenderedPageBreak/>
        <w:t>รายการบัญชี</w:t>
      </w:r>
      <w:r w:rsidRPr="00AB6E5F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AB6E5F">
        <w:rPr>
          <w:rFonts w:ascii="Angsana New" w:hAnsi="Angsana New"/>
          <w:sz w:val="30"/>
          <w:szCs w:val="30"/>
          <w:cs/>
        </w:rPr>
        <w:t>กับ</w:t>
      </w:r>
      <w:r w:rsidRPr="00AB6E5F">
        <w:rPr>
          <w:rFonts w:ascii="Angsana New" w:hAnsi="Angsana New" w:hint="cs"/>
          <w:sz w:val="30"/>
          <w:szCs w:val="30"/>
          <w:cs/>
        </w:rPr>
        <w:t>บุคคลและ</w:t>
      </w:r>
      <w:r w:rsidRPr="00AB6E5F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B6E5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AB6E5F">
        <w:rPr>
          <w:rFonts w:ascii="Angsana New" w:hAnsi="Angsana New" w:hint="cs"/>
          <w:sz w:val="30"/>
          <w:szCs w:val="30"/>
          <w:cs/>
        </w:rPr>
        <w:t xml:space="preserve">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Pr="00AB6E5F">
        <w:rPr>
          <w:rFonts w:ascii="Angsana New" w:hAnsi="Angsana New" w:hint="cs"/>
          <w:sz w:val="30"/>
          <w:szCs w:val="30"/>
          <w:cs/>
        </w:rPr>
        <w:t xml:space="preserve"> </w:t>
      </w:r>
      <w:r w:rsidRPr="00AB6E5F">
        <w:rPr>
          <w:rFonts w:ascii="Angsana New" w:hAnsi="Angsana New"/>
          <w:sz w:val="30"/>
          <w:szCs w:val="30"/>
          <w:cs/>
        </w:rPr>
        <w:t>มีดังนี้</w:t>
      </w:r>
    </w:p>
    <w:p w:rsidR="00272340" w:rsidRPr="00F36B1A" w:rsidRDefault="00272340">
      <w:pPr>
        <w:rPr>
          <w:rFonts w:ascii="Angsana New" w:hAnsi="Angsana New"/>
          <w:sz w:val="30"/>
          <w:szCs w:val="30"/>
        </w:rPr>
      </w:pPr>
    </w:p>
    <w:tbl>
      <w:tblPr>
        <w:tblW w:w="9739" w:type="dxa"/>
        <w:tblInd w:w="108" w:type="dxa"/>
        <w:tblLook w:val="01E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AE3EB1" w:rsidRPr="00760E62" w:rsidTr="00827648">
        <w:trPr>
          <w:tblHeader/>
        </w:trPr>
        <w:tc>
          <w:tcPr>
            <w:tcW w:w="3669" w:type="dxa"/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:rsidR="00AE3EB1" w:rsidRPr="00760E62" w:rsidRDefault="00AE3EB1" w:rsidP="006B797D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E6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E3EB1" w:rsidRPr="00760E62" w:rsidTr="00827648">
        <w:trPr>
          <w:tblHeader/>
        </w:trPr>
        <w:tc>
          <w:tcPr>
            <w:tcW w:w="3669" w:type="dxa"/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E6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E6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AE3EB1" w:rsidRPr="00760E62" w:rsidTr="00827648">
        <w:trPr>
          <w:tblHeader/>
        </w:trPr>
        <w:tc>
          <w:tcPr>
            <w:tcW w:w="3669" w:type="dxa"/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E62">
              <w:rPr>
                <w:rFonts w:ascii="Angsana New" w:hAnsi="Angsana New"/>
                <w:sz w:val="30"/>
                <w:szCs w:val="30"/>
              </w:rPr>
              <w:t>256</w:t>
            </w:r>
            <w:r w:rsidR="00DF29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E62">
              <w:rPr>
                <w:rFonts w:ascii="Angsana New" w:hAnsi="Angsana New"/>
                <w:sz w:val="30"/>
                <w:szCs w:val="30"/>
              </w:rPr>
              <w:t>256</w:t>
            </w:r>
            <w:r w:rsidR="00DF294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7" w:type="dxa"/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E62">
              <w:rPr>
                <w:rFonts w:ascii="Angsana New" w:hAnsi="Angsana New"/>
                <w:sz w:val="30"/>
                <w:szCs w:val="30"/>
              </w:rPr>
              <w:t>256</w:t>
            </w:r>
            <w:r w:rsidR="00DF29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B1" w:rsidRPr="00760E62" w:rsidRDefault="00AE3EB1" w:rsidP="008276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E62">
              <w:rPr>
                <w:rFonts w:ascii="Angsana New" w:hAnsi="Angsana New"/>
                <w:sz w:val="30"/>
                <w:szCs w:val="30"/>
              </w:rPr>
              <w:t>256</w:t>
            </w:r>
            <w:r w:rsidR="00DF294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760E62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81645C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F36B1A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48B7" w:rsidRPr="000853D3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48B7" w:rsidRPr="000853D3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48B7" w:rsidRPr="000853D3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B48B7" w:rsidRPr="000853D3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81645C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F36B1A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33,002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F36B1A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0853D3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0853D3" w:rsidRDefault="00EB48B7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0853D3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0853D3" w:rsidRDefault="00EB48B7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81645C" w:rsidP="00DB375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C11205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18,254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DB3757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DB3757" w:rsidRDefault="00EB48B7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C51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FC4C51" w:rsidRPr="00C75531" w:rsidRDefault="00FC4C51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7553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</w:t>
            </w:r>
            <w:r w:rsidRPr="00C7553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4C51" w:rsidRPr="00760E62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C51" w:rsidRPr="00760E62" w:rsidTr="00FC4C51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FC4C51" w:rsidRPr="00C75531" w:rsidRDefault="00FC4C51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553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</w:t>
            </w:r>
            <w:r w:rsidRPr="00C7553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4C51" w:rsidRPr="00DB3757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4C51" w:rsidRPr="00760E62" w:rsidRDefault="00FC4C51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4C51" w:rsidRPr="00DB3757" w:rsidRDefault="00FC4C51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5CD" w:rsidRPr="00760E62" w:rsidTr="00FC4C51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7E45CD" w:rsidRPr="00C75531" w:rsidRDefault="00FC4C51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7553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5CD" w:rsidRPr="00DB3757" w:rsidRDefault="007E45CD" w:rsidP="0079413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7E45CD" w:rsidRPr="00DB3757" w:rsidRDefault="007E45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5CD" w:rsidRPr="00DB3757" w:rsidRDefault="007E45C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7E45CD" w:rsidRPr="00DB3757" w:rsidRDefault="007E45CD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5CD" w:rsidRPr="00DB3757" w:rsidRDefault="007E45CD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C4C5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E45CD" w:rsidRPr="00C11205" w:rsidRDefault="007E45CD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5CD" w:rsidRPr="00DB3757" w:rsidRDefault="007E45CD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ค่าเช่า</w:t>
            </w: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60E62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(สัญญาระยะสั้น) </w:t>
            </w: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ค่า</w:t>
            </w: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760E62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760E62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686081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686081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686081" w:rsidRDefault="00A16FA5" w:rsidP="00B6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13,417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686081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13,108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686081" w:rsidRDefault="00EB48B7" w:rsidP="00A1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13,</w:t>
            </w:r>
            <w:r w:rsidR="00A16FA5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686081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13,108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8B7" w:rsidRPr="00686081" w:rsidRDefault="00A16FA5" w:rsidP="00C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13,417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8B7" w:rsidRPr="00686081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13,108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8B7" w:rsidRPr="00686081" w:rsidRDefault="00A16FA5" w:rsidP="0068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8B7" w:rsidRPr="00686081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6081">
              <w:rPr>
                <w:rFonts w:ascii="Angsana New" w:hAnsi="Angsana New"/>
                <w:sz w:val="30"/>
                <w:szCs w:val="30"/>
              </w:rPr>
              <w:t>13,972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จำนวนเงินขั้นต้น (ค่าเช่า) ที่จ่ายชำระของ</w:t>
            </w: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14CD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AE14CD" w:rsidRPr="00760E62" w:rsidRDefault="00AE14CD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AE14CD" w:rsidRPr="00DB4BCE" w:rsidRDefault="00AE14CD" w:rsidP="00AE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AE14CD" w:rsidRPr="00DB4BCE" w:rsidRDefault="00AE14CD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14CD" w:rsidRPr="00760E62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20,094</w:t>
            </w:r>
          </w:p>
        </w:tc>
      </w:tr>
      <w:tr w:rsidR="00AE14CD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AE14CD" w:rsidRPr="00760E62" w:rsidRDefault="00AE14CD" w:rsidP="00827648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AE14CD" w:rsidRPr="00DB4BCE" w:rsidRDefault="00AE14CD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14CD" w:rsidRPr="00760E62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AE14CD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AE14CD" w:rsidRPr="00760E62" w:rsidRDefault="00AE14CD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22,378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21,894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AE14CD" w:rsidRPr="00DB4BCE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14CD" w:rsidRPr="00DB4BCE" w:rsidRDefault="00AE14CD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E14CD" w:rsidRPr="00760E62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E14CD" w:rsidRPr="00DB4BCE" w:rsidRDefault="00AE14C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4BCE">
              <w:rPr>
                <w:rFonts w:ascii="Angsana New" w:hAnsi="Angsana New"/>
                <w:sz w:val="30"/>
                <w:szCs w:val="30"/>
              </w:rPr>
              <w:t>21,894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E32566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7,902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E32566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E32566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566">
              <w:rPr>
                <w:rFonts w:ascii="Angsana New" w:hAnsi="Angsana New"/>
                <w:sz w:val="30"/>
                <w:szCs w:val="30"/>
              </w:rPr>
              <w:t>7,912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E32566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E32566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566">
              <w:rPr>
                <w:rFonts w:ascii="Angsana New" w:hAnsi="Angsana New"/>
                <w:sz w:val="30"/>
                <w:szCs w:val="30"/>
              </w:rPr>
              <w:t>6,348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965406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E32566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566">
              <w:rPr>
                <w:rFonts w:ascii="Angsana New" w:hAnsi="Angsana New"/>
                <w:sz w:val="30"/>
                <w:szCs w:val="30"/>
              </w:rPr>
              <w:t>6,348</w:t>
            </w:r>
          </w:p>
        </w:tc>
      </w:tr>
      <w:tr w:rsidR="00EB48B7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EB48B7" w:rsidRPr="00790C38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760E62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EB48B7" w:rsidRPr="00790C38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B48B7" w:rsidRPr="00760E62" w:rsidTr="0095279F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EB48B7" w:rsidRPr="00760E62" w:rsidRDefault="00EB48B7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3352EA" w:rsidRDefault="00AE14C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EB48B7" w:rsidRPr="003352EA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3352EA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EB48B7" w:rsidRPr="003352EA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3352EA" w:rsidRDefault="00AE14CD" w:rsidP="00C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48B7" w:rsidRPr="00965406" w:rsidRDefault="00EB48B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8B7" w:rsidRPr="003352EA" w:rsidRDefault="00EB48B7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</w:tr>
      <w:tr w:rsidR="0095279F" w:rsidRPr="00760E62" w:rsidTr="0095279F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95279F" w:rsidRPr="00760E62" w:rsidRDefault="0095279F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279F" w:rsidRDefault="0095279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95279F" w:rsidRPr="003352EA" w:rsidRDefault="0095279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279F" w:rsidRPr="003352EA" w:rsidRDefault="0095279F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95279F" w:rsidRPr="003352EA" w:rsidRDefault="0095279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279F" w:rsidRDefault="0095279F" w:rsidP="00C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5279F" w:rsidRPr="00965406" w:rsidRDefault="0095279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5279F" w:rsidRPr="003352EA" w:rsidRDefault="0095279F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C38" w:rsidRPr="00760E62" w:rsidTr="0095279F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790C38" w:rsidRPr="00760E62" w:rsidRDefault="00790C38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ค่าเครื่องเขียนแบบพิมพ์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790C38" w:rsidRPr="003352EA" w:rsidRDefault="00790C3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790C38" w:rsidRPr="003352EA" w:rsidRDefault="00790C3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790C38" w:rsidRPr="003352EA" w:rsidRDefault="00790C3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790C38" w:rsidRPr="003352EA" w:rsidRDefault="00790C3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790C38" w:rsidRPr="003352EA" w:rsidRDefault="00790C3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90C38" w:rsidRPr="00760E62" w:rsidRDefault="00790C3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790C38" w:rsidRPr="00975625" w:rsidRDefault="00790C3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EE717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EE717D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965406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40187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7,842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7,474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40187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965406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5,443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3352EA" w:rsidRDefault="00BD4F9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146,901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135,112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453" w:rsidRPr="003352EA" w:rsidRDefault="00BD4F97" w:rsidP="00DB4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26,260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25,989</w:t>
            </w:r>
          </w:p>
        </w:tc>
        <w:tc>
          <w:tcPr>
            <w:tcW w:w="287" w:type="dxa"/>
            <w:shd w:val="clear" w:color="auto" w:fill="auto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453" w:rsidRPr="003352EA" w:rsidRDefault="00BD4F9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24,805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BD4F97" w:rsidP="00C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26,260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25,989</w:t>
            </w:r>
          </w:p>
        </w:tc>
        <w:tc>
          <w:tcPr>
            <w:tcW w:w="287" w:type="dxa"/>
            <w:shd w:val="clear" w:color="auto" w:fill="auto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BD4F97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171,907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159,917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3352EA" w:rsidRDefault="005B3710" w:rsidP="00BD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21,51</w:t>
            </w:r>
            <w:r w:rsidR="00BD4F9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18,089</w:t>
            </w:r>
          </w:p>
        </w:tc>
      </w:tr>
      <w:tr w:rsidR="005B3710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5B3710" w:rsidRPr="00760E62" w:rsidRDefault="005B3710" w:rsidP="0082764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  <w:cs/>
              </w:rPr>
            </w:pPr>
            <w:r w:rsidRPr="00760E62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5B3710" w:rsidRPr="003352EA" w:rsidRDefault="005B3710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5B3710" w:rsidRPr="003352EA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5B3710" w:rsidRPr="003352EA" w:rsidRDefault="005B3710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5B3710" w:rsidRPr="003352EA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5B3710" w:rsidRPr="003352EA" w:rsidRDefault="005B3710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3710" w:rsidRPr="00760E62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B3710" w:rsidRPr="003352EA" w:rsidRDefault="005B3710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73A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2C373A" w:rsidRPr="00760E62" w:rsidRDefault="002C373A" w:rsidP="00827648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2C373A" w:rsidRPr="003352EA" w:rsidRDefault="002C373A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2C373A" w:rsidRPr="003352EA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2C373A" w:rsidRPr="003352EA" w:rsidRDefault="002C373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2C373A" w:rsidRPr="003352EA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2C373A" w:rsidRPr="003352EA" w:rsidRDefault="002C373A" w:rsidP="002C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373A" w:rsidRPr="00760E62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2C373A" w:rsidRPr="003352EA" w:rsidRDefault="002C373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</w:tr>
      <w:tr w:rsidR="002C373A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2C373A" w:rsidRPr="00760E62" w:rsidRDefault="002C373A" w:rsidP="00827648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73A" w:rsidRPr="003352EA" w:rsidRDefault="002C373A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2C373A" w:rsidRPr="003352EA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73A" w:rsidRPr="003352EA" w:rsidRDefault="002C373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2C373A" w:rsidRPr="003352EA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73A" w:rsidRPr="003352EA" w:rsidRDefault="002C373A" w:rsidP="002C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C373A" w:rsidRPr="00760E62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73A" w:rsidRPr="003352EA" w:rsidRDefault="002C373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5B3710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5B3710" w:rsidRPr="00760E62" w:rsidRDefault="005B3710" w:rsidP="00827648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710" w:rsidRPr="003352EA" w:rsidRDefault="002C373A" w:rsidP="002C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5B3710" w:rsidRPr="003352EA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710" w:rsidRPr="003352EA" w:rsidRDefault="005B3710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5B3710" w:rsidRPr="003352EA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710" w:rsidRPr="003352EA" w:rsidRDefault="002C373A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B3710" w:rsidRPr="00760E62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3710" w:rsidRPr="003352EA" w:rsidRDefault="005B3710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19,930</w:t>
            </w:r>
          </w:p>
        </w:tc>
      </w:tr>
      <w:tr w:rsidR="003A1453" w:rsidRPr="00760E62" w:rsidTr="00F61691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1453" w:rsidRPr="00760E62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1453" w:rsidRPr="00760E62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4391F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84391F" w:rsidRPr="00760E62" w:rsidRDefault="0084391F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84391F" w:rsidRPr="003352EA" w:rsidRDefault="0084391F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,749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32,292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84391F" w:rsidRPr="003352EA" w:rsidRDefault="0084391F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,749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391F" w:rsidRPr="00760E62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32,292</w:t>
            </w:r>
          </w:p>
        </w:tc>
      </w:tr>
      <w:tr w:rsidR="0084391F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84391F" w:rsidRPr="00760E62" w:rsidRDefault="0084391F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391F" w:rsidRPr="00760E62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  <w:tr w:rsidR="0084391F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84391F" w:rsidRPr="00760E62" w:rsidRDefault="0084391F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37,275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32,874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84391F" w:rsidRPr="003352EA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391F" w:rsidRPr="00760E62" w:rsidRDefault="0084391F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391F" w:rsidRPr="003352EA" w:rsidRDefault="0084391F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32,874</w:t>
            </w: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CA6F67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CA6F67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CA6F67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CA6F67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A1453" w:rsidRPr="00760E62" w:rsidTr="00827648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760E62" w:rsidRDefault="003A1453" w:rsidP="00827648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5B3710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127,856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80,866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3352EA" w:rsidRDefault="003A1453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1453" w:rsidRPr="008731E9" w:rsidTr="005B3710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8731E9" w:rsidRDefault="003A1453" w:rsidP="002A30D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31E9">
              <w:rPr>
                <w:rFonts w:ascii="Angsana New" w:hAnsi="Angsana New" w:cs="Angsana New"/>
                <w:b/>
                <w:bCs/>
                <w:color w:val="auto"/>
                <w:sz w:val="29"/>
                <w:szCs w:val="29"/>
                <w:cs/>
              </w:rPr>
              <w:t>ซื้ออุปกรณ์สำนักงาน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3A1453" w:rsidRPr="008731E9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3A1453" w:rsidRPr="00DA6466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3A1453" w:rsidRPr="00DA6466" w:rsidRDefault="003A145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3A1453" w:rsidRPr="008731E9" w:rsidTr="005B3710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8731E9" w:rsidRDefault="003A1453" w:rsidP="002A30D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31E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5B3710" w:rsidP="002A30D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926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352EA">
              <w:rPr>
                <w:rFonts w:ascii="Angsana New" w:hAnsi="Angsana New"/>
                <w:sz w:val="29"/>
                <w:szCs w:val="29"/>
              </w:rPr>
              <w:t>442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5B3710" w:rsidP="002A30D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926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8731E9" w:rsidRDefault="003A1453" w:rsidP="002A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352EA">
              <w:rPr>
                <w:rFonts w:ascii="Angsana New" w:hAnsi="Angsana New"/>
                <w:sz w:val="29"/>
                <w:szCs w:val="29"/>
              </w:rPr>
              <w:t>442</w:t>
            </w:r>
          </w:p>
        </w:tc>
      </w:tr>
      <w:tr w:rsidR="003A1453" w:rsidRPr="00760E62" w:rsidTr="005B3710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3A1453" w:rsidRPr="00DA6466" w:rsidRDefault="003A1453" w:rsidP="00DA6466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DA6466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ขาย</w:t>
            </w:r>
            <w:r w:rsidRPr="00DA646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6E619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shd w:val="clear" w:color="auto" w:fill="auto"/>
            <w:vAlign w:val="bottom"/>
          </w:tcPr>
          <w:p w:rsidR="003A1453" w:rsidRPr="00760E62" w:rsidRDefault="003A1453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  <w:vAlign w:val="bottom"/>
          </w:tcPr>
          <w:p w:rsidR="003A1453" w:rsidRPr="00760E62" w:rsidRDefault="003A1453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6E619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A1453" w:rsidRPr="00760E62" w:rsidRDefault="003A1453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1453" w:rsidRPr="003352EA" w:rsidRDefault="003A1453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862" w:rsidRPr="00760E62" w:rsidTr="00210215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172862" w:rsidRPr="00760E62" w:rsidRDefault="00172862" w:rsidP="006E6192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172862" w:rsidRPr="003352EA" w:rsidRDefault="00172862" w:rsidP="002B600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172862" w:rsidRPr="00965406" w:rsidRDefault="0017286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172862" w:rsidRPr="003352EA" w:rsidRDefault="00172862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172862" w:rsidRPr="00965406" w:rsidRDefault="0017286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:rsidR="00172862" w:rsidRPr="003352EA" w:rsidRDefault="00172862" w:rsidP="006E619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887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72862" w:rsidRPr="00965406" w:rsidRDefault="0017286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172862" w:rsidRPr="003352EA" w:rsidRDefault="00172862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3352EA">
              <w:rPr>
                <w:rFonts w:ascii="Angsana New" w:hAnsi="Angsana New"/>
                <w:sz w:val="29"/>
                <w:szCs w:val="29"/>
              </w:rPr>
              <w:t>83</w:t>
            </w:r>
          </w:p>
        </w:tc>
      </w:tr>
      <w:tr w:rsidR="00210215" w:rsidRPr="00760E62" w:rsidTr="00210215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210215" w:rsidRPr="00760E62" w:rsidRDefault="00210215" w:rsidP="0021021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215" w:rsidRPr="00172862" w:rsidRDefault="00172862" w:rsidP="0017286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72862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210215" w:rsidRPr="003352EA" w:rsidRDefault="00210215" w:rsidP="00210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215" w:rsidRPr="003352EA" w:rsidRDefault="00210215" w:rsidP="002B600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210215" w:rsidRPr="003352EA" w:rsidRDefault="00210215" w:rsidP="002B6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215" w:rsidRPr="00210215" w:rsidRDefault="00210215" w:rsidP="002102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0215" w:rsidRPr="00760E62" w:rsidRDefault="00210215" w:rsidP="002B6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215" w:rsidRPr="003352EA" w:rsidRDefault="00210215" w:rsidP="002B600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215" w:rsidRPr="00760E62" w:rsidTr="00210215">
        <w:trPr>
          <w:trHeight w:val="113"/>
        </w:trPr>
        <w:tc>
          <w:tcPr>
            <w:tcW w:w="3669" w:type="dxa"/>
            <w:shd w:val="clear" w:color="auto" w:fill="auto"/>
            <w:vAlign w:val="bottom"/>
          </w:tcPr>
          <w:p w:rsidR="00210215" w:rsidRPr="00760E62" w:rsidRDefault="00210215" w:rsidP="00210215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760E6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215" w:rsidRPr="00210215" w:rsidRDefault="00210215" w:rsidP="002102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20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210215" w:rsidRPr="003352EA" w:rsidRDefault="00210215" w:rsidP="00210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215" w:rsidRPr="003352EA" w:rsidRDefault="00210215" w:rsidP="002B600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2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shd w:val="clear" w:color="auto" w:fill="auto"/>
            <w:vAlign w:val="bottom"/>
          </w:tcPr>
          <w:p w:rsidR="00210215" w:rsidRPr="003352EA" w:rsidRDefault="00210215" w:rsidP="002B6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215" w:rsidRPr="00210215" w:rsidRDefault="00210215" w:rsidP="002102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907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0215" w:rsidRPr="00760E62" w:rsidRDefault="00210215" w:rsidP="002B6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215" w:rsidRPr="00210215" w:rsidRDefault="00210215" w:rsidP="0021021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83</w:t>
            </w:r>
          </w:p>
        </w:tc>
      </w:tr>
    </w:tbl>
    <w:p w:rsidR="005B3710" w:rsidRDefault="005B3710" w:rsidP="00B7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3710" w:rsidRDefault="005B3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718F4" w:rsidRPr="00AB6E5F" w:rsidRDefault="00B718F4" w:rsidP="00B7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B6E5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Pr="00AB6E5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AB6E5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AB6E5F">
        <w:rPr>
          <w:rFonts w:ascii="Angsana New" w:hAnsi="Angsana New"/>
          <w:sz w:val="30"/>
          <w:szCs w:val="30"/>
          <w:cs/>
        </w:rPr>
        <w:t xml:space="preserve">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AB6E5F">
        <w:rPr>
          <w:rFonts w:ascii="Angsana New" w:hAnsi="Angsana New"/>
          <w:sz w:val="30"/>
          <w:szCs w:val="30"/>
        </w:rPr>
        <w:t xml:space="preserve"> </w:t>
      </w:r>
      <w:r w:rsidRPr="00AB6E5F">
        <w:rPr>
          <w:rFonts w:ascii="Angsana New" w:hAnsi="Angsana New"/>
          <w:sz w:val="30"/>
          <w:szCs w:val="30"/>
          <w:cs/>
        </w:rPr>
        <w:t>ม</w:t>
      </w:r>
      <w:r w:rsidRPr="00AB6E5F">
        <w:rPr>
          <w:rFonts w:ascii="Angsana New" w:hAnsi="Angsana New" w:hint="cs"/>
          <w:sz w:val="30"/>
          <w:szCs w:val="30"/>
          <w:cs/>
        </w:rPr>
        <w:t>ี</w:t>
      </w:r>
      <w:r w:rsidRPr="00AB6E5F">
        <w:rPr>
          <w:rFonts w:ascii="Angsana New" w:hAnsi="Angsana New"/>
          <w:sz w:val="30"/>
          <w:szCs w:val="30"/>
          <w:cs/>
        </w:rPr>
        <w:t>ดังนี้</w:t>
      </w:r>
    </w:p>
    <w:p w:rsidR="00077D95" w:rsidRPr="001E5EC3" w:rsidRDefault="00077D95" w:rsidP="00A80A61">
      <w:pPr>
        <w:pStyle w:val="BodyText3"/>
        <w:tabs>
          <w:tab w:val="clear" w:pos="227"/>
          <w:tab w:val="left" w:pos="-5103"/>
        </w:tabs>
        <w:rPr>
          <w:cs/>
        </w:rPr>
      </w:pPr>
    </w:p>
    <w:tbl>
      <w:tblPr>
        <w:tblW w:w="9757" w:type="dxa"/>
        <w:tblInd w:w="108" w:type="dxa"/>
        <w:tblLook w:val="01E0"/>
      </w:tblPr>
      <w:tblGrid>
        <w:gridCol w:w="3683"/>
        <w:gridCol w:w="1304"/>
        <w:gridCol w:w="286"/>
        <w:gridCol w:w="1304"/>
        <w:gridCol w:w="286"/>
        <w:gridCol w:w="1304"/>
        <w:gridCol w:w="283"/>
        <w:gridCol w:w="1307"/>
      </w:tblGrid>
      <w:tr w:rsidR="00021F69" w:rsidRPr="001E5EC3" w:rsidTr="00AF17AA">
        <w:trPr>
          <w:tblHeader/>
        </w:trPr>
        <w:tc>
          <w:tcPr>
            <w:tcW w:w="3683" w:type="dxa"/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5EC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074" w:type="dxa"/>
            <w:gridSpan w:val="7"/>
            <w:tcBorders>
              <w:bottom w:val="single" w:sz="4" w:space="0" w:color="auto"/>
            </w:tcBorders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1F69" w:rsidRPr="001E5EC3" w:rsidTr="00AF17AA">
        <w:trPr>
          <w:tblHeader/>
        </w:trPr>
        <w:tc>
          <w:tcPr>
            <w:tcW w:w="3683" w:type="dxa"/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1F69" w:rsidRPr="001E5EC3" w:rsidRDefault="00021F69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B718F4" w:rsidRPr="001E5EC3" w:rsidTr="00AF17AA">
        <w:trPr>
          <w:trHeight w:val="56"/>
          <w:tblHeader/>
        </w:trPr>
        <w:tc>
          <w:tcPr>
            <w:tcW w:w="3683" w:type="dxa"/>
            <w:vAlign w:val="bottom"/>
          </w:tcPr>
          <w:p w:rsidR="00B718F4" w:rsidRPr="001E5EC3" w:rsidRDefault="00B718F4" w:rsidP="000B0E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E5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B48B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6" w:type="dxa"/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E5F">
              <w:rPr>
                <w:rFonts w:ascii="Angsana New" w:hAnsi="Angsana New"/>
                <w:sz w:val="30"/>
                <w:szCs w:val="30"/>
              </w:rPr>
              <w:t>256</w:t>
            </w:r>
            <w:r w:rsidR="00EB48B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6" w:type="dxa"/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E5F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EB48B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:rsidR="00B718F4" w:rsidRPr="00AB6E5F" w:rsidRDefault="00B718F4" w:rsidP="006E6192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E5F">
              <w:rPr>
                <w:rFonts w:ascii="Angsana New" w:hAnsi="Angsana New"/>
                <w:sz w:val="30"/>
                <w:szCs w:val="30"/>
              </w:rPr>
              <w:t>256</w:t>
            </w:r>
            <w:r w:rsidR="00EB48B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12925" w:rsidRPr="001E5EC3" w:rsidTr="00AF17AA">
        <w:trPr>
          <w:trHeight w:val="56"/>
        </w:trPr>
        <w:tc>
          <w:tcPr>
            <w:tcW w:w="3683" w:type="dxa"/>
            <w:vAlign w:val="bottom"/>
          </w:tcPr>
          <w:p w:rsidR="00E12925" w:rsidRPr="001E5EC3" w:rsidRDefault="00E12925" w:rsidP="00E12925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ลูกหนี้ตามสัญญาเช่าซื้อ</w:t>
            </w:r>
            <w:r w:rsidR="003975CE"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-</w:t>
            </w:r>
            <w:r w:rsidR="003C7808"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3C7808"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304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:rsidR="00E12925" w:rsidRPr="001E5EC3" w:rsidRDefault="00E12925" w:rsidP="00B23FDD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22D" w:rsidRPr="001E5EC3" w:rsidTr="00AF17AA">
        <w:trPr>
          <w:trHeight w:val="56"/>
        </w:trPr>
        <w:tc>
          <w:tcPr>
            <w:tcW w:w="3683" w:type="dxa"/>
            <w:vAlign w:val="bottom"/>
          </w:tcPr>
          <w:p w:rsidR="00CA622D" w:rsidRPr="001E5EC3" w:rsidRDefault="00CA622D" w:rsidP="00F71EF0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:rsidR="00CA622D" w:rsidRPr="00FB2E1C" w:rsidRDefault="00C26D67" w:rsidP="00F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86" w:type="dxa"/>
            <w:vAlign w:val="bottom"/>
          </w:tcPr>
          <w:p w:rsidR="00CA622D" w:rsidRPr="00965406" w:rsidRDefault="00CA622D" w:rsidP="00F71E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:rsidR="00CA622D" w:rsidRPr="00FB2E1C" w:rsidRDefault="00CA622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286" w:type="dxa"/>
            <w:vAlign w:val="bottom"/>
          </w:tcPr>
          <w:p w:rsidR="00CA622D" w:rsidRPr="00965406" w:rsidRDefault="00CA622D" w:rsidP="00F71E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:rsidR="00CA622D" w:rsidRPr="00FB2E1C" w:rsidRDefault="00CA622D" w:rsidP="00F71E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A622D" w:rsidRPr="00965406" w:rsidRDefault="00CA622D" w:rsidP="00F71EF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  <w:vAlign w:val="bottom"/>
          </w:tcPr>
          <w:p w:rsidR="00CA622D" w:rsidRPr="00965406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5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5D02" w:rsidRPr="001E5EC3" w:rsidTr="00AF17AA">
        <w:trPr>
          <w:trHeight w:val="113"/>
        </w:trPr>
        <w:tc>
          <w:tcPr>
            <w:tcW w:w="3683" w:type="dxa"/>
            <w:vAlign w:val="bottom"/>
          </w:tcPr>
          <w:p w:rsidR="00A55D02" w:rsidRPr="001E5EC3" w:rsidRDefault="00A55D02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ลูกหนี้และเงินให้กู้ยืมระยะสั้น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A55D02" w:rsidRPr="00FB2E1C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A55D02" w:rsidRPr="00FB2E1C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D02" w:rsidRPr="001E5EC3" w:rsidTr="00AF17AA">
        <w:trPr>
          <w:trHeight w:val="113"/>
        </w:trPr>
        <w:tc>
          <w:tcPr>
            <w:tcW w:w="3683" w:type="dxa"/>
            <w:vAlign w:val="bottom"/>
          </w:tcPr>
          <w:p w:rsidR="00A55D02" w:rsidRPr="001E5EC3" w:rsidRDefault="00A55D02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04" w:type="dxa"/>
            <w:vAlign w:val="bottom"/>
          </w:tcPr>
          <w:p w:rsidR="00A55D02" w:rsidRPr="00FB2E1C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A55D02" w:rsidRPr="00FB2E1C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A55D02" w:rsidRPr="001E5EC3" w:rsidRDefault="00A55D02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22D" w:rsidRPr="001E5EC3" w:rsidTr="00AF17AA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tabs>
                <w:tab w:val="clear" w:pos="454"/>
                <w:tab w:val="clear" w:pos="680"/>
                <w:tab w:val="left" w:pos="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FB2E1C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965406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5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FB2E1C" w:rsidRDefault="00C26D67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CA622D" w:rsidRPr="00FB2E1C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CA622D" w:rsidRPr="001E5EC3" w:rsidTr="00AF17AA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highlight w:val="yellow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FB2E1C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965406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FB2E1C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A622D" w:rsidRPr="00965406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CA622D" w:rsidRPr="00FB2E1C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100" w:rsidRPr="001E5EC3" w:rsidTr="00AF17AA">
        <w:trPr>
          <w:trHeight w:val="423"/>
        </w:trPr>
        <w:tc>
          <w:tcPr>
            <w:tcW w:w="3683" w:type="dxa"/>
            <w:vAlign w:val="bottom"/>
          </w:tcPr>
          <w:p w:rsidR="00086100" w:rsidRPr="001E5EC3" w:rsidRDefault="00086100" w:rsidP="000B0E21">
            <w:pPr>
              <w:tabs>
                <w:tab w:val="clear" w:pos="454"/>
                <w:tab w:val="clear" w:pos="680"/>
                <w:tab w:val="left" w:pos="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FB2E1C" w:rsidRDefault="00086100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086100" w:rsidRPr="00965406" w:rsidRDefault="00086100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965406" w:rsidRDefault="00086100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5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086100" w:rsidRPr="00965406" w:rsidRDefault="00086100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FB2E1C" w:rsidRDefault="00086100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3" w:type="dxa"/>
            <w:vAlign w:val="bottom"/>
          </w:tcPr>
          <w:p w:rsidR="00086100" w:rsidRPr="00965406" w:rsidRDefault="00086100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086100" w:rsidRPr="00FB2E1C" w:rsidRDefault="00086100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E1C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</w:tr>
      <w:tr w:rsidR="00CA622D" w:rsidRPr="001E5EC3" w:rsidTr="00ED02DC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เงินให้กู้ยืมระยะ</w:t>
            </w: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สั้</w:t>
            </w: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น</w:t>
            </w:r>
          </w:p>
        </w:tc>
        <w:tc>
          <w:tcPr>
            <w:tcW w:w="1304" w:type="dxa"/>
            <w:vAlign w:val="bottom"/>
          </w:tcPr>
          <w:p w:rsidR="00CA622D" w:rsidRPr="001B1192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CA622D" w:rsidRPr="001E5EC3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1E5EC3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CA622D" w:rsidRPr="001E5EC3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1B1192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A622D" w:rsidRPr="001E5EC3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CA622D" w:rsidRPr="001B1192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622D" w:rsidRPr="001E5EC3" w:rsidTr="00A36882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2B243A">
            <w:pPr>
              <w:tabs>
                <w:tab w:val="clear" w:pos="454"/>
                <w:tab w:val="clear" w:pos="680"/>
                <w:tab w:val="left" w:pos="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B430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CB430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B430F">
              <w:rPr>
                <w:rFonts w:ascii="Angsana New" w:hAnsi="Angsana New"/>
                <w:sz w:val="30"/>
                <w:szCs w:val="30"/>
                <w:cs/>
              </w:rPr>
              <w:t>ดอกเบี้ยร้อย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ละ </w:t>
            </w:r>
            <w:r w:rsidR="00A84E36">
              <w:rPr>
                <w:rFonts w:ascii="Angsana New" w:hAnsi="Angsana New"/>
                <w:sz w:val="30"/>
                <w:szCs w:val="30"/>
              </w:rPr>
              <w:t>2.875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 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</w:t>
            </w:r>
            <w:r w:rsidR="002B243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 และร้อยละ 9</w:t>
            </w:r>
            <w:r w:rsidRPr="009A2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ต่อปีในปี </w:t>
            </w:r>
            <w:r w:rsidRPr="009A21E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 และร้อยละ 2.875 ร้อยละ 6 และร้อยละ 9</w:t>
            </w:r>
            <w:r w:rsidRPr="009A2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21EA">
              <w:rPr>
                <w:rFonts w:ascii="Angsana New" w:hAnsi="Angsana New"/>
                <w:sz w:val="30"/>
                <w:szCs w:val="30"/>
                <w:cs/>
              </w:rPr>
              <w:t xml:space="preserve">ต่อปีในปี </w:t>
            </w:r>
            <w:r w:rsidRPr="009A21EA">
              <w:rPr>
                <w:rFonts w:ascii="Angsana New" w:hAnsi="Angsana New"/>
                <w:sz w:val="30"/>
                <w:szCs w:val="30"/>
              </w:rPr>
              <w:t>2564)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9A21EA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9A21EA" w:rsidRDefault="00086100" w:rsidP="00407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224,080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216,420</w:t>
            </w:r>
          </w:p>
        </w:tc>
      </w:tr>
      <w:tr w:rsidR="00CA622D" w:rsidRPr="001E5EC3" w:rsidTr="00A36882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9A21EA" w:rsidRDefault="00CA622D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shd w:val="clear" w:color="auto" w:fill="auto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9A21EA" w:rsidRDefault="00C26D67" w:rsidP="0031062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227,635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219,982</w:t>
            </w:r>
          </w:p>
        </w:tc>
      </w:tr>
      <w:tr w:rsidR="008B4C9F" w:rsidRPr="001E5EC3" w:rsidTr="003E2E31">
        <w:trPr>
          <w:trHeight w:val="113"/>
        </w:trPr>
        <w:tc>
          <w:tcPr>
            <w:tcW w:w="3683" w:type="dxa"/>
            <w:vAlign w:val="bottom"/>
          </w:tcPr>
          <w:p w:rsidR="008B4C9F" w:rsidRPr="001E5EC3" w:rsidRDefault="008B4C9F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เจ้าหนี้และเงินกู้ยืมระยะสั้น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8B4C9F" w:rsidRPr="007734D0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8B4C9F" w:rsidRPr="007734D0" w:rsidRDefault="008B4C9F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C9F" w:rsidRPr="001E5EC3" w:rsidRDefault="008B4C9F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  <w:vAlign w:val="bottom"/>
          </w:tcPr>
          <w:p w:rsidR="008B4C9F" w:rsidRPr="001E5EC3" w:rsidRDefault="008B4C9F" w:rsidP="003E53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B4C9F" w:rsidRPr="001E5EC3" w:rsidTr="00ED1C92">
        <w:trPr>
          <w:trHeight w:val="113"/>
        </w:trPr>
        <w:tc>
          <w:tcPr>
            <w:tcW w:w="3683" w:type="dxa"/>
            <w:vAlign w:val="bottom"/>
          </w:tcPr>
          <w:p w:rsidR="008B4C9F" w:rsidRPr="001E5EC3" w:rsidRDefault="008B4C9F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vAlign w:val="bottom"/>
          </w:tcPr>
          <w:p w:rsidR="008B4C9F" w:rsidRPr="007734D0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8B4C9F" w:rsidRPr="001E5EC3" w:rsidRDefault="008B4C9F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8B4C9F" w:rsidRPr="007734D0" w:rsidRDefault="008B4C9F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C9F" w:rsidRPr="001E5EC3" w:rsidRDefault="008B4C9F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vAlign w:val="bottom"/>
          </w:tcPr>
          <w:p w:rsidR="008B4C9F" w:rsidRPr="001E5EC3" w:rsidRDefault="008B4C9F" w:rsidP="003E533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622D" w:rsidRPr="001E5EC3" w:rsidTr="00ED1C92">
        <w:trPr>
          <w:trHeight w:val="113"/>
        </w:trPr>
        <w:tc>
          <w:tcPr>
            <w:tcW w:w="3683" w:type="dxa"/>
            <w:vAlign w:val="bottom"/>
          </w:tcPr>
          <w:p w:rsidR="00CA622D" w:rsidRPr="00CB430F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B43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CA622D" w:rsidRPr="009A21EA" w:rsidRDefault="00086100" w:rsidP="00CB430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  <w:tc>
          <w:tcPr>
            <w:tcW w:w="283" w:type="dxa"/>
            <w:vAlign w:val="bottom"/>
          </w:tcPr>
          <w:p w:rsidR="00CA622D" w:rsidRPr="00965406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</w:tr>
      <w:tr w:rsidR="00CA622D" w:rsidRPr="001E5EC3" w:rsidTr="00AF17AA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22D" w:rsidRPr="001E5EC3" w:rsidTr="00AF17AA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9A21EA" w:rsidRDefault="00086100" w:rsidP="00CB430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12,717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12,514</w:t>
            </w:r>
          </w:p>
        </w:tc>
      </w:tr>
      <w:tr w:rsidR="00086100" w:rsidRPr="001E5EC3" w:rsidTr="00621F5A">
        <w:trPr>
          <w:trHeight w:val="113"/>
        </w:trPr>
        <w:tc>
          <w:tcPr>
            <w:tcW w:w="3683" w:type="dxa"/>
            <w:vAlign w:val="bottom"/>
          </w:tcPr>
          <w:p w:rsidR="00086100" w:rsidRPr="001E5EC3" w:rsidRDefault="00086100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9A21EA" w:rsidRDefault="00B465C4" w:rsidP="00CB430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86" w:type="dxa"/>
            <w:vAlign w:val="bottom"/>
          </w:tcPr>
          <w:p w:rsidR="00086100" w:rsidRPr="009A21EA" w:rsidRDefault="00086100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9A21EA" w:rsidRDefault="00086100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286" w:type="dxa"/>
            <w:vAlign w:val="bottom"/>
          </w:tcPr>
          <w:p w:rsidR="00086100" w:rsidRPr="009A21EA" w:rsidRDefault="00086100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086100" w:rsidRPr="009A21EA" w:rsidRDefault="00B465C4" w:rsidP="00B465C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83" w:type="dxa"/>
            <w:vAlign w:val="bottom"/>
          </w:tcPr>
          <w:p w:rsidR="00086100" w:rsidRPr="001E5EC3" w:rsidRDefault="00086100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086100" w:rsidRPr="009A21EA" w:rsidRDefault="00086100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CA622D" w:rsidRPr="001E5EC3" w:rsidTr="000E4D34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622D" w:rsidRPr="009A21EA" w:rsidRDefault="00B465C4" w:rsidP="00462AA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622D" w:rsidRPr="009A21EA" w:rsidRDefault="00B465C4" w:rsidP="009A21E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</w:t>
            </w:r>
            <w:r w:rsidR="00CA622D" w:rsidRPr="009A21EA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13,339</w:t>
            </w:r>
          </w:p>
        </w:tc>
      </w:tr>
      <w:tr w:rsidR="00CA622D" w:rsidRPr="001E5EC3" w:rsidTr="00504837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2806B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เจ้าหนี้ซื้อทรัพย์สิน</w:t>
            </w:r>
          </w:p>
        </w:tc>
        <w:tc>
          <w:tcPr>
            <w:tcW w:w="1304" w:type="dxa"/>
            <w:vAlign w:val="bottom"/>
          </w:tcPr>
          <w:p w:rsidR="00CA622D" w:rsidRPr="007734D0" w:rsidRDefault="00CA622D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CA622D" w:rsidRPr="001E5EC3" w:rsidRDefault="00CA622D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7734D0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CA622D" w:rsidRPr="001E5EC3" w:rsidRDefault="00CA622D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7734D0" w:rsidRDefault="00CA622D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CA622D" w:rsidRPr="001E5EC3" w:rsidRDefault="00CA622D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CA622D" w:rsidRPr="007734D0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465C4" w:rsidRPr="001E5EC3" w:rsidTr="00504837">
        <w:trPr>
          <w:trHeight w:val="113"/>
        </w:trPr>
        <w:tc>
          <w:tcPr>
            <w:tcW w:w="3683" w:type="dxa"/>
            <w:vAlign w:val="bottom"/>
          </w:tcPr>
          <w:p w:rsidR="00B465C4" w:rsidRPr="00CB430F" w:rsidRDefault="00B465C4" w:rsidP="002806BB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CB43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B465C4" w:rsidRPr="009A21EA" w:rsidRDefault="00B465C4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B465C4" w:rsidRPr="009A21EA" w:rsidRDefault="00B465C4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B465C4" w:rsidRPr="009A21EA" w:rsidRDefault="00B465C4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  <w:vAlign w:val="bottom"/>
          </w:tcPr>
          <w:p w:rsidR="00B465C4" w:rsidRPr="009A21EA" w:rsidRDefault="00B465C4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B465C4" w:rsidRPr="009A21EA" w:rsidRDefault="00B465C4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465C4" w:rsidRPr="00CB430F" w:rsidRDefault="00B465C4" w:rsidP="002806B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B465C4" w:rsidRPr="009A21EA" w:rsidRDefault="00B465C4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5D02" w:rsidRPr="001E5EC3" w:rsidTr="00504837">
        <w:trPr>
          <w:trHeight w:val="113"/>
        </w:trPr>
        <w:tc>
          <w:tcPr>
            <w:tcW w:w="3683" w:type="dxa"/>
            <w:vAlign w:val="bottom"/>
          </w:tcPr>
          <w:p w:rsidR="00CA622D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  <w:p w:rsidR="00CA622D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  <w:p w:rsidR="00CA622D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  <w:p w:rsidR="00CA622D" w:rsidRDefault="00CA622D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  <w:p w:rsidR="00A55D02" w:rsidRPr="001E5EC3" w:rsidRDefault="00A55D02" w:rsidP="000B0E21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A55D02" w:rsidRPr="007734D0" w:rsidRDefault="00A55D02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A55D02" w:rsidRPr="007734D0" w:rsidRDefault="00A55D02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55D02" w:rsidRPr="001E5EC3" w:rsidRDefault="00A55D02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A55D02" w:rsidRPr="001E5EC3" w:rsidRDefault="00A55D02" w:rsidP="00DA5AD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622D" w:rsidRPr="001E5EC3" w:rsidTr="00AF17AA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5B1DD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  <w:r w:rsidRPr="00CB43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lastRenderedPageBreak/>
              <w:t>บริษัทย่อย</w:t>
            </w:r>
            <w:r w:rsidRPr="00CB430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CB430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(ดอกเบี้ย</w:t>
            </w:r>
            <w:r w:rsidRPr="009A21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 w:rsidR="002725EA">
              <w:rPr>
                <w:rFonts w:ascii="Angsana New" w:hAnsi="Angsana New" w:cs="Angsana New"/>
                <w:color w:val="auto"/>
                <w:sz w:val="30"/>
                <w:szCs w:val="30"/>
              </w:rPr>
              <w:t>2.875</w:t>
            </w:r>
            <w:r w:rsidRPr="009A21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B1DD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และร้อยละ 3.</w:t>
            </w:r>
            <w:r w:rsidR="005B1DD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5 ต่อปี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ในปี 256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5</w:t>
            </w:r>
            <w:r w:rsidRPr="009A21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และร้อยละ 2.875 ต่อปีในปี </w:t>
            </w:r>
            <w:r w:rsidRPr="009A21EA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  <w:r w:rsidRPr="009A21EA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304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0B0E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CA622D" w:rsidRPr="009A21EA" w:rsidRDefault="00086100" w:rsidP="00407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773,190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673,190</w:t>
            </w:r>
          </w:p>
        </w:tc>
      </w:tr>
      <w:tr w:rsidR="00CA622D" w:rsidRPr="001E5EC3" w:rsidTr="00E63C63">
        <w:trPr>
          <w:trHeight w:val="113"/>
        </w:trPr>
        <w:tc>
          <w:tcPr>
            <w:tcW w:w="3683" w:type="dxa"/>
            <w:vAlign w:val="bottom"/>
          </w:tcPr>
          <w:p w:rsidR="00CA622D" w:rsidRPr="001E5EC3" w:rsidRDefault="00CA622D" w:rsidP="000B0E2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  <w:cs/>
              </w:rPr>
            </w:pPr>
            <w:r w:rsidRPr="001E5E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9A21EA" w:rsidRDefault="00086100" w:rsidP="00F322F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11,062</w:t>
            </w:r>
          </w:p>
        </w:tc>
        <w:tc>
          <w:tcPr>
            <w:tcW w:w="286" w:type="dxa"/>
            <w:vAlign w:val="bottom"/>
          </w:tcPr>
          <w:p w:rsidR="00CA622D" w:rsidRPr="009A21EA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9A21EA" w:rsidRDefault="00086100" w:rsidP="004074C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788,885</w:t>
            </w:r>
          </w:p>
        </w:tc>
        <w:tc>
          <w:tcPr>
            <w:tcW w:w="283" w:type="dxa"/>
            <w:vAlign w:val="bottom"/>
          </w:tcPr>
          <w:p w:rsidR="00CA622D" w:rsidRPr="001E5EC3" w:rsidRDefault="00CA622D" w:rsidP="008D0A7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9A21EA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21EA">
              <w:rPr>
                <w:rFonts w:ascii="Angsana New" w:hAnsi="Angsana New"/>
                <w:sz w:val="30"/>
                <w:szCs w:val="30"/>
              </w:rPr>
              <w:t>688,164</w:t>
            </w:r>
          </w:p>
        </w:tc>
      </w:tr>
      <w:tr w:rsidR="00A55D02" w:rsidRPr="001E5EC3" w:rsidTr="00E63C63">
        <w:trPr>
          <w:trHeight w:val="113"/>
        </w:trPr>
        <w:tc>
          <w:tcPr>
            <w:tcW w:w="3683" w:type="dxa"/>
            <w:vAlign w:val="bottom"/>
          </w:tcPr>
          <w:p w:rsidR="00A55D02" w:rsidRPr="001E5EC3" w:rsidRDefault="00A55D02" w:rsidP="000B0E2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E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304" w:type="dxa"/>
            <w:vAlign w:val="bottom"/>
          </w:tcPr>
          <w:p w:rsidR="00A55D02" w:rsidRPr="007734D0" w:rsidRDefault="00A55D02" w:rsidP="00621F5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621F5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A55D02" w:rsidRPr="001E5EC3" w:rsidRDefault="00A55D02" w:rsidP="00DA5AD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:rsidR="00A55D02" w:rsidRPr="001E5EC3" w:rsidRDefault="00A55D02" w:rsidP="00621F5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A55D02" w:rsidRPr="007734D0" w:rsidRDefault="00A55D02" w:rsidP="00621F5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A55D02" w:rsidRPr="001E5EC3" w:rsidRDefault="00A55D02" w:rsidP="00621F5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A55D02" w:rsidRPr="001E5EC3" w:rsidRDefault="00A55D02" w:rsidP="00DA5AD8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337E" w:rsidRPr="001E5EC3" w:rsidTr="00B62AD5">
        <w:trPr>
          <w:trHeight w:val="113"/>
        </w:trPr>
        <w:tc>
          <w:tcPr>
            <w:tcW w:w="3683" w:type="dxa"/>
            <w:vAlign w:val="bottom"/>
          </w:tcPr>
          <w:p w:rsidR="004E337E" w:rsidRPr="001E5EC3" w:rsidRDefault="004E337E" w:rsidP="001A51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vAlign w:val="bottom"/>
          </w:tcPr>
          <w:p w:rsidR="004E337E" w:rsidRPr="00A00E72" w:rsidRDefault="004E337E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53,492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21,163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4E337E" w:rsidRPr="00A00E72" w:rsidRDefault="004E337E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53,492</w:t>
            </w:r>
          </w:p>
        </w:tc>
        <w:tc>
          <w:tcPr>
            <w:tcW w:w="283" w:type="dxa"/>
            <w:vAlign w:val="bottom"/>
          </w:tcPr>
          <w:p w:rsidR="004E337E" w:rsidRPr="001E5EC3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21,163</w:t>
            </w:r>
          </w:p>
        </w:tc>
      </w:tr>
      <w:tr w:rsidR="004E337E" w:rsidRPr="001E5EC3" w:rsidTr="00B62AD5">
        <w:trPr>
          <w:trHeight w:val="113"/>
        </w:trPr>
        <w:tc>
          <w:tcPr>
            <w:tcW w:w="3683" w:type="dxa"/>
            <w:vAlign w:val="bottom"/>
          </w:tcPr>
          <w:p w:rsidR="004E337E" w:rsidRPr="001E5EC3" w:rsidRDefault="004E337E" w:rsidP="001A51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4E337E" w:rsidRPr="00A00E72" w:rsidRDefault="004E337E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4E337E" w:rsidRPr="00A00E72" w:rsidRDefault="004E337E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3" w:type="dxa"/>
            <w:vAlign w:val="bottom"/>
          </w:tcPr>
          <w:p w:rsidR="004E337E" w:rsidRPr="001E5EC3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4E337E" w:rsidRPr="001E5EC3" w:rsidTr="00B62AD5">
        <w:trPr>
          <w:trHeight w:val="113"/>
        </w:trPr>
        <w:tc>
          <w:tcPr>
            <w:tcW w:w="3683" w:type="dxa"/>
            <w:vAlign w:val="bottom"/>
          </w:tcPr>
          <w:p w:rsidR="004E337E" w:rsidRPr="001E5EC3" w:rsidRDefault="004E337E" w:rsidP="001A5134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E5EC3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37E" w:rsidRPr="00A00E72" w:rsidRDefault="004E337E" w:rsidP="0079413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57,992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22,063</w:t>
            </w:r>
          </w:p>
        </w:tc>
        <w:tc>
          <w:tcPr>
            <w:tcW w:w="286" w:type="dxa"/>
            <w:vAlign w:val="bottom"/>
          </w:tcPr>
          <w:p w:rsidR="004E337E" w:rsidRPr="00A00E72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37E" w:rsidRPr="00A00E72" w:rsidRDefault="004E337E" w:rsidP="00C42CBA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57,992</w:t>
            </w:r>
          </w:p>
        </w:tc>
        <w:tc>
          <w:tcPr>
            <w:tcW w:w="283" w:type="dxa"/>
            <w:vAlign w:val="bottom"/>
          </w:tcPr>
          <w:p w:rsidR="004E337E" w:rsidRPr="001E5EC3" w:rsidRDefault="004E337E" w:rsidP="006C5B4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337E" w:rsidRPr="00A00E72" w:rsidRDefault="004E337E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0E72">
              <w:rPr>
                <w:rFonts w:ascii="Angsana New" w:hAnsi="Angsana New"/>
                <w:sz w:val="30"/>
                <w:szCs w:val="30"/>
              </w:rPr>
              <w:t>22,063</w:t>
            </w:r>
          </w:p>
        </w:tc>
      </w:tr>
    </w:tbl>
    <w:p w:rsidR="007734D0" w:rsidRDefault="007734D0" w:rsidP="004B1EEA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</w:p>
    <w:p w:rsidR="008E2A0F" w:rsidRPr="00135FB0" w:rsidRDefault="008E2A0F" w:rsidP="004B1EEA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135FB0">
        <w:rPr>
          <w:rFonts w:ascii="Angsana New" w:hAnsi="Angsana New"/>
          <w:sz w:val="30"/>
          <w:szCs w:val="30"/>
          <w:cs/>
        </w:rPr>
        <w:t>เงินให้กู้ยืมและเงินกู้ยืมจากกิจการที่เกี่ยวข้</w:t>
      </w:r>
      <w:r w:rsidR="00A55D02" w:rsidRPr="00135FB0">
        <w:rPr>
          <w:rFonts w:ascii="Angsana New" w:hAnsi="Angsana New"/>
          <w:sz w:val="30"/>
          <w:szCs w:val="30"/>
          <w:cs/>
        </w:rPr>
        <w:t>องก</w:t>
      </w:r>
      <w:r w:rsidR="007734D0" w:rsidRPr="00135FB0">
        <w:rPr>
          <w:rFonts w:ascii="Angsana New" w:hAnsi="Angsana New"/>
          <w:sz w:val="30"/>
          <w:szCs w:val="30"/>
          <w:cs/>
        </w:rPr>
        <w:t>ันมีรายการเคลื่อนไหวในระหว่าง</w:t>
      </w:r>
      <w:r w:rsidR="007734D0" w:rsidRPr="00135FB0">
        <w:rPr>
          <w:rFonts w:ascii="Angsana New" w:hAnsi="Angsana New" w:hint="cs"/>
          <w:sz w:val="30"/>
          <w:szCs w:val="30"/>
          <w:cs/>
        </w:rPr>
        <w:t>ปี</w:t>
      </w:r>
      <w:r w:rsidRPr="00135FB0">
        <w:rPr>
          <w:rFonts w:ascii="Angsana New" w:hAnsi="Angsana New"/>
          <w:sz w:val="30"/>
          <w:szCs w:val="30"/>
          <w:cs/>
        </w:rPr>
        <w:t>ดังนี้</w:t>
      </w:r>
    </w:p>
    <w:p w:rsidR="001B1192" w:rsidRPr="00135FB0" w:rsidRDefault="001B1192" w:rsidP="00A80A61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2" w:type="dxa"/>
        <w:tblLook w:val="01E0"/>
      </w:tblPr>
      <w:tblGrid>
        <w:gridCol w:w="2941"/>
        <w:gridCol w:w="1446"/>
        <w:gridCol w:w="255"/>
        <w:gridCol w:w="1446"/>
        <w:gridCol w:w="252"/>
        <w:gridCol w:w="1445"/>
        <w:gridCol w:w="255"/>
        <w:gridCol w:w="1562"/>
      </w:tblGrid>
      <w:tr w:rsidR="00E709CC" w:rsidRPr="00135FB0" w:rsidTr="00A80A61">
        <w:tc>
          <w:tcPr>
            <w:tcW w:w="2941" w:type="dxa"/>
            <w:vAlign w:val="bottom"/>
          </w:tcPr>
          <w:p w:rsidR="00E709CC" w:rsidRPr="00135FB0" w:rsidRDefault="00E709CC" w:rsidP="00866848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1" w:type="dxa"/>
            <w:gridSpan w:val="7"/>
            <w:tcBorders>
              <w:bottom w:val="single" w:sz="4" w:space="0" w:color="auto"/>
            </w:tcBorders>
            <w:vAlign w:val="bottom"/>
          </w:tcPr>
          <w:p w:rsidR="00E709CC" w:rsidRPr="00135FB0" w:rsidRDefault="00E709CC" w:rsidP="008668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1B6284" w:rsidRPr="00135FB0" w:rsidTr="00A80A61">
        <w:tc>
          <w:tcPr>
            <w:tcW w:w="2941" w:type="dxa"/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284" w:rsidRPr="00135FB0" w:rsidRDefault="001B6284" w:rsidP="00DA5AD8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35FB0">
              <w:rPr>
                <w:rFonts w:ascii="Angsana New" w:hAnsi="Angsana New"/>
                <w:sz w:val="30"/>
                <w:szCs w:val="30"/>
              </w:rPr>
              <w:t>1</w:t>
            </w:r>
            <w:r w:rsidRPr="00135F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35FB0">
              <w:rPr>
                <w:rFonts w:ascii="Angsana New" w:hAnsi="Angsana New"/>
                <w:sz w:val="30"/>
                <w:szCs w:val="30"/>
              </w:rPr>
              <w:t>256</w:t>
            </w:r>
            <w:r w:rsidR="00CA622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1B6284" w:rsidRPr="00135FB0" w:rsidRDefault="001B6284" w:rsidP="00067B79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6284" w:rsidRPr="00135FB0" w:rsidRDefault="001B6284" w:rsidP="006E6192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35FB0">
              <w:rPr>
                <w:rFonts w:ascii="Angsana New" w:hAnsi="Angsana New"/>
                <w:sz w:val="30"/>
                <w:szCs w:val="30"/>
              </w:rPr>
              <w:t>1</w:t>
            </w:r>
            <w:r w:rsidRPr="00135FB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35FB0">
              <w:rPr>
                <w:rFonts w:ascii="Angsana New" w:hAnsi="Angsana New"/>
                <w:sz w:val="30"/>
                <w:szCs w:val="30"/>
              </w:rPr>
              <w:t>256</w:t>
            </w:r>
            <w:r w:rsidR="00CA622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F3BC7" w:rsidRPr="00135FB0" w:rsidTr="00851B27">
        <w:tc>
          <w:tcPr>
            <w:tcW w:w="2941" w:type="dxa"/>
            <w:vAlign w:val="bottom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207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0F3BC7" w:rsidRPr="00135FB0" w:rsidRDefault="000F3BC7" w:rsidP="00DA5AD8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:rsidR="000F3BC7" w:rsidRPr="00135FB0" w:rsidRDefault="000F3BC7" w:rsidP="00067B79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22D" w:rsidRPr="00135FB0" w:rsidTr="00851B27">
        <w:tc>
          <w:tcPr>
            <w:tcW w:w="2941" w:type="dxa"/>
            <w:vAlign w:val="bottom"/>
          </w:tcPr>
          <w:p w:rsidR="00CA622D" w:rsidRPr="00135FB0" w:rsidRDefault="00CA622D" w:rsidP="00067B7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color w:val="000000"/>
                <w:sz w:val="30"/>
                <w:szCs w:val="30"/>
              </w:rPr>
              <w:t>Suosdey Finance PLC.</w:t>
            </w:r>
          </w:p>
        </w:tc>
        <w:tc>
          <w:tcPr>
            <w:tcW w:w="1446" w:type="dxa"/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157,181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7,897</w:t>
            </w:r>
          </w:p>
        </w:tc>
        <w:tc>
          <w:tcPr>
            <w:tcW w:w="252" w:type="dxa"/>
            <w:vAlign w:val="bottom"/>
          </w:tcPr>
          <w:p w:rsidR="00CA622D" w:rsidRPr="00135FB0" w:rsidRDefault="00D24414" w:rsidP="00D24414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445" w:type="dxa"/>
            <w:shd w:val="clear" w:color="auto" w:fill="auto"/>
            <w:vAlign w:val="bottom"/>
          </w:tcPr>
          <w:p w:rsidR="00CA622D" w:rsidRPr="00135FB0" w:rsidRDefault="006728B0" w:rsidP="006728B0">
            <w:pPr>
              <w:tabs>
                <w:tab w:val="clear" w:pos="454"/>
                <w:tab w:val="clear" w:pos="680"/>
                <w:tab w:val="clear" w:pos="907"/>
                <w:tab w:val="left" w:pos="-108"/>
                <w:tab w:val="left" w:pos="540"/>
                <w:tab w:val="left" w:pos="1201"/>
              </w:tabs>
              <w:spacing w:line="260" w:lineRule="atLeast"/>
              <w:ind w:left="3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:rsidR="00CA622D" w:rsidRPr="00135FB0" w:rsidRDefault="00E90ED1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165,078</w:t>
            </w:r>
          </w:p>
        </w:tc>
      </w:tr>
      <w:tr w:rsidR="00CA622D" w:rsidRPr="00135FB0" w:rsidTr="00851B27">
        <w:tc>
          <w:tcPr>
            <w:tcW w:w="2941" w:type="dxa"/>
            <w:vAlign w:val="bottom"/>
          </w:tcPr>
          <w:p w:rsidR="00CA622D" w:rsidRPr="00135FB0" w:rsidRDefault="00CA622D" w:rsidP="00067B7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บริษัท ชยภาค จำกัด</w:t>
            </w:r>
          </w:p>
        </w:tc>
        <w:tc>
          <w:tcPr>
            <w:tcW w:w="1446" w:type="dxa"/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32,000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252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42,000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CA622D" w:rsidRPr="00135FB0" w:rsidRDefault="00E90ED1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33,000</w:t>
            </w:r>
          </w:p>
        </w:tc>
      </w:tr>
      <w:tr w:rsidR="00CA622D" w:rsidRPr="00135FB0" w:rsidTr="00851B27">
        <w:tc>
          <w:tcPr>
            <w:tcW w:w="2941" w:type="dxa"/>
            <w:vAlign w:val="bottom"/>
          </w:tcPr>
          <w:p w:rsidR="00CA622D" w:rsidRPr="00135FB0" w:rsidRDefault="00CA622D" w:rsidP="000B53CA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Mingalaba Thitikorn Microfinance Co., Ltd.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27,239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6728B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255" w:type="dxa"/>
            <w:vAlign w:val="bottom"/>
          </w:tcPr>
          <w:p w:rsidR="00CA622D" w:rsidRPr="00135FB0" w:rsidRDefault="00D24414" w:rsidP="00D24414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22D" w:rsidRPr="00135FB0" w:rsidRDefault="00E90ED1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26,002</w:t>
            </w:r>
          </w:p>
        </w:tc>
      </w:tr>
      <w:tr w:rsidR="00CA622D" w:rsidRPr="00135FB0" w:rsidTr="00851B27">
        <w:tc>
          <w:tcPr>
            <w:tcW w:w="2941" w:type="dxa"/>
            <w:vAlign w:val="bottom"/>
          </w:tcPr>
          <w:p w:rsidR="00CA622D" w:rsidRPr="00135FB0" w:rsidRDefault="00CA622D" w:rsidP="00067B7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216,420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50,897</w:t>
            </w:r>
          </w:p>
        </w:tc>
        <w:tc>
          <w:tcPr>
            <w:tcW w:w="252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43,237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E90ED1" w:rsidP="00462AA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224,080</w:t>
            </w:r>
          </w:p>
        </w:tc>
      </w:tr>
      <w:tr w:rsidR="00CA622D" w:rsidRPr="00135FB0" w:rsidTr="00851B27">
        <w:trPr>
          <w:trHeight w:val="36"/>
        </w:trPr>
        <w:tc>
          <w:tcPr>
            <w:tcW w:w="2941" w:type="dxa"/>
            <w:vAlign w:val="bottom"/>
          </w:tcPr>
          <w:p w:rsidR="00CA622D" w:rsidRPr="00135FB0" w:rsidRDefault="00CA622D" w:rsidP="00067B7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F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6" w:type="dxa"/>
            <w:tcBorders>
              <w:top w:val="double" w:sz="4" w:space="0" w:color="auto"/>
            </w:tcBorders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22D" w:rsidRPr="00135FB0" w:rsidTr="00851B27">
        <w:tc>
          <w:tcPr>
            <w:tcW w:w="2941" w:type="dxa"/>
            <w:vAlign w:val="bottom"/>
          </w:tcPr>
          <w:p w:rsidR="00CA622D" w:rsidRPr="00135FB0" w:rsidRDefault="00CA622D" w:rsidP="00067B7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  <w:cs/>
              </w:rPr>
              <w:t>บริษัท ซี.วี.เอ จำกัด</w:t>
            </w: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:rsidR="00CA622D" w:rsidRPr="00135FB0" w:rsidRDefault="00CA622D" w:rsidP="00D35CC6">
            <w:pPr>
              <w:tabs>
                <w:tab w:val="clear" w:pos="454"/>
                <w:tab w:val="clear" w:pos="680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FB0">
              <w:rPr>
                <w:rFonts w:ascii="Angsana New" w:hAnsi="Angsana New"/>
                <w:sz w:val="30"/>
                <w:szCs w:val="30"/>
              </w:rPr>
              <w:t>673,190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DC4C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  <w:tc>
          <w:tcPr>
            <w:tcW w:w="252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6728B0" w:rsidP="00462AA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25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55" w:type="dxa"/>
            <w:vAlign w:val="bottom"/>
          </w:tcPr>
          <w:p w:rsidR="00CA622D" w:rsidRPr="00135FB0" w:rsidRDefault="00CA622D" w:rsidP="00462AA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622D" w:rsidRPr="00135FB0" w:rsidRDefault="00E90ED1" w:rsidP="00462AA4">
            <w:pPr>
              <w:tabs>
                <w:tab w:val="clear" w:pos="454"/>
                <w:tab w:val="clear" w:pos="680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773,190</w:t>
            </w:r>
          </w:p>
        </w:tc>
      </w:tr>
    </w:tbl>
    <w:p w:rsidR="00595377" w:rsidRDefault="00595377" w:rsidP="00617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A622D" w:rsidRPr="00C6459A" w:rsidRDefault="00C6459A" w:rsidP="00C6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*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</w:r>
      <w:r w:rsidR="00CA622D" w:rsidRPr="00C6459A">
        <w:rPr>
          <w:rFonts w:ascii="Angsana New" w:hAnsi="Angsana New" w:hint="cs"/>
          <w:color w:val="000000"/>
          <w:sz w:val="30"/>
          <w:szCs w:val="30"/>
          <w:cs/>
        </w:rPr>
        <w:t>เป็นผลต่างจากอัตราแลกเปลี่ยน</w:t>
      </w:r>
    </w:p>
    <w:p w:rsidR="00CA622D" w:rsidRPr="00135FB0" w:rsidRDefault="00C6459A" w:rsidP="00617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**</w:t>
      </w:r>
      <w:r>
        <w:rPr>
          <w:rFonts w:ascii="Angsana New" w:hAnsi="Angsana New" w:hint="cs"/>
          <w:color w:val="000000"/>
          <w:sz w:val="30"/>
          <w:szCs w:val="30"/>
          <w:cs/>
        </w:rPr>
        <w:tab/>
        <w:t>รวมผลต่างจากอัตราแลกเปลี่ยนจำนวนเงินประมาณ 510 พันบาท</w:t>
      </w:r>
    </w:p>
    <w:p w:rsidR="009B3DCF" w:rsidRDefault="009B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D36ACF" w:rsidRPr="00D36ACF" w:rsidRDefault="00D36ACF" w:rsidP="00D3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" w:name="OLE_LINK9"/>
      <w:bookmarkStart w:id="3" w:name="OLE_LINK10"/>
      <w:r w:rsidRPr="00D36ACF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บริษัทเป็นผู้ค้ำประกัน </w:t>
      </w:r>
      <w:r w:rsidRPr="00D36ACF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="00294C20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D36ACF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D36ACF">
        <w:rPr>
          <w:rFonts w:ascii="Angsana New" w:hAnsi="Angsana New"/>
          <w:color w:val="000000"/>
          <w:sz w:val="30"/>
          <w:szCs w:val="30"/>
        </w:rPr>
        <w:t>Suosdey Finance PLC.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294C20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94C20">
        <w:rPr>
          <w:rFonts w:ascii="Angsana New" w:hAnsi="Angsana New" w:hint="cs"/>
          <w:color w:val="000000"/>
          <w:sz w:val="30"/>
          <w:szCs w:val="30"/>
          <w:cs/>
        </w:rPr>
        <w:t>40.8</w:t>
      </w:r>
      <w:r w:rsidRPr="00D36ACF">
        <w:rPr>
          <w:rFonts w:ascii="Angsana New" w:hAnsi="Angsana New"/>
          <w:color w:val="000000"/>
          <w:sz w:val="30"/>
          <w:szCs w:val="30"/>
        </w:rPr>
        <w:t xml:space="preserve"> 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</w:t>
      </w:r>
      <w:r w:rsidR="00294C20">
        <w:rPr>
          <w:rFonts w:ascii="Angsana New" w:hAnsi="Angsana New"/>
          <w:color w:val="000000"/>
          <w:sz w:val="30"/>
          <w:szCs w:val="30"/>
          <w:cs/>
        </w:rPr>
        <w:t>า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และ (2) </w:t>
      </w:r>
      <w:r w:rsidRPr="00D36ACF">
        <w:rPr>
          <w:rFonts w:ascii="Angsana New" w:hAnsi="Angsana New"/>
          <w:sz w:val="30"/>
          <w:szCs w:val="30"/>
          <w:cs/>
        </w:rPr>
        <w:t>วงเงิน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D36ACF">
        <w:rPr>
          <w:rFonts w:ascii="Angsana New" w:hAnsi="Angsana New"/>
          <w:sz w:val="30"/>
          <w:szCs w:val="30"/>
          <w:cs/>
        </w:rPr>
        <w:t>กู้ยืม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="00294C20">
        <w:rPr>
          <w:rFonts w:ascii="Angsana New" w:hAnsi="Angsana New" w:hint="cs"/>
          <w:color w:val="000000"/>
          <w:sz w:val="30"/>
          <w:szCs w:val="30"/>
          <w:cs/>
        </w:rPr>
        <w:t>และระยะยาว</w:t>
      </w:r>
      <w:r w:rsidR="00A0691C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D36ACF">
        <w:rPr>
          <w:rFonts w:ascii="Angsana New" w:hAnsi="Angsana New"/>
          <w:sz w:val="30"/>
          <w:szCs w:val="30"/>
          <w:cs/>
        </w:rPr>
        <w:t>จาก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="00294C20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D36ACF">
        <w:rPr>
          <w:rFonts w:ascii="Angsana New" w:hAnsi="Angsana New"/>
          <w:color w:val="000000"/>
          <w:sz w:val="30"/>
          <w:szCs w:val="30"/>
        </w:rPr>
        <w:t>Sabaidee Leasing Co., Ltd.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="00A0691C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D36A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A3B96">
        <w:rPr>
          <w:rFonts w:ascii="Angsana New" w:hAnsi="Angsana New" w:hint="cs"/>
          <w:color w:val="000000"/>
          <w:sz w:val="30"/>
          <w:szCs w:val="30"/>
          <w:cs/>
        </w:rPr>
        <w:t>61</w:t>
      </w:r>
      <w:r w:rsidR="000D2BE2">
        <w:rPr>
          <w:rFonts w:ascii="Angsana New" w:hAnsi="Angsana New"/>
          <w:color w:val="000000"/>
          <w:sz w:val="30"/>
          <w:szCs w:val="30"/>
        </w:rPr>
        <w:t>,950</w:t>
      </w:r>
      <w:r w:rsidRPr="00D36ACF">
        <w:rPr>
          <w:rFonts w:ascii="Angsana New" w:hAnsi="Angsana New"/>
          <w:color w:val="000000"/>
          <w:sz w:val="30"/>
          <w:szCs w:val="30"/>
        </w:rPr>
        <w:t xml:space="preserve"> 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ล้านกีบ (ตามสัดส่วนการถือหุ้น</w:t>
      </w:r>
      <w:r w:rsidRPr="00D36ACF">
        <w:rPr>
          <w:rFonts w:ascii="Angsana New" w:hAnsi="Angsana New"/>
          <w:color w:val="000000"/>
          <w:sz w:val="30"/>
          <w:szCs w:val="30"/>
        </w:rPr>
        <w:t xml:space="preserve">) </w:t>
      </w:r>
      <w:r w:rsidRPr="00D36ACF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กลุ่มบริษัทไม่มีการคิดค่าธรรมเนียมการค้</w:t>
      </w:r>
      <w:r w:rsidR="00A0691C">
        <w:rPr>
          <w:rFonts w:ascii="Angsana New" w:hAnsi="Angsana New"/>
          <w:color w:val="000000"/>
          <w:sz w:val="30"/>
          <w:szCs w:val="30"/>
          <w:cs/>
        </w:rPr>
        <w:t>ำประกันวงเงินสินเชื่อระหว่างกัน</w:t>
      </w:r>
    </w:p>
    <w:p w:rsidR="00D36ACF" w:rsidRPr="00D36ACF" w:rsidRDefault="00D36ACF" w:rsidP="00D3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87C3C" w:rsidRPr="008F3508" w:rsidRDefault="00187C3C" w:rsidP="00253A7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8F350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053030" w:rsidRPr="008F3508">
        <w:rPr>
          <w:rFonts w:ascii="Angsana New" w:hAnsi="Angsana New" w:hint="cs"/>
          <w:b/>
          <w:bCs/>
          <w:sz w:val="30"/>
          <w:szCs w:val="30"/>
          <w:cs/>
        </w:rPr>
        <w:t>และสินทรัพย์ทางการเงินหมุนเวียนอื่น - เงินฝากประจำกับธนาคาร</w:t>
      </w:r>
    </w:p>
    <w:p w:rsidR="00187C3C" w:rsidRPr="00147E7E" w:rsidRDefault="00187C3C" w:rsidP="00864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553" w:type="dxa"/>
        <w:tblLook w:val="01E0"/>
      </w:tblPr>
      <w:tblGrid>
        <w:gridCol w:w="3005"/>
        <w:gridCol w:w="1446"/>
        <w:gridCol w:w="255"/>
        <w:gridCol w:w="1446"/>
        <w:gridCol w:w="252"/>
        <w:gridCol w:w="1446"/>
        <w:gridCol w:w="255"/>
        <w:gridCol w:w="1448"/>
      </w:tblGrid>
      <w:tr w:rsidR="00187C3C" w:rsidRPr="000D2BE2" w:rsidTr="006E6192">
        <w:tc>
          <w:tcPr>
            <w:tcW w:w="3005" w:type="dxa"/>
            <w:vAlign w:val="bottom"/>
          </w:tcPr>
          <w:p w:rsidR="00187C3C" w:rsidRPr="008F3508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8" w:type="dxa"/>
            <w:gridSpan w:val="7"/>
            <w:tcBorders>
              <w:bottom w:val="single" w:sz="4" w:space="0" w:color="auto"/>
            </w:tcBorders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87C3C" w:rsidRPr="000D2BE2" w:rsidTr="006E6192">
        <w:tc>
          <w:tcPr>
            <w:tcW w:w="3005" w:type="dxa"/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187C3C" w:rsidRPr="000D2BE2" w:rsidTr="006E6192">
        <w:tc>
          <w:tcPr>
            <w:tcW w:w="3005" w:type="dxa"/>
            <w:vAlign w:val="bottom"/>
          </w:tcPr>
          <w:p w:rsidR="00187C3C" w:rsidRPr="000D2BE2" w:rsidRDefault="00187C3C" w:rsidP="006E6192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="008828C6"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187C3C" w:rsidRPr="000D2BE2" w:rsidRDefault="00187C3C" w:rsidP="0088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="008828C6" w:rsidRPr="000D2BE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2" w:type="dxa"/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="008828C6"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187C3C" w:rsidRPr="000D2BE2" w:rsidRDefault="00187C3C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="008828C6" w:rsidRPr="000D2BE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F3508" w:rsidRPr="000D2BE2" w:rsidTr="006E6192">
        <w:tc>
          <w:tcPr>
            <w:tcW w:w="3005" w:type="dxa"/>
            <w:vAlign w:val="bottom"/>
          </w:tcPr>
          <w:p w:rsidR="008F3508" w:rsidRPr="000D2BE2" w:rsidRDefault="00A40BD6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-</w:t>
            </w:r>
            <w:r w:rsidR="008F3508" w:rsidRPr="000D2BE2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:rsidR="008F3508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23,098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17,490</w:t>
            </w:r>
          </w:p>
        </w:tc>
        <w:tc>
          <w:tcPr>
            <w:tcW w:w="252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8F3508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0D2BE2">
              <w:rPr>
                <w:rFonts w:ascii="Angsana New" w:hAnsi="Angsana New"/>
                <w:sz w:val="30"/>
                <w:szCs w:val="30"/>
              </w:rPr>
              <w:t>,958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</w:tr>
      <w:tr w:rsidR="008F3508" w:rsidRPr="000D2BE2" w:rsidTr="006E6192">
        <w:tc>
          <w:tcPr>
            <w:tcW w:w="3005" w:type="dxa"/>
            <w:vAlign w:val="bottom"/>
          </w:tcPr>
          <w:p w:rsidR="008F3508" w:rsidRPr="000D2BE2" w:rsidRDefault="00A40BD6" w:rsidP="006E6192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-</w:t>
            </w:r>
            <w:r w:rsidR="008F3508" w:rsidRPr="000D2BE2">
              <w:rPr>
                <w:rFonts w:ascii="Angsana New" w:hAnsi="Angsana New" w:hint="cs"/>
                <w:sz w:val="30"/>
                <w:szCs w:val="30"/>
                <w:cs/>
              </w:rPr>
              <w:t>บัญชีกระแสรายวัน (ไม่มีดอกเบี้ย)</w:t>
            </w:r>
          </w:p>
        </w:tc>
        <w:tc>
          <w:tcPr>
            <w:tcW w:w="1446" w:type="dxa"/>
            <w:vAlign w:val="bottom"/>
          </w:tcPr>
          <w:p w:rsidR="008F3508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107,537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141,254</w:t>
            </w:r>
          </w:p>
        </w:tc>
        <w:tc>
          <w:tcPr>
            <w:tcW w:w="252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8F3508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15,034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19,859</w:t>
            </w:r>
          </w:p>
        </w:tc>
      </w:tr>
      <w:tr w:rsidR="00A40BD6" w:rsidRPr="000D2BE2" w:rsidTr="000D2BE2">
        <w:tc>
          <w:tcPr>
            <w:tcW w:w="3005" w:type="dxa"/>
            <w:shd w:val="clear" w:color="auto" w:fill="auto"/>
            <w:vAlign w:val="bottom"/>
          </w:tcPr>
          <w:p w:rsidR="00A40BD6" w:rsidRPr="000D2BE2" w:rsidRDefault="00A40BD6" w:rsidP="0079413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-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เงินฝากออมทรัพย์กับธนาคาร</w:t>
            </w:r>
          </w:p>
          <w:p w:rsidR="00A40BD6" w:rsidRPr="000D2BE2" w:rsidRDefault="00A40BD6" w:rsidP="0079413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(อัตราดอกเบี้ยร้อยละ </w:t>
            </w:r>
            <w:r w:rsidR="000D2BE2" w:rsidRPr="000D2BE2">
              <w:rPr>
                <w:rFonts w:ascii="Angsana New" w:hAnsi="Angsana New"/>
                <w:sz w:val="30"/>
                <w:szCs w:val="30"/>
              </w:rPr>
              <w:t>0.050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ต่อปีถึงร้อยละ </w:t>
            </w:r>
            <w:r w:rsidRPr="000D2BE2">
              <w:rPr>
                <w:rFonts w:ascii="Angsana New" w:hAnsi="Angsana New"/>
                <w:sz w:val="30"/>
                <w:szCs w:val="30"/>
              </w:rPr>
              <w:t>1.125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ต่อปีในปี </w:t>
            </w: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2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และอัตราดอกเบี้ยร้อยละ </w:t>
            </w:r>
            <w:r w:rsidRPr="000D2BE2">
              <w:rPr>
                <w:rFonts w:ascii="Angsana New" w:hAnsi="Angsana New"/>
                <w:sz w:val="30"/>
                <w:szCs w:val="30"/>
              </w:rPr>
              <w:t>0.125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ต่อปีถึงร้อยละ </w:t>
            </w:r>
            <w:r w:rsidRPr="000D2BE2">
              <w:rPr>
                <w:rFonts w:ascii="Angsana New" w:hAnsi="Angsana New"/>
                <w:sz w:val="30"/>
                <w:szCs w:val="30"/>
              </w:rPr>
              <w:t>1.125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ต่อปีในปี </w:t>
            </w:r>
            <w:r w:rsidRPr="000D2BE2">
              <w:rPr>
                <w:rFonts w:ascii="Angsana New" w:hAnsi="Angsana New"/>
                <w:sz w:val="30"/>
                <w:szCs w:val="30"/>
              </w:rPr>
              <w:t>2564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vAlign w:val="bottom"/>
          </w:tcPr>
          <w:p w:rsidR="00A40BD6" w:rsidRPr="000D2BE2" w:rsidRDefault="00C26AA4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595,409</w:t>
            </w:r>
          </w:p>
        </w:tc>
        <w:tc>
          <w:tcPr>
            <w:tcW w:w="255" w:type="dxa"/>
            <w:vAlign w:val="bottom"/>
          </w:tcPr>
          <w:p w:rsidR="00A40BD6" w:rsidRPr="000D2BE2" w:rsidRDefault="00A40BD6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:rsidR="00A40BD6" w:rsidRPr="000D2BE2" w:rsidRDefault="00A40BD6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522,906</w:t>
            </w:r>
          </w:p>
        </w:tc>
        <w:tc>
          <w:tcPr>
            <w:tcW w:w="252" w:type="dxa"/>
            <w:vAlign w:val="bottom"/>
          </w:tcPr>
          <w:p w:rsidR="00A40BD6" w:rsidRPr="000D2BE2" w:rsidRDefault="00A40BD6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A40BD6" w:rsidRPr="000D2BE2" w:rsidRDefault="00C26AA4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543,929</w:t>
            </w:r>
          </w:p>
        </w:tc>
        <w:tc>
          <w:tcPr>
            <w:tcW w:w="255" w:type="dxa"/>
            <w:vAlign w:val="bottom"/>
          </w:tcPr>
          <w:p w:rsidR="00A40BD6" w:rsidRPr="000D2BE2" w:rsidRDefault="00A40BD6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A40BD6" w:rsidRPr="000D2BE2" w:rsidRDefault="00A40BD6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491,531</w:t>
            </w:r>
          </w:p>
        </w:tc>
      </w:tr>
      <w:tr w:rsidR="00FE4C72" w:rsidRPr="000D2BE2" w:rsidTr="006E6192">
        <w:tc>
          <w:tcPr>
            <w:tcW w:w="3005" w:type="dxa"/>
            <w:vAlign w:val="bottom"/>
          </w:tcPr>
          <w:p w:rsidR="00FE4C72" w:rsidRPr="000D2BE2" w:rsidRDefault="00FE4C72" w:rsidP="006E6192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-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เงินฝากประจำระยะสั้นกับธนาคาร</w:t>
            </w:r>
          </w:p>
          <w:p w:rsidR="00FE4C72" w:rsidRPr="000D2BE2" w:rsidRDefault="00FE4C72" w:rsidP="00AE08F7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(อัตราดอกเบี้ยร้อยละ </w:t>
            </w:r>
            <w:r w:rsidR="000D2BE2" w:rsidRPr="000D2BE2">
              <w:rPr>
                <w:rFonts w:ascii="Angsana New" w:hAnsi="Angsana New"/>
                <w:sz w:val="30"/>
                <w:szCs w:val="30"/>
              </w:rPr>
              <w:t>0.6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0D2BE2"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="000D2BE2" w:rsidRPr="000D2BE2">
              <w:rPr>
                <w:rFonts w:ascii="Angsana New" w:hAnsi="Angsana New"/>
                <w:sz w:val="30"/>
                <w:szCs w:val="30"/>
              </w:rPr>
              <w:t>1</w:t>
            </w:r>
            <w:r w:rsidR="000D2BE2" w:rsidRPr="000D2BE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D2BE2" w:rsidRPr="000D2BE2">
              <w:rPr>
                <w:rFonts w:ascii="Angsana New" w:hAnsi="Angsana New"/>
                <w:sz w:val="30"/>
                <w:szCs w:val="30"/>
              </w:rPr>
              <w:t>5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ต่อปีในปี 2565 และอัตราดอกเบี้ยร้อยละ </w:t>
            </w:r>
            <w:r w:rsidRPr="000D2BE2">
              <w:rPr>
                <w:rFonts w:ascii="Angsana New" w:hAnsi="Angsana New"/>
                <w:sz w:val="30"/>
                <w:szCs w:val="30"/>
              </w:rPr>
              <w:t>0.5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ถึงร้อยละ 0.7 ต่อปีในปี 2564)</w:t>
            </w:r>
          </w:p>
        </w:tc>
        <w:tc>
          <w:tcPr>
            <w:tcW w:w="1446" w:type="dxa"/>
            <w:vAlign w:val="bottom"/>
          </w:tcPr>
          <w:p w:rsidR="00FE4C72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55" w:type="dxa"/>
            <w:vAlign w:val="bottom"/>
          </w:tcPr>
          <w:p w:rsidR="00FE4C72" w:rsidRPr="000D2BE2" w:rsidRDefault="00FE4C7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:rsidR="00FE4C72" w:rsidRPr="000D2BE2" w:rsidRDefault="00FE4C72" w:rsidP="00FE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52" w:type="dxa"/>
            <w:vAlign w:val="bottom"/>
          </w:tcPr>
          <w:p w:rsidR="00FE4C72" w:rsidRPr="000D2BE2" w:rsidRDefault="00FE4C7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:rsidR="00FE4C72" w:rsidRPr="000D2BE2" w:rsidRDefault="00C26AA4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55" w:type="dxa"/>
            <w:vAlign w:val="bottom"/>
          </w:tcPr>
          <w:p w:rsidR="00FE4C72" w:rsidRPr="000D2BE2" w:rsidRDefault="00FE4C72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:rsidR="00FE4C72" w:rsidRPr="000D2BE2" w:rsidRDefault="00FE4C72" w:rsidP="0079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8F3508" w:rsidRPr="000D2BE2" w:rsidTr="006E6192">
        <w:tc>
          <w:tcPr>
            <w:tcW w:w="300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</w:t>
            </w:r>
          </w:p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508" w:rsidRPr="000D2BE2" w:rsidRDefault="00A40BD6" w:rsidP="00E90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D2BE2">
              <w:rPr>
                <w:rFonts w:ascii="Angsana New" w:hAnsi="Angsana New"/>
                <w:sz w:val="30"/>
                <w:szCs w:val="30"/>
              </w:rPr>
              <w:t>,326,044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681,650</w:t>
            </w:r>
          </w:p>
        </w:tc>
        <w:tc>
          <w:tcPr>
            <w:tcW w:w="252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508" w:rsidRPr="000D2BE2" w:rsidRDefault="00A40BD6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1,173,921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524,253</w:t>
            </w:r>
          </w:p>
        </w:tc>
      </w:tr>
      <w:tr w:rsidR="008F3508" w:rsidRPr="000D2BE2" w:rsidTr="00D35CC6">
        <w:tc>
          <w:tcPr>
            <w:tcW w:w="3005" w:type="dxa"/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8" w:type="dxa"/>
            <w:gridSpan w:val="7"/>
            <w:tcBorders>
              <w:bottom w:val="single" w:sz="4" w:space="0" w:color="auto"/>
            </w:tcBorders>
            <w:vAlign w:val="bottom"/>
          </w:tcPr>
          <w:p w:rsidR="00A0691C" w:rsidRPr="000D2BE2" w:rsidRDefault="00A0691C" w:rsidP="00D35C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F3508" w:rsidRPr="000D2BE2" w:rsidTr="00D35CC6">
        <w:tc>
          <w:tcPr>
            <w:tcW w:w="3005" w:type="dxa"/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8F3508" w:rsidRPr="000D2BE2" w:rsidTr="00D35CC6">
        <w:tc>
          <w:tcPr>
            <w:tcW w:w="3005" w:type="dxa"/>
            <w:vAlign w:val="bottom"/>
          </w:tcPr>
          <w:p w:rsidR="008F3508" w:rsidRPr="000D2BE2" w:rsidRDefault="008F3508" w:rsidP="00D35CC6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2" w:type="dxa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256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F3508" w:rsidRPr="00135FB0" w:rsidTr="00864631">
        <w:tc>
          <w:tcPr>
            <w:tcW w:w="3005" w:type="dxa"/>
            <w:vAlign w:val="bottom"/>
          </w:tcPr>
          <w:p w:rsidR="008F3508" w:rsidRPr="000D2BE2" w:rsidRDefault="008F350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 6 เดือน</w:t>
            </w:r>
            <w:r w:rsidR="00147E7E" w:rsidRPr="000D2BE2">
              <w:rPr>
                <w:rFonts w:ascii="Angsana New" w:hAnsi="Angsana New" w:hint="cs"/>
                <w:sz w:val="30"/>
                <w:szCs w:val="30"/>
                <w:cs/>
              </w:rPr>
              <w:t>และ 12 เดือน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กับธนาคาร</w:t>
            </w:r>
          </w:p>
          <w:p w:rsidR="008F3508" w:rsidRPr="000D2BE2" w:rsidRDefault="008F3508" w:rsidP="00B7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978C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อัตราดอกเบี้ยร้อยละ </w:t>
            </w:r>
            <w:r w:rsidR="00D978C7" w:rsidRPr="00D978C7">
              <w:rPr>
                <w:rFonts w:ascii="Angsana New" w:hAnsi="Angsana New"/>
                <w:sz w:val="30"/>
                <w:szCs w:val="30"/>
              </w:rPr>
              <w:t>0.7</w:t>
            </w:r>
            <w:r w:rsidRPr="00D978C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978C7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D978C7" w:rsidRPr="00D978C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="00D978C7" w:rsidRPr="00D978C7">
              <w:rPr>
                <w:rFonts w:ascii="Angsana New" w:hAnsi="Angsana New"/>
                <w:sz w:val="30"/>
                <w:szCs w:val="30"/>
              </w:rPr>
              <w:t>1</w:t>
            </w:r>
            <w:r w:rsidR="00D978C7" w:rsidRPr="00D978C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978C7" w:rsidRPr="00D978C7">
              <w:rPr>
                <w:rFonts w:ascii="Angsana New" w:hAnsi="Angsana New"/>
                <w:sz w:val="30"/>
                <w:szCs w:val="30"/>
              </w:rPr>
              <w:t>45</w:t>
            </w:r>
            <w:r w:rsidRPr="00D978C7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ต่อปีในปี 2565 และ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อัตราดอกเบี้ยร้อยละ </w:t>
            </w:r>
            <w:r w:rsidRPr="000D2BE2">
              <w:rPr>
                <w:rFonts w:ascii="Angsana New" w:hAnsi="Angsana New"/>
                <w:sz w:val="30"/>
                <w:szCs w:val="30"/>
              </w:rPr>
              <w:t>0.5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0D2BE2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Pr="000D2BE2">
              <w:rPr>
                <w:rFonts w:ascii="Angsana New" w:hAnsi="Angsana New" w:hint="cs"/>
                <w:sz w:val="30"/>
                <w:szCs w:val="30"/>
                <w:cs/>
              </w:rPr>
              <w:t>ถึงร้อยละ 0.7 ต่อปีในปี 2564)</w:t>
            </w: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:rsidR="008F3508" w:rsidRPr="000D2BE2" w:rsidRDefault="00CE4117" w:rsidP="00E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630,000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:rsidR="008F3508" w:rsidRPr="000D2BE2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1,900,000</w:t>
            </w:r>
          </w:p>
        </w:tc>
        <w:tc>
          <w:tcPr>
            <w:tcW w:w="252" w:type="dxa"/>
            <w:vAlign w:val="bottom"/>
          </w:tcPr>
          <w:p w:rsidR="008F3508" w:rsidRPr="000D2BE2" w:rsidRDefault="008F350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F3508" w:rsidRPr="000D2BE2" w:rsidRDefault="00CE4117" w:rsidP="00E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630,000</w:t>
            </w:r>
          </w:p>
        </w:tc>
        <w:tc>
          <w:tcPr>
            <w:tcW w:w="255" w:type="dxa"/>
            <w:vAlign w:val="bottom"/>
          </w:tcPr>
          <w:p w:rsidR="008F3508" w:rsidRPr="000D2BE2" w:rsidRDefault="008F350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double" w:sz="4" w:space="0" w:color="auto"/>
            </w:tcBorders>
            <w:vAlign w:val="bottom"/>
          </w:tcPr>
          <w:p w:rsidR="008F3508" w:rsidRPr="00135FB0" w:rsidRDefault="008F35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2BE2">
              <w:rPr>
                <w:rFonts w:ascii="Angsana New" w:hAnsi="Angsana New"/>
                <w:sz w:val="30"/>
                <w:szCs w:val="30"/>
              </w:rPr>
              <w:t>1,900,000</w:t>
            </w:r>
          </w:p>
        </w:tc>
      </w:tr>
    </w:tbl>
    <w:p w:rsidR="00253A75" w:rsidRPr="00D76FBD" w:rsidRDefault="00253A75" w:rsidP="00253A7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thaiDistribute"/>
        <w:rPr>
          <w:rFonts w:ascii="Angsana New" w:hAnsi="Angsana New"/>
          <w:b/>
          <w:bCs/>
          <w:spacing w:val="-4"/>
          <w:sz w:val="30"/>
          <w:szCs w:val="30"/>
          <w:cs/>
        </w:rPr>
      </w:pPr>
      <w:r w:rsidRPr="00D76FBD">
        <w:rPr>
          <w:rFonts w:ascii="Angsana New" w:eastAsia="SimSun" w:hAnsi="Angsana New"/>
          <w:b/>
          <w:bCs/>
          <w:spacing w:val="-4"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D76FBD">
        <w:rPr>
          <w:rFonts w:ascii="Angsana New" w:eastAsia="SimSun" w:hAnsi="Angsana New"/>
          <w:b/>
          <w:bCs/>
          <w:spacing w:val="-4"/>
          <w:sz w:val="30"/>
          <w:szCs w:val="30"/>
          <w:lang w:eastAsia="zh-CN"/>
        </w:rPr>
        <w:t xml:space="preserve"> </w:t>
      </w:r>
      <w:r w:rsidRPr="00D76FBD">
        <w:rPr>
          <w:rFonts w:ascii="Angsana New" w:eastAsia="SimSun" w:hAnsi="Angsana New" w:hint="cs"/>
          <w:b/>
          <w:bCs/>
          <w:spacing w:val="-4"/>
          <w:sz w:val="30"/>
          <w:szCs w:val="30"/>
          <w:cs/>
          <w:lang w:eastAsia="zh-CN"/>
        </w:rPr>
        <w:t xml:space="preserve">ลูกหนี้เงินให้กู้ยืม ลูกหนี้สินเชื่อเพื่อการประกอบอาชีพ </w:t>
      </w:r>
      <w:r w:rsidRPr="00D76FBD">
        <w:rPr>
          <w:rFonts w:ascii="Angsana New" w:hAnsi="Angsana New" w:hint="cs"/>
          <w:b/>
          <w:bCs/>
          <w:spacing w:val="-4"/>
          <w:sz w:val="30"/>
          <w:szCs w:val="30"/>
          <w:cs/>
        </w:rPr>
        <w:t>และ</w:t>
      </w:r>
      <w:r w:rsidRPr="00D76FBD">
        <w:rPr>
          <w:rFonts w:ascii="Angsana New" w:hAnsi="Angsana New"/>
          <w:b/>
          <w:bCs/>
          <w:spacing w:val="-4"/>
          <w:sz w:val="30"/>
          <w:szCs w:val="30"/>
          <w:cs/>
        </w:rPr>
        <w:t>ลูกหนี้</w:t>
      </w:r>
      <w:r w:rsidRPr="00D76FBD"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ไมโครไฟแนนซ์ </w:t>
      </w:r>
      <w:r w:rsidRPr="00D76FBD">
        <w:rPr>
          <w:rFonts w:ascii="Angsana New" w:hAnsi="Angsana New"/>
          <w:b/>
          <w:bCs/>
          <w:spacing w:val="-4"/>
          <w:sz w:val="30"/>
          <w:szCs w:val="30"/>
        </w:rPr>
        <w:t xml:space="preserve">- </w:t>
      </w:r>
      <w:r w:rsidRPr="00D76FBD">
        <w:rPr>
          <w:rFonts w:ascii="Angsana New" w:hAnsi="Angsana New"/>
          <w:b/>
          <w:bCs/>
          <w:spacing w:val="-4"/>
          <w:sz w:val="30"/>
          <w:szCs w:val="30"/>
          <w:cs/>
        </w:rPr>
        <w:t>สุทธิ</w:t>
      </w:r>
    </w:p>
    <w:bookmarkEnd w:id="2"/>
    <w:bookmarkEnd w:id="3"/>
    <w:p w:rsidR="002A2667" w:rsidRPr="00961979" w:rsidRDefault="002A2667" w:rsidP="00A90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9"/>
        <w:tblW w:w="10202" w:type="dxa"/>
        <w:tblLayout w:type="fixed"/>
        <w:tblLook w:val="01E0"/>
      </w:tblPr>
      <w:tblGrid>
        <w:gridCol w:w="2518"/>
        <w:gridCol w:w="1077"/>
        <w:gridCol w:w="255"/>
        <w:gridCol w:w="1077"/>
        <w:gridCol w:w="255"/>
        <w:gridCol w:w="1022"/>
        <w:gridCol w:w="255"/>
        <w:gridCol w:w="1077"/>
        <w:gridCol w:w="255"/>
        <w:gridCol w:w="1077"/>
        <w:gridCol w:w="255"/>
        <w:gridCol w:w="1079"/>
      </w:tblGrid>
      <w:tr w:rsidR="00C47442" w:rsidRPr="00761652" w:rsidTr="00D76FBD">
        <w:tc>
          <w:tcPr>
            <w:tcW w:w="2518" w:type="dxa"/>
            <w:vAlign w:val="bottom"/>
          </w:tcPr>
          <w:p w:rsidR="00C47442" w:rsidRPr="00761652" w:rsidRDefault="004F7D2A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61652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ลูกหนี้ตามสัญญาเช่าซื้อ</w:t>
            </w:r>
          </w:p>
        </w:tc>
        <w:tc>
          <w:tcPr>
            <w:tcW w:w="7684" w:type="dxa"/>
            <w:gridSpan w:val="11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FA6EE1" w:rsidRPr="00761652" w:rsidTr="00B23FDD">
        <w:tc>
          <w:tcPr>
            <w:tcW w:w="2518" w:type="dxa"/>
            <w:vAlign w:val="bottom"/>
          </w:tcPr>
          <w:p w:rsidR="00FA6EE1" w:rsidRPr="00761652" w:rsidRDefault="00FA6EE1" w:rsidP="00FA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A6EE1" w:rsidRPr="00761652" w:rsidRDefault="00FA6EE1" w:rsidP="00281662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880C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A6EE1" w:rsidRPr="00761652" w:rsidRDefault="00FA6EE1" w:rsidP="00FA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A6EE1" w:rsidRPr="00761652" w:rsidRDefault="00FA6EE1" w:rsidP="00FA6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880C75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47442" w:rsidRPr="00761652" w:rsidTr="00D76FBD">
        <w:tc>
          <w:tcPr>
            <w:tcW w:w="2518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442" w:rsidRPr="00761652" w:rsidTr="00D76FBD">
        <w:trPr>
          <w:trHeight w:val="273"/>
        </w:trPr>
        <w:tc>
          <w:tcPr>
            <w:tcW w:w="2518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7442" w:rsidRPr="00761652" w:rsidTr="00D76FBD">
        <w:tc>
          <w:tcPr>
            <w:tcW w:w="2518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C47442" w:rsidRPr="00761652" w:rsidRDefault="00C47442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586BF7" w:rsidRPr="00761652" w:rsidTr="00A9077D">
        <w:tc>
          <w:tcPr>
            <w:tcW w:w="2518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A85A21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6,131,559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3,349,992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586BF7" w:rsidRPr="00E30DE6" w:rsidRDefault="0051568B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2,781,567</w:t>
            </w:r>
          </w:p>
        </w:tc>
        <w:tc>
          <w:tcPr>
            <w:tcW w:w="255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5,758,653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3,190,135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2,568,518</w:t>
            </w:r>
          </w:p>
        </w:tc>
      </w:tr>
      <w:tr w:rsidR="00586BF7" w:rsidRPr="00761652" w:rsidTr="00A9077D">
        <w:tc>
          <w:tcPr>
            <w:tcW w:w="2518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ดอกผลค้างรับ</w:t>
            </w:r>
          </w:p>
        </w:tc>
        <w:tc>
          <w:tcPr>
            <w:tcW w:w="1077" w:type="dxa"/>
            <w:vAlign w:val="bottom"/>
          </w:tcPr>
          <w:p w:rsidR="00586BF7" w:rsidRPr="00E30DE6" w:rsidRDefault="00A85A21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68,557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68,557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:rsidR="00586BF7" w:rsidRPr="00E30DE6" w:rsidRDefault="0051568B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60,119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60,119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6BF7" w:rsidRPr="00761652" w:rsidTr="00A9077D">
        <w:tc>
          <w:tcPr>
            <w:tcW w:w="2518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หัก ดอกผลเช่าซื้อรอการตัดบัญชี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86BF7" w:rsidRPr="00E30DE6" w:rsidRDefault="00A85A21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(1,737,617)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(1,164,492)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586BF7" w:rsidRPr="00E30DE6" w:rsidRDefault="0051568B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573,125)</w:t>
            </w:r>
          </w:p>
        </w:tc>
        <w:tc>
          <w:tcPr>
            <w:tcW w:w="255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30DE6">
              <w:rPr>
                <w:rFonts w:ascii="Angsana New" w:hAnsi="Angsana New"/>
                <w:sz w:val="26"/>
                <w:szCs w:val="26"/>
              </w:rPr>
              <w:t>1,653,079)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30DE6">
              <w:rPr>
                <w:rFonts w:ascii="Angsana New" w:hAnsi="Angsana New"/>
                <w:sz w:val="26"/>
                <w:szCs w:val="26"/>
              </w:rPr>
              <w:t>1,078,598)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(   574,481)</w:t>
            </w:r>
          </w:p>
        </w:tc>
      </w:tr>
      <w:tr w:rsidR="00586BF7" w:rsidRPr="00761652" w:rsidTr="00D76FBD">
        <w:trPr>
          <w:trHeight w:val="56"/>
        </w:trPr>
        <w:tc>
          <w:tcPr>
            <w:tcW w:w="2518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A85A21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4,462,499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2,254,057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586BF7" w:rsidRPr="00E30DE6" w:rsidRDefault="0051568B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2,208,442</w:t>
            </w:r>
          </w:p>
        </w:tc>
        <w:tc>
          <w:tcPr>
            <w:tcW w:w="255" w:type="dxa"/>
            <w:vAlign w:val="bottom"/>
          </w:tcPr>
          <w:p w:rsidR="00586BF7" w:rsidRPr="00761652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4,165,693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2,171,656</w:t>
            </w:r>
          </w:p>
        </w:tc>
        <w:tc>
          <w:tcPr>
            <w:tcW w:w="255" w:type="dxa"/>
            <w:vAlign w:val="bottom"/>
          </w:tcPr>
          <w:p w:rsidR="00586BF7" w:rsidRPr="008C44F9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586BF7" w:rsidRPr="00E30DE6" w:rsidRDefault="00586BF7" w:rsidP="0058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1,994,037</w:t>
            </w:r>
          </w:p>
        </w:tc>
      </w:tr>
      <w:tr w:rsidR="00AC70F0" w:rsidRPr="00761652" w:rsidTr="00D76FBD">
        <w:trPr>
          <w:trHeight w:val="66"/>
        </w:trPr>
        <w:tc>
          <w:tcPr>
            <w:tcW w:w="2518" w:type="dxa"/>
            <w:vAlign w:val="bottom"/>
          </w:tcPr>
          <w:p w:rsidR="00AC70F0" w:rsidRPr="00761652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C70F0" w:rsidRPr="00E30DE6" w:rsidRDefault="00A85A21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341,237)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C70F0" w:rsidRPr="00E30DE6" w:rsidRDefault="00586BF7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 </w:t>
            </w:r>
            <w:r w:rsidR="0051568B">
              <w:rPr>
                <w:rFonts w:ascii="Angsana New" w:hAnsi="Angsana New"/>
                <w:sz w:val="26"/>
                <w:szCs w:val="26"/>
              </w:rPr>
              <w:t xml:space="preserve"> 215,515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AC70F0" w:rsidRPr="00E30DE6" w:rsidRDefault="0051568B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125,722)</w:t>
            </w:r>
          </w:p>
        </w:tc>
        <w:tc>
          <w:tcPr>
            <w:tcW w:w="255" w:type="dxa"/>
            <w:vAlign w:val="bottom"/>
          </w:tcPr>
          <w:p w:rsidR="00AC70F0" w:rsidRPr="00761652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E30DE6">
              <w:rPr>
                <w:rFonts w:ascii="Angsana New" w:hAnsi="Angsana New"/>
                <w:sz w:val="26"/>
                <w:szCs w:val="26"/>
              </w:rPr>
              <w:t xml:space="preserve">  353,329)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E30DE6">
              <w:rPr>
                <w:rFonts w:ascii="Angsana New" w:hAnsi="Angsana New"/>
                <w:sz w:val="26"/>
                <w:szCs w:val="26"/>
              </w:rPr>
              <w:t xml:space="preserve">  251,550)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(   101,779)</w:t>
            </w:r>
          </w:p>
        </w:tc>
      </w:tr>
      <w:tr w:rsidR="00AC70F0" w:rsidRPr="00761652" w:rsidTr="00D76FBD">
        <w:trPr>
          <w:trHeight w:val="56"/>
        </w:trPr>
        <w:tc>
          <w:tcPr>
            <w:tcW w:w="2518" w:type="dxa"/>
            <w:vAlign w:val="bottom"/>
          </w:tcPr>
          <w:p w:rsidR="00AC70F0" w:rsidRPr="00761652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380B1F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4,121,262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586BF7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2,038,54</w:t>
            </w:r>
            <w:r w:rsidR="0051568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586BF7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2,082,720</w:t>
            </w:r>
          </w:p>
        </w:tc>
        <w:tc>
          <w:tcPr>
            <w:tcW w:w="255" w:type="dxa"/>
            <w:vAlign w:val="bottom"/>
          </w:tcPr>
          <w:p w:rsidR="00AC70F0" w:rsidRPr="00761652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3,812,364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1,920,106</w:t>
            </w:r>
          </w:p>
        </w:tc>
        <w:tc>
          <w:tcPr>
            <w:tcW w:w="255" w:type="dxa"/>
            <w:vAlign w:val="bottom"/>
          </w:tcPr>
          <w:p w:rsidR="00AC70F0" w:rsidRPr="008C44F9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70F0" w:rsidRPr="00E30DE6" w:rsidRDefault="00AC70F0" w:rsidP="00AC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DE6">
              <w:rPr>
                <w:rFonts w:ascii="Angsana New" w:hAnsi="Angsana New"/>
                <w:sz w:val="26"/>
                <w:szCs w:val="26"/>
              </w:rPr>
              <w:t>1,892,258</w:t>
            </w:r>
          </w:p>
        </w:tc>
      </w:tr>
    </w:tbl>
    <w:p w:rsidR="00875574" w:rsidRPr="00875574" w:rsidRDefault="00875574" w:rsidP="00650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pPr w:leftFromText="180" w:rightFromText="180" w:vertAnchor="text" w:horzAnchor="margin" w:tblpY="110"/>
        <w:tblW w:w="10202" w:type="dxa"/>
        <w:tblLayout w:type="fixed"/>
        <w:tblLook w:val="01E0"/>
      </w:tblPr>
      <w:tblGrid>
        <w:gridCol w:w="2518"/>
        <w:gridCol w:w="1077"/>
        <w:gridCol w:w="255"/>
        <w:gridCol w:w="1077"/>
        <w:gridCol w:w="255"/>
        <w:gridCol w:w="1022"/>
        <w:gridCol w:w="255"/>
        <w:gridCol w:w="1077"/>
        <w:gridCol w:w="255"/>
        <w:gridCol w:w="1077"/>
        <w:gridCol w:w="255"/>
        <w:gridCol w:w="1079"/>
      </w:tblGrid>
      <w:tr w:rsidR="001C6C46" w:rsidRPr="00761652" w:rsidTr="00D76FBD">
        <w:tc>
          <w:tcPr>
            <w:tcW w:w="2518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4" w:type="dxa"/>
            <w:gridSpan w:val="11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 (พันบาท)</w:t>
            </w:r>
          </w:p>
        </w:tc>
      </w:tr>
      <w:tr w:rsidR="00827648" w:rsidRPr="00761652" w:rsidTr="00B23FDD">
        <w:tc>
          <w:tcPr>
            <w:tcW w:w="2518" w:type="dxa"/>
            <w:vAlign w:val="bottom"/>
          </w:tcPr>
          <w:p w:rsidR="00827648" w:rsidRPr="00761652" w:rsidRDefault="0082764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7648" w:rsidRPr="00761652" w:rsidRDefault="00281662" w:rsidP="00827648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1331B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27648" w:rsidRPr="00761652" w:rsidRDefault="0082764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7648" w:rsidRPr="00761652" w:rsidRDefault="00827648" w:rsidP="00827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1331B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1C6C46" w:rsidRPr="00761652" w:rsidTr="00D76FBD">
        <w:tc>
          <w:tcPr>
            <w:tcW w:w="2518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C46" w:rsidRPr="00761652" w:rsidTr="00D76FBD">
        <w:trPr>
          <w:trHeight w:val="273"/>
        </w:trPr>
        <w:tc>
          <w:tcPr>
            <w:tcW w:w="2518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C46" w:rsidRPr="00761652" w:rsidTr="00D76FBD">
        <w:tc>
          <w:tcPr>
            <w:tcW w:w="2518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1C6C46" w:rsidRPr="0030625B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1C6C46" w:rsidRPr="00761652" w:rsidRDefault="001C6C46" w:rsidP="00D76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812022" w:rsidRPr="00761652" w:rsidTr="00236D5F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A85C03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4,165,185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30625B" w:rsidRDefault="00181859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2,185,524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812022" w:rsidRPr="0030625B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1,979,661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C03">
              <w:rPr>
                <w:rFonts w:ascii="Angsana New" w:hAnsi="Angsana New"/>
                <w:sz w:val="26"/>
                <w:szCs w:val="26"/>
              </w:rPr>
              <w:t>3,878,988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2,106,704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1,772,284</w:t>
            </w:r>
          </w:p>
        </w:tc>
      </w:tr>
      <w:tr w:rsidR="00812022" w:rsidRPr="00761652" w:rsidTr="00236D5F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ดอกผลค้างรับ</w:t>
            </w:r>
          </w:p>
        </w:tc>
        <w:tc>
          <w:tcPr>
            <w:tcW w:w="1077" w:type="dxa"/>
            <w:vAlign w:val="bottom"/>
          </w:tcPr>
          <w:p w:rsidR="00812022" w:rsidRPr="00A85C03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43,481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812022" w:rsidRPr="0030625B" w:rsidRDefault="00181859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43,481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vAlign w:val="bottom"/>
          </w:tcPr>
          <w:p w:rsidR="00812022" w:rsidRPr="0030625B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C03">
              <w:rPr>
                <w:rFonts w:ascii="Angsana New" w:hAnsi="Angsana New"/>
                <w:sz w:val="26"/>
                <w:szCs w:val="26"/>
              </w:rPr>
              <w:t>38,010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38,010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2022" w:rsidRPr="00761652" w:rsidTr="00236D5F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หัก ดอกผลเช่าซื้อรอการตัดบัญชี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A85C03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(1,237,436)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30625B" w:rsidRDefault="00181859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1" w:hanging="16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798,824)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812022" w:rsidRPr="0030625B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"/>
              </w:tabs>
              <w:spacing w:line="320" w:lineRule="exact"/>
              <w:ind w:right="-51" w:hanging="16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438,612)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85C03">
              <w:rPr>
                <w:rFonts w:ascii="Angsana New" w:hAnsi="Angsana New"/>
                <w:sz w:val="26"/>
                <w:szCs w:val="26"/>
              </w:rPr>
              <w:t>1,161,131)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1" w:hanging="16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30625B">
              <w:rPr>
                <w:rFonts w:ascii="Angsana New" w:hAnsi="Angsana New"/>
                <w:sz w:val="26"/>
                <w:szCs w:val="26"/>
              </w:rPr>
              <w:t xml:space="preserve">  732,906)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"/>
              </w:tabs>
              <w:spacing w:line="320" w:lineRule="exact"/>
              <w:ind w:right="-51" w:hanging="16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30625B">
              <w:rPr>
                <w:rFonts w:ascii="Angsana New" w:hAnsi="Angsana New"/>
                <w:sz w:val="26"/>
                <w:szCs w:val="26"/>
              </w:rPr>
              <w:t xml:space="preserve">  428,225)</w:t>
            </w:r>
          </w:p>
        </w:tc>
      </w:tr>
      <w:tr w:rsidR="00812022" w:rsidRPr="00761652" w:rsidTr="00D76FBD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A85C03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2,971,230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30625B" w:rsidRDefault="00181859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1,430,181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:rsidR="00812022" w:rsidRPr="0030625B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1,541,049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C03">
              <w:rPr>
                <w:rFonts w:ascii="Angsana New" w:hAnsi="Angsana New"/>
                <w:sz w:val="26"/>
                <w:szCs w:val="26"/>
              </w:rPr>
              <w:t>2,755,867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1,411,808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1,344,059</w:t>
            </w:r>
          </w:p>
        </w:tc>
      </w:tr>
      <w:tr w:rsidR="00812022" w:rsidRPr="00761652" w:rsidTr="00D76FBD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A85C03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262,570)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30625B" w:rsidRDefault="00181859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152,080)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812022" w:rsidRPr="0030625B" w:rsidRDefault="00623FAE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110,490)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C03">
              <w:rPr>
                <w:rFonts w:ascii="Angsana New" w:hAnsi="Angsana New"/>
                <w:sz w:val="26"/>
                <w:szCs w:val="26"/>
                <w:cs/>
              </w:rPr>
              <w:t xml:space="preserve">( </w:t>
            </w:r>
            <w:r w:rsidRPr="00A85C03">
              <w:rPr>
                <w:rFonts w:ascii="Angsana New" w:hAnsi="Angsana New"/>
                <w:sz w:val="26"/>
                <w:szCs w:val="26"/>
              </w:rPr>
              <w:t xml:space="preserve"> 280,198</w:t>
            </w:r>
            <w:r w:rsidRPr="00A85C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062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0625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0625B">
              <w:rPr>
                <w:rFonts w:ascii="Angsana New" w:hAnsi="Angsana New"/>
                <w:sz w:val="26"/>
                <w:szCs w:val="26"/>
              </w:rPr>
              <w:t>190,283)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"/>
              </w:tabs>
              <w:spacing w:line="320" w:lineRule="exact"/>
              <w:ind w:right="-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  <w:cs/>
              </w:rPr>
              <w:t xml:space="preserve">(  </w:t>
            </w:r>
            <w:r w:rsidRPr="0030625B">
              <w:rPr>
                <w:rFonts w:ascii="Angsana New" w:hAnsi="Angsana New"/>
                <w:sz w:val="26"/>
                <w:szCs w:val="26"/>
              </w:rPr>
              <w:t xml:space="preserve">  89,915)</w:t>
            </w:r>
          </w:p>
        </w:tc>
      </w:tr>
      <w:tr w:rsidR="00812022" w:rsidRPr="00761652" w:rsidTr="00D76FBD">
        <w:tc>
          <w:tcPr>
            <w:tcW w:w="2518" w:type="dxa"/>
            <w:vAlign w:val="bottom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A85C03" w:rsidRDefault="00380B1F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2,708,660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30625B" w:rsidRDefault="00586BF7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1,278,101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30625B" w:rsidRDefault="00586BF7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1,430,559</w:t>
            </w:r>
          </w:p>
        </w:tc>
        <w:tc>
          <w:tcPr>
            <w:tcW w:w="255" w:type="dxa"/>
          </w:tcPr>
          <w:p w:rsidR="00812022" w:rsidRPr="00761652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A85C03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5C03">
              <w:rPr>
                <w:rFonts w:ascii="Angsana New" w:hAnsi="Angsana New"/>
                <w:sz w:val="26"/>
                <w:szCs w:val="26"/>
              </w:rPr>
              <w:t>2,475,669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1,221,525</w:t>
            </w:r>
          </w:p>
        </w:tc>
        <w:tc>
          <w:tcPr>
            <w:tcW w:w="255" w:type="dxa"/>
            <w:vAlign w:val="bottom"/>
          </w:tcPr>
          <w:p w:rsidR="00812022" w:rsidRPr="008C44F9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2022" w:rsidRPr="0030625B" w:rsidRDefault="00812022" w:rsidP="00812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25B">
              <w:rPr>
                <w:rFonts w:ascii="Angsana New" w:hAnsi="Angsana New"/>
                <w:sz w:val="26"/>
                <w:szCs w:val="26"/>
              </w:rPr>
              <w:t>1,254,144</w:t>
            </w:r>
          </w:p>
        </w:tc>
      </w:tr>
    </w:tbl>
    <w:p w:rsidR="00875574" w:rsidRDefault="00875574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color w:val="FF0000"/>
          <w:sz w:val="30"/>
          <w:szCs w:val="30"/>
        </w:rPr>
      </w:pPr>
    </w:p>
    <w:p w:rsidR="00774F82" w:rsidRDefault="00774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50342" w:rsidRPr="007E2835" w:rsidRDefault="008C44F9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ณ </w:t>
      </w:r>
      <w:r w:rsidR="00384018" w:rsidRPr="007E2835">
        <w:rPr>
          <w:rFonts w:ascii="Angsana New" w:hAnsi="Angsana New"/>
          <w:sz w:val="30"/>
          <w:szCs w:val="30"/>
          <w:cs/>
        </w:rPr>
        <w:t xml:space="preserve">วันที่ </w:t>
      </w:r>
      <w:r w:rsidR="00384018" w:rsidRPr="007E2835">
        <w:rPr>
          <w:rFonts w:ascii="Angsana New" w:hAnsi="Angsana New"/>
          <w:sz w:val="30"/>
          <w:szCs w:val="30"/>
        </w:rPr>
        <w:t>31</w:t>
      </w:r>
      <w:r w:rsidR="00384018" w:rsidRPr="007E28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="00384018" w:rsidRPr="007E2835">
        <w:rPr>
          <w:rFonts w:ascii="Angsana New" w:hAnsi="Angsana New"/>
          <w:sz w:val="30"/>
          <w:szCs w:val="30"/>
        </w:rPr>
        <w:t xml:space="preserve"> </w:t>
      </w:r>
      <w:r w:rsidR="00DD7AB2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7E2835">
        <w:rPr>
          <w:rFonts w:ascii="Angsana New" w:hAnsi="Angsana New"/>
          <w:sz w:val="30"/>
          <w:szCs w:val="30"/>
          <w:cs/>
        </w:rPr>
        <w:t>แยกตาม</w:t>
      </w:r>
      <w:r w:rsidR="00D979D0" w:rsidRPr="007E2835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7E2835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7E2835">
        <w:rPr>
          <w:rFonts w:ascii="Angsana New" w:hAnsi="Angsana New"/>
          <w:sz w:val="30"/>
          <w:szCs w:val="30"/>
          <w:cs/>
        </w:rPr>
        <w:t>ได้</w:t>
      </w:r>
      <w:r w:rsidR="00D979D0" w:rsidRPr="007E2835">
        <w:rPr>
          <w:rFonts w:ascii="Angsana New" w:hAnsi="Angsana New"/>
          <w:sz w:val="30"/>
          <w:szCs w:val="30"/>
          <w:cs/>
        </w:rPr>
        <w:t>ดังนี้</w:t>
      </w:r>
    </w:p>
    <w:p w:rsidR="000957BB" w:rsidRPr="007E2835" w:rsidRDefault="000957BB" w:rsidP="0085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8" w:type="dxa"/>
        <w:tblLayout w:type="fixed"/>
        <w:tblLook w:val="01E0"/>
      </w:tblPr>
      <w:tblGrid>
        <w:gridCol w:w="3348"/>
        <w:gridCol w:w="1440"/>
        <w:gridCol w:w="270"/>
        <w:gridCol w:w="1440"/>
        <w:gridCol w:w="270"/>
        <w:gridCol w:w="1440"/>
        <w:gridCol w:w="270"/>
        <w:gridCol w:w="1440"/>
      </w:tblGrid>
      <w:tr w:rsidR="00D169B6" w:rsidRPr="007E2835" w:rsidTr="00384018">
        <w:tc>
          <w:tcPr>
            <w:tcW w:w="3348" w:type="dxa"/>
            <w:vAlign w:val="bottom"/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84018" w:rsidRPr="007E2835" w:rsidTr="00384018">
        <w:tc>
          <w:tcPr>
            <w:tcW w:w="3348" w:type="dxa"/>
            <w:vAlign w:val="bottom"/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:rsidR="00D169B6" w:rsidRPr="007E2835" w:rsidRDefault="00D169B6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8C44F9" w:rsidRPr="007E2835" w:rsidTr="00384018">
        <w:tc>
          <w:tcPr>
            <w:tcW w:w="3348" w:type="dxa"/>
            <w:vAlign w:val="bottom"/>
          </w:tcPr>
          <w:p w:rsidR="008C44F9" w:rsidRPr="007E2835" w:rsidRDefault="008C44F9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C44F9" w:rsidRPr="007E2835" w:rsidRDefault="008C44F9" w:rsidP="00DF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A0532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8C44F9" w:rsidRPr="007E2835" w:rsidRDefault="008C44F9" w:rsidP="00DF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C44F9" w:rsidRPr="007E2835" w:rsidRDefault="008C44F9" w:rsidP="00DF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>256</w:t>
            </w:r>
            <w:r w:rsidR="00A0532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:rsidR="008C44F9" w:rsidRPr="007E2835" w:rsidRDefault="008C44F9" w:rsidP="008C092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44F9" w:rsidRPr="007E2835" w:rsidRDefault="008C44F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A0532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C44F9" w:rsidRPr="007E2835" w:rsidRDefault="008C44F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C44F9" w:rsidRPr="007E2835" w:rsidRDefault="008C44F9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>256</w:t>
            </w:r>
            <w:r w:rsidR="00A0532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A05329" w:rsidRPr="007E2835" w:rsidTr="001D37E9">
        <w:tc>
          <w:tcPr>
            <w:tcW w:w="3348" w:type="dxa"/>
            <w:vAlign w:val="bottom"/>
          </w:tcPr>
          <w:p w:rsidR="00A05329" w:rsidRPr="007E2835" w:rsidRDefault="00A05329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7E2835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329" w:rsidRPr="00397DFC" w:rsidRDefault="00AF0C0F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3,678,628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3,447,244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329" w:rsidRPr="00397DFC" w:rsidRDefault="001D37E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2,345,926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2,198,163</w:t>
            </w:r>
          </w:p>
        </w:tc>
      </w:tr>
      <w:tr w:rsidR="00A05329" w:rsidRPr="007E2835" w:rsidTr="001D37E9">
        <w:tc>
          <w:tcPr>
            <w:tcW w:w="3348" w:type="dxa"/>
            <w:vAlign w:val="bottom"/>
          </w:tcPr>
          <w:p w:rsidR="00A05329" w:rsidRPr="007E2835" w:rsidRDefault="00A05329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 (</w:t>
            </w:r>
            <w:r w:rsidRPr="007E2835"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05329" w:rsidRPr="00397DFC" w:rsidRDefault="00AF0C0F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475,125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430,116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329" w:rsidRPr="00397DFC" w:rsidRDefault="001D37E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404,351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357,616</w:t>
            </w:r>
          </w:p>
        </w:tc>
      </w:tr>
      <w:tr w:rsidR="00A05329" w:rsidRPr="007E2835" w:rsidTr="001D37E9">
        <w:tc>
          <w:tcPr>
            <w:tcW w:w="3348" w:type="dxa"/>
            <w:vAlign w:val="bottom"/>
          </w:tcPr>
          <w:p w:rsidR="00A05329" w:rsidRPr="007E2835" w:rsidRDefault="00A05329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:rsidR="00A05329" w:rsidRPr="007E2835" w:rsidRDefault="00A05329" w:rsidP="008C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>(Credit-impaired)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329" w:rsidRPr="00397DFC" w:rsidRDefault="00AF0C0F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308,746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288,333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329" w:rsidRPr="00397DFC" w:rsidRDefault="001D37E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220,953</w:t>
            </w:r>
          </w:p>
        </w:tc>
        <w:tc>
          <w:tcPr>
            <w:tcW w:w="270" w:type="dxa"/>
            <w:vAlign w:val="bottom"/>
          </w:tcPr>
          <w:p w:rsidR="00A05329" w:rsidRPr="007E2835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05329" w:rsidRPr="00397DFC" w:rsidRDefault="00A05329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200,088</w:t>
            </w:r>
          </w:p>
        </w:tc>
      </w:tr>
      <w:tr w:rsidR="00FB019B" w:rsidRPr="007E2835" w:rsidTr="00FB019B">
        <w:tc>
          <w:tcPr>
            <w:tcW w:w="3348" w:type="dxa"/>
            <w:vAlign w:val="bottom"/>
          </w:tcPr>
          <w:p w:rsidR="00FB019B" w:rsidRPr="007E2835" w:rsidRDefault="00FB019B" w:rsidP="00FB0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B019B" w:rsidRPr="00E30DE6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4,462,499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019B" w:rsidRPr="00397DFC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4,165,693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B019B" w:rsidRPr="00A85C03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2,971,230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B019B" w:rsidRPr="00397DFC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2,755,867</w:t>
            </w:r>
          </w:p>
        </w:tc>
      </w:tr>
      <w:tr w:rsidR="00FB019B" w:rsidRPr="007E2835" w:rsidTr="00FB019B">
        <w:tc>
          <w:tcPr>
            <w:tcW w:w="3348" w:type="dxa"/>
            <w:vAlign w:val="bottom"/>
          </w:tcPr>
          <w:p w:rsidR="00FB019B" w:rsidRPr="007E2835" w:rsidRDefault="00FB019B" w:rsidP="00FB0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:rsidR="00FB019B" w:rsidRPr="00E30DE6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341,237)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 xml:space="preserve">(    </w:t>
            </w:r>
            <w:r>
              <w:rPr>
                <w:rFonts w:ascii="Angsana New" w:hAnsi="Angsana New"/>
                <w:sz w:val="26"/>
                <w:szCs w:val="26"/>
              </w:rPr>
              <w:t>353</w:t>
            </w:r>
            <w:r w:rsidRPr="007E28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329</w:t>
            </w:r>
            <w:r w:rsidRPr="007E28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019B" w:rsidRPr="00A85C03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262,570)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 xml:space="preserve">(    </w:t>
            </w:r>
            <w:r>
              <w:rPr>
                <w:rFonts w:ascii="Angsana New" w:hAnsi="Angsana New"/>
                <w:sz w:val="26"/>
                <w:szCs w:val="26"/>
              </w:rPr>
              <w:t>280</w:t>
            </w:r>
            <w:r w:rsidRPr="007E28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198</w:t>
            </w:r>
            <w:r w:rsidRPr="007E28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019B" w:rsidRPr="007E2835" w:rsidTr="00FB019B">
        <w:tc>
          <w:tcPr>
            <w:tcW w:w="3348" w:type="dxa"/>
            <w:vAlign w:val="bottom"/>
          </w:tcPr>
          <w:p w:rsidR="00FB019B" w:rsidRPr="007E2835" w:rsidRDefault="00FB019B" w:rsidP="00FB0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019B" w:rsidRPr="00E30DE6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4,121,262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B019B" w:rsidRPr="00397DFC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3,812,364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019B" w:rsidRPr="00A85C03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2,708,660</w:t>
            </w:r>
          </w:p>
        </w:tc>
        <w:tc>
          <w:tcPr>
            <w:tcW w:w="270" w:type="dxa"/>
            <w:vAlign w:val="bottom"/>
          </w:tcPr>
          <w:p w:rsidR="00FB019B" w:rsidRPr="007E2835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019B" w:rsidRPr="00397DFC" w:rsidRDefault="00FB019B" w:rsidP="00FB019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2,475,669</w:t>
            </w:r>
          </w:p>
        </w:tc>
      </w:tr>
    </w:tbl>
    <w:p w:rsidR="002806BB" w:rsidRPr="007E2835" w:rsidRDefault="002806BB" w:rsidP="00774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A05329" w:rsidRDefault="00774F82" w:rsidP="00774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E2835">
        <w:rPr>
          <w:rFonts w:ascii="Angsana New" w:hAnsi="Angsana New"/>
          <w:sz w:val="30"/>
          <w:szCs w:val="30"/>
          <w:cs/>
        </w:rPr>
        <w:t>กลุ่มบริษัทพิจารณาการตั้งค่าเผื่อการด้อยค่าสำหรับ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  <w:r>
        <w:rPr>
          <w:rFonts w:ascii="Angsana New" w:hAnsi="Angsana New"/>
          <w:sz w:val="30"/>
          <w:szCs w:val="30"/>
          <w:cs/>
        </w:rPr>
        <w:t xml:space="preserve"> ณ วันที่ 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E2835">
        <w:rPr>
          <w:rFonts w:ascii="Angsana New" w:hAnsi="Angsana New"/>
          <w:sz w:val="30"/>
          <w:szCs w:val="30"/>
          <w:cs/>
        </w:rPr>
        <w:t xml:space="preserve"> ตามแนวทางของมาตรฐานการรายงานทางการเงินฉบับที่ 9 เรื่อง เครื่องมือทางการเงิน ทั้งนี้ แนวทางดังกล่าวไม่เป็นไปตามแนวปฏิบัติทางบัญชีเกี่ยวกับการตั้งค่าเผื่อหนี้สงสัยจะสูญของธุรกิจ</w:t>
      </w:r>
      <w:r w:rsidRPr="007E2835">
        <w:rPr>
          <w:rFonts w:ascii="Angsana New" w:hAnsi="Angsana New"/>
          <w:sz w:val="30"/>
          <w:szCs w:val="30"/>
        </w:rPr>
        <w:t xml:space="preserve"> Consumer Finance</w:t>
      </w:r>
      <w:r w:rsidRPr="007E2835">
        <w:rPr>
          <w:rFonts w:ascii="Angsana New" w:hAnsi="Angsana New"/>
          <w:sz w:val="30"/>
          <w:szCs w:val="30"/>
          <w:cs/>
        </w:rPr>
        <w:t xml:space="preserve"> ที่สำนักงานคณะกรรมการกำกับตลาดหลักทรัพย์และตลาดหลักทรัพย์ (ก.ล.ต.) กำหนดร่วมกับสมาคมนักบัญชีและผู้สอบบัญชีรับอนุญาตแห่งประเทศไทยในปี </w:t>
      </w:r>
      <w:r w:rsidRPr="007E2835">
        <w:rPr>
          <w:rFonts w:ascii="Angsana New" w:hAnsi="Angsana New"/>
          <w:sz w:val="30"/>
          <w:szCs w:val="30"/>
        </w:rPr>
        <w:t>2547</w:t>
      </w:r>
      <w:r w:rsidRPr="007E2835">
        <w:rPr>
          <w:rFonts w:ascii="Angsana New" w:hAnsi="Angsana New"/>
          <w:sz w:val="30"/>
          <w:szCs w:val="30"/>
          <w:cs/>
        </w:rPr>
        <w:t xml:space="preserve"> เนื่องจากกลุ่มบริษัทสามารถบังคับเอาหลักประกันซึ่งได้แก่ รถจักรยานยนต์และรถยนต์คืนจากลูกหนี้ได้บางส่วน ณ วันที่  </w:t>
      </w:r>
      <w:r w:rsidRPr="007E283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7E28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7E2835">
        <w:rPr>
          <w:rFonts w:ascii="Angsana New" w:hAnsi="Angsana New"/>
          <w:sz w:val="30"/>
          <w:szCs w:val="30"/>
          <w:cs/>
        </w:rPr>
        <w:t xml:space="preserve"> </w:t>
      </w:r>
      <w:r w:rsidRPr="007E283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E2835">
        <w:rPr>
          <w:rFonts w:ascii="Angsana New" w:hAnsi="Angsana New"/>
          <w:sz w:val="30"/>
          <w:szCs w:val="30"/>
          <w:cs/>
        </w:rPr>
        <w:t xml:space="preserve"> กลุ่มบริษัทมีค่าเผื่อการด้อยค่าสำหรับผลขาดทุนด้านเครดิตที่คาดว่าจะเกิดขึ้นประมาณ</w:t>
      </w:r>
      <w:r w:rsidRPr="00397DFC">
        <w:rPr>
          <w:rFonts w:ascii="Angsana New" w:hAnsi="Angsana New"/>
          <w:sz w:val="30"/>
          <w:szCs w:val="30"/>
          <w:cs/>
        </w:rPr>
        <w:t>ร้อยละ</w:t>
      </w:r>
      <w:r w:rsidRPr="00397DF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7.65</w:t>
      </w:r>
      <w:r w:rsidRPr="00397DFC">
        <w:rPr>
          <w:rFonts w:ascii="Angsana New" w:hAnsi="Angsana New"/>
          <w:sz w:val="30"/>
          <w:szCs w:val="30"/>
          <w:cs/>
        </w:rPr>
        <w:t xml:space="preserve"> (ร้อยละ </w:t>
      </w:r>
      <w:r>
        <w:rPr>
          <w:rFonts w:ascii="Angsana New" w:hAnsi="Angsana New"/>
          <w:sz w:val="30"/>
          <w:szCs w:val="30"/>
        </w:rPr>
        <w:t>8.84</w:t>
      </w:r>
      <w:r w:rsidRPr="00397DFC">
        <w:rPr>
          <w:rFonts w:ascii="Angsana New" w:hAnsi="Angsana New"/>
          <w:sz w:val="30"/>
          <w:szCs w:val="30"/>
        </w:rPr>
        <w:t xml:space="preserve"> </w:t>
      </w:r>
      <w:r w:rsidRPr="00397DFC">
        <w:rPr>
          <w:rFonts w:ascii="Angsana New" w:hAnsi="Angsana New"/>
          <w:sz w:val="30"/>
          <w:szCs w:val="30"/>
          <w:cs/>
        </w:rPr>
        <w:t xml:space="preserve">สำหรับเฉพาะบริษัท) ของยอดรวมลูกหนี้ตามสัญญาเช่าซื้อก่อนหักค่าเผื่อการด้อยค่าสำหรับผลขาดทุนด้านเครดิตที่คาดว่าจะเกิดขึ้นและร้อยละ </w:t>
      </w:r>
      <w:r>
        <w:rPr>
          <w:rFonts w:ascii="Angsana New" w:hAnsi="Angsana New"/>
          <w:sz w:val="30"/>
          <w:szCs w:val="30"/>
        </w:rPr>
        <w:t>7.98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97DFC">
        <w:rPr>
          <w:rFonts w:ascii="Angsana New" w:hAnsi="Angsana New"/>
          <w:sz w:val="30"/>
          <w:szCs w:val="30"/>
        </w:rPr>
        <w:t>(</w:t>
      </w:r>
      <w:r w:rsidRPr="00397DFC">
        <w:rPr>
          <w:rFonts w:ascii="Angsana New" w:hAnsi="Angsana New"/>
          <w:sz w:val="30"/>
          <w:szCs w:val="30"/>
          <w:cs/>
        </w:rPr>
        <w:t xml:space="preserve">ร้อยละ </w:t>
      </w:r>
      <w:r w:rsidR="00432303">
        <w:rPr>
          <w:rFonts w:ascii="Angsana New" w:hAnsi="Angsana New" w:hint="cs"/>
          <w:sz w:val="30"/>
          <w:szCs w:val="30"/>
          <w:cs/>
        </w:rPr>
        <w:t>21.53</w:t>
      </w:r>
      <w:r w:rsidRPr="00397DFC">
        <w:rPr>
          <w:rFonts w:ascii="Angsana New" w:hAnsi="Angsana New"/>
          <w:sz w:val="30"/>
          <w:szCs w:val="30"/>
          <w:cs/>
        </w:rPr>
        <w:t xml:space="preserve"> สำ</w:t>
      </w:r>
      <w:r w:rsidRPr="00AC6F2D">
        <w:rPr>
          <w:rFonts w:ascii="Angsana New" w:hAnsi="Angsana New"/>
          <w:sz w:val="30"/>
          <w:szCs w:val="30"/>
          <w:cs/>
        </w:rPr>
        <w:t>หรับ</w:t>
      </w:r>
      <w:r w:rsidRPr="007E2835">
        <w:rPr>
          <w:rFonts w:ascii="Angsana New" w:hAnsi="Angsana New"/>
          <w:sz w:val="30"/>
          <w:szCs w:val="30"/>
          <w:cs/>
        </w:rPr>
        <w:t>เฉพาะบริษัท</w:t>
      </w:r>
      <w:r w:rsidRPr="007E2835">
        <w:rPr>
          <w:rFonts w:ascii="Angsana New" w:hAnsi="Angsana New"/>
          <w:sz w:val="30"/>
          <w:szCs w:val="30"/>
        </w:rPr>
        <w:t xml:space="preserve">) </w:t>
      </w:r>
      <w:r w:rsidRPr="007E2835">
        <w:rPr>
          <w:rFonts w:ascii="Angsana New" w:hAnsi="Angsana New"/>
          <w:sz w:val="30"/>
          <w:szCs w:val="30"/>
          <w:cs/>
        </w:rPr>
        <w:t>ของยอดรวมลูกหนี้เงินให้</w:t>
      </w:r>
      <w:r w:rsidRPr="00CE2456">
        <w:rPr>
          <w:rFonts w:ascii="Angsana New" w:hAnsi="Angsana New"/>
          <w:sz w:val="30"/>
          <w:szCs w:val="30"/>
          <w:cs/>
        </w:rPr>
        <w:t>กู้ยืมก่อน</w:t>
      </w:r>
      <w:r w:rsidRPr="007E2835">
        <w:rPr>
          <w:rFonts w:ascii="Angsana New" w:hAnsi="Angsana New"/>
          <w:sz w:val="30"/>
          <w:szCs w:val="30"/>
          <w:cs/>
        </w:rPr>
        <w:t>หักค่าเผื่อการด้อยค่าสำหรับผลขาดทุนด้านเครดิตที่คาดว่าจะเกิดขึ้น</w:t>
      </w:r>
      <w:r w:rsidR="00A05329">
        <w:rPr>
          <w:rFonts w:ascii="Angsana New" w:hAnsi="Angsana New"/>
          <w:sz w:val="30"/>
          <w:szCs w:val="30"/>
          <w:cs/>
        </w:rPr>
        <w:br w:type="page"/>
      </w:r>
    </w:p>
    <w:p w:rsidR="00461A8A" w:rsidRDefault="00461A8A" w:rsidP="0057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-78"/>
        <w:tblW w:w="9974" w:type="dxa"/>
        <w:tblLayout w:type="fixed"/>
        <w:tblLook w:val="01E0"/>
      </w:tblPr>
      <w:tblGrid>
        <w:gridCol w:w="2235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9"/>
      </w:tblGrid>
      <w:tr w:rsidR="005765B4" w:rsidRPr="007E2835" w:rsidTr="005765B4">
        <w:tc>
          <w:tcPr>
            <w:tcW w:w="223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br w:type="page"/>
            </w:r>
            <w:r w:rsidRPr="007E283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ลูกหนี้เงินให้กู้ยืม</w:t>
            </w:r>
          </w:p>
        </w:tc>
        <w:tc>
          <w:tcPr>
            <w:tcW w:w="7739" w:type="dxa"/>
            <w:gridSpan w:val="11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521F6" w:rsidRPr="007E2835" w:rsidTr="005765B4">
        <w:tc>
          <w:tcPr>
            <w:tcW w:w="2235" w:type="dxa"/>
            <w:vAlign w:val="bottom"/>
          </w:tcPr>
          <w:p w:rsidR="00A521F6" w:rsidRPr="007E2835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761652" w:rsidRDefault="00281662" w:rsidP="00A521F6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4061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A521F6" w:rsidRPr="007E2835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7E2835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t>256</w:t>
            </w:r>
            <w:r w:rsidR="004061C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5765B4" w:rsidRPr="007E2835" w:rsidTr="005765B4">
        <w:tc>
          <w:tcPr>
            <w:tcW w:w="223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65B4" w:rsidRPr="007E2835" w:rsidTr="005765B4">
        <w:trPr>
          <w:trHeight w:val="273"/>
        </w:trPr>
        <w:tc>
          <w:tcPr>
            <w:tcW w:w="223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65B4" w:rsidRPr="007E2835" w:rsidTr="005765B4">
        <w:trPr>
          <w:trHeight w:val="135"/>
        </w:trPr>
        <w:tc>
          <w:tcPr>
            <w:tcW w:w="223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765B4" w:rsidRPr="007E2835" w:rsidRDefault="005765B4" w:rsidP="00576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CC5709" w:rsidRPr="007E2835" w:rsidTr="005765B4">
        <w:tc>
          <w:tcPr>
            <w:tcW w:w="223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5709" w:rsidRPr="00C75531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531">
              <w:rPr>
                <w:rFonts w:ascii="Angsana New" w:hAnsi="Angsana New"/>
                <w:sz w:val="26"/>
                <w:szCs w:val="26"/>
              </w:rPr>
              <w:t>24,53</w:t>
            </w:r>
            <w:r w:rsidR="00FD1B70" w:rsidRPr="00C7553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</w:t>
            </w:r>
            <w:r w:rsidR="00FD1B7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8,425</w:t>
            </w:r>
          </w:p>
        </w:tc>
        <w:tc>
          <w:tcPr>
            <w:tcW w:w="25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117,948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100,678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17,270</w:t>
            </w:r>
          </w:p>
        </w:tc>
      </w:tr>
      <w:tr w:rsidR="00CC5709" w:rsidRPr="007E2835" w:rsidTr="005765B4">
        <w:tc>
          <w:tcPr>
            <w:tcW w:w="223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หัก ดอกผลรอการตัดบัญชี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709" w:rsidRPr="00C75531" w:rsidRDefault="006345E2" w:rsidP="00CC5709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531">
              <w:rPr>
                <w:rFonts w:ascii="Angsana New" w:hAnsi="Angsana New"/>
                <w:sz w:val="26"/>
                <w:szCs w:val="26"/>
              </w:rPr>
              <w:t>(  1,906)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907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1,046)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90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860)</w:t>
            </w:r>
          </w:p>
        </w:tc>
        <w:tc>
          <w:tcPr>
            <w:tcW w:w="25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397DFC">
              <w:rPr>
                <w:rFonts w:ascii="Angsana New" w:hAnsi="Angsana New"/>
                <w:sz w:val="26"/>
                <w:szCs w:val="26"/>
              </w:rPr>
              <w:t xml:space="preserve">    3,173)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907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397DFC">
              <w:rPr>
                <w:rFonts w:ascii="Angsana New" w:hAnsi="Angsana New"/>
                <w:sz w:val="26"/>
                <w:szCs w:val="26"/>
              </w:rPr>
              <w:t xml:space="preserve">   1,774)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90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397DFC">
              <w:rPr>
                <w:rFonts w:ascii="Angsana New" w:hAnsi="Angsana New"/>
                <w:sz w:val="26"/>
                <w:szCs w:val="26"/>
              </w:rPr>
              <w:t xml:space="preserve"> 1,399)</w:t>
            </w:r>
          </w:p>
        </w:tc>
      </w:tr>
      <w:tr w:rsidR="00CC5709" w:rsidRPr="007E2835" w:rsidTr="005765B4">
        <w:tc>
          <w:tcPr>
            <w:tcW w:w="223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C5709" w:rsidRPr="00C75531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531">
              <w:rPr>
                <w:rFonts w:ascii="Angsana New" w:hAnsi="Angsana New"/>
                <w:sz w:val="26"/>
                <w:szCs w:val="26"/>
              </w:rPr>
              <w:t>22,62</w:t>
            </w:r>
            <w:r w:rsidR="00FD1B70" w:rsidRPr="00C7553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15,06</w:t>
            </w:r>
            <w:r w:rsidR="00FD1B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7,565</w:t>
            </w:r>
          </w:p>
        </w:tc>
        <w:tc>
          <w:tcPr>
            <w:tcW w:w="25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114,775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98,904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15,871</w:t>
            </w:r>
          </w:p>
        </w:tc>
      </w:tr>
      <w:tr w:rsidR="00CC5709" w:rsidRPr="007E2835" w:rsidTr="005765B4">
        <w:trPr>
          <w:trHeight w:val="63"/>
        </w:trPr>
        <w:tc>
          <w:tcPr>
            <w:tcW w:w="223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C5709" w:rsidRPr="00C75531" w:rsidRDefault="006345E2" w:rsidP="00CC5709">
            <w:pPr>
              <w:tabs>
                <w:tab w:val="clear" w:pos="227"/>
                <w:tab w:val="clear" w:pos="907"/>
                <w:tab w:val="left" w:pos="195"/>
                <w:tab w:val="left" w:pos="312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531">
              <w:rPr>
                <w:rFonts w:ascii="Angsana New" w:hAnsi="Angsana New"/>
                <w:sz w:val="26"/>
                <w:szCs w:val="26"/>
              </w:rPr>
              <w:t>(  1,806)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907"/>
                <w:tab w:val="left" w:pos="213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1,771)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709" w:rsidRPr="00397DFC" w:rsidRDefault="006345E2" w:rsidP="00CC5709">
            <w:pPr>
              <w:tabs>
                <w:tab w:val="clear" w:pos="227"/>
                <w:tab w:val="clear" w:pos="907"/>
                <w:tab w:val="left" w:pos="231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  35)</w:t>
            </w:r>
          </w:p>
        </w:tc>
        <w:tc>
          <w:tcPr>
            <w:tcW w:w="25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907"/>
                <w:tab w:val="left" w:pos="195"/>
                <w:tab w:val="left" w:pos="312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397DFC">
              <w:rPr>
                <w:rFonts w:ascii="Angsana New" w:hAnsi="Angsana New"/>
                <w:sz w:val="26"/>
                <w:szCs w:val="26"/>
              </w:rPr>
              <w:t xml:space="preserve"> 15,139)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907"/>
                <w:tab w:val="left" w:pos="213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 </w:t>
            </w:r>
            <w:r w:rsidRPr="00397DFC">
              <w:rPr>
                <w:rFonts w:ascii="Angsana New" w:hAnsi="Angsana New"/>
                <w:sz w:val="26"/>
                <w:szCs w:val="26"/>
              </w:rPr>
              <w:t>14,655)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907"/>
                <w:tab w:val="left" w:pos="231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   </w:t>
            </w:r>
            <w:r w:rsidRPr="00397DFC">
              <w:rPr>
                <w:rFonts w:ascii="Angsana New" w:hAnsi="Angsana New"/>
                <w:sz w:val="26"/>
                <w:szCs w:val="26"/>
              </w:rPr>
              <w:t xml:space="preserve"> 484)</w:t>
            </w:r>
          </w:p>
        </w:tc>
      </w:tr>
      <w:tr w:rsidR="00CC5709" w:rsidRPr="007E2835" w:rsidTr="005765B4">
        <w:trPr>
          <w:trHeight w:val="53"/>
        </w:trPr>
        <w:tc>
          <w:tcPr>
            <w:tcW w:w="223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5709" w:rsidRPr="00C75531" w:rsidRDefault="003967EF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531">
              <w:rPr>
                <w:rFonts w:ascii="Angsana New" w:hAnsi="Angsana New"/>
                <w:sz w:val="26"/>
                <w:szCs w:val="26"/>
              </w:rPr>
              <w:t>20,82</w:t>
            </w:r>
            <w:r w:rsidR="00FD1B70" w:rsidRPr="00C755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5709" w:rsidRPr="00397DFC" w:rsidRDefault="009239AD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13,29</w:t>
            </w:r>
            <w:r w:rsidR="00FD1B7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5709" w:rsidRPr="00397DFC" w:rsidRDefault="009239AD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7,530</w:t>
            </w:r>
          </w:p>
        </w:tc>
        <w:tc>
          <w:tcPr>
            <w:tcW w:w="255" w:type="dxa"/>
            <w:vAlign w:val="bottom"/>
          </w:tcPr>
          <w:p w:rsidR="00CC5709" w:rsidRPr="007E2835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99,636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84,249</w:t>
            </w:r>
          </w:p>
        </w:tc>
        <w:tc>
          <w:tcPr>
            <w:tcW w:w="255" w:type="dxa"/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5709" w:rsidRPr="00397DFC" w:rsidRDefault="00CC5709" w:rsidP="00CC57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7DFC">
              <w:rPr>
                <w:rFonts w:ascii="Angsana New" w:hAnsi="Angsana New"/>
                <w:sz w:val="26"/>
                <w:szCs w:val="26"/>
              </w:rPr>
              <w:t>15,387</w:t>
            </w:r>
          </w:p>
        </w:tc>
      </w:tr>
    </w:tbl>
    <w:tbl>
      <w:tblPr>
        <w:tblpPr w:leftFromText="180" w:rightFromText="180" w:vertAnchor="text" w:horzAnchor="margin" w:tblpY="9"/>
        <w:tblW w:w="9974" w:type="dxa"/>
        <w:tblLayout w:type="fixed"/>
        <w:tblLook w:val="01E0"/>
      </w:tblPr>
      <w:tblGrid>
        <w:gridCol w:w="2235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9"/>
      </w:tblGrid>
      <w:tr w:rsidR="006C3890" w:rsidRPr="007E2835" w:rsidTr="007A564D">
        <w:tc>
          <w:tcPr>
            <w:tcW w:w="223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7E283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739" w:type="dxa"/>
            <w:gridSpan w:val="11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 (พันบาท)</w:t>
            </w:r>
          </w:p>
        </w:tc>
      </w:tr>
      <w:tr w:rsidR="001C5435" w:rsidRPr="007E2835" w:rsidTr="00B23FDD">
        <w:tc>
          <w:tcPr>
            <w:tcW w:w="2235" w:type="dxa"/>
            <w:vAlign w:val="bottom"/>
          </w:tcPr>
          <w:p w:rsidR="001C5435" w:rsidRPr="007E2835" w:rsidRDefault="001C5435" w:rsidP="001C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5435" w:rsidRPr="00761652" w:rsidRDefault="001C5435" w:rsidP="001C5435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4061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C5435" w:rsidRPr="007E2835" w:rsidRDefault="001C5435" w:rsidP="001C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C5435" w:rsidRPr="007E2835" w:rsidRDefault="004061CB" w:rsidP="001C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C3890" w:rsidRPr="007E2835" w:rsidTr="007A564D">
        <w:tc>
          <w:tcPr>
            <w:tcW w:w="223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890" w:rsidRPr="007E2835" w:rsidTr="007A564D">
        <w:trPr>
          <w:trHeight w:val="273"/>
        </w:trPr>
        <w:tc>
          <w:tcPr>
            <w:tcW w:w="223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3890" w:rsidRPr="007E2835" w:rsidTr="007A564D">
        <w:tc>
          <w:tcPr>
            <w:tcW w:w="223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6C3890" w:rsidRPr="007E2835" w:rsidRDefault="006C3890" w:rsidP="007A5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47101D" w:rsidRPr="007E2835" w:rsidTr="007A564D">
        <w:trPr>
          <w:trHeight w:val="70"/>
        </w:trPr>
        <w:tc>
          <w:tcPr>
            <w:tcW w:w="223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7,605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98,211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53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92,021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6,190</w:t>
            </w:r>
          </w:p>
        </w:tc>
      </w:tr>
      <w:tr w:rsidR="0047101D" w:rsidRPr="007E2835" w:rsidTr="007A564D">
        <w:tc>
          <w:tcPr>
            <w:tcW w:w="223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หัก ดอกผลรอการตัดบัญชี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EC2276">
              <w:rPr>
                <w:rFonts w:ascii="Angsana New" w:hAnsi="Angsana New"/>
                <w:sz w:val="26"/>
                <w:szCs w:val="26"/>
              </w:rPr>
              <w:t>67)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312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  </w:t>
            </w:r>
            <w:r w:rsidRPr="00EC2276">
              <w:rPr>
                <w:rFonts w:ascii="Angsana New" w:hAnsi="Angsana New"/>
                <w:sz w:val="26"/>
                <w:szCs w:val="26"/>
              </w:rPr>
              <w:t xml:space="preserve">    67)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</w:tr>
      <w:tr w:rsidR="0047101D" w:rsidRPr="007E2835" w:rsidTr="007A564D">
        <w:trPr>
          <w:trHeight w:val="70"/>
        </w:trPr>
        <w:tc>
          <w:tcPr>
            <w:tcW w:w="223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7,605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98,144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91,954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6,190</w:t>
            </w:r>
          </w:p>
        </w:tc>
      </w:tr>
      <w:tr w:rsidR="0047101D" w:rsidRPr="007E2835" w:rsidTr="007A564D">
        <w:trPr>
          <w:trHeight w:val="80"/>
        </w:trPr>
        <w:tc>
          <w:tcPr>
            <w:tcW w:w="223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(1,637)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(1,637)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312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195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276">
              <w:rPr>
                <w:rFonts w:ascii="Angsana New" w:hAnsi="Angsana New"/>
                <w:sz w:val="26"/>
                <w:szCs w:val="26"/>
              </w:rPr>
              <w:t>15,035)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123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C2276">
              <w:rPr>
                <w:rFonts w:ascii="Angsana New" w:hAnsi="Angsana New"/>
                <w:sz w:val="26"/>
                <w:szCs w:val="26"/>
              </w:rPr>
              <w:t>14,581)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312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907"/>
                <w:tab w:val="left" w:pos="231"/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EC2276">
              <w:rPr>
                <w:rFonts w:ascii="Angsana New" w:hAnsi="Angsana New"/>
                <w:sz w:val="26"/>
                <w:szCs w:val="26"/>
              </w:rPr>
              <w:t xml:space="preserve">  454)</w:t>
            </w:r>
          </w:p>
        </w:tc>
      </w:tr>
      <w:tr w:rsidR="0047101D" w:rsidRPr="007E2835" w:rsidTr="007A564D">
        <w:trPr>
          <w:trHeight w:val="70"/>
        </w:trPr>
        <w:tc>
          <w:tcPr>
            <w:tcW w:w="223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 w:rsidRPr="007E283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5,968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5,968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5" w:type="dxa"/>
            <w:vAlign w:val="bottom"/>
          </w:tcPr>
          <w:p w:rsidR="0047101D" w:rsidRPr="007E2835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83,109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77,373</w:t>
            </w:r>
          </w:p>
        </w:tc>
        <w:tc>
          <w:tcPr>
            <w:tcW w:w="255" w:type="dxa"/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01D" w:rsidRPr="00EC2276" w:rsidRDefault="0047101D" w:rsidP="004710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2276">
              <w:rPr>
                <w:rFonts w:ascii="Angsana New" w:hAnsi="Angsana New"/>
                <w:sz w:val="26"/>
                <w:szCs w:val="26"/>
              </w:rPr>
              <w:t>5,736</w:t>
            </w:r>
          </w:p>
        </w:tc>
      </w:tr>
    </w:tbl>
    <w:p w:rsidR="00E74E11" w:rsidRDefault="00E74E11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74E11" w:rsidRDefault="00E7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43D31" w:rsidRPr="007E2835" w:rsidRDefault="00343D31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7E2835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="004742AA" w:rsidRPr="007E2835">
        <w:rPr>
          <w:rFonts w:ascii="Angsana New" w:hAnsi="Angsana New"/>
          <w:sz w:val="30"/>
          <w:szCs w:val="30"/>
          <w:cs/>
        </w:rPr>
        <w:t xml:space="preserve"> 3</w:t>
      </w:r>
      <w:r w:rsidR="001C5435">
        <w:rPr>
          <w:rFonts w:ascii="Angsana New" w:hAnsi="Angsana New"/>
          <w:sz w:val="30"/>
          <w:szCs w:val="30"/>
        </w:rPr>
        <w:t>1</w:t>
      </w:r>
      <w:r w:rsidR="00A521F6">
        <w:rPr>
          <w:rFonts w:ascii="Angsana New" w:hAnsi="Angsana New"/>
          <w:sz w:val="30"/>
          <w:szCs w:val="30"/>
          <w:cs/>
        </w:rPr>
        <w:t xml:space="preserve"> </w:t>
      </w:r>
      <w:r w:rsidR="001C5435">
        <w:rPr>
          <w:rFonts w:ascii="Angsana New" w:hAnsi="Angsana New" w:hint="cs"/>
          <w:sz w:val="30"/>
          <w:szCs w:val="30"/>
          <w:cs/>
        </w:rPr>
        <w:t>ธันวาคม</w:t>
      </w:r>
      <w:r w:rsidR="009846E7" w:rsidRPr="007E2835">
        <w:rPr>
          <w:rFonts w:ascii="Angsana New" w:hAnsi="Angsana New"/>
          <w:sz w:val="30"/>
          <w:szCs w:val="30"/>
          <w:cs/>
        </w:rPr>
        <w:t xml:space="preserve"> </w:t>
      </w:r>
      <w:r w:rsidR="008E0B61">
        <w:rPr>
          <w:rFonts w:ascii="Angsana New" w:hAnsi="Angsana New"/>
          <w:sz w:val="30"/>
          <w:szCs w:val="30"/>
          <w:cs/>
        </w:rPr>
        <w:t>2565 และ 2564</w:t>
      </w:r>
      <w:r w:rsidRPr="007E2835">
        <w:rPr>
          <w:rFonts w:ascii="Angsana New" w:hAnsi="Angsana New"/>
          <w:sz w:val="30"/>
          <w:szCs w:val="30"/>
          <w:cs/>
        </w:rPr>
        <w:t xml:space="preserve"> </w:t>
      </w:r>
      <w:r w:rsidR="00803383" w:rsidRPr="007E2835">
        <w:rPr>
          <w:rFonts w:ascii="Angsana New" w:hAnsi="Angsana New"/>
          <w:sz w:val="30"/>
          <w:szCs w:val="30"/>
          <w:cs/>
        </w:rPr>
        <w:t>ลูกหนี้เงินให้กู้ยืม</w:t>
      </w:r>
      <w:r w:rsidRPr="007E2835">
        <w:rPr>
          <w:rFonts w:ascii="Angsana New" w:hAnsi="Angsana New"/>
          <w:sz w:val="30"/>
          <w:szCs w:val="30"/>
          <w:cs/>
        </w:rPr>
        <w:t>แยกตามประเภทการจัด</w:t>
      </w:r>
      <w:r w:rsidR="00D71BB8" w:rsidRPr="007E2835">
        <w:rPr>
          <w:rFonts w:ascii="Angsana New" w:hAnsi="Angsana New"/>
          <w:sz w:val="30"/>
          <w:szCs w:val="30"/>
          <w:cs/>
        </w:rPr>
        <w:t>ลำดับขั้น</w:t>
      </w:r>
      <w:r w:rsidRPr="007E2835">
        <w:rPr>
          <w:rFonts w:ascii="Angsana New" w:hAnsi="Angsana New"/>
          <w:sz w:val="30"/>
          <w:szCs w:val="30"/>
          <w:cs/>
        </w:rPr>
        <w:t>ได้ดังนี้</w:t>
      </w:r>
    </w:p>
    <w:p w:rsidR="00343D31" w:rsidRPr="007E2835" w:rsidRDefault="00343D31" w:rsidP="0034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18" w:type="dxa"/>
        <w:tblLayout w:type="fixed"/>
        <w:tblLook w:val="01E0"/>
      </w:tblPr>
      <w:tblGrid>
        <w:gridCol w:w="3348"/>
        <w:gridCol w:w="1440"/>
        <w:gridCol w:w="270"/>
        <w:gridCol w:w="1440"/>
        <w:gridCol w:w="270"/>
        <w:gridCol w:w="1440"/>
        <w:gridCol w:w="270"/>
        <w:gridCol w:w="1440"/>
      </w:tblGrid>
      <w:tr w:rsidR="008A3641" w:rsidRPr="001C71C3" w:rsidTr="007F1F57">
        <w:tc>
          <w:tcPr>
            <w:tcW w:w="3348" w:type="dxa"/>
            <w:vAlign w:val="bottom"/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3641" w:rsidRPr="001C71C3" w:rsidTr="007F1F57">
        <w:tc>
          <w:tcPr>
            <w:tcW w:w="3348" w:type="dxa"/>
            <w:vAlign w:val="bottom"/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</w:tcBorders>
          </w:tcPr>
          <w:p w:rsidR="008A3641" w:rsidRPr="001C71C3" w:rsidRDefault="008A3641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1C5435" w:rsidRPr="001C71C3" w:rsidTr="007F1F57">
        <w:tc>
          <w:tcPr>
            <w:tcW w:w="3348" w:type="dxa"/>
            <w:vAlign w:val="bottom"/>
          </w:tcPr>
          <w:p w:rsidR="001C5435" w:rsidRPr="001C71C3" w:rsidRDefault="001C5435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C5435" w:rsidRPr="007E2835" w:rsidRDefault="001C5435" w:rsidP="00AA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53693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1C5435" w:rsidRPr="001C71C3" w:rsidRDefault="001C5435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C5435" w:rsidRPr="001C71C3" w:rsidRDefault="001C5435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</w:rPr>
              <w:t>256</w:t>
            </w:r>
            <w:r w:rsidR="0053693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</w:tcPr>
          <w:p w:rsidR="001C5435" w:rsidRPr="001C71C3" w:rsidRDefault="001C5435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5435" w:rsidRPr="007E2835" w:rsidRDefault="001C5435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53693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1C5435" w:rsidRPr="001C71C3" w:rsidRDefault="001C5435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C5435" w:rsidRPr="001C71C3" w:rsidRDefault="001C5435" w:rsidP="006E6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</w:rPr>
              <w:t>256</w:t>
            </w:r>
            <w:r w:rsidR="0053693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B42F6C" w:rsidRPr="001C71C3" w:rsidTr="003A3E05">
        <w:tc>
          <w:tcPr>
            <w:tcW w:w="3348" w:type="dxa"/>
            <w:vAlign w:val="bottom"/>
          </w:tcPr>
          <w:p w:rsidR="00B42F6C" w:rsidRPr="001C71C3" w:rsidRDefault="00B42F6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1C71C3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2F6C" w:rsidRPr="00C2508E" w:rsidRDefault="00D42151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16,207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68,375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2F6C" w:rsidRPr="00C2508E" w:rsidRDefault="00852C7B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2,188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54,831</w:t>
            </w:r>
          </w:p>
        </w:tc>
      </w:tr>
      <w:tr w:rsidR="00B42F6C" w:rsidRPr="001C71C3" w:rsidTr="003A3E05">
        <w:tc>
          <w:tcPr>
            <w:tcW w:w="3348" w:type="dxa"/>
            <w:vAlign w:val="bottom"/>
          </w:tcPr>
          <w:p w:rsidR="00B42F6C" w:rsidRPr="001C71C3" w:rsidRDefault="00B42F6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 (</w:t>
            </w:r>
            <w:r w:rsidRPr="001C71C3"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2F6C" w:rsidRPr="00C2508E" w:rsidRDefault="00D42151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29,905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2F6C" w:rsidRPr="00C2508E" w:rsidRDefault="00852C7B" w:rsidP="003657FA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2,887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27,671</w:t>
            </w:r>
          </w:p>
        </w:tc>
      </w:tr>
      <w:tr w:rsidR="00B42F6C" w:rsidRPr="001C71C3" w:rsidTr="003A3E05">
        <w:tc>
          <w:tcPr>
            <w:tcW w:w="3348" w:type="dxa"/>
            <w:vAlign w:val="bottom"/>
          </w:tcPr>
          <w:p w:rsidR="00B42F6C" w:rsidRPr="001C71C3" w:rsidRDefault="00B42F6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:rsidR="00B42F6C" w:rsidRPr="001C71C3" w:rsidRDefault="00B42F6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C71C3">
              <w:rPr>
                <w:rFonts w:ascii="Angsana New" w:hAnsi="Angsana New"/>
                <w:sz w:val="26"/>
                <w:szCs w:val="26"/>
              </w:rPr>
              <w:t>(Credit-impaired)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2F6C" w:rsidRPr="00C2508E" w:rsidRDefault="00D42151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3,16</w:t>
            </w:r>
            <w:r w:rsidR="002132F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16,495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2F6C" w:rsidRPr="00C2508E" w:rsidRDefault="00852C7B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2,530</w:t>
            </w:r>
          </w:p>
        </w:tc>
        <w:tc>
          <w:tcPr>
            <w:tcW w:w="270" w:type="dxa"/>
          </w:tcPr>
          <w:p w:rsidR="00B42F6C" w:rsidRPr="001C71C3" w:rsidRDefault="00B42F6C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15,642</w:t>
            </w:r>
          </w:p>
        </w:tc>
      </w:tr>
      <w:tr w:rsidR="00B42F6C" w:rsidRPr="001C71C3" w:rsidTr="007F1F57">
        <w:tc>
          <w:tcPr>
            <w:tcW w:w="3348" w:type="dxa"/>
            <w:vAlign w:val="bottom"/>
          </w:tcPr>
          <w:p w:rsidR="00B42F6C" w:rsidRPr="001C71C3" w:rsidRDefault="00B42F6C" w:rsidP="00CA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2F6C" w:rsidRPr="00C2508E" w:rsidRDefault="00B44936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22,62</w:t>
            </w:r>
            <w:r w:rsidR="002132F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B42F6C" w:rsidRPr="001C71C3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114,775</w:t>
            </w:r>
          </w:p>
        </w:tc>
        <w:tc>
          <w:tcPr>
            <w:tcW w:w="270" w:type="dxa"/>
          </w:tcPr>
          <w:p w:rsidR="00B42F6C" w:rsidRPr="001C71C3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2F6C" w:rsidRPr="00C2508E" w:rsidRDefault="00D07B7F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7,605</w:t>
            </w:r>
          </w:p>
        </w:tc>
        <w:tc>
          <w:tcPr>
            <w:tcW w:w="270" w:type="dxa"/>
          </w:tcPr>
          <w:p w:rsidR="00B42F6C" w:rsidRPr="001C71C3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98,144</w:t>
            </w:r>
          </w:p>
        </w:tc>
      </w:tr>
      <w:tr w:rsidR="00B42F6C" w:rsidRPr="001C71C3" w:rsidTr="007F1F57">
        <w:tc>
          <w:tcPr>
            <w:tcW w:w="3348" w:type="dxa"/>
            <w:vAlign w:val="bottom"/>
          </w:tcPr>
          <w:p w:rsidR="00B42F6C" w:rsidRPr="001C71C3" w:rsidRDefault="00B42F6C" w:rsidP="00CA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:rsidR="00B42F6C" w:rsidRPr="007A43B5" w:rsidRDefault="00B44936" w:rsidP="00B44936">
            <w:pPr>
              <w:tabs>
                <w:tab w:val="clear" w:pos="907"/>
                <w:tab w:val="clear" w:pos="1871"/>
                <w:tab w:val="left" w:pos="2034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1,806)</w:t>
            </w:r>
          </w:p>
        </w:tc>
        <w:tc>
          <w:tcPr>
            <w:tcW w:w="270" w:type="dxa"/>
          </w:tcPr>
          <w:p w:rsidR="00B42F6C" w:rsidRPr="007A43B5" w:rsidRDefault="00B42F6C" w:rsidP="00B44936">
            <w:pPr>
              <w:tabs>
                <w:tab w:val="clear" w:pos="907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2F6C" w:rsidRPr="007A43B5" w:rsidRDefault="00B42F6C" w:rsidP="00B44936">
            <w:pPr>
              <w:tabs>
                <w:tab w:val="clear" w:pos="907"/>
                <w:tab w:val="clear" w:pos="1871"/>
                <w:tab w:val="left" w:pos="2034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7A43B5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7A43B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139</w:t>
            </w:r>
            <w:r w:rsidRPr="007A43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B42F6C" w:rsidRPr="007A43B5" w:rsidRDefault="00B42F6C" w:rsidP="00B44936">
            <w:pPr>
              <w:tabs>
                <w:tab w:val="clear" w:pos="907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42F6C" w:rsidRPr="007A43B5" w:rsidRDefault="00D07B7F" w:rsidP="00D07B7F">
            <w:pPr>
              <w:tabs>
                <w:tab w:val="clear" w:pos="907"/>
                <w:tab w:val="clear" w:pos="1871"/>
                <w:tab w:val="left" w:pos="2034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(1,637)</w:t>
            </w:r>
          </w:p>
        </w:tc>
        <w:tc>
          <w:tcPr>
            <w:tcW w:w="270" w:type="dxa"/>
          </w:tcPr>
          <w:p w:rsidR="00B42F6C" w:rsidRPr="001C71C3" w:rsidRDefault="00B42F6C" w:rsidP="00B44936">
            <w:pPr>
              <w:tabs>
                <w:tab w:val="clear" w:pos="907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:rsidR="00B42F6C" w:rsidRPr="007A43B5" w:rsidRDefault="00B42F6C" w:rsidP="00B44936">
            <w:pPr>
              <w:tabs>
                <w:tab w:val="clear" w:pos="907"/>
                <w:tab w:val="clear" w:pos="1871"/>
                <w:tab w:val="left" w:pos="2034"/>
              </w:tabs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</w:t>
            </w:r>
            <w:r w:rsidRPr="007A43B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035</w:t>
            </w:r>
            <w:r w:rsidRPr="007A43B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2F6C" w:rsidRPr="001C71C3" w:rsidTr="007F1F57">
        <w:tc>
          <w:tcPr>
            <w:tcW w:w="3348" w:type="dxa"/>
            <w:vAlign w:val="bottom"/>
          </w:tcPr>
          <w:p w:rsidR="00B42F6C" w:rsidRPr="001C71C3" w:rsidRDefault="00B42F6C" w:rsidP="00CA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C71C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F6C" w:rsidRPr="00C2508E" w:rsidRDefault="000D1DEA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20,82</w:t>
            </w:r>
            <w:r w:rsidR="002132F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B42F6C" w:rsidRPr="007A43B5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99,636</w:t>
            </w:r>
          </w:p>
        </w:tc>
        <w:tc>
          <w:tcPr>
            <w:tcW w:w="270" w:type="dxa"/>
          </w:tcPr>
          <w:p w:rsidR="00B42F6C" w:rsidRPr="007A43B5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F6C" w:rsidRPr="00C2508E" w:rsidRDefault="000D1DEA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5,968</w:t>
            </w:r>
          </w:p>
        </w:tc>
        <w:tc>
          <w:tcPr>
            <w:tcW w:w="270" w:type="dxa"/>
          </w:tcPr>
          <w:p w:rsidR="00B42F6C" w:rsidRPr="001C71C3" w:rsidRDefault="00B42F6C" w:rsidP="00CA50BE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2F6C" w:rsidRPr="00C2508E" w:rsidRDefault="00B42F6C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83,109</w:t>
            </w:r>
          </w:p>
        </w:tc>
      </w:tr>
    </w:tbl>
    <w:p w:rsidR="00D71BB8" w:rsidRPr="001C71C3" w:rsidRDefault="00D71BB8" w:rsidP="007A5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584B" w:rsidRPr="001C71C3" w:rsidRDefault="00B9584B" w:rsidP="00B95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71C3">
        <w:rPr>
          <w:rFonts w:ascii="Angsana New" w:hAnsi="Angsana New"/>
          <w:sz w:val="30"/>
          <w:szCs w:val="30"/>
          <w:cs/>
        </w:rPr>
        <w:t>ลูกหนี้เงินให้กู้ยืมตามที่แสดงข้างต้นครบกำหนดชำระเป็นรายเดือนด้วยจำนวนเงินเดือนละเท่าๆ กัน ทั้งนี้ ลูกหนี้ดังกล่าวข้างต้นมีลักษณะของสัญญาที่มีความเกี่ยวโยงและต่อเนื่องกันกับลูกหนี้ตามสัญญาเช่าซื้อ</w:t>
      </w:r>
    </w:p>
    <w:p w:rsidR="00963328" w:rsidRDefault="00963328" w:rsidP="00557D16">
      <w:pPr>
        <w:spacing w:line="0" w:lineRule="atLeast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-42"/>
        <w:tblW w:w="9832" w:type="dxa"/>
        <w:tblLayout w:type="fixed"/>
        <w:tblLook w:val="01E0"/>
      </w:tblPr>
      <w:tblGrid>
        <w:gridCol w:w="2093"/>
        <w:gridCol w:w="1075"/>
        <w:gridCol w:w="257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9"/>
      </w:tblGrid>
      <w:tr w:rsidR="00963328" w:rsidRPr="0069212D" w:rsidTr="00963328">
        <w:tc>
          <w:tcPr>
            <w:tcW w:w="2093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9212D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69212D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 </w:t>
            </w:r>
            <w:r w:rsidRPr="0069212D">
              <w:rPr>
                <w:rFonts w:ascii="Angsana New" w:hAnsi="Angsana New"/>
                <w:sz w:val="26"/>
                <w:szCs w:val="26"/>
                <w:u w:val="single"/>
              </w:rPr>
              <w:t>Nano Finance</w:t>
            </w:r>
          </w:p>
        </w:tc>
        <w:tc>
          <w:tcPr>
            <w:tcW w:w="7739" w:type="dxa"/>
            <w:gridSpan w:val="11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521F6" w:rsidRPr="0069212D" w:rsidTr="00963328">
        <w:tc>
          <w:tcPr>
            <w:tcW w:w="2093" w:type="dxa"/>
            <w:vAlign w:val="bottom"/>
          </w:tcPr>
          <w:p w:rsidR="00A521F6" w:rsidRPr="0069212D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761652" w:rsidRDefault="00281662" w:rsidP="00A521F6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8F57F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A521F6" w:rsidRPr="0069212D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69212D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</w:rPr>
              <w:t>256</w:t>
            </w:r>
            <w:r w:rsidR="008F57F8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963328" w:rsidRPr="0069212D" w:rsidTr="00963328">
        <w:tc>
          <w:tcPr>
            <w:tcW w:w="2093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328" w:rsidRPr="0069212D" w:rsidTr="00963328">
        <w:trPr>
          <w:trHeight w:val="273"/>
        </w:trPr>
        <w:tc>
          <w:tcPr>
            <w:tcW w:w="2093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328" w:rsidRPr="0069212D" w:rsidTr="00963328">
        <w:tc>
          <w:tcPr>
            <w:tcW w:w="2093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7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963328" w:rsidRPr="0069212D" w:rsidRDefault="00963328" w:rsidP="0096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8F57F8" w:rsidRPr="0069212D" w:rsidTr="00963328">
        <w:trPr>
          <w:trHeight w:val="70"/>
        </w:trPr>
        <w:tc>
          <w:tcPr>
            <w:tcW w:w="2093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19,82</w:t>
            </w:r>
            <w:r w:rsidR="00DC58A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7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17,60</w:t>
            </w:r>
            <w:r w:rsidR="00DC58A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</w:t>
            </w:r>
            <w:r w:rsidR="00DC58A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5" w:type="dxa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47,229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41,210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6,019</w:t>
            </w:r>
          </w:p>
        </w:tc>
      </w:tr>
      <w:tr w:rsidR="008F57F8" w:rsidRPr="0069212D" w:rsidTr="00963328">
        <w:trPr>
          <w:trHeight w:val="139"/>
        </w:trPr>
        <w:tc>
          <w:tcPr>
            <w:tcW w:w="2093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หัก ดอกผลรอการตัดบัญชี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907"/>
                <w:tab w:val="left" w:pos="15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2,013)</w:t>
            </w:r>
          </w:p>
        </w:tc>
        <w:tc>
          <w:tcPr>
            <w:tcW w:w="257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left" w:pos="312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1,932)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  81)</w:t>
            </w:r>
          </w:p>
        </w:tc>
        <w:tc>
          <w:tcPr>
            <w:tcW w:w="255" w:type="dxa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15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 7,531)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left" w:pos="312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6,957)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  574)</w:t>
            </w:r>
          </w:p>
        </w:tc>
      </w:tr>
      <w:tr w:rsidR="008F57F8" w:rsidRPr="0069212D" w:rsidTr="00963328">
        <w:trPr>
          <w:trHeight w:val="70"/>
        </w:trPr>
        <w:tc>
          <w:tcPr>
            <w:tcW w:w="2093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17,81</w:t>
            </w:r>
            <w:r w:rsidR="00DC58A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7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5,67</w:t>
            </w:r>
            <w:r w:rsidR="00DC58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</w:t>
            </w:r>
            <w:r w:rsidR="00DC58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5" w:type="dxa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39,698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34,253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5,445</w:t>
            </w:r>
          </w:p>
        </w:tc>
      </w:tr>
      <w:tr w:rsidR="008F57F8" w:rsidRPr="0069212D" w:rsidTr="00963328">
        <w:trPr>
          <w:trHeight w:val="80"/>
        </w:trPr>
        <w:tc>
          <w:tcPr>
            <w:tcW w:w="2093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1,347)</w:t>
            </w:r>
          </w:p>
        </w:tc>
        <w:tc>
          <w:tcPr>
            <w:tcW w:w="257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1,305)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     42)</w:t>
            </w:r>
          </w:p>
        </w:tc>
        <w:tc>
          <w:tcPr>
            <w:tcW w:w="255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2,839)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 2,660)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 179)</w:t>
            </w:r>
          </w:p>
        </w:tc>
      </w:tr>
      <w:tr w:rsidR="008F57F8" w:rsidRPr="0069212D" w:rsidTr="00963328">
        <w:trPr>
          <w:trHeight w:val="70"/>
        </w:trPr>
        <w:tc>
          <w:tcPr>
            <w:tcW w:w="2093" w:type="dxa"/>
            <w:vAlign w:val="bottom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9212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16,46</w:t>
            </w:r>
            <w:r w:rsidR="00DC58A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7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A3603A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14,36</w:t>
            </w:r>
            <w:r w:rsidR="00DC58A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03570D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</w:t>
            </w:r>
            <w:r w:rsidR="00DC58A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5" w:type="dxa"/>
          </w:tcPr>
          <w:p w:rsidR="008F57F8" w:rsidRPr="0069212D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36,859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31,593</w:t>
            </w:r>
          </w:p>
        </w:tc>
        <w:tc>
          <w:tcPr>
            <w:tcW w:w="255" w:type="dxa"/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57F8" w:rsidRPr="00C2508E" w:rsidRDefault="008F57F8" w:rsidP="008F57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5,266</w:t>
            </w:r>
          </w:p>
        </w:tc>
      </w:tr>
    </w:tbl>
    <w:p w:rsidR="00D733B5" w:rsidRDefault="00D733B5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:rsidR="00D733B5" w:rsidRDefault="00D73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02DC" w:rsidRPr="0069212D" w:rsidRDefault="001E02DC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69212D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="00E10560">
        <w:rPr>
          <w:rFonts w:ascii="Angsana New" w:hAnsi="Angsana New" w:hint="cs"/>
          <w:sz w:val="30"/>
          <w:szCs w:val="30"/>
          <w:cs/>
        </w:rPr>
        <w:t xml:space="preserve"> 3</w:t>
      </w:r>
      <w:r w:rsidR="00E10560">
        <w:rPr>
          <w:rFonts w:ascii="Angsana New" w:hAnsi="Angsana New"/>
          <w:sz w:val="30"/>
          <w:szCs w:val="30"/>
        </w:rPr>
        <w:t xml:space="preserve">1 </w:t>
      </w:r>
      <w:r w:rsidR="00E10560">
        <w:rPr>
          <w:rFonts w:ascii="Angsana New" w:hAnsi="Angsana New" w:hint="cs"/>
          <w:sz w:val="30"/>
          <w:szCs w:val="30"/>
          <w:cs/>
        </w:rPr>
        <w:t>ธันวาคม</w:t>
      </w:r>
      <w:r w:rsidR="00413D77" w:rsidRPr="0069212D">
        <w:rPr>
          <w:rFonts w:ascii="Angsana New" w:hAnsi="Angsana New" w:hint="cs"/>
          <w:sz w:val="30"/>
          <w:szCs w:val="30"/>
          <w:cs/>
        </w:rPr>
        <w:t xml:space="preserve">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="00413D77" w:rsidRPr="0069212D">
        <w:rPr>
          <w:rFonts w:ascii="Angsana New" w:hAnsi="Angsana New" w:hint="cs"/>
          <w:sz w:val="30"/>
          <w:szCs w:val="30"/>
          <w:cs/>
        </w:rPr>
        <w:t xml:space="preserve"> </w:t>
      </w:r>
      <w:r w:rsidR="00630BF4" w:rsidRPr="0069212D">
        <w:rPr>
          <w:rFonts w:ascii="Angsana New" w:hAnsi="Angsana New"/>
          <w:sz w:val="30"/>
          <w:szCs w:val="30"/>
          <w:cs/>
        </w:rPr>
        <w:t xml:space="preserve">ลูกหนี้ </w:t>
      </w:r>
      <w:r w:rsidR="00630BF4" w:rsidRPr="0069212D">
        <w:rPr>
          <w:rFonts w:ascii="Angsana New" w:hAnsi="Angsana New"/>
          <w:sz w:val="30"/>
          <w:szCs w:val="30"/>
        </w:rPr>
        <w:t>Nano Finance</w:t>
      </w:r>
      <w:r w:rsidR="00630BF4" w:rsidRPr="0069212D">
        <w:rPr>
          <w:rFonts w:ascii="Angsana New" w:hAnsi="Angsana New"/>
          <w:color w:val="FF0000"/>
          <w:sz w:val="30"/>
          <w:szCs w:val="30"/>
        </w:rPr>
        <w:t xml:space="preserve"> </w:t>
      </w:r>
      <w:r w:rsidRPr="0069212D">
        <w:rPr>
          <w:rFonts w:ascii="Angsana New" w:hAnsi="Angsana New"/>
          <w:sz w:val="30"/>
          <w:szCs w:val="30"/>
          <w:cs/>
        </w:rPr>
        <w:t>แยกตาม</w:t>
      </w:r>
      <w:r w:rsidRPr="0069212D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69212D">
        <w:rPr>
          <w:rFonts w:ascii="Angsana New" w:hAnsi="Angsana New" w:hint="cs"/>
          <w:sz w:val="30"/>
          <w:szCs w:val="30"/>
          <w:cs/>
        </w:rPr>
        <w:t>ลำดับขั้น</w:t>
      </w:r>
      <w:r w:rsidRPr="0069212D">
        <w:rPr>
          <w:rFonts w:ascii="Angsana New" w:hAnsi="Angsana New" w:hint="cs"/>
          <w:sz w:val="30"/>
          <w:szCs w:val="30"/>
          <w:cs/>
        </w:rPr>
        <w:t>ได้ดังนี้</w:t>
      </w:r>
    </w:p>
    <w:p w:rsidR="001E02DC" w:rsidRPr="0069212D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Layout w:type="fixed"/>
        <w:tblLook w:val="01E0"/>
      </w:tblPr>
      <w:tblGrid>
        <w:gridCol w:w="4878"/>
        <w:gridCol w:w="1980"/>
        <w:gridCol w:w="270"/>
        <w:gridCol w:w="2070"/>
      </w:tblGrid>
      <w:tr w:rsidR="00064357" w:rsidRPr="0069212D" w:rsidTr="007F1F57">
        <w:tc>
          <w:tcPr>
            <w:tcW w:w="4878" w:type="dxa"/>
            <w:vAlign w:val="bottom"/>
          </w:tcPr>
          <w:p w:rsidR="00064357" w:rsidRPr="0069212D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:rsidR="00064357" w:rsidRPr="0069212D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A521F6" w:rsidRPr="0069212D" w:rsidTr="007F1F57">
        <w:tc>
          <w:tcPr>
            <w:tcW w:w="4878" w:type="dxa"/>
            <w:vAlign w:val="bottom"/>
          </w:tcPr>
          <w:p w:rsidR="00A521F6" w:rsidRPr="0069212D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1F6" w:rsidRPr="00281662" w:rsidRDefault="00281662" w:rsidP="00AA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662">
              <w:rPr>
                <w:rFonts w:ascii="Angsana New" w:hAnsi="Angsana New"/>
                <w:sz w:val="30"/>
                <w:szCs w:val="30"/>
              </w:rPr>
              <w:t>256</w:t>
            </w:r>
            <w:r w:rsidR="00E34A1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:rsidR="00A521F6" w:rsidRPr="0069212D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</w:tcBorders>
            <w:vAlign w:val="bottom"/>
          </w:tcPr>
          <w:p w:rsidR="00A521F6" w:rsidRPr="0069212D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</w:rPr>
              <w:t>256</w:t>
            </w:r>
            <w:r w:rsidR="00E34A1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23F3E" w:rsidRPr="0069212D" w:rsidTr="00215A03">
        <w:tc>
          <w:tcPr>
            <w:tcW w:w="4878" w:type="dxa"/>
            <w:vAlign w:val="bottom"/>
          </w:tcPr>
          <w:p w:rsidR="00C23F3E" w:rsidRPr="0069212D" w:rsidRDefault="00C23F3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:rsidR="00C23F3E" w:rsidRPr="0069212D" w:rsidRDefault="00C23F3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ด้านเครดิต (</w:t>
            </w:r>
            <w:r w:rsidRPr="0069212D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3F3E" w:rsidRPr="00C2508E" w:rsidRDefault="00D76FF2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</w:t>
            </w:r>
            <w:r w:rsidR="00132EB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C23F3E" w:rsidRPr="0069212D" w:rsidRDefault="00C23F3E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23F3E" w:rsidRPr="00C2508E" w:rsidRDefault="00C23F3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8E">
              <w:rPr>
                <w:rFonts w:ascii="Angsana New" w:hAnsi="Angsana New"/>
                <w:sz w:val="30"/>
                <w:szCs w:val="30"/>
              </w:rPr>
              <w:t>34,038</w:t>
            </w:r>
          </w:p>
        </w:tc>
      </w:tr>
      <w:tr w:rsidR="00C23F3E" w:rsidRPr="0069212D" w:rsidTr="00215A03">
        <w:tc>
          <w:tcPr>
            <w:tcW w:w="4878" w:type="dxa"/>
            <w:vAlign w:val="bottom"/>
          </w:tcPr>
          <w:p w:rsidR="00C23F3E" w:rsidRPr="0069212D" w:rsidRDefault="00C23F3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:rsidR="00C23F3E" w:rsidRPr="0069212D" w:rsidRDefault="00C23F3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ด้านเครดิต (</w:t>
            </w:r>
            <w:r w:rsidRPr="0069212D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23F3E" w:rsidRPr="00C2508E" w:rsidRDefault="00D76FF2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:rsidR="00C23F3E" w:rsidRPr="0069212D" w:rsidRDefault="00C23F3E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:rsidR="00C23F3E" w:rsidRPr="00C2508E" w:rsidRDefault="00C23F3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8E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</w:tr>
      <w:tr w:rsidR="00C23F3E" w:rsidRPr="0069212D" w:rsidTr="00215A03">
        <w:tc>
          <w:tcPr>
            <w:tcW w:w="4878" w:type="dxa"/>
            <w:vAlign w:val="bottom"/>
          </w:tcPr>
          <w:p w:rsidR="00C23F3E" w:rsidRPr="0069212D" w:rsidRDefault="00C23F3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69212D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3F3E" w:rsidRPr="00C2508E" w:rsidRDefault="00215A03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</w:t>
            </w:r>
          </w:p>
        </w:tc>
        <w:tc>
          <w:tcPr>
            <w:tcW w:w="270" w:type="dxa"/>
          </w:tcPr>
          <w:p w:rsidR="00C23F3E" w:rsidRPr="0069212D" w:rsidRDefault="00C23F3E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23F3E" w:rsidRPr="00C2508E" w:rsidRDefault="00C23F3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8E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C23F3E" w:rsidRPr="0069212D" w:rsidTr="0003570D">
        <w:tc>
          <w:tcPr>
            <w:tcW w:w="4878" w:type="dxa"/>
            <w:vAlign w:val="bottom"/>
          </w:tcPr>
          <w:p w:rsidR="00C23F3E" w:rsidRPr="0069212D" w:rsidRDefault="00C23F3E" w:rsidP="00B7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3F3E" w:rsidRPr="00C2508E" w:rsidRDefault="0003570D" w:rsidP="00936BBB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36BBB">
              <w:rPr>
                <w:rFonts w:ascii="Angsana New" w:hAnsi="Angsana New"/>
                <w:sz w:val="30"/>
                <w:szCs w:val="30"/>
              </w:rPr>
              <w:t>7,81</w:t>
            </w:r>
            <w:r w:rsidR="00132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C23F3E" w:rsidRPr="0069212D" w:rsidRDefault="00C23F3E" w:rsidP="00B72A6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23F3E" w:rsidRPr="00C2508E" w:rsidRDefault="00C23F3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8E">
              <w:rPr>
                <w:rFonts w:ascii="Angsana New" w:hAnsi="Angsana New"/>
                <w:sz w:val="30"/>
                <w:szCs w:val="30"/>
              </w:rPr>
              <w:t>39,698</w:t>
            </w:r>
          </w:p>
        </w:tc>
      </w:tr>
      <w:tr w:rsidR="00C23F3E" w:rsidRPr="0069212D" w:rsidTr="007F1F57">
        <w:tc>
          <w:tcPr>
            <w:tcW w:w="4878" w:type="dxa"/>
            <w:vAlign w:val="bottom"/>
          </w:tcPr>
          <w:p w:rsidR="00C23F3E" w:rsidRPr="0069212D" w:rsidRDefault="00C23F3E" w:rsidP="00B7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</w:t>
            </w:r>
          </w:p>
          <w:p w:rsidR="00C23F3E" w:rsidRPr="0069212D" w:rsidRDefault="00C23F3E" w:rsidP="00B7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vAlign w:val="bottom"/>
          </w:tcPr>
          <w:p w:rsidR="00C23F3E" w:rsidRPr="00C30368" w:rsidRDefault="005435A0" w:rsidP="00936BBB">
            <w:pPr>
              <w:tabs>
                <w:tab w:val="clear" w:pos="907"/>
                <w:tab w:val="clear" w:pos="1644"/>
                <w:tab w:val="clear" w:pos="1871"/>
                <w:tab w:val="left" w:pos="1260"/>
                <w:tab w:val="left" w:pos="1602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1,3</w:t>
            </w:r>
            <w:r w:rsidR="00936BBB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23F3E" w:rsidRPr="0069212D" w:rsidRDefault="00C23F3E" w:rsidP="00B72A6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C23F3E" w:rsidRPr="00C30368" w:rsidRDefault="00C23F3E" w:rsidP="00D35CC6">
            <w:pPr>
              <w:tabs>
                <w:tab w:val="clear" w:pos="907"/>
                <w:tab w:val="clear" w:pos="1644"/>
                <w:tab w:val="clear" w:pos="1871"/>
                <w:tab w:val="left" w:pos="1260"/>
                <w:tab w:val="left" w:pos="1602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30368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2,839</w:t>
            </w:r>
            <w:r w:rsidRPr="00C303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3F3E" w:rsidRPr="0069212D" w:rsidTr="007F1F57">
        <w:tc>
          <w:tcPr>
            <w:tcW w:w="4878" w:type="dxa"/>
            <w:vAlign w:val="bottom"/>
          </w:tcPr>
          <w:p w:rsidR="00C23F3E" w:rsidRPr="0069212D" w:rsidRDefault="00C23F3E" w:rsidP="00B72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12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F3E" w:rsidRPr="00C2508E" w:rsidRDefault="00936BBB" w:rsidP="00B72A6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5435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132EB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23F3E" w:rsidRPr="0069212D" w:rsidRDefault="00C23F3E" w:rsidP="00B72A6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F3E" w:rsidRPr="00C2508E" w:rsidRDefault="00C23F3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08E">
              <w:rPr>
                <w:rFonts w:ascii="Angsana New" w:hAnsi="Angsana New"/>
                <w:sz w:val="30"/>
                <w:szCs w:val="30"/>
              </w:rPr>
              <w:t>36,859</w:t>
            </w:r>
          </w:p>
        </w:tc>
      </w:tr>
    </w:tbl>
    <w:p w:rsidR="00B9584B" w:rsidRDefault="00B9584B" w:rsidP="003B0D3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FF0000"/>
          <w:sz w:val="30"/>
          <w:szCs w:val="30"/>
        </w:rPr>
      </w:pPr>
    </w:p>
    <w:tbl>
      <w:tblPr>
        <w:tblpPr w:leftFromText="180" w:rightFromText="180" w:vertAnchor="text" w:horzAnchor="margin" w:tblpY="104"/>
        <w:tblW w:w="9832" w:type="dxa"/>
        <w:tblLayout w:type="fixed"/>
        <w:tblLook w:val="01E0"/>
      </w:tblPr>
      <w:tblGrid>
        <w:gridCol w:w="2093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7"/>
        <w:gridCol w:w="255"/>
        <w:gridCol w:w="1079"/>
      </w:tblGrid>
      <w:tr w:rsidR="003B0D33" w:rsidRPr="003B0D33" w:rsidTr="003B0D33">
        <w:tc>
          <w:tcPr>
            <w:tcW w:w="2093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B0D3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ลูกหนี้ไมโครไฟแนนซ์</w:t>
            </w:r>
          </w:p>
        </w:tc>
        <w:tc>
          <w:tcPr>
            <w:tcW w:w="7739" w:type="dxa"/>
            <w:gridSpan w:val="11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521F6" w:rsidRPr="003B0D33" w:rsidTr="003B0D33">
        <w:tc>
          <w:tcPr>
            <w:tcW w:w="2093" w:type="dxa"/>
            <w:vAlign w:val="bottom"/>
          </w:tcPr>
          <w:p w:rsidR="00A521F6" w:rsidRPr="003B0D33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761652" w:rsidRDefault="00281662" w:rsidP="00A521F6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1652">
              <w:rPr>
                <w:rFonts w:ascii="Angsana New" w:hAnsi="Angsana New"/>
                <w:sz w:val="26"/>
                <w:szCs w:val="26"/>
              </w:rPr>
              <w:t>256</w:t>
            </w:r>
            <w:r w:rsidR="00C23F3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A521F6" w:rsidRPr="003B0D33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521F6" w:rsidRPr="003B0D33" w:rsidRDefault="00A521F6" w:rsidP="00A52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</w:rPr>
              <w:t>256</w:t>
            </w:r>
            <w:r w:rsidR="00C23F3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3B0D33" w:rsidRPr="003B0D33" w:rsidTr="003B0D33">
        <w:tc>
          <w:tcPr>
            <w:tcW w:w="2093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ส่วนที่ครบ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D33" w:rsidRPr="003B0D33" w:rsidTr="003B0D33">
        <w:trPr>
          <w:trHeight w:val="273"/>
        </w:trPr>
        <w:tc>
          <w:tcPr>
            <w:tcW w:w="2093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D33" w:rsidRPr="003B0D33" w:rsidTr="003B0D33">
        <w:tc>
          <w:tcPr>
            <w:tcW w:w="2093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55" w:type="dxa"/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3B0D33" w:rsidRPr="003B0D33" w:rsidRDefault="003B0D33" w:rsidP="003B0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ระยะยาว</w:t>
            </w:r>
          </w:p>
        </w:tc>
      </w:tr>
      <w:tr w:rsidR="005021FB" w:rsidRPr="003B0D33" w:rsidTr="003B0D33">
        <w:trPr>
          <w:trHeight w:val="64"/>
        </w:trPr>
        <w:tc>
          <w:tcPr>
            <w:tcW w:w="2093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1FB" w:rsidRPr="003B0D33" w:rsidTr="003B0D33">
        <w:trPr>
          <w:trHeight w:val="74"/>
        </w:trPr>
        <w:tc>
          <w:tcPr>
            <w:tcW w:w="2093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หัก ดอกผลรอการตัดบัญชี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left" w:pos="312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( 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11)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left" w:pos="312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 xml:space="preserve">  11)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left" w:pos="312"/>
              </w:tabs>
              <w:spacing w:line="320" w:lineRule="exact"/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1FB" w:rsidRPr="003B0D33" w:rsidTr="003B0D33">
        <w:trPr>
          <w:trHeight w:val="70"/>
        </w:trPr>
        <w:tc>
          <w:tcPr>
            <w:tcW w:w="2093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1FB" w:rsidRPr="003B0D33" w:rsidTr="003B0D33">
        <w:trPr>
          <w:trHeight w:val="74"/>
        </w:trPr>
        <w:tc>
          <w:tcPr>
            <w:tcW w:w="2093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>336)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907"/>
                <w:tab w:val="left" w:pos="312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2508E">
              <w:rPr>
                <w:rFonts w:ascii="Angsana New" w:hAnsi="Angsana New"/>
                <w:sz w:val="26"/>
                <w:szCs w:val="26"/>
              </w:rPr>
              <w:t>336)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21FB" w:rsidRPr="003B0D33" w:rsidTr="003B0D33">
        <w:trPr>
          <w:trHeight w:val="64"/>
        </w:trPr>
        <w:tc>
          <w:tcPr>
            <w:tcW w:w="2093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0D3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:rsidR="005021FB" w:rsidRPr="003B0D33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5" w:type="dxa"/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21FB" w:rsidRPr="00C2508E" w:rsidRDefault="005021FB" w:rsidP="00502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508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1323D3" w:rsidRPr="00DE58B2" w:rsidRDefault="001323D3" w:rsidP="00132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1323D3" w:rsidRPr="00DE58B2" w:rsidRDefault="001323D3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28"/>
          <w:szCs w:val="28"/>
        </w:rPr>
      </w:pPr>
      <w:r w:rsidRPr="00DE58B2">
        <w:rPr>
          <w:rFonts w:ascii="Angsana New" w:hAnsi="Angsana New"/>
          <w:sz w:val="28"/>
          <w:szCs w:val="28"/>
          <w:cs/>
        </w:rPr>
        <w:t>ณ วันที่ 3</w:t>
      </w:r>
      <w:r w:rsidR="00E10560" w:rsidRPr="00DE58B2">
        <w:rPr>
          <w:rFonts w:ascii="Angsana New" w:hAnsi="Angsana New"/>
          <w:sz w:val="28"/>
          <w:szCs w:val="28"/>
        </w:rPr>
        <w:t>1</w:t>
      </w:r>
      <w:r w:rsidRPr="00DE58B2">
        <w:rPr>
          <w:rFonts w:ascii="Angsana New" w:hAnsi="Angsana New"/>
          <w:sz w:val="28"/>
          <w:szCs w:val="28"/>
        </w:rPr>
        <w:t xml:space="preserve"> </w:t>
      </w:r>
      <w:r w:rsidR="00E10560" w:rsidRPr="00DE58B2">
        <w:rPr>
          <w:rFonts w:ascii="Angsana New" w:hAnsi="Angsana New" w:hint="cs"/>
          <w:sz w:val="28"/>
          <w:szCs w:val="28"/>
          <w:cs/>
        </w:rPr>
        <w:t>ธันวาคม</w:t>
      </w:r>
      <w:r w:rsidR="00B61DAC" w:rsidRPr="00DE58B2">
        <w:rPr>
          <w:rFonts w:ascii="Angsana New" w:hAnsi="Angsana New"/>
          <w:sz w:val="28"/>
          <w:szCs w:val="28"/>
          <w:cs/>
        </w:rPr>
        <w:t xml:space="preserve"> </w:t>
      </w:r>
      <w:r w:rsidR="008E0B61">
        <w:rPr>
          <w:rFonts w:ascii="Angsana New" w:hAnsi="Angsana New"/>
          <w:sz w:val="28"/>
          <w:szCs w:val="28"/>
          <w:cs/>
        </w:rPr>
        <w:t>2565 และ 2564</w:t>
      </w:r>
      <w:r w:rsidRPr="00DE58B2">
        <w:rPr>
          <w:rFonts w:ascii="Angsana New" w:hAnsi="Angsana New"/>
          <w:sz w:val="28"/>
          <w:szCs w:val="28"/>
          <w:cs/>
        </w:rPr>
        <w:t xml:space="preserve"> ลูกหนี้ไมโครไฟแนนซ์แยกตามประเภทการจัดลำดับขั้นได้ดังนี้</w:t>
      </w:r>
    </w:p>
    <w:p w:rsidR="001323D3" w:rsidRPr="00DE58B2" w:rsidRDefault="001323D3" w:rsidP="00132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</w:rPr>
      </w:pPr>
    </w:p>
    <w:p w:rsidR="00817CC8" w:rsidRDefault="00817CC8">
      <w:r>
        <w:br w:type="page"/>
      </w:r>
    </w:p>
    <w:tbl>
      <w:tblPr>
        <w:tblW w:w="8478" w:type="dxa"/>
        <w:tblLayout w:type="fixed"/>
        <w:tblLook w:val="01E0"/>
      </w:tblPr>
      <w:tblGrid>
        <w:gridCol w:w="4878"/>
        <w:gridCol w:w="1620"/>
        <w:gridCol w:w="270"/>
        <w:gridCol w:w="1710"/>
      </w:tblGrid>
      <w:tr w:rsidR="00B61DAC" w:rsidRPr="00DE58B2" w:rsidTr="00A82352">
        <w:tc>
          <w:tcPr>
            <w:tcW w:w="4878" w:type="dxa"/>
            <w:vAlign w:val="bottom"/>
          </w:tcPr>
          <w:p w:rsidR="00B61DAC" w:rsidRPr="00DE58B2" w:rsidRDefault="00B61DA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:rsidR="00B61DAC" w:rsidRPr="00DE58B2" w:rsidRDefault="00B61DAC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A521F6" w:rsidRPr="00DE58B2" w:rsidTr="00A82352">
        <w:tc>
          <w:tcPr>
            <w:tcW w:w="4878" w:type="dxa"/>
            <w:vAlign w:val="bottom"/>
          </w:tcPr>
          <w:p w:rsidR="00A521F6" w:rsidRPr="00DE58B2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21F6" w:rsidRPr="00DE58B2" w:rsidRDefault="00281662" w:rsidP="00AA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8B2">
              <w:rPr>
                <w:rFonts w:ascii="Angsana New" w:hAnsi="Angsana New"/>
                <w:sz w:val="28"/>
                <w:szCs w:val="28"/>
              </w:rPr>
              <w:t>256</w:t>
            </w:r>
            <w:r w:rsidR="009B06E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:rsidR="00A521F6" w:rsidRPr="00DE58B2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</w:tcBorders>
            <w:vAlign w:val="bottom"/>
          </w:tcPr>
          <w:p w:rsidR="00A521F6" w:rsidRPr="00DE58B2" w:rsidRDefault="00A521F6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</w:rPr>
              <w:t>256</w:t>
            </w:r>
            <w:r w:rsidR="009B06E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80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:rsidR="002C1E9E" w:rsidRPr="00DE58B2" w:rsidRDefault="002C1E9E" w:rsidP="0080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ด้านเครดิต (</w:t>
            </w:r>
            <w:r w:rsidRPr="00DE58B2"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800DF8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2C1E9E" w:rsidRPr="00DE58B2" w:rsidRDefault="002C1E9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80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:rsidR="002C1E9E" w:rsidRPr="00DE58B2" w:rsidRDefault="002C1E9E" w:rsidP="00800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ด้านเครดิต (</w:t>
            </w:r>
            <w:r w:rsidRPr="00DE58B2"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620" w:type="dxa"/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800DF8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C1E9E" w:rsidRPr="00DE58B2" w:rsidRDefault="002C1E9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C4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  <w:r w:rsidRPr="00DE58B2">
              <w:rPr>
                <w:rFonts w:ascii="Angsana New" w:hAnsi="Angsana New"/>
                <w:sz w:val="28"/>
                <w:szCs w:val="28"/>
              </w:rPr>
              <w:t xml:space="preserve"> (Credit-impaired)</w:t>
            </w:r>
          </w:p>
        </w:tc>
        <w:tc>
          <w:tcPr>
            <w:tcW w:w="1620" w:type="dxa"/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2C1E9E" w:rsidRPr="00DE58B2" w:rsidRDefault="002C1E9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2B6D7F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2C1E9E" w:rsidRPr="00DE58B2" w:rsidRDefault="002C1E9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ค่าเผื่อการด้อยค่าสำหรับผลขาดทุนด้านเครดิต</w:t>
            </w:r>
          </w:p>
          <w:p w:rsidR="002C1E9E" w:rsidRPr="00DE58B2" w:rsidRDefault="002C1E9E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2B6D7F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2C1E9E" w:rsidRPr="00DE58B2" w:rsidRDefault="002C1E9E" w:rsidP="00D35CC6">
            <w:pPr>
              <w:tabs>
                <w:tab w:val="clear" w:pos="907"/>
                <w:tab w:val="clear" w:pos="1644"/>
                <w:tab w:val="clear" w:pos="1871"/>
                <w:tab w:val="left" w:pos="1139"/>
              </w:tabs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8B2">
              <w:rPr>
                <w:rFonts w:ascii="Angsana New" w:hAnsi="Angsana New"/>
                <w:sz w:val="28"/>
                <w:szCs w:val="28"/>
              </w:rPr>
              <w:t>336)</w:t>
            </w:r>
          </w:p>
        </w:tc>
      </w:tr>
      <w:tr w:rsidR="002C1E9E" w:rsidRPr="00DE58B2" w:rsidTr="00A82352">
        <w:tc>
          <w:tcPr>
            <w:tcW w:w="4878" w:type="dxa"/>
            <w:vAlign w:val="bottom"/>
          </w:tcPr>
          <w:p w:rsidR="002C1E9E" w:rsidRPr="00DE58B2" w:rsidRDefault="002C1E9E" w:rsidP="002B6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58B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E9E" w:rsidRPr="00DE58B2" w:rsidRDefault="002C1E9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DE58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C1E9E" w:rsidRPr="00DE58B2" w:rsidRDefault="002C1E9E" w:rsidP="002B6D7F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E9E" w:rsidRPr="00DE58B2" w:rsidRDefault="002C1E9E" w:rsidP="00D35CC6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8B2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</w:tbl>
    <w:p w:rsidR="00B46150" w:rsidRDefault="00B46150" w:rsidP="00B4615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D64419" w:rsidRDefault="00D64419" w:rsidP="006B23B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7A564D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ลูกหนี้การค้าอื่น</w:t>
      </w:r>
    </w:p>
    <w:p w:rsidR="00D64419" w:rsidRDefault="00D64419" w:rsidP="00D6441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7162AA" w:rsidRPr="00584725" w:rsidRDefault="007162AA" w:rsidP="00716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4725">
        <w:rPr>
          <w:rFonts w:ascii="Angsana New" w:hAnsi="Angsana New"/>
          <w:sz w:val="30"/>
          <w:szCs w:val="30"/>
          <w:cs/>
        </w:rPr>
        <w:t>ยอดลูกหนี้การค้าอื่นแยกตามอายุหนี้ที่ค้างชำระได้ดังนี้</w:t>
      </w:r>
    </w:p>
    <w:p w:rsidR="007162AA" w:rsidRPr="007A564D" w:rsidRDefault="007162AA" w:rsidP="007162A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648" w:type="dxa"/>
        <w:tblLook w:val="01E0"/>
      </w:tblPr>
      <w:tblGrid>
        <w:gridCol w:w="2943"/>
        <w:gridCol w:w="1417"/>
        <w:gridCol w:w="283"/>
        <w:gridCol w:w="1495"/>
        <w:gridCol w:w="270"/>
        <w:gridCol w:w="1530"/>
        <w:gridCol w:w="270"/>
        <w:gridCol w:w="1440"/>
      </w:tblGrid>
      <w:tr w:rsidR="007162AA" w:rsidRPr="00584725" w:rsidTr="00361441">
        <w:tc>
          <w:tcPr>
            <w:tcW w:w="2943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gridSpan w:val="7"/>
            <w:tcBorders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72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162AA" w:rsidRPr="00584725" w:rsidTr="00361441">
        <w:tc>
          <w:tcPr>
            <w:tcW w:w="2943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72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72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7162AA" w:rsidRPr="00584725" w:rsidTr="00361441">
        <w:tc>
          <w:tcPr>
            <w:tcW w:w="2943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4615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4615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4615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62AA" w:rsidRPr="00584725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4615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C32B3" w:rsidRPr="00584725" w:rsidTr="00361441">
        <w:tc>
          <w:tcPr>
            <w:tcW w:w="2943" w:type="dxa"/>
            <w:vAlign w:val="bottom"/>
          </w:tcPr>
          <w:p w:rsidR="00BC32B3" w:rsidRPr="002D044D" w:rsidRDefault="00BC32B3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044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2D044D" w:rsidRDefault="00C90A41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6,159</w:t>
            </w:r>
          </w:p>
        </w:tc>
        <w:tc>
          <w:tcPr>
            <w:tcW w:w="283" w:type="dxa"/>
            <w:vAlign w:val="bottom"/>
          </w:tcPr>
          <w:p w:rsidR="00BC32B3" w:rsidRPr="002D044D" w:rsidRDefault="00BC32B3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2D044D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12,451</w:t>
            </w:r>
          </w:p>
        </w:tc>
        <w:tc>
          <w:tcPr>
            <w:tcW w:w="270" w:type="dxa"/>
            <w:vAlign w:val="bottom"/>
          </w:tcPr>
          <w:p w:rsidR="00BC32B3" w:rsidRPr="002D044D" w:rsidRDefault="00BC32B3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2D044D" w:rsidRDefault="00C90A41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5,816</w:t>
            </w:r>
          </w:p>
        </w:tc>
        <w:tc>
          <w:tcPr>
            <w:tcW w:w="270" w:type="dxa"/>
            <w:vAlign w:val="bottom"/>
          </w:tcPr>
          <w:p w:rsidR="00BC32B3" w:rsidRPr="002D044D" w:rsidRDefault="00BC32B3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2D044D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12,111</w:t>
            </w:r>
          </w:p>
        </w:tc>
      </w:tr>
    </w:tbl>
    <w:p w:rsidR="007162AA" w:rsidRDefault="007162AA" w:rsidP="00D6441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6B23B2" w:rsidRDefault="00324A00" w:rsidP="006B23B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400D9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สินทรัพย์รอการขาย </w:t>
      </w:r>
      <w:r w:rsidR="00BE3652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400D9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สุทธิ</w:t>
      </w:r>
    </w:p>
    <w:p w:rsidR="00324A00" w:rsidRPr="003B0D33" w:rsidRDefault="00324A00" w:rsidP="00324A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tbl>
      <w:tblPr>
        <w:tblW w:w="9648" w:type="dxa"/>
        <w:tblLook w:val="01E0"/>
      </w:tblPr>
      <w:tblGrid>
        <w:gridCol w:w="2943"/>
        <w:gridCol w:w="1485"/>
        <w:gridCol w:w="270"/>
        <w:gridCol w:w="1440"/>
        <w:gridCol w:w="270"/>
        <w:gridCol w:w="1530"/>
        <w:gridCol w:w="270"/>
        <w:gridCol w:w="1440"/>
      </w:tblGrid>
      <w:tr w:rsidR="00324A00" w:rsidRPr="003B0D33" w:rsidTr="00F47652">
        <w:tc>
          <w:tcPr>
            <w:tcW w:w="2943" w:type="dxa"/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gridSpan w:val="7"/>
            <w:tcBorders>
              <w:bottom w:val="single" w:sz="4" w:space="0" w:color="auto"/>
            </w:tcBorders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24A00" w:rsidRPr="003B0D33" w:rsidTr="00F47652">
        <w:tc>
          <w:tcPr>
            <w:tcW w:w="2943" w:type="dxa"/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4A00" w:rsidRPr="003B0D33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7162AA" w:rsidRPr="003B0D33" w:rsidTr="00026C3B">
        <w:tc>
          <w:tcPr>
            <w:tcW w:w="2943" w:type="dxa"/>
            <w:vAlign w:val="bottom"/>
          </w:tcPr>
          <w:p w:rsidR="007162AA" w:rsidRPr="003B0D33" w:rsidRDefault="007162AA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7162AA" w:rsidRPr="003B0D33" w:rsidRDefault="007162AA" w:rsidP="00FA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D33">
              <w:rPr>
                <w:rFonts w:ascii="Angsana New" w:hAnsi="Angsana New"/>
                <w:sz w:val="30"/>
                <w:szCs w:val="30"/>
              </w:rPr>
              <w:t>256</w:t>
            </w:r>
            <w:r w:rsidR="00BC32B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7162AA" w:rsidRPr="003B0D33" w:rsidRDefault="007162AA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62AA" w:rsidRPr="003B0D33" w:rsidRDefault="007162AA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3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D33">
              <w:rPr>
                <w:rFonts w:ascii="Angsana New" w:hAnsi="Angsana New"/>
                <w:sz w:val="30"/>
                <w:szCs w:val="30"/>
              </w:rPr>
              <w:t>256</w:t>
            </w:r>
            <w:r w:rsidR="00BC32B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7162AA" w:rsidRPr="003B0D33" w:rsidRDefault="007162AA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162AA" w:rsidRPr="003B0D33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D33">
              <w:rPr>
                <w:rFonts w:ascii="Angsana New" w:hAnsi="Angsana New"/>
                <w:sz w:val="30"/>
                <w:szCs w:val="30"/>
              </w:rPr>
              <w:t>256</w:t>
            </w:r>
            <w:r w:rsidR="00BC32B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7162AA" w:rsidRPr="003B0D33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162AA" w:rsidRPr="003B0D33" w:rsidRDefault="007162AA" w:rsidP="003C6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3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0D33">
              <w:rPr>
                <w:rFonts w:ascii="Angsana New" w:hAnsi="Angsana New"/>
                <w:sz w:val="30"/>
                <w:szCs w:val="30"/>
              </w:rPr>
              <w:t>256</w:t>
            </w:r>
            <w:r w:rsidR="00BC32B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BC32B3" w:rsidRPr="003B0D33" w:rsidTr="00026C3B">
        <w:tc>
          <w:tcPr>
            <w:tcW w:w="2943" w:type="dxa"/>
            <w:vAlign w:val="bottom"/>
          </w:tcPr>
          <w:p w:rsidR="00BC32B3" w:rsidRPr="003B0D3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ยอดคงค้างไม่เกินหนึ่งปี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2B3" w:rsidRPr="00D95013" w:rsidRDefault="0043230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,445</w:t>
            </w:r>
          </w:p>
        </w:tc>
        <w:tc>
          <w:tcPr>
            <w:tcW w:w="270" w:type="dxa"/>
            <w:vAlign w:val="bottom"/>
          </w:tcPr>
          <w:p w:rsidR="00BC32B3" w:rsidRPr="00D9501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C32B3" w:rsidRPr="00D95013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13">
              <w:rPr>
                <w:rFonts w:ascii="Angsana New" w:hAnsi="Angsana New"/>
                <w:sz w:val="30"/>
                <w:szCs w:val="30"/>
              </w:rPr>
              <w:t>48,10</w:t>
            </w:r>
            <w:r w:rsidRPr="00D9501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BC32B3" w:rsidRPr="00D9501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BC32B3" w:rsidRPr="00026C3B" w:rsidRDefault="0043230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82,588</w:t>
            </w:r>
          </w:p>
        </w:tc>
        <w:tc>
          <w:tcPr>
            <w:tcW w:w="270" w:type="dxa"/>
            <w:vAlign w:val="bottom"/>
          </w:tcPr>
          <w:p w:rsidR="00BC32B3" w:rsidRPr="00026C3B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2B3" w:rsidRPr="00026C3B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3B">
              <w:rPr>
                <w:rFonts w:ascii="Angsana New" w:hAnsi="Angsana New"/>
                <w:sz w:val="30"/>
                <w:szCs w:val="30"/>
              </w:rPr>
              <w:t>41,866</w:t>
            </w:r>
          </w:p>
        </w:tc>
      </w:tr>
      <w:tr w:rsidR="00BC32B3" w:rsidRPr="003B0D33" w:rsidTr="00026C3B">
        <w:tc>
          <w:tcPr>
            <w:tcW w:w="2943" w:type="dxa"/>
            <w:vAlign w:val="bottom"/>
          </w:tcPr>
          <w:p w:rsidR="00BC32B3" w:rsidRPr="003B0D3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ยอดคงค้างเกินหนึ่งปี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32B3" w:rsidRPr="00D95013" w:rsidRDefault="00432303" w:rsidP="0074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  <w:vAlign w:val="bottom"/>
          </w:tcPr>
          <w:p w:rsidR="00BC32B3" w:rsidRPr="00D9501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2B3" w:rsidRPr="00D95013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013"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  <w:tc>
          <w:tcPr>
            <w:tcW w:w="270" w:type="dxa"/>
            <w:vAlign w:val="bottom"/>
          </w:tcPr>
          <w:p w:rsidR="00BC32B3" w:rsidRPr="00D9501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C32B3" w:rsidRPr="00026C3B" w:rsidRDefault="00432303" w:rsidP="0099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BC32B3" w:rsidRPr="00026C3B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2B3" w:rsidRPr="00026C3B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6C3B">
              <w:rPr>
                <w:rFonts w:ascii="Angsana New" w:hAnsi="Angsana New"/>
                <w:sz w:val="30"/>
                <w:szCs w:val="30"/>
              </w:rPr>
              <w:t>2,175</w:t>
            </w:r>
          </w:p>
        </w:tc>
      </w:tr>
      <w:tr w:rsidR="00BC32B3" w:rsidRPr="003B0D33" w:rsidTr="00F47652">
        <w:tc>
          <w:tcPr>
            <w:tcW w:w="2943" w:type="dxa"/>
            <w:vAlign w:val="bottom"/>
          </w:tcPr>
          <w:p w:rsidR="00BC32B3" w:rsidRPr="003B0D33" w:rsidRDefault="00BC32B3" w:rsidP="00A4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:rsidR="00BC32B3" w:rsidRPr="00147CA9" w:rsidRDefault="00DF462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CA9">
              <w:rPr>
                <w:rFonts w:ascii="Angsana New" w:hAnsi="Angsana New"/>
                <w:sz w:val="30"/>
                <w:szCs w:val="30"/>
              </w:rPr>
              <w:t>96,791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DF8">
              <w:rPr>
                <w:rFonts w:ascii="Angsana New" w:hAnsi="Angsana New"/>
                <w:sz w:val="30"/>
                <w:szCs w:val="30"/>
              </w:rPr>
              <w:t>50,2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BC32B3" w:rsidRPr="00800DF8" w:rsidRDefault="00DF462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82,720</w:t>
            </w:r>
          </w:p>
        </w:tc>
        <w:tc>
          <w:tcPr>
            <w:tcW w:w="270" w:type="dxa"/>
            <w:vAlign w:val="bottom"/>
          </w:tcPr>
          <w:p w:rsidR="00BC32B3" w:rsidRPr="003B0D3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DF8">
              <w:rPr>
                <w:rFonts w:ascii="Angsana New" w:hAnsi="Angsana New"/>
                <w:sz w:val="30"/>
                <w:szCs w:val="30"/>
              </w:rPr>
              <w:t>44,041</w:t>
            </w:r>
          </w:p>
        </w:tc>
      </w:tr>
      <w:tr w:rsidR="00BC32B3" w:rsidRPr="003B0D33" w:rsidTr="00F47652">
        <w:tc>
          <w:tcPr>
            <w:tcW w:w="2943" w:type="dxa"/>
            <w:vAlign w:val="bottom"/>
          </w:tcPr>
          <w:p w:rsidR="00BC32B3" w:rsidRPr="003B0D33" w:rsidRDefault="00BC32B3" w:rsidP="00A4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B0D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0D33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BC32B3" w:rsidRPr="00800DF8" w:rsidRDefault="009125CD" w:rsidP="0006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 w:rsidR="00DF46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800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BC32B3" w:rsidRPr="00800DF8" w:rsidRDefault="00DF462E" w:rsidP="00061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(24,909)</w:t>
            </w:r>
          </w:p>
        </w:tc>
        <w:tc>
          <w:tcPr>
            <w:tcW w:w="270" w:type="dxa"/>
            <w:vAlign w:val="bottom"/>
          </w:tcPr>
          <w:p w:rsidR="00BC32B3" w:rsidRPr="003B0D3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00DF8">
              <w:rPr>
                <w:rFonts w:ascii="Angsana New" w:hAnsi="Angsana New"/>
                <w:sz w:val="30"/>
                <w:szCs w:val="30"/>
              </w:rPr>
              <w:t>14,735)</w:t>
            </w:r>
          </w:p>
        </w:tc>
      </w:tr>
      <w:tr w:rsidR="00BC32B3" w:rsidRPr="003B0D33" w:rsidTr="00F47652">
        <w:tc>
          <w:tcPr>
            <w:tcW w:w="2943" w:type="dxa"/>
            <w:vAlign w:val="bottom"/>
          </w:tcPr>
          <w:p w:rsidR="00BC32B3" w:rsidRPr="003B0D33" w:rsidRDefault="00BC32B3" w:rsidP="00A4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3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800DF8" w:rsidRDefault="00DF462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67,512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DF8">
              <w:rPr>
                <w:rFonts w:ascii="Angsana New" w:hAnsi="Angsana New"/>
                <w:sz w:val="30"/>
                <w:szCs w:val="30"/>
              </w:rPr>
              <w:t>33,662</w:t>
            </w:r>
          </w:p>
        </w:tc>
        <w:tc>
          <w:tcPr>
            <w:tcW w:w="270" w:type="dxa"/>
            <w:vAlign w:val="bottom"/>
          </w:tcPr>
          <w:p w:rsidR="00BC32B3" w:rsidRPr="00800DF8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800DF8" w:rsidRDefault="00DF462E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57,811</w:t>
            </w:r>
          </w:p>
        </w:tc>
        <w:tc>
          <w:tcPr>
            <w:tcW w:w="270" w:type="dxa"/>
            <w:vAlign w:val="bottom"/>
          </w:tcPr>
          <w:p w:rsidR="00BC32B3" w:rsidRPr="003B0D33" w:rsidRDefault="00BC32B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32B3" w:rsidRPr="00800DF8" w:rsidRDefault="00BC32B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DF8">
              <w:rPr>
                <w:rFonts w:ascii="Angsana New" w:hAnsi="Angsana New"/>
                <w:sz w:val="30"/>
                <w:szCs w:val="30"/>
              </w:rPr>
              <w:t>29,306</w:t>
            </w:r>
          </w:p>
        </w:tc>
      </w:tr>
    </w:tbl>
    <w:p w:rsidR="00324A00" w:rsidRPr="00A47BDF" w:rsidRDefault="00324A00" w:rsidP="00324A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:rsidR="00D34AA4" w:rsidRDefault="00D34AA4" w:rsidP="006B23B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A05E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เงินฝาก</w:t>
      </w:r>
      <w:r w:rsidRPr="00FA05E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กับ</w:t>
      </w:r>
      <w:r w:rsidRPr="00FA05E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สถาบันการเงินที่มีภาระค้ำประกัน</w:t>
      </w:r>
    </w:p>
    <w:p w:rsidR="00D34AA4" w:rsidRDefault="00D34AA4" w:rsidP="00D34AA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D34AA4" w:rsidRPr="000626CB" w:rsidRDefault="00D34AA4" w:rsidP="00D3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626C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626CB">
        <w:rPr>
          <w:rFonts w:ascii="Angsana New" w:hAnsi="Angsana New"/>
          <w:sz w:val="30"/>
          <w:szCs w:val="30"/>
        </w:rPr>
        <w:t xml:space="preserve">31 </w:t>
      </w:r>
      <w:r w:rsidRPr="000626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sz w:val="30"/>
          <w:szCs w:val="30"/>
          <w:cs/>
        </w:rPr>
        <w:t>2565 และ 2564</w:t>
      </w:r>
      <w:r w:rsidRPr="000626CB">
        <w:rPr>
          <w:rFonts w:ascii="Angsana New" w:hAnsi="Angsana New"/>
          <w:sz w:val="30"/>
          <w:szCs w:val="30"/>
        </w:rPr>
        <w:t xml:space="preserve"> </w:t>
      </w:r>
      <w:r w:rsidRPr="000626CB">
        <w:rPr>
          <w:rFonts w:ascii="Angsana New" w:hAnsi="Angsana New"/>
          <w:sz w:val="30"/>
          <w:szCs w:val="30"/>
          <w:cs/>
        </w:rPr>
        <w:t>บริษัทย่อยในประเทศสองแห่งได้นำเงินฝากประจำกับธนาคารในประเทศเเห่งหนึ่งจำนวนเงิน</w:t>
      </w:r>
      <w:r w:rsidRPr="00800DF8">
        <w:rPr>
          <w:rFonts w:ascii="Angsana New" w:hAnsi="Angsana New"/>
          <w:sz w:val="30"/>
          <w:szCs w:val="30"/>
          <w:cs/>
        </w:rPr>
        <w:t xml:space="preserve">รวม </w:t>
      </w:r>
      <w:r w:rsidRPr="00800DF8">
        <w:rPr>
          <w:rFonts w:ascii="Angsana New" w:hAnsi="Angsana New"/>
          <w:sz w:val="30"/>
          <w:szCs w:val="30"/>
        </w:rPr>
        <w:t xml:space="preserve">25 </w:t>
      </w:r>
      <w:r w:rsidRPr="00800DF8">
        <w:rPr>
          <w:rFonts w:ascii="Angsana New" w:hAnsi="Angsana New"/>
          <w:sz w:val="30"/>
          <w:szCs w:val="30"/>
          <w:cs/>
        </w:rPr>
        <w:t>ล้าน</w:t>
      </w:r>
      <w:r w:rsidRPr="000626CB">
        <w:rPr>
          <w:rFonts w:ascii="Angsana New" w:hAnsi="Angsana New"/>
          <w:sz w:val="30"/>
          <w:szCs w:val="30"/>
          <w:cs/>
        </w:rPr>
        <w:t>บาทไปวางเป็นหลักประกันสำหรับวงเง</w:t>
      </w:r>
      <w:r>
        <w:rPr>
          <w:rFonts w:ascii="Angsana New" w:hAnsi="Angsana New"/>
          <w:sz w:val="30"/>
          <w:szCs w:val="30"/>
          <w:cs/>
        </w:rPr>
        <w:t>ินเบิกเกินบัญชีกับธนาคารดังกล่า</w:t>
      </w:r>
      <w:r>
        <w:rPr>
          <w:rFonts w:ascii="Angsana New" w:hAnsi="Angsana New" w:hint="cs"/>
          <w:sz w:val="30"/>
          <w:szCs w:val="30"/>
          <w:cs/>
        </w:rPr>
        <w:t>ว เงินฝากดังกล่าว</w:t>
      </w:r>
      <w:r w:rsidR="00496B86">
        <w:rPr>
          <w:rFonts w:ascii="Angsana New" w:hAnsi="Angsana New" w:hint="cs"/>
          <w:sz w:val="30"/>
          <w:szCs w:val="30"/>
          <w:cs/>
        </w:rPr>
        <w:t>มีอัตราดอกเบี้ยระหว่างร้อย</w:t>
      </w:r>
      <w:r w:rsidR="00496B86" w:rsidRPr="00934230">
        <w:rPr>
          <w:rFonts w:ascii="Angsana New" w:hAnsi="Angsana New" w:hint="cs"/>
          <w:sz w:val="30"/>
          <w:szCs w:val="30"/>
          <w:cs/>
        </w:rPr>
        <w:t xml:space="preserve">ละ </w:t>
      </w:r>
      <w:r w:rsidR="00496B86" w:rsidRPr="00934230">
        <w:rPr>
          <w:rFonts w:ascii="Angsana New" w:hAnsi="Angsana New"/>
          <w:sz w:val="30"/>
          <w:szCs w:val="30"/>
        </w:rPr>
        <w:t xml:space="preserve">0.25 </w:t>
      </w:r>
      <w:r w:rsidR="00496B86" w:rsidRPr="00934230">
        <w:rPr>
          <w:rFonts w:ascii="Angsana New" w:hAnsi="Angsana New" w:hint="cs"/>
          <w:sz w:val="30"/>
          <w:szCs w:val="30"/>
          <w:cs/>
        </w:rPr>
        <w:t xml:space="preserve">ต่อปีถึงร้อยละ </w:t>
      </w:r>
      <w:r w:rsidR="00496B86" w:rsidRPr="00934230">
        <w:rPr>
          <w:rFonts w:ascii="Angsana New" w:hAnsi="Angsana New"/>
          <w:sz w:val="30"/>
          <w:szCs w:val="30"/>
        </w:rPr>
        <w:t xml:space="preserve">1.00 </w:t>
      </w:r>
      <w:r w:rsidR="00496B86" w:rsidRPr="00934230">
        <w:rPr>
          <w:rFonts w:ascii="Angsana New" w:hAnsi="Angsana New"/>
          <w:sz w:val="30"/>
          <w:szCs w:val="30"/>
          <w:cs/>
        </w:rPr>
        <w:t>ต่อปี</w:t>
      </w:r>
    </w:p>
    <w:p w:rsidR="00D34AA4" w:rsidRPr="000626CB" w:rsidRDefault="00D34AA4" w:rsidP="00D3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34AA4" w:rsidRDefault="00D34AA4" w:rsidP="00D34AA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0626C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00DF8">
        <w:rPr>
          <w:rFonts w:ascii="Angsana New" w:hAnsi="Angsana New"/>
          <w:sz w:val="30"/>
          <w:szCs w:val="30"/>
        </w:rPr>
        <w:t>31</w:t>
      </w:r>
      <w:r w:rsidRPr="00800DF8">
        <w:rPr>
          <w:rFonts w:ascii="Angsana New" w:hAnsi="Angsana New"/>
          <w:sz w:val="30"/>
          <w:szCs w:val="30"/>
          <w:cs/>
        </w:rPr>
        <w:t xml:space="preserve"> ธันวาค</w:t>
      </w:r>
      <w:r w:rsidRPr="00800DF8">
        <w:rPr>
          <w:rFonts w:ascii="Angsana New" w:hAnsi="Angsana New" w:hint="cs"/>
          <w:sz w:val="30"/>
          <w:szCs w:val="30"/>
          <w:cs/>
        </w:rPr>
        <w:t xml:space="preserve">ม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Pr="00800DF8">
        <w:rPr>
          <w:rFonts w:ascii="Angsana New" w:hAnsi="Angsana New"/>
          <w:sz w:val="30"/>
          <w:szCs w:val="30"/>
          <w:cs/>
        </w:rPr>
        <w:t xml:space="preserve"> บริษัทย่อยในต่างประเทศสองแห่งได้ฝากเงินจำนวน</w:t>
      </w:r>
      <w:r w:rsidRPr="00800DF8">
        <w:rPr>
          <w:rFonts w:ascii="Angsana New" w:hAnsi="Angsana New" w:hint="cs"/>
          <w:sz w:val="30"/>
          <w:szCs w:val="30"/>
          <w:cs/>
        </w:rPr>
        <w:t>รวมประมาณ</w:t>
      </w:r>
      <w:r w:rsidRPr="00800DF8">
        <w:rPr>
          <w:rFonts w:ascii="Angsana New" w:hAnsi="Angsana New"/>
          <w:sz w:val="30"/>
          <w:szCs w:val="30"/>
          <w:cs/>
        </w:rPr>
        <w:t xml:space="preserve"> </w:t>
      </w:r>
      <w:r w:rsidRPr="00800DF8">
        <w:rPr>
          <w:rFonts w:ascii="Angsana New" w:hAnsi="Angsana New"/>
          <w:sz w:val="30"/>
          <w:szCs w:val="30"/>
        </w:rPr>
        <w:t>9.</w:t>
      </w:r>
      <w:r w:rsidR="00D04F01">
        <w:rPr>
          <w:rFonts w:ascii="Angsana New" w:hAnsi="Angsana New"/>
          <w:sz w:val="30"/>
          <w:szCs w:val="30"/>
        </w:rPr>
        <w:t>0</w:t>
      </w:r>
      <w:r w:rsidRPr="00800DF8">
        <w:rPr>
          <w:rFonts w:ascii="Angsana New" w:hAnsi="Angsana New"/>
          <w:sz w:val="30"/>
          <w:szCs w:val="30"/>
        </w:rPr>
        <w:t xml:space="preserve"> </w:t>
      </w:r>
      <w:r w:rsidRPr="00800DF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A2A86">
        <w:rPr>
          <w:rFonts w:ascii="Angsana New" w:hAnsi="Angsana New"/>
          <w:sz w:val="30"/>
          <w:szCs w:val="30"/>
        </w:rPr>
        <w:t>9.</w:t>
      </w:r>
      <w:r w:rsidR="00DA2A86">
        <w:rPr>
          <w:rFonts w:ascii="Angsana New" w:hAnsi="Angsana New" w:hint="cs"/>
          <w:sz w:val="30"/>
          <w:szCs w:val="30"/>
          <w:cs/>
        </w:rPr>
        <w:t>7</w:t>
      </w:r>
      <w:r w:rsidRPr="00800DF8">
        <w:rPr>
          <w:rFonts w:ascii="Angsana New" w:hAnsi="Angsana New"/>
          <w:sz w:val="30"/>
          <w:szCs w:val="30"/>
        </w:rPr>
        <w:t xml:space="preserve"> </w:t>
      </w:r>
      <w:r w:rsidRPr="00800DF8">
        <w:rPr>
          <w:rFonts w:ascii="Angsana New" w:hAnsi="Angsana New"/>
          <w:sz w:val="30"/>
          <w:szCs w:val="30"/>
          <w:cs/>
        </w:rPr>
        <w:t>ล้านบาท ตามลำดับ ไว้กับธนาคารกลางของแต่ละประเทศเพื่อเป็นหลักประกันสำหรับการลงทุนจัดตั้งบริษัทและดำเนินธุรกิจ</w:t>
      </w:r>
      <w:r w:rsidRPr="00800DF8">
        <w:rPr>
          <w:rFonts w:ascii="Angsana New" w:hAnsi="Angsana New" w:hint="cs"/>
          <w:sz w:val="30"/>
          <w:szCs w:val="30"/>
          <w:cs/>
        </w:rPr>
        <w:t>ในประเทศนั้นๆ เงินฝากดังกล่าว</w:t>
      </w:r>
      <w:r w:rsidR="00A069F2">
        <w:rPr>
          <w:rFonts w:ascii="Angsana New" w:hAnsi="Angsana New" w:hint="cs"/>
          <w:sz w:val="30"/>
          <w:szCs w:val="30"/>
          <w:cs/>
        </w:rPr>
        <w:t>ไม่มีดอกเบี้ย</w:t>
      </w:r>
    </w:p>
    <w:p w:rsidR="00D34AA4" w:rsidRDefault="00D34AA4" w:rsidP="00D34AA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1121FF" w:rsidRPr="00350BCC" w:rsidRDefault="001121FF" w:rsidP="001121F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350B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</w:t>
      </w:r>
      <w:r w:rsidRPr="00350BC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ลงทุนในบริษัทย่อยซึ่งบันทึกโดยวิธีราคาทุน</w:t>
      </w:r>
      <w:r w:rsidR="00AC71E1" w:rsidRPr="00350B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- สุทธิ</w:t>
      </w:r>
    </w:p>
    <w:tbl>
      <w:tblPr>
        <w:tblpPr w:leftFromText="180" w:rightFromText="180" w:vertAnchor="text" w:horzAnchor="margin" w:tblpY="362"/>
        <w:tblW w:w="10262" w:type="dxa"/>
        <w:tblLook w:val="01E0"/>
      </w:tblPr>
      <w:tblGrid>
        <w:gridCol w:w="2608"/>
        <w:gridCol w:w="1077"/>
        <w:gridCol w:w="236"/>
        <w:gridCol w:w="1007"/>
        <w:gridCol w:w="308"/>
        <w:gridCol w:w="1077"/>
        <w:gridCol w:w="236"/>
        <w:gridCol w:w="1079"/>
        <w:gridCol w:w="236"/>
        <w:gridCol w:w="1077"/>
        <w:gridCol w:w="236"/>
        <w:gridCol w:w="1079"/>
        <w:gridCol w:w="6"/>
      </w:tblGrid>
      <w:tr w:rsidR="001121FF" w:rsidRPr="00E93F27" w:rsidTr="00552CF1">
        <w:tc>
          <w:tcPr>
            <w:tcW w:w="2608" w:type="dxa"/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left="-56" w:right="-19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1121FF" w:rsidRPr="00E93F27" w:rsidTr="00552CF1">
        <w:trPr>
          <w:gridAfter w:val="1"/>
          <w:wAfter w:w="6" w:type="dxa"/>
          <w:trHeight w:val="70"/>
        </w:trPr>
        <w:tc>
          <w:tcPr>
            <w:tcW w:w="2608" w:type="dxa"/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left="-56" w:right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ทุนที่ชำระแล้ว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(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308" w:type="dxa"/>
            <w:tcBorders>
              <w:top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left="-133" w:right="-10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ร้อยละของการถือหุ้นทางตรง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121FF" w:rsidRPr="00E93F27" w:rsidRDefault="001121FF" w:rsidP="00552CF1">
            <w:pPr>
              <w:pStyle w:val="1"/>
              <w:widowControl/>
              <w:spacing w:line="216" w:lineRule="auto"/>
              <w:ind w:left="-67" w:right="-2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ราคาทุนของเงินลงทุน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(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</w:tr>
      <w:tr w:rsidR="00E058DE" w:rsidRPr="00E93F27" w:rsidTr="00552CF1">
        <w:trPr>
          <w:gridAfter w:val="1"/>
          <w:wAfter w:w="6" w:type="dxa"/>
          <w:trHeight w:val="70"/>
        </w:trPr>
        <w:tc>
          <w:tcPr>
            <w:tcW w:w="2608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56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93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308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56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93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56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E058DE" w:rsidRPr="00E93F27" w:rsidRDefault="00E058DE" w:rsidP="00E058DE">
            <w:pPr>
              <w:pStyle w:val="1"/>
              <w:widowControl/>
              <w:spacing w:line="216" w:lineRule="auto"/>
              <w:ind w:left="-93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A36D2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4</w:t>
            </w:r>
          </w:p>
        </w:tc>
      </w:tr>
      <w:tr w:rsidR="00AD7773" w:rsidRPr="00E93F27" w:rsidTr="00552CF1">
        <w:trPr>
          <w:gridAfter w:val="1"/>
          <w:wAfter w:w="6" w:type="dxa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ซี.วี.เอ. จำกัด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50,000</w:t>
            </w:r>
          </w:p>
        </w:tc>
        <w:tc>
          <w:tcPr>
            <w:tcW w:w="308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49,993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49,993</w:t>
            </w:r>
          </w:p>
        </w:tc>
      </w:tr>
      <w:tr w:rsidR="00AD7773" w:rsidRPr="00E93F27" w:rsidTr="00552CF1">
        <w:trPr>
          <w:gridAfter w:val="1"/>
          <w:wAfter w:w="6" w:type="dxa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 ชยภาค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40,000</w:t>
            </w:r>
          </w:p>
        </w:tc>
        <w:tc>
          <w:tcPr>
            <w:tcW w:w="308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43,993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43,993</w:t>
            </w:r>
          </w:p>
        </w:tc>
      </w:tr>
      <w:tr w:rsidR="00AD7773" w:rsidRPr="00E93F27" w:rsidTr="00552CF1">
        <w:trPr>
          <w:gridAfter w:val="1"/>
          <w:wAfter w:w="6" w:type="dxa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บริษัท ทีเค เงินทันใจ จำกัด 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50,000</w:t>
            </w: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49,997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49,997</w:t>
            </w:r>
          </w:p>
        </w:tc>
      </w:tr>
      <w:tr w:rsidR="00AD7773" w:rsidRPr="00E93F27" w:rsidTr="00552CF1">
        <w:trPr>
          <w:gridAfter w:val="1"/>
          <w:wAfter w:w="6" w:type="dxa"/>
          <w:trHeight w:val="74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ทีเค โบรคเกอร์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3,000</w:t>
            </w:r>
          </w:p>
        </w:tc>
      </w:tr>
      <w:tr w:rsidR="00AD7773" w:rsidRPr="00E93F27" w:rsidTr="00552CF1">
        <w:trPr>
          <w:gridAfter w:val="1"/>
          <w:wAfter w:w="6" w:type="dxa"/>
          <w:trHeight w:val="74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000000"/>
                <w:sz w:val="26"/>
                <w:szCs w:val="26"/>
              </w:rPr>
              <w:t>Sabaidee Leasing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Co., Ltd.</w:t>
            </w: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ประเทศลาว)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58,013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58,013</w:t>
            </w: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73.77*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73.77*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42,001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42,001</w:t>
            </w:r>
          </w:p>
        </w:tc>
      </w:tr>
      <w:tr w:rsidR="00AD7773" w:rsidRPr="00E93F27" w:rsidTr="00552CF1">
        <w:trPr>
          <w:gridAfter w:val="1"/>
          <w:wAfter w:w="6" w:type="dxa"/>
          <w:trHeight w:val="568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Suosdey Finance PLC.</w:t>
            </w: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(ประเทศกัมพูชา)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132,209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132,209</w:t>
            </w: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99.95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99.95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132,145</w:t>
            </w:r>
          </w:p>
        </w:tc>
        <w:tc>
          <w:tcPr>
            <w:tcW w:w="236" w:type="dxa"/>
            <w:vAlign w:val="bottom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132,145</w:t>
            </w:r>
          </w:p>
        </w:tc>
      </w:tr>
      <w:tr w:rsidR="00AD7773" w:rsidRPr="00E93F27" w:rsidTr="00552CF1">
        <w:trPr>
          <w:gridAfter w:val="1"/>
          <w:wAfter w:w="6" w:type="dxa"/>
          <w:trHeight w:val="80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Mingalaba Thitikorn </w:t>
            </w: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Microfinance Co., Ltd. </w:t>
            </w:r>
          </w:p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ประเทศพม่า)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4,705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4,705</w:t>
            </w: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99.00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tabs>
                <w:tab w:val="left" w:pos="9223"/>
              </w:tabs>
              <w:spacing w:line="216" w:lineRule="auto"/>
              <w:ind w:left="-133" w:right="14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99.00</w:t>
            </w: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4,658</w:t>
            </w:r>
          </w:p>
        </w:tc>
        <w:tc>
          <w:tcPr>
            <w:tcW w:w="236" w:type="dxa"/>
          </w:tcPr>
          <w:p w:rsidR="00AD7773" w:rsidRPr="00E93F27" w:rsidRDefault="00AD7773" w:rsidP="00A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4,658</w:t>
            </w:r>
          </w:p>
        </w:tc>
      </w:tr>
      <w:tr w:rsidR="00AD7773" w:rsidRPr="00E93F27" w:rsidTr="00D42B09">
        <w:trPr>
          <w:gridAfter w:val="1"/>
          <w:wAfter w:w="6" w:type="dxa"/>
          <w:trHeight w:val="70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325,787</w:t>
            </w:r>
          </w:p>
        </w:tc>
        <w:tc>
          <w:tcPr>
            <w:tcW w:w="236" w:type="dxa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325,787</w:t>
            </w:r>
          </w:p>
        </w:tc>
      </w:tr>
      <w:tr w:rsidR="00AD7773" w:rsidRPr="00E93F27" w:rsidTr="00D42B09">
        <w:trPr>
          <w:gridAfter w:val="1"/>
          <w:wAfter w:w="6" w:type="dxa"/>
          <w:trHeight w:val="70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5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( </w:t>
            </w: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4,658</w:t>
            </w: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5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( </w:t>
            </w: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</w:t>
            </w: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4,658</w:t>
            </w: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D7773" w:rsidRPr="00E93F27" w:rsidTr="00552CF1">
        <w:trPr>
          <w:gridAfter w:val="1"/>
          <w:wAfter w:w="6" w:type="dxa"/>
          <w:trHeight w:val="70"/>
        </w:trPr>
        <w:tc>
          <w:tcPr>
            <w:tcW w:w="2608" w:type="dxa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E93F27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308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321,129</w:t>
            </w:r>
          </w:p>
        </w:tc>
        <w:tc>
          <w:tcPr>
            <w:tcW w:w="236" w:type="dxa"/>
            <w:vAlign w:val="center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7773" w:rsidRPr="00E93F27" w:rsidRDefault="00AD7773" w:rsidP="00AD7773">
            <w:pPr>
              <w:pStyle w:val="1"/>
              <w:widowControl/>
              <w:spacing w:line="216" w:lineRule="auto"/>
              <w:ind w:right="41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E93F27">
              <w:rPr>
                <w:rFonts w:ascii="Angsana New" w:hAnsi="Angsana New" w:cs="Angsana New"/>
                <w:color w:val="auto"/>
                <w:sz w:val="26"/>
                <w:szCs w:val="26"/>
              </w:rPr>
              <w:t>321,129</w:t>
            </w:r>
          </w:p>
        </w:tc>
      </w:tr>
    </w:tbl>
    <w:p w:rsidR="002E1B71" w:rsidRDefault="002E1B71" w:rsidP="001121F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1121FF" w:rsidRDefault="002E1B71" w:rsidP="002E1B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5D50">
        <w:rPr>
          <w:rFonts w:ascii="Angsana New" w:hAnsi="Angsana New"/>
          <w:sz w:val="30"/>
          <w:szCs w:val="30"/>
        </w:rPr>
        <w:t>*</w:t>
      </w:r>
      <w:r w:rsidRPr="00C05D50">
        <w:rPr>
          <w:rFonts w:ascii="Angsana New" w:hAnsi="Angsana New"/>
          <w:sz w:val="30"/>
          <w:szCs w:val="30"/>
          <w:cs/>
        </w:rPr>
        <w:t xml:space="preserve">ร้อยละของการถือหุ้นทั้งทางตรงและทางอ้อมรวมกันผ่านบริษัทย่อยอีกสองแห่ง (ซึ่งบริษัทถือหุ้นร้อยละ </w:t>
      </w:r>
      <w:r w:rsidRPr="00C05D50">
        <w:rPr>
          <w:rFonts w:ascii="Angsana New" w:hAnsi="Angsana New"/>
          <w:sz w:val="30"/>
          <w:szCs w:val="30"/>
        </w:rPr>
        <w:t xml:space="preserve">99.99) </w:t>
      </w:r>
      <w:r w:rsidRPr="00C05D50">
        <w:rPr>
          <w:rFonts w:ascii="Angsana New" w:hAnsi="Angsana New"/>
          <w:sz w:val="30"/>
          <w:szCs w:val="30"/>
          <w:cs/>
        </w:rPr>
        <w:t>เท่ากับร้อย</w:t>
      </w:r>
      <w:r w:rsidRPr="004A5D9B">
        <w:rPr>
          <w:rFonts w:ascii="Angsana New" w:hAnsi="Angsana New"/>
          <w:sz w:val="30"/>
          <w:szCs w:val="30"/>
          <w:cs/>
        </w:rPr>
        <w:t xml:space="preserve">ละ </w:t>
      </w:r>
      <w:r w:rsidR="00580DD4">
        <w:rPr>
          <w:rFonts w:ascii="Angsana New" w:hAnsi="Angsana New"/>
          <w:sz w:val="30"/>
          <w:szCs w:val="30"/>
        </w:rPr>
        <w:t>86.89</w:t>
      </w:r>
    </w:p>
    <w:p w:rsidR="0027690A" w:rsidRDefault="0027690A" w:rsidP="002E1B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21AC3" w:rsidRDefault="00B21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E1B71" w:rsidRPr="00760E62" w:rsidRDefault="000706D5" w:rsidP="000706D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73EEE">
        <w:rPr>
          <w:rFonts w:ascii="Angsana New" w:hAnsi="Angsana New"/>
          <w:sz w:val="30"/>
          <w:szCs w:val="30"/>
          <w:cs/>
        </w:rPr>
        <w:lastRenderedPageBreak/>
        <w:t>ในที่ประชุม</w:t>
      </w:r>
      <w:r w:rsidRPr="00473EEE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Pr="00473E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73EEE">
        <w:rPr>
          <w:rFonts w:ascii="Angsana New" w:hAnsi="Angsana New"/>
          <w:sz w:val="30"/>
          <w:szCs w:val="30"/>
        </w:rPr>
        <w:t xml:space="preserve">23 </w:t>
      </w:r>
      <w:r w:rsidRPr="00473EEE">
        <w:rPr>
          <w:rFonts w:ascii="Angsana New" w:hAnsi="Angsana New" w:hint="cs"/>
          <w:sz w:val="30"/>
          <w:szCs w:val="30"/>
          <w:cs/>
        </w:rPr>
        <w:t>เมษายน</w:t>
      </w:r>
      <w:r w:rsidRPr="00473EEE">
        <w:rPr>
          <w:rFonts w:ascii="Angsana New" w:hAnsi="Angsana New"/>
          <w:sz w:val="30"/>
          <w:szCs w:val="30"/>
          <w:cs/>
        </w:rPr>
        <w:t xml:space="preserve"> </w:t>
      </w:r>
      <w:r w:rsidRPr="00473EEE">
        <w:rPr>
          <w:rFonts w:ascii="Angsana New" w:hAnsi="Angsana New"/>
          <w:sz w:val="30"/>
          <w:szCs w:val="30"/>
        </w:rPr>
        <w:t xml:space="preserve">2563 </w:t>
      </w:r>
      <w:r w:rsidRPr="00473EEE">
        <w:rPr>
          <w:rFonts w:ascii="Angsana New" w:hAnsi="Angsana New" w:hint="cs"/>
          <w:sz w:val="30"/>
          <w:szCs w:val="30"/>
          <w:cs/>
        </w:rPr>
        <w:t>ผู้ถือหุ้น</w:t>
      </w:r>
      <w:r w:rsidRPr="00473EEE">
        <w:rPr>
          <w:rFonts w:ascii="Angsana New" w:hAnsi="Angsana New"/>
          <w:sz w:val="30"/>
          <w:szCs w:val="30"/>
          <w:cs/>
        </w:rPr>
        <w:t>ได้มีมติอนุมัติ</w:t>
      </w:r>
      <w:r w:rsidRPr="00473EEE">
        <w:rPr>
          <w:rFonts w:ascii="Angsana New" w:hAnsi="Angsana New" w:hint="cs"/>
          <w:sz w:val="30"/>
          <w:szCs w:val="30"/>
          <w:cs/>
        </w:rPr>
        <w:t>การ</w:t>
      </w:r>
      <w:r w:rsidRPr="00473EEE">
        <w:rPr>
          <w:rFonts w:ascii="Angsana New" w:hAnsi="Angsana New"/>
          <w:sz w:val="30"/>
          <w:szCs w:val="30"/>
          <w:cs/>
        </w:rPr>
        <w:t>เข้าซื้อกิจการ</w:t>
      </w:r>
      <w:r w:rsidRPr="00473EEE">
        <w:rPr>
          <w:rFonts w:ascii="Angsana New" w:hAnsi="Angsana New" w:hint="cs"/>
          <w:sz w:val="30"/>
          <w:szCs w:val="30"/>
          <w:cs/>
        </w:rPr>
        <w:t>ของบริษัทเอกชนแห่งหนึ่งซึ่งดำเนินธุรกิจ</w:t>
      </w:r>
      <w:r w:rsidRPr="00473EEE">
        <w:rPr>
          <w:rFonts w:ascii="Angsana New" w:hAnsi="Angsana New"/>
          <w:sz w:val="30"/>
          <w:szCs w:val="30"/>
          <w:cs/>
        </w:rPr>
        <w:t xml:space="preserve"> </w:t>
      </w:r>
      <w:r w:rsidRPr="00473EEE">
        <w:rPr>
          <w:rFonts w:ascii="Angsana New" w:hAnsi="Angsana New"/>
          <w:sz w:val="30"/>
          <w:szCs w:val="30"/>
        </w:rPr>
        <w:t xml:space="preserve">Microfinance </w:t>
      </w:r>
      <w:r w:rsidRPr="00473EEE">
        <w:rPr>
          <w:rFonts w:ascii="Angsana New" w:hAnsi="Angsana New"/>
          <w:sz w:val="30"/>
          <w:szCs w:val="30"/>
          <w:cs/>
        </w:rPr>
        <w:t>ที่ประเทศพม่า</w:t>
      </w:r>
      <w:r w:rsidRPr="00473EEE">
        <w:rPr>
          <w:rFonts w:ascii="Angsana New" w:hAnsi="Angsana New" w:hint="cs"/>
          <w:sz w:val="30"/>
          <w:szCs w:val="30"/>
          <w:cs/>
        </w:rPr>
        <w:t>โดยฝ่ายบริหารของบริษัทอยู่ระหว่าง</w:t>
      </w:r>
      <w:r>
        <w:rPr>
          <w:rFonts w:ascii="Angsana New" w:hAnsi="Angsana New" w:hint="cs"/>
          <w:sz w:val="30"/>
          <w:szCs w:val="30"/>
          <w:cs/>
        </w:rPr>
        <w:t>ขั้นตอนของการ</w:t>
      </w:r>
      <w:r w:rsidRPr="00473EEE">
        <w:rPr>
          <w:rFonts w:ascii="Angsana New" w:hAnsi="Angsana New" w:hint="cs"/>
          <w:sz w:val="30"/>
          <w:szCs w:val="30"/>
          <w:cs/>
        </w:rPr>
        <w:t>พิจารณามูลค่าที่เหมาะสมในการซื้อกิจการ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557C8D">
        <w:rPr>
          <w:rFonts w:ascii="Angsana New" w:hAnsi="Angsana New" w:hint="cs"/>
          <w:sz w:val="30"/>
          <w:szCs w:val="30"/>
          <w:cs/>
        </w:rPr>
        <w:t>ต่อมา</w:t>
      </w:r>
      <w:r w:rsidR="002E1B71" w:rsidRPr="00760E62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="002E1B71" w:rsidRPr="00760E62">
        <w:rPr>
          <w:rFonts w:ascii="Angsana New" w:hAnsi="Angsana New"/>
          <w:sz w:val="30"/>
          <w:szCs w:val="30"/>
        </w:rPr>
        <w:t>2</w:t>
      </w:r>
      <w:r w:rsidR="002E1B71" w:rsidRPr="00760E62">
        <w:rPr>
          <w:rFonts w:ascii="Angsana New" w:hAnsi="Angsana New"/>
          <w:sz w:val="30"/>
          <w:szCs w:val="30"/>
          <w:cs/>
        </w:rPr>
        <w:t>6</w:t>
      </w:r>
      <w:r w:rsidR="002E1B71" w:rsidRPr="00760E62">
        <w:rPr>
          <w:rFonts w:ascii="Angsana New" w:hAnsi="Angsana New"/>
          <w:sz w:val="30"/>
          <w:szCs w:val="30"/>
        </w:rPr>
        <w:t xml:space="preserve"> </w:t>
      </w:r>
      <w:r w:rsidR="002E1B71" w:rsidRPr="00760E62">
        <w:rPr>
          <w:rFonts w:ascii="Angsana New" w:hAnsi="Angsana New"/>
          <w:sz w:val="30"/>
          <w:szCs w:val="30"/>
          <w:cs/>
        </w:rPr>
        <w:t xml:space="preserve">เมษายน </w:t>
      </w:r>
      <w:r w:rsidR="002E1B71" w:rsidRPr="00760E62">
        <w:rPr>
          <w:rFonts w:ascii="Angsana New" w:hAnsi="Angsana New"/>
          <w:sz w:val="30"/>
          <w:szCs w:val="30"/>
        </w:rPr>
        <w:t>256</w:t>
      </w:r>
      <w:r w:rsidR="002E1B71" w:rsidRPr="00760E62">
        <w:rPr>
          <w:rFonts w:ascii="Angsana New" w:hAnsi="Angsana New"/>
          <w:sz w:val="30"/>
          <w:szCs w:val="30"/>
          <w:cs/>
        </w:rPr>
        <w:t>4</w:t>
      </w:r>
      <w:r w:rsidR="002E1B71" w:rsidRPr="00760E62">
        <w:rPr>
          <w:rFonts w:ascii="Angsana New" w:hAnsi="Angsana New"/>
          <w:sz w:val="30"/>
          <w:szCs w:val="30"/>
        </w:rPr>
        <w:t xml:space="preserve"> </w:t>
      </w:r>
      <w:r w:rsidR="002E1B71" w:rsidRPr="00760E62">
        <w:rPr>
          <w:rFonts w:ascii="Angsana New" w:hAnsi="Angsana New" w:hint="cs"/>
          <w:sz w:val="30"/>
          <w:szCs w:val="30"/>
          <w:cs/>
        </w:rPr>
        <w:t>ผู้ถือหุ้น</w:t>
      </w:r>
      <w:r w:rsidR="002E1B71" w:rsidRPr="00760E62">
        <w:rPr>
          <w:rFonts w:ascii="Angsana New" w:hAnsi="Angsana New"/>
          <w:sz w:val="30"/>
          <w:szCs w:val="30"/>
          <w:cs/>
        </w:rPr>
        <w:t>ได้มีมติอนุมัติ</w:t>
      </w:r>
      <w:r w:rsidR="002E1B71" w:rsidRPr="00760E62">
        <w:rPr>
          <w:rFonts w:ascii="Angsana New" w:hAnsi="Angsana New" w:hint="cs"/>
          <w:sz w:val="30"/>
          <w:szCs w:val="30"/>
          <w:cs/>
        </w:rPr>
        <w:t>ให้</w:t>
      </w:r>
      <w:r w:rsidR="002E1B71" w:rsidRPr="00760E62">
        <w:rPr>
          <w:rFonts w:ascii="Angsana New" w:hAnsi="Angsana New"/>
          <w:sz w:val="30"/>
          <w:szCs w:val="30"/>
          <w:cs/>
        </w:rPr>
        <w:t>เปลี่ยนแปลงเงื่อนไข</w:t>
      </w:r>
      <w:r w:rsidR="002E1B71" w:rsidRPr="00760E62">
        <w:rPr>
          <w:rFonts w:ascii="Angsana New" w:hAnsi="Angsana New" w:hint="cs"/>
          <w:sz w:val="30"/>
          <w:szCs w:val="30"/>
          <w:cs/>
        </w:rPr>
        <w:t>บางประการในส่วนที่เกี่ยวข้องกับสัดส่วนการถือหุ้นสำหรับแผน</w:t>
      </w:r>
      <w:r w:rsidR="002E1B71" w:rsidRPr="00760E62">
        <w:rPr>
          <w:rFonts w:ascii="Angsana New" w:hAnsi="Angsana New"/>
          <w:sz w:val="30"/>
          <w:szCs w:val="30"/>
          <w:cs/>
        </w:rPr>
        <w:t>การเข้าซื้อกิจการ</w:t>
      </w:r>
      <w:r w:rsidR="00557C8D">
        <w:rPr>
          <w:rFonts w:ascii="Angsana New" w:hAnsi="Angsana New" w:hint="cs"/>
          <w:sz w:val="30"/>
          <w:szCs w:val="30"/>
          <w:cs/>
        </w:rPr>
        <w:t>ดังกล่าว</w:t>
      </w:r>
      <w:r w:rsidR="002E1B71" w:rsidRPr="00760E62">
        <w:rPr>
          <w:rFonts w:ascii="Angsana New" w:hAnsi="Angsana New" w:hint="cs"/>
          <w:sz w:val="30"/>
          <w:szCs w:val="30"/>
          <w:cs/>
        </w:rPr>
        <w:t>เพื่อเป็นบริษัทย่อยอีกแห่งหนึ่ง</w:t>
      </w:r>
    </w:p>
    <w:p w:rsidR="00F72F97" w:rsidRPr="00792478" w:rsidRDefault="00F72F97" w:rsidP="001121F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3743FB" w:rsidRPr="0027690A" w:rsidRDefault="002E1B71" w:rsidP="00F72F9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26280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926280">
        <w:rPr>
          <w:rFonts w:ascii="Angsana New" w:hAnsi="Angsana New" w:hint="cs"/>
          <w:sz w:val="30"/>
          <w:szCs w:val="30"/>
          <w:cs/>
        </w:rPr>
        <w:t>9</w:t>
      </w:r>
      <w:r w:rsidRPr="00926280">
        <w:rPr>
          <w:rFonts w:ascii="Angsana New" w:hAnsi="Angsana New"/>
          <w:sz w:val="30"/>
          <w:szCs w:val="30"/>
        </w:rPr>
        <w:t xml:space="preserve"> </w:t>
      </w:r>
      <w:r w:rsidRPr="00926280">
        <w:rPr>
          <w:rFonts w:ascii="Angsana New" w:hAnsi="Angsana New" w:hint="cs"/>
          <w:sz w:val="30"/>
          <w:szCs w:val="30"/>
          <w:cs/>
        </w:rPr>
        <w:t>พฤศจิกายน</w:t>
      </w:r>
      <w:r w:rsidRPr="00926280">
        <w:rPr>
          <w:rFonts w:ascii="Angsana New" w:hAnsi="Angsana New"/>
          <w:sz w:val="30"/>
          <w:szCs w:val="30"/>
          <w:cs/>
        </w:rPr>
        <w:t xml:space="preserve"> </w:t>
      </w:r>
      <w:r w:rsidRPr="00926280">
        <w:rPr>
          <w:rFonts w:ascii="Angsana New" w:hAnsi="Angsana New"/>
          <w:sz w:val="30"/>
          <w:szCs w:val="30"/>
        </w:rPr>
        <w:t xml:space="preserve">2564 </w:t>
      </w:r>
      <w:r w:rsidRPr="00926280">
        <w:rPr>
          <w:rFonts w:ascii="Angsana New" w:hAnsi="Angsana New"/>
          <w:sz w:val="30"/>
          <w:szCs w:val="30"/>
          <w:cs/>
        </w:rPr>
        <w:t>คณะกรรมการบริษัทได้มีมติอนุมัติ</w:t>
      </w:r>
      <w:r w:rsidR="001776F1">
        <w:rPr>
          <w:rFonts w:ascii="Angsana New" w:hAnsi="Angsana New" w:hint="cs"/>
          <w:sz w:val="30"/>
          <w:szCs w:val="30"/>
          <w:cs/>
        </w:rPr>
        <w:t>ให้</w:t>
      </w:r>
      <w:r w:rsidRPr="00926280">
        <w:rPr>
          <w:rFonts w:ascii="Angsana New" w:hAnsi="Angsana New" w:hint="cs"/>
          <w:sz w:val="30"/>
          <w:szCs w:val="30"/>
          <w:cs/>
        </w:rPr>
        <w:t xml:space="preserve">ยกเลิกการเพิ่มทุนจดทะเบียนของ </w:t>
      </w:r>
      <w:r w:rsidRPr="00926280">
        <w:rPr>
          <w:rFonts w:ascii="Angsana New" w:hAnsi="Angsana New"/>
          <w:sz w:val="30"/>
          <w:szCs w:val="30"/>
        </w:rPr>
        <w:t xml:space="preserve">Mingalaba Thitikorn Microfinance Co., Ltd. </w:t>
      </w:r>
      <w:r w:rsidRPr="00926280">
        <w:rPr>
          <w:rFonts w:ascii="Angsana New" w:hAnsi="Angsana New" w:hint="cs"/>
          <w:sz w:val="30"/>
          <w:szCs w:val="30"/>
          <w:cs/>
        </w:rPr>
        <w:t xml:space="preserve">เพื่อรองรับการขยายธุรกิจเป็นจำนวนเงิน </w:t>
      </w:r>
      <w:r w:rsidRPr="00926280">
        <w:rPr>
          <w:rFonts w:ascii="Angsana New" w:hAnsi="Angsana New"/>
          <w:sz w:val="30"/>
          <w:szCs w:val="30"/>
        </w:rPr>
        <w:t xml:space="preserve">1,320 </w:t>
      </w:r>
      <w:r w:rsidRPr="00926280">
        <w:rPr>
          <w:rFonts w:ascii="Angsana New" w:hAnsi="Angsana New" w:hint="cs"/>
          <w:sz w:val="30"/>
          <w:szCs w:val="30"/>
          <w:cs/>
        </w:rPr>
        <w:t xml:space="preserve">ล้านจ๊าด (ประมาณ </w:t>
      </w:r>
      <w:r w:rsidRPr="00926280">
        <w:rPr>
          <w:rFonts w:ascii="Angsana New" w:hAnsi="Angsana New"/>
          <w:sz w:val="30"/>
          <w:szCs w:val="30"/>
        </w:rPr>
        <w:t xml:space="preserve">33 </w:t>
      </w:r>
      <w:r w:rsidRPr="00926280">
        <w:rPr>
          <w:rFonts w:ascii="Angsana New" w:hAnsi="Angsana New" w:hint="cs"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ตามมติ</w:t>
      </w:r>
      <w:r w:rsidR="001776F1">
        <w:rPr>
          <w:rFonts w:ascii="Angsana New" w:hAnsi="Angsana New" w:hint="cs"/>
          <w:sz w:val="30"/>
          <w:szCs w:val="30"/>
          <w:cs/>
        </w:rPr>
        <w:t>เดิมของ</w:t>
      </w:r>
      <w:r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 9 พฤศจิกายน 2560</w:t>
      </w:r>
      <w:r w:rsidR="0027690A">
        <w:rPr>
          <w:rFonts w:ascii="Angsana New" w:hAnsi="Angsana New"/>
          <w:sz w:val="30"/>
          <w:szCs w:val="30"/>
        </w:rPr>
        <w:t xml:space="preserve"> </w:t>
      </w:r>
      <w:r w:rsidR="0027690A">
        <w:rPr>
          <w:rFonts w:ascii="Angsana New" w:hAnsi="Angsana New" w:hint="cs"/>
          <w:sz w:val="30"/>
          <w:szCs w:val="30"/>
          <w:cs/>
        </w:rPr>
        <w:t>โดย</w:t>
      </w:r>
      <w:r w:rsidR="003743FB">
        <w:rPr>
          <w:rFonts w:ascii="Angsana New" w:hAnsi="Angsana New" w:hint="cs"/>
          <w:sz w:val="30"/>
          <w:szCs w:val="30"/>
          <w:cs/>
        </w:rPr>
        <w:t>ในปี 2564 ฝ่ายบริหาร</w:t>
      </w:r>
      <w:r w:rsidR="003743FB" w:rsidRPr="003743FB">
        <w:rPr>
          <w:rFonts w:ascii="Angsana New" w:hAnsi="Angsana New" w:hint="cs"/>
          <w:sz w:val="30"/>
          <w:szCs w:val="30"/>
          <w:cs/>
        </w:rPr>
        <w:t>ได้</w:t>
      </w:r>
      <w:r w:rsidR="001776F1">
        <w:rPr>
          <w:rFonts w:ascii="Angsana New" w:hAnsi="Angsana New" w:hint="cs"/>
          <w:sz w:val="30"/>
          <w:szCs w:val="30"/>
          <w:cs/>
        </w:rPr>
        <w:t>ประเมินสถานการณ์และ</w:t>
      </w:r>
      <w:r w:rsidR="003743FB" w:rsidRPr="003743FB">
        <w:rPr>
          <w:rFonts w:ascii="Angsana New" w:hAnsi="Angsana New" w:hint="cs"/>
          <w:sz w:val="30"/>
          <w:szCs w:val="30"/>
          <w:cs/>
        </w:rPr>
        <w:t>พิจารณาตั้ง</w:t>
      </w:r>
      <w:r w:rsidR="003743FB" w:rsidRPr="003743FB">
        <w:rPr>
          <w:rFonts w:ascii="Angsana New" w:hAnsi="Angsana New"/>
          <w:sz w:val="30"/>
          <w:szCs w:val="30"/>
          <w:cs/>
        </w:rPr>
        <w:t>ค่าเผื่อ</w:t>
      </w:r>
      <w:r w:rsidR="003743FB" w:rsidRPr="003743FB">
        <w:rPr>
          <w:rFonts w:ascii="Angsana New" w:hAnsi="Angsana New" w:hint="cs"/>
          <w:sz w:val="30"/>
          <w:szCs w:val="30"/>
          <w:cs/>
        </w:rPr>
        <w:t>การด้อยค่า</w:t>
      </w:r>
      <w:r w:rsidR="003743FB">
        <w:rPr>
          <w:rFonts w:ascii="Angsana New" w:hAnsi="Angsana New" w:hint="cs"/>
          <w:sz w:val="30"/>
          <w:szCs w:val="30"/>
          <w:cs/>
        </w:rPr>
        <w:t>สำหรับเงินลงทุนใน</w:t>
      </w:r>
      <w:r w:rsidR="003743FB" w:rsidRPr="003743FB">
        <w:rPr>
          <w:rFonts w:ascii="Angsana New" w:hAnsi="Angsana New"/>
          <w:sz w:val="30"/>
          <w:szCs w:val="30"/>
        </w:rPr>
        <w:t xml:space="preserve"> </w:t>
      </w:r>
      <w:r w:rsidR="003743FB" w:rsidRPr="00926280">
        <w:rPr>
          <w:rFonts w:ascii="Angsana New" w:hAnsi="Angsana New"/>
          <w:sz w:val="30"/>
          <w:szCs w:val="30"/>
        </w:rPr>
        <w:t xml:space="preserve">Mingalaba Thitikorn Microfinance Co., </w:t>
      </w:r>
      <w:r w:rsidR="003743FB" w:rsidRPr="00137BA5">
        <w:rPr>
          <w:rFonts w:ascii="Angsana New" w:hAnsi="Angsana New"/>
          <w:sz w:val="30"/>
          <w:szCs w:val="30"/>
        </w:rPr>
        <w:t>Ltd.</w:t>
      </w:r>
      <w:r w:rsidR="00BD6B59">
        <w:rPr>
          <w:rFonts w:ascii="Angsana New" w:hAnsi="Angsana New" w:hint="cs"/>
          <w:sz w:val="30"/>
          <w:szCs w:val="30"/>
          <w:cs/>
        </w:rPr>
        <w:t xml:space="preserve"> </w:t>
      </w:r>
      <w:r w:rsidR="001776F1">
        <w:rPr>
          <w:rFonts w:ascii="Angsana New" w:hAnsi="Angsana New" w:hint="cs"/>
          <w:sz w:val="30"/>
          <w:szCs w:val="30"/>
          <w:cs/>
        </w:rPr>
        <w:t xml:space="preserve">เต็มจำนวน (ประมาณ </w:t>
      </w:r>
      <w:r w:rsidR="001776F1">
        <w:rPr>
          <w:rFonts w:ascii="Angsana New" w:hAnsi="Angsana New"/>
          <w:sz w:val="30"/>
          <w:szCs w:val="30"/>
        </w:rPr>
        <w:t xml:space="preserve">4.66 </w:t>
      </w:r>
      <w:r w:rsidR="001776F1">
        <w:rPr>
          <w:rFonts w:ascii="Angsana New" w:hAnsi="Angsana New" w:hint="cs"/>
          <w:sz w:val="30"/>
          <w:szCs w:val="30"/>
          <w:cs/>
        </w:rPr>
        <w:t>ล้านบาทซึ่งแสดงรายการเป็น</w:t>
      </w:r>
      <w:r w:rsidR="001776F1" w:rsidRPr="00234D37">
        <w:rPr>
          <w:rFonts w:ascii="Angsana New" w:hAnsi="Angsana New"/>
          <w:sz w:val="30"/>
          <w:szCs w:val="30"/>
          <w:cs/>
        </w:rPr>
        <w:t>ส่วนหนึ่งของค่าใช้จ่ายในการบริหารสำหรับ</w:t>
      </w:r>
      <w:r w:rsidR="001776F1">
        <w:rPr>
          <w:rFonts w:ascii="Angsana New" w:hAnsi="Angsana New" w:hint="cs"/>
          <w:sz w:val="30"/>
          <w:szCs w:val="30"/>
          <w:cs/>
        </w:rPr>
        <w:t xml:space="preserve">ปี 2564) </w:t>
      </w:r>
      <w:r w:rsidR="00BD6B59">
        <w:rPr>
          <w:rFonts w:ascii="Angsana New" w:hAnsi="Angsana New" w:hint="cs"/>
          <w:sz w:val="30"/>
          <w:szCs w:val="30"/>
          <w:cs/>
        </w:rPr>
        <w:t>เนื่องจากมีผลขาดทุนเกินทุน</w:t>
      </w:r>
      <w:r w:rsidR="009B1066" w:rsidRPr="00137BA5">
        <w:rPr>
          <w:rFonts w:ascii="Angsana New" w:hAnsi="Angsana New" w:hint="cs"/>
          <w:sz w:val="30"/>
          <w:szCs w:val="30"/>
          <w:cs/>
        </w:rPr>
        <w:t>โดย</w:t>
      </w:r>
      <w:r w:rsidR="001776F1">
        <w:rPr>
          <w:rFonts w:ascii="Angsana New" w:hAnsi="Angsana New" w:hint="cs"/>
          <w:sz w:val="30"/>
          <w:szCs w:val="30"/>
          <w:cs/>
        </w:rPr>
        <w:t>ฝ่ายบริหาร</w:t>
      </w:r>
      <w:r w:rsidR="009B1066" w:rsidRPr="00137BA5">
        <w:rPr>
          <w:rFonts w:ascii="Angsana New" w:hAnsi="Angsana New" w:hint="cs"/>
          <w:sz w:val="30"/>
          <w:szCs w:val="30"/>
          <w:cs/>
        </w:rPr>
        <w:t>พิจารณาจากประมาณการกระแสเงินสดที่ค</w:t>
      </w:r>
      <w:r w:rsidR="001776F1">
        <w:rPr>
          <w:rFonts w:ascii="Angsana New" w:hAnsi="Angsana New" w:hint="cs"/>
          <w:sz w:val="30"/>
          <w:szCs w:val="30"/>
          <w:cs/>
        </w:rPr>
        <w:t>าดการณ์ว่าจะได้รับจากบริษัทย่อยดังกล่าว</w:t>
      </w:r>
    </w:p>
    <w:p w:rsidR="002E1B71" w:rsidRPr="00792478" w:rsidRDefault="002E1B71" w:rsidP="001121F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4"/>
          <w:szCs w:val="24"/>
          <w:lang w:eastAsia="zh-CN"/>
        </w:rPr>
      </w:pPr>
    </w:p>
    <w:p w:rsidR="00DA448C" w:rsidRDefault="00DA448C" w:rsidP="006B23B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1B3F0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  <w:r w:rsidR="00AE2F5F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- สุทธิ</w:t>
      </w: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DA448C" w:rsidRPr="005F76E9" w:rsidTr="00552CF1">
        <w:tc>
          <w:tcPr>
            <w:tcW w:w="5778" w:type="dxa"/>
            <w:vAlign w:val="bottom"/>
          </w:tcPr>
          <w:p w:rsidR="00DA448C" w:rsidRPr="005F76E9" w:rsidRDefault="00DA448C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DA448C" w:rsidRPr="005F76E9" w:rsidRDefault="00DA448C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  <w:p w:rsidR="00DA448C" w:rsidRPr="005F76E9" w:rsidRDefault="00DA448C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งบการเงินเฉพาะบริษัท (พันบาท)</w:t>
            </w:r>
          </w:p>
        </w:tc>
      </w:tr>
      <w:tr w:rsidR="00DA448C" w:rsidRPr="005F76E9" w:rsidTr="00552CF1">
        <w:tc>
          <w:tcPr>
            <w:tcW w:w="5778" w:type="dxa"/>
            <w:vAlign w:val="bottom"/>
          </w:tcPr>
          <w:p w:rsidR="00DA448C" w:rsidRPr="005F76E9" w:rsidRDefault="00DA448C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A448C" w:rsidRPr="005F76E9" w:rsidRDefault="00DA448C" w:rsidP="00552CF1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00C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DA448C" w:rsidRPr="005F76E9" w:rsidRDefault="00DA448C" w:rsidP="00552CF1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A448C" w:rsidRPr="005F76E9" w:rsidRDefault="00DA448C" w:rsidP="00552CF1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E00C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E00CF" w:rsidRPr="005F76E9" w:rsidTr="00552CF1">
        <w:tc>
          <w:tcPr>
            <w:tcW w:w="5778" w:type="dxa"/>
            <w:vAlign w:val="bottom"/>
          </w:tcPr>
          <w:p w:rsidR="000E00CF" w:rsidRPr="005F76E9" w:rsidRDefault="000E00CF" w:rsidP="00EA7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E00CF" w:rsidRPr="004A5D9B" w:rsidRDefault="00543F09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31,283</w:t>
            </w:r>
          </w:p>
        </w:tc>
        <w:tc>
          <w:tcPr>
            <w:tcW w:w="284" w:type="dxa"/>
            <w:vAlign w:val="center"/>
          </w:tcPr>
          <w:p w:rsidR="000E00CF" w:rsidRPr="005F76E9" w:rsidRDefault="000E00CF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E00CF" w:rsidRPr="004A5D9B" w:rsidRDefault="000E00CF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5D9B">
              <w:rPr>
                <w:rFonts w:ascii="Angsana New" w:hAnsi="Angsana New"/>
                <w:sz w:val="30"/>
                <w:szCs w:val="30"/>
              </w:rPr>
              <w:t>60,196</w:t>
            </w:r>
          </w:p>
        </w:tc>
      </w:tr>
      <w:tr w:rsidR="000E00CF" w:rsidRPr="005F76E9" w:rsidTr="00552CF1">
        <w:tc>
          <w:tcPr>
            <w:tcW w:w="5778" w:type="dxa"/>
            <w:vAlign w:val="bottom"/>
          </w:tcPr>
          <w:p w:rsidR="000E00CF" w:rsidRPr="005F76E9" w:rsidRDefault="000E00CF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vAlign w:val="bottom"/>
          </w:tcPr>
          <w:p w:rsidR="000E00CF" w:rsidRPr="004A5D9B" w:rsidRDefault="00543F09" w:rsidP="00F4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2,230)</w:t>
            </w:r>
          </w:p>
        </w:tc>
        <w:tc>
          <w:tcPr>
            <w:tcW w:w="284" w:type="dxa"/>
            <w:vAlign w:val="center"/>
          </w:tcPr>
          <w:p w:rsidR="000E00CF" w:rsidRPr="005F76E9" w:rsidRDefault="000E00CF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E00CF" w:rsidRPr="004A5D9B" w:rsidRDefault="000E00CF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</w:t>
            </w:r>
            <w:r w:rsidRPr="004A5D9B">
              <w:rPr>
                <w:rFonts w:ascii="Angsana New" w:hAnsi="Angsana New"/>
                <w:sz w:val="30"/>
                <w:szCs w:val="30"/>
              </w:rPr>
              <w:t>8,781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E00CF" w:rsidRPr="005F76E9" w:rsidTr="00552CF1">
        <w:tc>
          <w:tcPr>
            <w:tcW w:w="5778" w:type="dxa"/>
            <w:vAlign w:val="bottom"/>
          </w:tcPr>
          <w:p w:rsidR="000E00CF" w:rsidRPr="005F76E9" w:rsidRDefault="000E00CF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0CF" w:rsidRPr="004A5D9B" w:rsidRDefault="00543F09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29,053</w:t>
            </w:r>
          </w:p>
        </w:tc>
        <w:tc>
          <w:tcPr>
            <w:tcW w:w="284" w:type="dxa"/>
            <w:vAlign w:val="center"/>
          </w:tcPr>
          <w:p w:rsidR="000E00CF" w:rsidRPr="005F76E9" w:rsidRDefault="000E00CF" w:rsidP="0055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00CF" w:rsidRPr="004A5D9B" w:rsidRDefault="000E00CF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5D9B"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</w:tbl>
    <w:p w:rsidR="00DA448C" w:rsidRPr="00792478" w:rsidRDefault="00DA448C" w:rsidP="00DA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792478" w:rsidRDefault="00792478" w:rsidP="00DA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C4B54">
        <w:rPr>
          <w:rFonts w:ascii="Angsana New" w:hAnsi="Angsana New" w:hint="cs"/>
          <w:sz w:val="30"/>
          <w:szCs w:val="30"/>
          <w:cs/>
        </w:rPr>
        <w:t>บัญชีดังกล่าว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ในปี 2565 </w:t>
      </w:r>
      <w:r w:rsidRPr="00DC4B54">
        <w:rPr>
          <w:rFonts w:ascii="Angsana New" w:hAnsi="Angsana New" w:hint="cs"/>
          <w:sz w:val="30"/>
          <w:szCs w:val="30"/>
          <w:cs/>
        </w:rPr>
        <w:t xml:space="preserve">ประกอบด้วย (1) เงินให้กู้ยืมชนิดไม่มีหลักประกันแก่ตัวแทนจำหน่ายจำนวน </w:t>
      </w:r>
      <w:r w:rsidR="004A516C">
        <w:rPr>
          <w:rFonts w:ascii="Angsana New" w:hAnsi="Angsana New"/>
          <w:sz w:val="30"/>
          <w:szCs w:val="30"/>
        </w:rPr>
        <w:t>18</w:t>
      </w:r>
      <w:r w:rsidRPr="00DC4B54">
        <w:rPr>
          <w:rFonts w:ascii="Angsana New" w:hAnsi="Angsana New"/>
          <w:sz w:val="30"/>
          <w:szCs w:val="30"/>
        </w:rPr>
        <w:t xml:space="preserve"> </w:t>
      </w:r>
      <w:r w:rsidRPr="00DC4B54">
        <w:rPr>
          <w:rFonts w:ascii="Angsana New" w:hAnsi="Angsana New" w:hint="cs"/>
          <w:sz w:val="30"/>
          <w:szCs w:val="30"/>
          <w:cs/>
        </w:rPr>
        <w:t>ราย</w:t>
      </w:r>
      <w:r w:rsidRPr="00DC4B5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DC4B54">
        <w:rPr>
          <w:rFonts w:ascii="Angsana New" w:hAnsi="Angsana New" w:hint="cs"/>
          <w:sz w:val="30"/>
          <w:szCs w:val="30"/>
          <w:cs/>
        </w:rPr>
        <w:t xml:space="preserve">เงินให้กู้ยืมนี้มีอัตราดอกเบี้ยร้อยละ </w:t>
      </w:r>
      <w:r w:rsidRPr="00DC4B54">
        <w:rPr>
          <w:rFonts w:ascii="Angsana New" w:hAnsi="Angsana New"/>
          <w:sz w:val="30"/>
          <w:szCs w:val="30"/>
        </w:rPr>
        <w:t xml:space="preserve">9 </w:t>
      </w:r>
      <w:r w:rsidRPr="00DC4B54">
        <w:rPr>
          <w:rFonts w:ascii="Angsana New" w:hAnsi="Angsana New" w:hint="cs"/>
          <w:sz w:val="30"/>
          <w:szCs w:val="30"/>
          <w:cs/>
        </w:rPr>
        <w:t>ต่อปีและมีกำหนดชำระคืนในปี</w:t>
      </w:r>
      <w:r>
        <w:rPr>
          <w:rFonts w:ascii="Angsana New" w:hAnsi="Angsana New"/>
          <w:sz w:val="30"/>
          <w:szCs w:val="30"/>
        </w:rPr>
        <w:t xml:space="preserve"> 256</w:t>
      </w:r>
      <w:r w:rsidR="0059249D">
        <w:rPr>
          <w:rFonts w:ascii="Angsana New" w:hAnsi="Angsana New" w:hint="cs"/>
          <w:sz w:val="30"/>
          <w:szCs w:val="30"/>
          <w:cs/>
        </w:rPr>
        <w:t>8</w:t>
      </w:r>
      <w:r w:rsidRPr="00DC4B54">
        <w:rPr>
          <w:rFonts w:ascii="Angsana New" w:hAnsi="Angsana New" w:hint="cs"/>
          <w:sz w:val="30"/>
          <w:szCs w:val="30"/>
          <w:cs/>
        </w:rPr>
        <w:t xml:space="preserve"> และ (2) เงินให้กู้ยืมชนิด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DC4B54">
        <w:rPr>
          <w:rFonts w:ascii="Angsana New" w:hAnsi="Angsana New" w:hint="cs"/>
          <w:sz w:val="30"/>
          <w:szCs w:val="30"/>
          <w:cs/>
        </w:rPr>
        <w:t xml:space="preserve">มีหลักประกันจำนวน </w:t>
      </w:r>
      <w:r w:rsidR="0059249D">
        <w:rPr>
          <w:rFonts w:ascii="Angsana New" w:hAnsi="Angsana New" w:hint="cs"/>
          <w:sz w:val="29"/>
          <w:szCs w:val="29"/>
          <w:cs/>
        </w:rPr>
        <w:t>14.3</w:t>
      </w:r>
      <w:r w:rsidRPr="00FB2E38">
        <w:rPr>
          <w:rFonts w:ascii="Angsana New" w:hAnsi="Angsana New"/>
          <w:sz w:val="29"/>
          <w:szCs w:val="29"/>
        </w:rPr>
        <w:t xml:space="preserve"> </w:t>
      </w:r>
      <w:r w:rsidRPr="00FB2E38">
        <w:rPr>
          <w:rFonts w:ascii="Angsana New" w:hAnsi="Angsana New" w:hint="cs"/>
          <w:sz w:val="29"/>
          <w:szCs w:val="29"/>
          <w:cs/>
        </w:rPr>
        <w:t>ล้านบาทแก่บริษัทที่ไม่เกี่ยวข้องกันในประเทศแห่งหนึ่ง</w:t>
      </w:r>
      <w:r w:rsidRPr="00FB2E38">
        <w:rPr>
          <w:rFonts w:ascii="Angsana New" w:hAnsi="Angsana New"/>
          <w:sz w:val="29"/>
          <w:szCs w:val="29"/>
          <w:cs/>
        </w:rPr>
        <w:t>ซึ่งดำเนินธุรกิจเกี่ยวกับการ</w:t>
      </w:r>
      <w:r w:rsidRPr="00FB2E38">
        <w:rPr>
          <w:rFonts w:ascii="Angsana New" w:hAnsi="Angsana New" w:hint="cs"/>
          <w:sz w:val="29"/>
          <w:szCs w:val="29"/>
          <w:cs/>
        </w:rPr>
        <w:t>จำหน่ายแผงโซล่าเซลล์</w:t>
      </w:r>
      <w:r w:rsidRPr="00FB2E38">
        <w:rPr>
          <w:rFonts w:ascii="Angsana New" w:hAnsi="Angsana New"/>
          <w:sz w:val="29"/>
          <w:szCs w:val="29"/>
          <w:cs/>
        </w:rPr>
        <w:t xml:space="preserve">โดยคิดดอกเบี้ยร้อยละ </w:t>
      </w:r>
      <w:r w:rsidRPr="00FB2E38">
        <w:rPr>
          <w:rFonts w:ascii="Angsana New" w:hAnsi="Angsana New"/>
          <w:sz w:val="29"/>
          <w:szCs w:val="29"/>
        </w:rPr>
        <w:t xml:space="preserve">10 </w:t>
      </w:r>
      <w:r w:rsidRPr="00FB2E38">
        <w:rPr>
          <w:rFonts w:ascii="Angsana New" w:hAnsi="Angsana New"/>
          <w:sz w:val="29"/>
          <w:szCs w:val="29"/>
          <w:cs/>
        </w:rPr>
        <w:t>ต่อปีและ</w:t>
      </w:r>
      <w:r w:rsidRPr="00FB2E38">
        <w:rPr>
          <w:rFonts w:ascii="Angsana New" w:hAnsi="Angsana New" w:hint="cs"/>
          <w:sz w:val="29"/>
          <w:szCs w:val="29"/>
          <w:cs/>
        </w:rPr>
        <w:t xml:space="preserve">มีกำหนดชำระคืนเป็นรายเดือนรวมทั้งสิ้น </w:t>
      </w:r>
      <w:r w:rsidRPr="00FB2E38">
        <w:rPr>
          <w:rFonts w:ascii="Angsana New" w:hAnsi="Angsana New"/>
          <w:sz w:val="29"/>
          <w:szCs w:val="29"/>
        </w:rPr>
        <w:t>72</w:t>
      </w:r>
      <w:r w:rsidRPr="00FB2E38">
        <w:rPr>
          <w:rFonts w:ascii="Angsana New" w:hAnsi="Angsana New" w:hint="cs"/>
          <w:sz w:val="29"/>
          <w:szCs w:val="29"/>
          <w:cs/>
        </w:rPr>
        <w:t xml:space="preserve"> เดือนโดยเริ่มชำระงวดแรกในเดือนมีนาคม 2565 </w:t>
      </w:r>
      <w:r w:rsidRPr="00FB2E38">
        <w:rPr>
          <w:rFonts w:ascii="Angsana New" w:hAnsi="Angsana New"/>
          <w:sz w:val="29"/>
          <w:szCs w:val="29"/>
          <w:cs/>
        </w:rPr>
        <w:t>จนถึงเดือน</w:t>
      </w:r>
      <w:r w:rsidRPr="00FB2E38">
        <w:rPr>
          <w:rFonts w:ascii="Angsana New" w:hAnsi="Angsana New" w:hint="cs"/>
          <w:sz w:val="29"/>
          <w:szCs w:val="29"/>
          <w:cs/>
        </w:rPr>
        <w:t>กุมภาพันธ์</w:t>
      </w:r>
      <w:r w:rsidRPr="00FB2E38">
        <w:rPr>
          <w:rFonts w:ascii="Angsana New" w:hAnsi="Angsana New"/>
          <w:sz w:val="29"/>
          <w:szCs w:val="29"/>
          <w:cs/>
        </w:rPr>
        <w:t xml:space="preserve"> 25</w:t>
      </w:r>
      <w:r w:rsidRPr="00FB2E38">
        <w:rPr>
          <w:rFonts w:ascii="Angsana New" w:hAnsi="Angsana New" w:hint="cs"/>
          <w:sz w:val="29"/>
          <w:szCs w:val="29"/>
          <w:cs/>
        </w:rPr>
        <w:t>71</w:t>
      </w:r>
    </w:p>
    <w:p w:rsidR="00792478" w:rsidRPr="00792478" w:rsidRDefault="00792478" w:rsidP="00DA4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137BA5" w:rsidRDefault="00115B7C" w:rsidP="00F72F9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C4B54">
        <w:rPr>
          <w:rFonts w:ascii="Angsana New" w:hAnsi="Angsana New" w:hint="cs"/>
          <w:sz w:val="30"/>
          <w:szCs w:val="30"/>
          <w:cs/>
        </w:rPr>
        <w:t>บัญชีดังกล่าว</w:t>
      </w:r>
      <w:r w:rsidR="00792478">
        <w:rPr>
          <w:rFonts w:ascii="Angsana New" w:hAnsi="Angsana New" w:hint="cs"/>
          <w:sz w:val="30"/>
          <w:szCs w:val="30"/>
          <w:cs/>
        </w:rPr>
        <w:t xml:space="preserve">ในปี 2564 </w:t>
      </w:r>
      <w:r w:rsidRPr="00DC4B54">
        <w:rPr>
          <w:rFonts w:ascii="Angsana New" w:hAnsi="Angsana New" w:hint="cs"/>
          <w:sz w:val="30"/>
          <w:szCs w:val="30"/>
          <w:cs/>
        </w:rPr>
        <w:t xml:space="preserve">ประกอบด้วย (1) </w:t>
      </w:r>
      <w:r w:rsidR="00DC4B54" w:rsidRPr="00DC4B54">
        <w:rPr>
          <w:rFonts w:ascii="Angsana New" w:hAnsi="Angsana New" w:hint="cs"/>
          <w:sz w:val="30"/>
          <w:szCs w:val="30"/>
          <w:cs/>
        </w:rPr>
        <w:t xml:space="preserve">เงินให้กู้ยืมชนิดไม่มีหลักประกันแก่ตัวแทนจำหน่ายจำนวน </w:t>
      </w:r>
      <w:r w:rsidR="00DC4B54" w:rsidRPr="00DC4B54">
        <w:rPr>
          <w:rFonts w:ascii="Angsana New" w:hAnsi="Angsana New"/>
          <w:sz w:val="30"/>
          <w:szCs w:val="30"/>
        </w:rPr>
        <w:t xml:space="preserve">21 </w:t>
      </w:r>
      <w:r w:rsidR="00DC4B54" w:rsidRPr="00DC4B54">
        <w:rPr>
          <w:rFonts w:ascii="Angsana New" w:hAnsi="Angsana New" w:hint="cs"/>
          <w:sz w:val="30"/>
          <w:szCs w:val="30"/>
          <w:cs/>
        </w:rPr>
        <w:t>ราย</w:t>
      </w:r>
      <w:r w:rsidR="00DC4B54" w:rsidRPr="00DC4B54">
        <w:rPr>
          <w:rFonts w:ascii="Angsana New" w:hAnsi="Angsana New"/>
          <w:sz w:val="30"/>
          <w:szCs w:val="30"/>
        </w:rPr>
        <w:t xml:space="preserve"> </w:t>
      </w:r>
      <w:r w:rsidR="00792478">
        <w:rPr>
          <w:rFonts w:ascii="Angsana New" w:hAnsi="Angsana New" w:hint="cs"/>
          <w:sz w:val="30"/>
          <w:szCs w:val="30"/>
          <w:cs/>
        </w:rPr>
        <w:t>โดย</w:t>
      </w:r>
      <w:r w:rsidR="00DC4B54" w:rsidRPr="00DC4B54">
        <w:rPr>
          <w:rFonts w:ascii="Angsana New" w:hAnsi="Angsana New" w:hint="cs"/>
          <w:sz w:val="30"/>
          <w:szCs w:val="30"/>
          <w:cs/>
        </w:rPr>
        <w:t xml:space="preserve">เงินให้กู้ยืมนี้มีอัตราดอกเบี้ยร้อยละ </w:t>
      </w:r>
      <w:r w:rsidR="00DC4B54" w:rsidRPr="00DC4B54">
        <w:rPr>
          <w:rFonts w:ascii="Angsana New" w:hAnsi="Angsana New"/>
          <w:sz w:val="30"/>
          <w:szCs w:val="30"/>
        </w:rPr>
        <w:t xml:space="preserve">9 </w:t>
      </w:r>
      <w:r w:rsidR="00DC4B54" w:rsidRPr="00DC4B54">
        <w:rPr>
          <w:rFonts w:ascii="Angsana New" w:hAnsi="Angsana New" w:hint="cs"/>
          <w:sz w:val="30"/>
          <w:szCs w:val="30"/>
          <w:cs/>
        </w:rPr>
        <w:t xml:space="preserve">ต่อปีและมีกำหนดชำระคืนในระหว่างปี </w:t>
      </w:r>
      <w:r w:rsidR="004E2E2F">
        <w:rPr>
          <w:rFonts w:ascii="Angsana New" w:hAnsi="Angsana New"/>
          <w:sz w:val="30"/>
          <w:szCs w:val="30"/>
        </w:rPr>
        <w:t>256</w:t>
      </w:r>
      <w:r w:rsidR="00792478">
        <w:rPr>
          <w:rFonts w:ascii="Angsana New" w:hAnsi="Angsana New" w:hint="cs"/>
          <w:sz w:val="30"/>
          <w:szCs w:val="30"/>
          <w:cs/>
        </w:rPr>
        <w:t>5</w:t>
      </w:r>
      <w:r w:rsidR="00DC4B54" w:rsidRPr="00DC4B54">
        <w:rPr>
          <w:rFonts w:ascii="Angsana New" w:hAnsi="Angsana New" w:hint="cs"/>
          <w:sz w:val="30"/>
          <w:szCs w:val="30"/>
          <w:cs/>
        </w:rPr>
        <w:t xml:space="preserve"> ถึงปี</w:t>
      </w:r>
      <w:r w:rsidR="004E2E2F">
        <w:rPr>
          <w:rFonts w:ascii="Angsana New" w:hAnsi="Angsana New"/>
          <w:sz w:val="30"/>
          <w:szCs w:val="30"/>
        </w:rPr>
        <w:t xml:space="preserve"> 256</w:t>
      </w:r>
      <w:r w:rsidR="00792478">
        <w:rPr>
          <w:rFonts w:ascii="Angsana New" w:hAnsi="Angsana New" w:hint="cs"/>
          <w:sz w:val="30"/>
          <w:szCs w:val="30"/>
          <w:cs/>
        </w:rPr>
        <w:t>6</w:t>
      </w:r>
      <w:r w:rsidR="00DC4B54" w:rsidRPr="00DC4B54">
        <w:rPr>
          <w:rFonts w:ascii="Angsana New" w:hAnsi="Angsana New" w:hint="cs"/>
          <w:sz w:val="30"/>
          <w:szCs w:val="30"/>
          <w:cs/>
        </w:rPr>
        <w:t xml:space="preserve"> และ (2) </w:t>
      </w:r>
      <w:r w:rsidRPr="00DC4B54">
        <w:rPr>
          <w:rFonts w:ascii="Angsana New" w:hAnsi="Angsana New" w:hint="cs"/>
          <w:sz w:val="30"/>
          <w:szCs w:val="30"/>
          <w:cs/>
        </w:rPr>
        <w:t>เงินให้กู้ยืมชนิดมีหลักประกัน</w:t>
      </w:r>
      <w:r w:rsidR="001776F1" w:rsidRPr="00DC4B5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776F1" w:rsidRPr="00DC4B54">
        <w:rPr>
          <w:rFonts w:ascii="Angsana New" w:hAnsi="Angsana New"/>
          <w:sz w:val="30"/>
          <w:szCs w:val="30"/>
        </w:rPr>
        <w:t xml:space="preserve">40 </w:t>
      </w:r>
      <w:r w:rsidR="001776F1" w:rsidRPr="00DC4B54">
        <w:rPr>
          <w:rFonts w:ascii="Angsana New" w:hAnsi="Angsana New" w:hint="cs"/>
          <w:sz w:val="30"/>
          <w:szCs w:val="30"/>
          <w:cs/>
        </w:rPr>
        <w:t>ล้านบาท</w:t>
      </w:r>
      <w:r w:rsidRPr="00DC4B54">
        <w:rPr>
          <w:rFonts w:ascii="Angsana New" w:hAnsi="Angsana New" w:hint="cs"/>
          <w:sz w:val="30"/>
          <w:szCs w:val="30"/>
          <w:cs/>
        </w:rPr>
        <w:t>แก่บริษัทที่ไม่เกี่ยวข้องกันในประเทศแห่งหนึ่ง</w:t>
      </w:r>
      <w:r w:rsidRPr="00DC4B54">
        <w:rPr>
          <w:rFonts w:ascii="Angsana New" w:hAnsi="Angsana New"/>
          <w:sz w:val="30"/>
          <w:szCs w:val="30"/>
          <w:cs/>
        </w:rPr>
        <w:t>ซึ่งดำเนินธุรกิจเกี่ยวกับ</w:t>
      </w:r>
      <w:r w:rsidRPr="0061309B">
        <w:rPr>
          <w:rFonts w:ascii="Angsana New" w:hAnsi="Angsana New"/>
          <w:sz w:val="30"/>
          <w:szCs w:val="30"/>
          <w:cs/>
        </w:rPr>
        <w:t>การให้บริการติดตั้งระบบสายพานลำเลียงสัมภาระพร้อม</w:t>
      </w:r>
      <w:r w:rsidRPr="00DC4B54">
        <w:rPr>
          <w:rFonts w:ascii="Angsana New" w:hAnsi="Angsana New"/>
          <w:sz w:val="30"/>
          <w:szCs w:val="30"/>
          <w:cs/>
        </w:rPr>
        <w:t>เชื่อมต่อกับระบบตรวจจับวัตถุระเบิด</w:t>
      </w:r>
      <w:r w:rsidR="000F2B59">
        <w:rPr>
          <w:rFonts w:ascii="Angsana New" w:hAnsi="Angsana New" w:hint="cs"/>
          <w:sz w:val="30"/>
          <w:szCs w:val="30"/>
          <w:cs/>
        </w:rPr>
        <w:t>ภายในท่าอากาศยาน</w:t>
      </w:r>
      <w:r w:rsidRPr="00DC4B54">
        <w:rPr>
          <w:rFonts w:ascii="Angsana New" w:hAnsi="Angsana New"/>
          <w:sz w:val="30"/>
          <w:szCs w:val="30"/>
          <w:cs/>
        </w:rPr>
        <w:t xml:space="preserve">โดยคิดดอกเบี้ยร้อยละ </w:t>
      </w:r>
      <w:r w:rsidRPr="00DC4B54">
        <w:rPr>
          <w:rFonts w:ascii="Angsana New" w:hAnsi="Angsana New" w:hint="cs"/>
          <w:sz w:val="30"/>
          <w:szCs w:val="30"/>
          <w:cs/>
        </w:rPr>
        <w:t>8</w:t>
      </w:r>
      <w:r w:rsidRPr="00DC4B54">
        <w:rPr>
          <w:rFonts w:ascii="Angsana New" w:hAnsi="Angsana New"/>
          <w:sz w:val="30"/>
          <w:szCs w:val="30"/>
        </w:rPr>
        <w:t xml:space="preserve"> </w:t>
      </w:r>
      <w:r w:rsidRPr="00DC4B54">
        <w:rPr>
          <w:rFonts w:ascii="Angsana New" w:hAnsi="Angsana New"/>
          <w:sz w:val="30"/>
          <w:szCs w:val="30"/>
          <w:cs/>
        </w:rPr>
        <w:t>ต่อปีและ</w:t>
      </w:r>
      <w:r w:rsidR="00EA7DC4">
        <w:rPr>
          <w:rFonts w:ascii="Angsana New" w:hAnsi="Angsana New" w:hint="cs"/>
          <w:sz w:val="30"/>
          <w:szCs w:val="30"/>
          <w:cs/>
        </w:rPr>
        <w:t>มีกำหนดชำระคืน</w:t>
      </w:r>
      <w:r w:rsidRPr="00DC4B54">
        <w:rPr>
          <w:rFonts w:ascii="Angsana New" w:hAnsi="Angsana New" w:hint="cs"/>
          <w:sz w:val="30"/>
          <w:szCs w:val="30"/>
          <w:cs/>
        </w:rPr>
        <w:t>ในเดือนพฤศจิกายน 25</w:t>
      </w:r>
      <w:r w:rsidR="00792478">
        <w:rPr>
          <w:rFonts w:ascii="Angsana New" w:hAnsi="Angsana New" w:hint="cs"/>
          <w:sz w:val="30"/>
          <w:szCs w:val="30"/>
          <w:cs/>
        </w:rPr>
        <w:t>65</w:t>
      </w:r>
    </w:p>
    <w:p w:rsidR="00792478" w:rsidRPr="00DC4B54" w:rsidRDefault="00792478" w:rsidP="00F72F9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792478" w:rsidRPr="00DC4B54" w:rsidSect="00320CF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38" w:bottom="706" w:left="1440" w:header="994" w:footer="115" w:gutter="0"/>
          <w:pgNumType w:start="15"/>
          <w:cols w:space="720"/>
          <w:titlePg/>
          <w:docGrid w:linePitch="245"/>
        </w:sectPr>
      </w:pPr>
    </w:p>
    <w:p w:rsidR="002525BA" w:rsidRDefault="00200E89" w:rsidP="006B23B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 xml:space="preserve">ที่ดิน อาคารและอุปกรณ์ </w:t>
      </w:r>
      <w:r w:rsidRPr="00F41948">
        <w:rPr>
          <w:rFonts w:ascii="Angsana New" w:eastAsia="SimSun" w:hAnsi="Angsana New"/>
          <w:b/>
          <w:bCs/>
          <w:sz w:val="30"/>
          <w:szCs w:val="30"/>
          <w:lang w:eastAsia="zh-CN"/>
        </w:rPr>
        <w:t>-</w:t>
      </w: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สุทธิ</w:t>
      </w:r>
    </w:p>
    <w:p w:rsidR="002525BA" w:rsidRPr="004B59C2" w:rsidRDefault="002525BA" w:rsidP="002525B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2"/>
          <w:szCs w:val="22"/>
          <w:lang w:eastAsia="zh-CN"/>
        </w:rPr>
      </w:pPr>
    </w:p>
    <w:tbl>
      <w:tblPr>
        <w:tblW w:w="14882" w:type="dxa"/>
        <w:tblInd w:w="108" w:type="dxa"/>
        <w:tblLayout w:type="fixed"/>
        <w:tblLook w:val="0000"/>
      </w:tblPr>
      <w:tblGrid>
        <w:gridCol w:w="2790"/>
        <w:gridCol w:w="236"/>
        <w:gridCol w:w="236"/>
        <w:gridCol w:w="719"/>
        <w:gridCol w:w="236"/>
        <w:gridCol w:w="1191"/>
        <w:gridCol w:w="236"/>
        <w:gridCol w:w="1698"/>
        <w:gridCol w:w="236"/>
        <w:gridCol w:w="1698"/>
        <w:gridCol w:w="236"/>
        <w:gridCol w:w="1191"/>
        <w:gridCol w:w="236"/>
        <w:gridCol w:w="1076"/>
        <w:gridCol w:w="236"/>
        <w:gridCol w:w="1191"/>
        <w:gridCol w:w="237"/>
        <w:gridCol w:w="1203"/>
      </w:tblGrid>
      <w:tr w:rsidR="00200E89" w:rsidRPr="00E67EF7" w:rsidTr="009D0296">
        <w:trPr>
          <w:trHeight w:val="209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ind w:right="-25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0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งบการเงินรวม (พันบาท)</w:t>
            </w:r>
          </w:p>
        </w:tc>
      </w:tr>
      <w:tr w:rsidR="00200E89" w:rsidRPr="00E67EF7" w:rsidTr="009D0296">
        <w:trPr>
          <w:trHeight w:val="32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ind w:right="-25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ใช้งาน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ยานพาหนะให้เช่า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งานระหว่าง</w:t>
            </w:r>
          </w:p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E89" w:rsidRPr="00E67EF7" w:rsidRDefault="00200E89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00E89" w:rsidRPr="00E67EF7" w:rsidTr="009D0296">
        <w:trPr>
          <w:trHeight w:val="247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200E89" w:rsidRPr="00E67EF7" w:rsidRDefault="00200E89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:rsidR="00200E89" w:rsidRPr="00E67EF7" w:rsidRDefault="00200E89" w:rsidP="00552CF1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F2C60" w:rsidRPr="00E67EF7" w:rsidTr="009D0296">
        <w:trPr>
          <w:trHeight w:val="31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67EF7" w:rsidRDefault="00EF2C60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EF2C60" w:rsidRPr="00187BC2" w:rsidRDefault="00EF2C60" w:rsidP="0003570D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>12,617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87BC2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>24,221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87BC2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>36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187BC2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598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612B6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161,755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612B6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118,800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612B6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>11,216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612B6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D5073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vAlign w:val="bottom"/>
          </w:tcPr>
          <w:p w:rsidR="00EF2C60" w:rsidRPr="001612B6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691,207</w:t>
            </w:r>
          </w:p>
        </w:tc>
      </w:tr>
      <w:tr w:rsidR="00EF2C60" w:rsidRPr="00E67EF7" w:rsidTr="009D0296">
        <w:trPr>
          <w:trHeight w:val="2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67EF7" w:rsidRDefault="00EF2C60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3,040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5,416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373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9,356</w:t>
            </w:r>
          </w:p>
        </w:tc>
      </w:tr>
      <w:tr w:rsidR="00EF2C60" w:rsidRPr="00E67EF7" w:rsidTr="009D0296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67EF7" w:rsidRDefault="00EF2C60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ED69A8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  <w:r w:rsidRPr="00ED69A8">
              <w:rPr>
                <w:rFonts w:ascii="Angsana New" w:hAnsi="Angsana New"/>
                <w:sz w:val="23"/>
                <w:szCs w:val="23"/>
              </w:rPr>
              <w:t xml:space="preserve">     565</w:t>
            </w:r>
            <w:r w:rsidRPr="00ED69A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(    1,261)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2521D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EF2C60" w:rsidRPr="00ED69A8">
              <w:rPr>
                <w:rFonts w:ascii="Angsana New" w:hAnsi="Angsana New"/>
                <w:sz w:val="23"/>
                <w:szCs w:val="23"/>
              </w:rPr>
              <w:t xml:space="preserve">  11,769)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Pr="00ED69A8">
              <w:rPr>
                <w:rFonts w:ascii="Angsana New" w:hAnsi="Angsana New"/>
                <w:sz w:val="23"/>
                <w:szCs w:val="23"/>
              </w:rPr>
              <w:t xml:space="preserve">  13,595)</w:t>
            </w:r>
          </w:p>
        </w:tc>
      </w:tr>
      <w:tr w:rsidR="00EF2C60" w:rsidRPr="00E67EF7" w:rsidTr="008F3B39">
        <w:trPr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2C60" w:rsidRPr="00E67EF7" w:rsidRDefault="00EF2C60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12,617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24,221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365,073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165,910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107,558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11,216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373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EF2C60" w:rsidRPr="00200F50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EF2C60" w:rsidRPr="00ED69A8" w:rsidRDefault="00EF2C60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686,968</w:t>
            </w:r>
          </w:p>
        </w:tc>
      </w:tr>
      <w:tr w:rsidR="00B434EB" w:rsidRPr="00E67EF7" w:rsidTr="008F3B39">
        <w:trPr>
          <w:trHeight w:val="2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EB" w:rsidRPr="00E67EF7" w:rsidRDefault="00B434EB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EB" w:rsidRPr="00ED69A8" w:rsidRDefault="00B434EB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BD7664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4,2</w:t>
            </w:r>
            <w:r w:rsidR="00BD7664">
              <w:rPr>
                <w:rFonts w:ascii="Angsana New" w:hAnsi="Angsana New" w:hint="cs"/>
                <w:sz w:val="23"/>
                <w:szCs w:val="23"/>
                <w:cs/>
              </w:rPr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C42CBA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BD7664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</w:t>
            </w:r>
            <w:r w:rsidR="00BD7664">
              <w:rPr>
                <w:rFonts w:ascii="Angsana New" w:hAnsi="Angsana New" w:hint="cs"/>
                <w:sz w:val="23"/>
                <w:szCs w:val="23"/>
                <w:cs/>
              </w:rPr>
              <w:t>291</w:t>
            </w:r>
          </w:p>
        </w:tc>
      </w:tr>
      <w:tr w:rsidR="00910039" w:rsidRPr="00E67EF7" w:rsidTr="008F3B39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039" w:rsidRPr="00E67EF7" w:rsidRDefault="00910039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10039" w:rsidRPr="00ED69A8" w:rsidRDefault="00910039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10039" w:rsidRPr="00ED69A8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6944F8" w:rsidRDefault="00910039" w:rsidP="00B434EB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944F8">
              <w:rPr>
                <w:rFonts w:ascii="Angsana New" w:hAnsi="Angsana New"/>
                <w:sz w:val="23"/>
                <w:szCs w:val="23"/>
              </w:rPr>
              <w:t xml:space="preserve">  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Pr="006944F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BD7664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  4,6</w:t>
            </w:r>
            <w:r w:rsidR="00BD7664">
              <w:rPr>
                <w:rFonts w:ascii="Angsana New" w:hAnsi="Angsana New" w:hint="cs"/>
                <w:sz w:val="23"/>
                <w:szCs w:val="23"/>
                <w:cs/>
              </w:rPr>
              <w:t>51</w:t>
            </w:r>
            <w:r w:rsidRPr="00ED69A8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1,383</w:t>
            </w:r>
            <w:r w:rsidRPr="00ED69A8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9332A9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BD7664">
            <w:pPr>
              <w:tabs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6,</w:t>
            </w:r>
            <w:r w:rsidR="00BD7664">
              <w:rPr>
                <w:rFonts w:ascii="Angsana New" w:hAnsi="Angsana New" w:hint="cs"/>
                <w:sz w:val="23"/>
                <w:szCs w:val="23"/>
                <w:cs/>
              </w:rPr>
              <w:t>598</w:t>
            </w:r>
            <w:r w:rsidRPr="00ED69A8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10039" w:rsidRPr="00E67EF7" w:rsidTr="008F3B39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039" w:rsidRPr="00E67EF7" w:rsidRDefault="00910039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โอนเข้า (ออก)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10039" w:rsidRPr="00ED69A8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ED69A8" w:rsidRDefault="00910039" w:rsidP="009332A9">
            <w:pPr>
              <w:tabs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434</w:t>
            </w:r>
            <w:r w:rsidRPr="00ED69A8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0039" w:rsidRPr="00200F50" w:rsidRDefault="009100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0039" w:rsidRPr="001612B6" w:rsidRDefault="009100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</w:tr>
      <w:tr w:rsidR="00B434EB" w:rsidRPr="00E67EF7" w:rsidTr="008F3B39">
        <w:trPr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EB" w:rsidRPr="00E67EF7" w:rsidRDefault="00B434EB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67EF7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434EB" w:rsidRPr="00ED69A8" w:rsidRDefault="00B434EB" w:rsidP="0003570D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12,617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D17903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24,221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366,407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ED69A8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165,462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B434EB" w:rsidRDefault="00B434EB" w:rsidP="00552CF1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34EB">
              <w:rPr>
                <w:rFonts w:ascii="Angsana New" w:hAnsi="Angsana New"/>
                <w:sz w:val="23"/>
                <w:szCs w:val="23"/>
              </w:rPr>
              <w:t>106,738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11,216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1612B6" w:rsidRDefault="00B434EB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686,661</w:t>
            </w:r>
          </w:p>
        </w:tc>
      </w:tr>
      <w:tr w:rsidR="00200E89" w:rsidRPr="00E67EF7" w:rsidTr="008F3B39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E89" w:rsidRPr="00E67EF7" w:rsidRDefault="00200E89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87BC2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87BC2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296" w:rsidRPr="00E67EF7" w:rsidTr="009D0296">
        <w:trPr>
          <w:trHeight w:val="2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296" w:rsidRPr="00E67EF7" w:rsidRDefault="009D029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D0296" w:rsidRPr="00187BC2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87BC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>24,183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87BC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294,512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612B6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132,648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612B6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>99,19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612B6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>8,77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612B6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612B6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D5073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vAlign w:val="bottom"/>
          </w:tcPr>
          <w:p w:rsidR="009D0296" w:rsidRPr="001612B6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559,312</w:t>
            </w:r>
          </w:p>
        </w:tc>
      </w:tr>
      <w:tr w:rsidR="009D0296" w:rsidRPr="00E67EF7" w:rsidTr="009D0296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296" w:rsidRPr="00E67EF7" w:rsidRDefault="009D0296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16,840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11,202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7,542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650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36,253</w:t>
            </w:r>
          </w:p>
        </w:tc>
      </w:tr>
      <w:tr w:rsidR="009D0296" w:rsidRPr="00E67EF7" w:rsidTr="009D0296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296" w:rsidRPr="00E67EF7" w:rsidRDefault="009D029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 w:rsidR="0032143A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944F8">
              <w:rPr>
                <w:rFonts w:ascii="Angsana New" w:hAnsi="Angsana New"/>
                <w:sz w:val="23"/>
                <w:szCs w:val="23"/>
              </w:rPr>
              <w:t xml:space="preserve">  560</w:t>
            </w:r>
            <w:r w:rsidRPr="006944F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(       687)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C05C62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9D0296" w:rsidRPr="00C05C62">
              <w:rPr>
                <w:rFonts w:ascii="Angsana New" w:hAnsi="Angsana New"/>
                <w:sz w:val="23"/>
                <w:szCs w:val="23"/>
              </w:rPr>
              <w:t>11,665)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0296" w:rsidRPr="00C05C62" w:rsidRDefault="0032143A" w:rsidP="00D35CC6">
            <w:pPr>
              <w:tabs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9D0296">
              <w:rPr>
                <w:rFonts w:ascii="Angsana New" w:hAnsi="Angsana New"/>
                <w:sz w:val="23"/>
                <w:szCs w:val="23"/>
              </w:rPr>
              <w:t xml:space="preserve">  </w:t>
            </w:r>
            <w:r w:rsidR="009D0296" w:rsidRPr="00C05C62">
              <w:rPr>
                <w:rFonts w:ascii="Angsana New" w:hAnsi="Angsana New"/>
                <w:sz w:val="23"/>
                <w:szCs w:val="23"/>
              </w:rPr>
              <w:t>12,912)</w:t>
            </w:r>
          </w:p>
        </w:tc>
      </w:tr>
      <w:tr w:rsidR="009D0296" w:rsidRPr="00E67EF7" w:rsidTr="008F3B39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296" w:rsidRPr="00E67EF7" w:rsidRDefault="009D029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24,202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310,792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143,163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95,068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9,428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582,653</w:t>
            </w:r>
          </w:p>
        </w:tc>
      </w:tr>
      <w:tr w:rsidR="005805F4" w:rsidRPr="00E67EF7" w:rsidTr="008F3B39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5F4" w:rsidRPr="00E67EF7" w:rsidRDefault="005805F4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805F4" w:rsidRPr="00187BC2" w:rsidRDefault="005805F4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8F3B39" w:rsidRDefault="008F3B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F3B39">
              <w:rPr>
                <w:rFonts w:ascii="Angsana New" w:hAnsi="Angsana New" w:hint="cs"/>
                <w:sz w:val="23"/>
                <w:szCs w:val="23"/>
                <w:cs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6944F8" w:rsidRDefault="00B434EB" w:rsidP="006944F8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13,392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C05C62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9,198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6,460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C05C62" w:rsidRDefault="005805F4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29,720</w:t>
            </w:r>
          </w:p>
        </w:tc>
      </w:tr>
      <w:tr w:rsidR="00B434EB" w:rsidRPr="00E67EF7" w:rsidTr="008F3B39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EB" w:rsidRPr="00E67EF7" w:rsidRDefault="00B434EB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EB" w:rsidRPr="006944F8" w:rsidRDefault="00B434EB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6944F8" w:rsidRDefault="00B434EB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6944F8" w:rsidRDefault="00B434EB" w:rsidP="00B434EB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944F8">
              <w:rPr>
                <w:rFonts w:ascii="Angsana New" w:hAnsi="Angsana New"/>
                <w:sz w:val="23"/>
                <w:szCs w:val="23"/>
              </w:rPr>
              <w:t xml:space="preserve">  5</w:t>
            </w:r>
            <w:r>
              <w:rPr>
                <w:rFonts w:ascii="Angsana New" w:hAnsi="Angsana New"/>
                <w:sz w:val="23"/>
                <w:szCs w:val="23"/>
              </w:rPr>
              <w:t>39</w:t>
            </w:r>
            <w:r w:rsidRPr="006944F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ED69A8" w:rsidRDefault="00B434EB" w:rsidP="00D17903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  3,233</w:t>
            </w:r>
            <w:r w:rsidRPr="00ED69A8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C05C62" w:rsidRDefault="00B434EB" w:rsidP="00D17903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(1,383</w:t>
            </w:r>
            <w:r w:rsidRPr="00C05C6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C05C62" w:rsidRDefault="00B434EB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C05C62" w:rsidRDefault="00B434EB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34EB" w:rsidRPr="00200F50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EB" w:rsidRPr="00C05C62" w:rsidRDefault="00B434EB" w:rsidP="00B434EB">
            <w:pPr>
              <w:tabs>
                <w:tab w:val="clear" w:pos="454"/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5,155</w:t>
            </w:r>
            <w:r w:rsidRPr="00C05C62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5805F4" w:rsidRPr="00E67EF7" w:rsidTr="008F3B39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5F4" w:rsidRPr="00E67EF7" w:rsidRDefault="005805F4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 w:rsidRPr="00E67EF7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05F4" w:rsidRPr="006944F8" w:rsidRDefault="005805F4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6944F8" w:rsidRDefault="008F3B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24</w:t>
            </w:r>
            <w:r>
              <w:rPr>
                <w:rFonts w:ascii="Angsana New" w:hAnsi="Angsana New"/>
                <w:sz w:val="23"/>
                <w:szCs w:val="23"/>
              </w:rPr>
              <w:t>,221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6944F8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323,645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C05C62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149,128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C05C62" w:rsidRDefault="00B434EB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10,079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C05C62" w:rsidRDefault="005805F4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C05C62" w:rsidRDefault="005805F4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607,21</w:t>
            </w:r>
            <w:r w:rsidR="00B434EB"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200E89" w:rsidRPr="00E67EF7" w:rsidTr="008F3B39">
        <w:trPr>
          <w:trHeight w:val="20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E89" w:rsidRPr="00E67EF7" w:rsidRDefault="00200E89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00E89" w:rsidRPr="00187BC2" w:rsidRDefault="00200E89" w:rsidP="00552CF1">
            <w:pPr>
              <w:tabs>
                <w:tab w:val="clear" w:pos="680"/>
                <w:tab w:val="clear" w:pos="907"/>
                <w:tab w:val="decimal" w:pos="802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73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6944F8" w:rsidRDefault="00200E89" w:rsidP="00552CF1">
            <w:pPr>
              <w:tabs>
                <w:tab w:val="clear" w:pos="680"/>
                <w:tab w:val="clear" w:pos="907"/>
                <w:tab w:val="decimal" w:pos="73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86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6944F8" w:rsidRDefault="00200E89" w:rsidP="00552CF1">
            <w:pPr>
              <w:tabs>
                <w:tab w:val="clear" w:pos="680"/>
                <w:tab w:val="clear" w:pos="907"/>
                <w:tab w:val="decimal" w:pos="86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C05C62" w:rsidRDefault="00200E8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C05C62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C05C62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1612B6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00E89" w:rsidRPr="00E67EF7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00E89" w:rsidRPr="00C05C62" w:rsidRDefault="00200E8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D0296" w:rsidRPr="00E67EF7" w:rsidTr="008F3B39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296" w:rsidRPr="00E67EF7" w:rsidRDefault="009D029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12,617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6944F8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944F8">
              <w:rPr>
                <w:rFonts w:ascii="Angsana New" w:hAnsi="Angsana New"/>
                <w:sz w:val="23"/>
                <w:szCs w:val="23"/>
              </w:rPr>
              <w:t>54,281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22,747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12,490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1,788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ED69A8" w:rsidRDefault="009D0296" w:rsidP="00D35CC6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D69A8">
              <w:rPr>
                <w:rFonts w:ascii="Angsana New" w:hAnsi="Angsana New"/>
                <w:sz w:val="23"/>
                <w:szCs w:val="23"/>
              </w:rPr>
              <w:t>373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D0296" w:rsidRPr="00200F50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D0296" w:rsidRPr="00C05C62" w:rsidRDefault="009D0296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>104,315</w:t>
            </w:r>
          </w:p>
        </w:tc>
      </w:tr>
      <w:tr w:rsidR="008F3B39" w:rsidRPr="00E67EF7" w:rsidTr="008F3B39">
        <w:trPr>
          <w:trHeight w:val="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3B39" w:rsidRPr="00E67EF7" w:rsidRDefault="008F3B39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67EF7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191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7D91">
              <w:rPr>
                <w:rFonts w:ascii="Angsana New" w:hAnsi="Angsana New"/>
                <w:sz w:val="23"/>
                <w:szCs w:val="23"/>
              </w:rPr>
              <w:t>12,617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187BC2" w:rsidRDefault="008F3B39" w:rsidP="00D17903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187BC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42,762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16,334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6,593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B434EB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C05C62" w:rsidRDefault="008F3B39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05C62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F3B39" w:rsidRPr="009D7D91" w:rsidRDefault="008F3B39" w:rsidP="00552CF1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D7D91">
              <w:rPr>
                <w:rFonts w:ascii="Angsana New" w:hAnsi="Angsana New"/>
                <w:sz w:val="23"/>
                <w:szCs w:val="23"/>
              </w:rPr>
              <w:t>79,443</w:t>
            </w:r>
          </w:p>
        </w:tc>
      </w:tr>
    </w:tbl>
    <w:p w:rsidR="00F83C30" w:rsidRDefault="00F83C30"/>
    <w:p w:rsidR="002521DA" w:rsidRDefault="002521DA">
      <w:r>
        <w:br w:type="page"/>
      </w:r>
    </w:p>
    <w:tbl>
      <w:tblPr>
        <w:tblW w:w="13560" w:type="dxa"/>
        <w:tblInd w:w="108" w:type="dxa"/>
        <w:tblLayout w:type="fixed"/>
        <w:tblLook w:val="0000"/>
      </w:tblPr>
      <w:tblGrid>
        <w:gridCol w:w="2790"/>
        <w:gridCol w:w="1181"/>
        <w:gridCol w:w="236"/>
        <w:gridCol w:w="1191"/>
        <w:gridCol w:w="236"/>
        <w:gridCol w:w="1698"/>
        <w:gridCol w:w="236"/>
        <w:gridCol w:w="1698"/>
        <w:gridCol w:w="236"/>
        <w:gridCol w:w="1191"/>
        <w:gridCol w:w="236"/>
        <w:gridCol w:w="1191"/>
        <w:gridCol w:w="237"/>
        <w:gridCol w:w="1203"/>
      </w:tblGrid>
      <w:tr w:rsidR="00F9011E" w:rsidRPr="00E67EF7" w:rsidTr="009D0296">
        <w:trPr>
          <w:trHeight w:val="3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1E" w:rsidRPr="00E67EF7" w:rsidRDefault="00F9011E" w:rsidP="00552CF1">
            <w:pPr>
              <w:ind w:left="-108" w:right="-25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770" w:type="dxa"/>
            <w:gridSpan w:val="1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งบการเงินเฉพาะบริษัท (พันบาท)</w:t>
            </w:r>
          </w:p>
        </w:tc>
      </w:tr>
      <w:tr w:rsidR="00F9011E" w:rsidRPr="00E67EF7" w:rsidTr="009D0296">
        <w:trPr>
          <w:trHeight w:val="3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1E" w:rsidRPr="00E67EF7" w:rsidRDefault="00F9011E" w:rsidP="00552CF1">
            <w:pPr>
              <w:ind w:left="-108" w:right="-25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อาคารและส่วนปรับปรุงอาคารบนที่ดินเช่า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ใช้งาน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งานระหว่าง</w:t>
            </w:r>
          </w:p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11E" w:rsidRPr="00E67EF7" w:rsidRDefault="00F9011E" w:rsidP="00552CF1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F9011E" w:rsidRPr="00E67EF7" w:rsidTr="009D0296">
        <w:trPr>
          <w:trHeight w:val="30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1E" w:rsidRPr="00E67EF7" w:rsidRDefault="00F9011E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E67EF7" w:rsidRDefault="00F9011E" w:rsidP="00552CF1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2143A" w:rsidRPr="00E67EF7" w:rsidTr="009D0296">
        <w:trPr>
          <w:trHeight w:val="2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7,802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44147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41473">
              <w:rPr>
                <w:rFonts w:ascii="Angsana New" w:hAnsi="Angsana New"/>
                <w:sz w:val="23"/>
                <w:szCs w:val="23"/>
              </w:rPr>
              <w:t>345,572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680"/>
                <w:tab w:val="clear" w:pos="907"/>
                <w:tab w:val="left" w:pos="786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>145,635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>95,605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2143A" w:rsidRPr="00D50738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>609,905</w:t>
            </w:r>
          </w:p>
        </w:tc>
      </w:tr>
      <w:tr w:rsidR="0032143A" w:rsidRPr="00E67EF7" w:rsidTr="009D0296">
        <w:trPr>
          <w:trHeight w:val="1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 w:hint="cs"/>
                <w:sz w:val="23"/>
                <w:szCs w:val="23"/>
                <w:cs/>
              </w:rPr>
              <w:t>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3,974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3E0C98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4,081</w:t>
            </w:r>
          </w:p>
        </w:tc>
      </w:tr>
      <w:tr w:rsidR="0032143A" w:rsidRPr="00E67EF7" w:rsidTr="009D0296">
        <w:trPr>
          <w:trHeight w:val="2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B70793">
              <w:rPr>
                <w:rFonts w:ascii="Angsana New" w:hAnsi="Angsana New" w:hint="cs"/>
                <w:sz w:val="23"/>
                <w:szCs w:val="23"/>
                <w:cs/>
              </w:rPr>
              <w:t>565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  <w:tab w:val="left" w:pos="765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 w:rsidRPr="00B70793">
              <w:rPr>
                <w:rFonts w:ascii="Angsana New" w:hAnsi="Angsana New"/>
                <w:sz w:val="23"/>
                <w:szCs w:val="23"/>
              </w:rPr>
              <w:t>1,152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B70793">
              <w:rPr>
                <w:rFonts w:ascii="Angsana New" w:hAnsi="Angsana New"/>
                <w:sz w:val="23"/>
                <w:szCs w:val="23"/>
              </w:rPr>
              <w:t>11,619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227"/>
                <w:tab w:val="clear" w:pos="680"/>
                <w:tab w:val="clear" w:pos="907"/>
                <w:tab w:val="left" w:pos="262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13,336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32143A" w:rsidRPr="00E67EF7" w:rsidTr="00320CF6">
        <w:trPr>
          <w:trHeight w:val="19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7,802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345,</w:t>
            </w:r>
            <w:r w:rsidRPr="00B70793">
              <w:rPr>
                <w:rFonts w:ascii="Angsana New" w:hAnsi="Angsana New" w:hint="cs"/>
                <w:sz w:val="23"/>
                <w:szCs w:val="23"/>
                <w:cs/>
              </w:rPr>
              <w:t>114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  <w:tab w:val="left" w:pos="786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148,457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83,986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600,650</w:t>
            </w:r>
          </w:p>
        </w:tc>
      </w:tr>
      <w:tr w:rsidR="00320CF6" w:rsidRPr="00E67EF7" w:rsidTr="00320CF6">
        <w:trPr>
          <w:trHeight w:val="13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3,473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3,510</w:t>
            </w:r>
          </w:p>
        </w:tc>
      </w:tr>
      <w:tr w:rsidR="00320CF6" w:rsidRPr="00E67EF7" w:rsidTr="004A41C1">
        <w:trPr>
          <w:trHeight w:val="22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:rsidR="00320CF6" w:rsidRPr="0044147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4147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 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680"/>
                <w:tab w:val="clear" w:pos="907"/>
                <w:tab w:val="left" w:pos="765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>
              <w:rPr>
                <w:rFonts w:ascii="Angsana New" w:hAnsi="Angsana New"/>
                <w:sz w:val="23"/>
                <w:szCs w:val="23"/>
              </w:rPr>
              <w:t>4,535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 xml:space="preserve">  1,383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44147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4147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227"/>
                <w:tab w:val="clear" w:pos="680"/>
                <w:tab w:val="clear" w:pos="907"/>
                <w:tab w:val="left" w:pos="262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</w:t>
            </w:r>
            <w:r>
              <w:rPr>
                <w:rFonts w:ascii="Angsana New" w:hAnsi="Angsana New"/>
                <w:sz w:val="23"/>
                <w:szCs w:val="23"/>
              </w:rPr>
              <w:t xml:space="preserve">  6,482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5805F4" w:rsidRPr="00E67EF7" w:rsidTr="004A41C1">
        <w:trPr>
          <w:trHeight w:val="19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5F4" w:rsidRPr="00E67EF7" w:rsidRDefault="005805F4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805F4" w:rsidRPr="00B70793" w:rsidRDefault="005805F4" w:rsidP="0003570D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7,802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805F4" w:rsidRPr="00B70793" w:rsidRDefault="005805F4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320CF6" w:rsidP="00B7079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344,587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320CF6" w:rsidP="00552CF1">
            <w:pPr>
              <w:tabs>
                <w:tab w:val="clear" w:pos="680"/>
                <w:tab w:val="clear" w:pos="907"/>
                <w:tab w:val="left" w:pos="786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147,395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320CF6" w:rsidP="00552CF1">
            <w:pPr>
              <w:tabs>
                <w:tab w:val="clear" w:pos="907"/>
                <w:tab w:val="decimal" w:pos="1220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82,603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5805F4" w:rsidRPr="00200F50" w:rsidRDefault="005805F4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5805F4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805F4" w:rsidRPr="00200F50" w:rsidRDefault="005805F4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05F4" w:rsidRPr="00B70793" w:rsidRDefault="005805F4" w:rsidP="00B7079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597,678</w:t>
            </w:r>
          </w:p>
        </w:tc>
      </w:tr>
      <w:tr w:rsidR="00F9011E" w:rsidRPr="00E67EF7" w:rsidTr="004A41C1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1E" w:rsidRPr="00E67EF7" w:rsidRDefault="00F9011E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3E0C98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9011E" w:rsidRPr="00E67EF7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3E0C98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2143A" w:rsidRPr="00E67EF7" w:rsidTr="00320CF6">
        <w:trPr>
          <w:trHeight w:val="2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290,144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121,001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3E0C9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83,828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3E0C98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3E0C98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D50738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510,264</w:t>
            </w:r>
          </w:p>
        </w:tc>
      </w:tr>
      <w:tr w:rsidR="0032143A" w:rsidRPr="00E67EF7" w:rsidTr="004A41C1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 w:hint="cs"/>
                <w:sz w:val="23"/>
                <w:szCs w:val="23"/>
                <w:cs/>
              </w:rPr>
              <w:t>15</w:t>
            </w:r>
            <w:r w:rsidRPr="00B70793">
              <w:rPr>
                <w:rFonts w:ascii="Angsana New" w:hAnsi="Angsana New"/>
                <w:sz w:val="23"/>
                <w:szCs w:val="23"/>
              </w:rPr>
              <w:t>,669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8,966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4,883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29,518</w:t>
            </w:r>
          </w:p>
        </w:tc>
      </w:tr>
      <w:tr w:rsidR="0032143A" w:rsidRPr="00E67EF7" w:rsidTr="004A41C1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  <w:tab w:val="left" w:pos="829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  559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  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  </w:t>
            </w:r>
            <w:r w:rsidRPr="00B70793">
              <w:rPr>
                <w:rFonts w:ascii="Angsana New" w:hAnsi="Angsana New"/>
                <w:sz w:val="23"/>
                <w:szCs w:val="23"/>
              </w:rPr>
              <w:t>643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B70793">
              <w:rPr>
                <w:rFonts w:ascii="Angsana New" w:hAnsi="Angsana New"/>
                <w:sz w:val="23"/>
                <w:szCs w:val="23"/>
              </w:rPr>
              <w:t>11,619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227"/>
                <w:tab w:val="clear" w:pos="680"/>
                <w:tab w:val="clear" w:pos="907"/>
                <w:tab w:val="left" w:pos="262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( </w:t>
            </w:r>
            <w:r w:rsidRPr="00B70793">
              <w:rPr>
                <w:rFonts w:ascii="Angsana New" w:hAnsi="Angsana New"/>
                <w:sz w:val="23"/>
                <w:szCs w:val="23"/>
              </w:rPr>
              <w:t xml:space="preserve"> 12,821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32143A" w:rsidRPr="00E67EF7" w:rsidTr="004A41C1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305,254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129,324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77,092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526,961</w:t>
            </w:r>
          </w:p>
        </w:tc>
      </w:tr>
      <w:tr w:rsidR="00320CF6" w:rsidRPr="00E67EF7" w:rsidTr="00320CF6">
        <w:trPr>
          <w:trHeight w:val="30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12,704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8,052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4,687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25,443</w:t>
            </w:r>
          </w:p>
        </w:tc>
      </w:tr>
      <w:tr w:rsidR="00320CF6" w:rsidRPr="00E67EF7" w:rsidTr="004A41C1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680"/>
                <w:tab w:val="clear" w:pos="907"/>
                <w:tab w:val="left" w:pos="829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  </w:t>
            </w:r>
            <w:r>
              <w:rPr>
                <w:rFonts w:ascii="Angsana New" w:hAnsi="Angsana New"/>
                <w:sz w:val="23"/>
                <w:szCs w:val="23"/>
              </w:rPr>
              <w:t xml:space="preserve">   539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320CF6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  <w:cs/>
              </w:rPr>
              <w:t xml:space="preserve">(  </w:t>
            </w:r>
            <w:r>
              <w:rPr>
                <w:rFonts w:ascii="Angsana New" w:hAnsi="Angsana New"/>
                <w:sz w:val="23"/>
                <w:szCs w:val="23"/>
              </w:rPr>
              <w:t xml:space="preserve">  3,149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 xml:space="preserve">  1,382</w:t>
            </w:r>
            <w:r w:rsidRPr="00B7079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44147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4147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680"/>
                <w:tab w:val="clear" w:pos="907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3618F1">
            <w:pPr>
              <w:tabs>
                <w:tab w:val="clear" w:pos="227"/>
                <w:tab w:val="clear" w:pos="680"/>
                <w:tab w:val="clear" w:pos="907"/>
                <w:tab w:val="left" w:pos="262"/>
              </w:tabs>
              <w:ind w:right="113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    5,070)</w:t>
            </w:r>
          </w:p>
        </w:tc>
      </w:tr>
      <w:tr w:rsidR="00320CF6" w:rsidRPr="00E67EF7" w:rsidTr="004A41C1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</w:rPr>
            </w:pP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 </w:t>
            </w:r>
            <w:r>
              <w:rPr>
                <w:rFonts w:ascii="Angsana New" w:hAnsi="Angsana New"/>
                <w:sz w:val="23"/>
                <w:szCs w:val="23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15,291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320CF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317</w:t>
            </w:r>
            <w:r w:rsidRPr="00B70793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B7079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134,227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80,397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547,334</w:t>
            </w:r>
          </w:p>
        </w:tc>
      </w:tr>
      <w:tr w:rsidR="00F9011E" w:rsidRPr="00E67EF7" w:rsidTr="004A41C1">
        <w:trPr>
          <w:trHeight w:val="2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11E" w:rsidRPr="00E67EF7" w:rsidRDefault="00F9011E" w:rsidP="00552CF1">
            <w:pPr>
              <w:ind w:left="-108" w:right="-2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67EF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802"/>
                <w:tab w:val="decimal" w:pos="1163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73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73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  <w:tab w:val="decimal" w:pos="860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860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  <w:tab w:val="decimal" w:pos="816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816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3E0C98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9011E" w:rsidRPr="00E67EF7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9011E" w:rsidRPr="00E67EF7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9011E" w:rsidRPr="00B70793" w:rsidRDefault="00F9011E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32143A" w:rsidRPr="00E67EF7" w:rsidTr="004A41C1">
        <w:trPr>
          <w:trHeight w:val="2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A" w:rsidRPr="00E67EF7" w:rsidRDefault="0032143A" w:rsidP="00552CF1">
            <w:pPr>
              <w:ind w:left="-108" w:right="-258"/>
              <w:rPr>
                <w:rFonts w:ascii="Angsana New" w:hAnsi="Angsana New"/>
                <w:sz w:val="23"/>
                <w:szCs w:val="23"/>
                <w:highlight w:val="yellow"/>
              </w:rPr>
            </w:pP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67EF7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7,802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39,860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19,133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6,894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2143A" w:rsidRPr="00200F50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2143A" w:rsidRPr="00200F50" w:rsidRDefault="0032143A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143A" w:rsidRPr="00B70793" w:rsidRDefault="0032143A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>73,689</w:t>
            </w:r>
          </w:p>
        </w:tc>
      </w:tr>
      <w:tr w:rsidR="00320CF6" w:rsidRPr="00E67EF7" w:rsidTr="004A41C1">
        <w:trPr>
          <w:trHeight w:val="5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CF6" w:rsidRPr="00E67EF7" w:rsidRDefault="00320CF6" w:rsidP="00552CF1">
            <w:pPr>
              <w:ind w:left="-108" w:right="-258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E67EF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7EF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E67EF7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1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163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7,802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794135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163"/>
                <w:tab w:val="decimal" w:pos="130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27,168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6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13,168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2,206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320CF6" w:rsidRPr="00200F50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70793">
              <w:rPr>
                <w:rFonts w:ascii="Angsana New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CF6" w:rsidRPr="00200F50" w:rsidRDefault="00320CF6" w:rsidP="00552CF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20CF6" w:rsidRPr="00B70793" w:rsidRDefault="00320CF6" w:rsidP="00552CF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50,344</w:t>
            </w:r>
          </w:p>
        </w:tc>
      </w:tr>
    </w:tbl>
    <w:p w:rsidR="00925E57" w:rsidRDefault="00925E57" w:rsidP="002525B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  <w:sectPr w:rsidR="00925E57" w:rsidSect="00320CF6">
          <w:footerReference w:type="default" r:id="rId13"/>
          <w:footerReference w:type="first" r:id="rId14"/>
          <w:pgSz w:w="16834" w:h="11909" w:orient="landscape" w:code="9"/>
          <w:pgMar w:top="1440" w:right="1440" w:bottom="446" w:left="706" w:header="994" w:footer="173" w:gutter="0"/>
          <w:cols w:space="720"/>
          <w:titlePg/>
          <w:docGrid w:linePitch="245"/>
        </w:sectPr>
      </w:pPr>
    </w:p>
    <w:p w:rsidR="00A04587" w:rsidRDefault="004D44C4" w:rsidP="00A973C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E147E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AE147E">
        <w:rPr>
          <w:rFonts w:ascii="Angsana New" w:hAnsi="Angsana New"/>
          <w:sz w:val="30"/>
          <w:szCs w:val="30"/>
        </w:rPr>
        <w:t xml:space="preserve"> 31 </w:t>
      </w:r>
      <w:r w:rsidRPr="00AE147E">
        <w:rPr>
          <w:rFonts w:ascii="Angsana New" w:hAnsi="Angsana New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AE147E">
        <w:rPr>
          <w:rFonts w:ascii="Angsana New" w:hAnsi="Angsana New"/>
          <w:sz w:val="30"/>
          <w:szCs w:val="30"/>
        </w:rPr>
        <w:t xml:space="preserve"> </w:t>
      </w:r>
      <w:r w:rsidRPr="00AE147E">
        <w:rPr>
          <w:rFonts w:ascii="Angsana New" w:hAnsi="Angsana New"/>
          <w:sz w:val="30"/>
          <w:szCs w:val="30"/>
          <w:cs/>
        </w:rPr>
        <w:t>ราคาทุนของอาคารและอุปกรณ์ของกลุ่มบริษัทซึ่งตัดค่าเสื่อมราคาหมดแล้วแต่</w:t>
      </w:r>
      <w:r w:rsidRPr="00BB7201">
        <w:rPr>
          <w:rFonts w:ascii="Angsana New" w:hAnsi="Angsana New" w:hint="cs"/>
          <w:sz w:val="30"/>
          <w:szCs w:val="30"/>
          <w:cs/>
        </w:rPr>
        <w:t>ยังคงใช้งานอยู่มีจำนวนเงินรวม</w:t>
      </w:r>
      <w:r w:rsidRPr="00851B2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5340F6" w:rsidRPr="00851B27">
        <w:rPr>
          <w:rFonts w:ascii="Angsana New" w:hAnsi="Angsana New"/>
          <w:sz w:val="30"/>
          <w:szCs w:val="30"/>
        </w:rPr>
        <w:t>4</w:t>
      </w:r>
      <w:r w:rsidR="00851B27" w:rsidRPr="00851B27">
        <w:rPr>
          <w:rFonts w:ascii="Angsana New" w:hAnsi="Angsana New"/>
          <w:sz w:val="30"/>
          <w:szCs w:val="30"/>
        </w:rPr>
        <w:t>82</w:t>
      </w:r>
      <w:r w:rsidR="005340F6" w:rsidRPr="00851B27">
        <w:rPr>
          <w:rFonts w:ascii="Angsana New" w:hAnsi="Angsana New"/>
          <w:sz w:val="30"/>
          <w:szCs w:val="30"/>
        </w:rPr>
        <w:t>.5</w:t>
      </w:r>
      <w:r w:rsidRPr="00851B2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2143A" w:rsidRPr="00851B27">
        <w:rPr>
          <w:rFonts w:ascii="Angsana New" w:hAnsi="Angsana New"/>
          <w:sz w:val="30"/>
          <w:szCs w:val="30"/>
        </w:rPr>
        <w:t>454.5</w:t>
      </w:r>
      <w:r w:rsidRPr="00851B27">
        <w:rPr>
          <w:rFonts w:ascii="Angsana New" w:hAnsi="Angsana New" w:hint="cs"/>
          <w:sz w:val="30"/>
          <w:szCs w:val="30"/>
          <w:cs/>
        </w:rPr>
        <w:t xml:space="preserve">  ล้านบาท</w:t>
      </w:r>
      <w:r w:rsidRPr="00851B27">
        <w:rPr>
          <w:rFonts w:ascii="Angsana New" w:hAnsi="Angsana New"/>
          <w:sz w:val="30"/>
          <w:szCs w:val="30"/>
        </w:rPr>
        <w:t xml:space="preserve"> </w:t>
      </w:r>
      <w:r w:rsidRPr="00851B2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51B27">
        <w:rPr>
          <w:rFonts w:ascii="Angsana New" w:hAnsi="Angsana New"/>
          <w:sz w:val="30"/>
          <w:szCs w:val="30"/>
          <w:cs/>
        </w:rPr>
        <w:t>(ส่วนของเฉพาะบริษัท</w:t>
      </w:r>
      <w:r w:rsidRPr="00851B27">
        <w:rPr>
          <w:rFonts w:ascii="Angsana New" w:hAnsi="Angsana New"/>
          <w:sz w:val="30"/>
          <w:szCs w:val="30"/>
        </w:rPr>
        <w:t xml:space="preserve"> </w:t>
      </w:r>
      <w:r w:rsidR="005340F6" w:rsidRPr="00851B27">
        <w:rPr>
          <w:rFonts w:ascii="Angsana New" w:hAnsi="Angsana New"/>
          <w:sz w:val="30"/>
          <w:szCs w:val="30"/>
        </w:rPr>
        <w:t>4</w:t>
      </w:r>
      <w:r w:rsidR="00A973CB">
        <w:rPr>
          <w:rFonts w:ascii="Angsana New" w:hAnsi="Angsana New"/>
          <w:sz w:val="30"/>
          <w:szCs w:val="30"/>
        </w:rPr>
        <w:t>5</w:t>
      </w:r>
      <w:r w:rsidR="00A973CB">
        <w:rPr>
          <w:rFonts w:ascii="Angsana New" w:hAnsi="Angsana New" w:hint="cs"/>
          <w:sz w:val="30"/>
          <w:szCs w:val="30"/>
          <w:cs/>
        </w:rPr>
        <w:t>1.0</w:t>
      </w:r>
      <w:r w:rsidRPr="005340F6">
        <w:rPr>
          <w:rFonts w:ascii="Angsana New" w:hAnsi="Angsana New"/>
          <w:sz w:val="30"/>
          <w:szCs w:val="30"/>
        </w:rPr>
        <w:t xml:space="preserve"> </w:t>
      </w:r>
      <w:r w:rsidRPr="005340F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32143A" w:rsidRPr="005340F6">
        <w:rPr>
          <w:rFonts w:ascii="Angsana New" w:hAnsi="Angsana New"/>
          <w:sz w:val="30"/>
          <w:szCs w:val="30"/>
        </w:rPr>
        <w:t>422.5</w:t>
      </w:r>
      <w:r w:rsidR="0032143A">
        <w:rPr>
          <w:rFonts w:ascii="Angsana New" w:hAnsi="Angsana New"/>
          <w:sz w:val="30"/>
          <w:szCs w:val="30"/>
        </w:rPr>
        <w:t xml:space="preserve"> </w:t>
      </w:r>
      <w:r w:rsidRPr="00BA425C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A425C">
        <w:rPr>
          <w:rFonts w:ascii="Angsana New" w:hAnsi="Angsana New"/>
          <w:sz w:val="30"/>
          <w:szCs w:val="30"/>
        </w:rPr>
        <w:t>)</w:t>
      </w:r>
    </w:p>
    <w:p w:rsidR="00A04587" w:rsidRDefault="00A04587" w:rsidP="00A973C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962073" w:rsidRDefault="00962073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สินทรัพย์สิทธิการใช้</w:t>
      </w:r>
      <w:r w:rsidRPr="00FA69F3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- </w:t>
      </w:r>
      <w:r w:rsidRPr="00FA69F3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สุทธิ</w:t>
      </w:r>
    </w:p>
    <w:p w:rsidR="00962073" w:rsidRDefault="00962073" w:rsidP="0096207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549" w:type="dxa"/>
        <w:tblLook w:val="01E0"/>
      </w:tblPr>
      <w:tblGrid>
        <w:gridCol w:w="4968"/>
        <w:gridCol w:w="2160"/>
        <w:gridCol w:w="270"/>
        <w:gridCol w:w="2151"/>
      </w:tblGrid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81" w:type="dxa"/>
            <w:gridSpan w:val="3"/>
            <w:tcBorders>
              <w:bottom w:val="single" w:sz="4" w:space="0" w:color="auto"/>
            </w:tcBorders>
            <w:vAlign w:val="bottom"/>
          </w:tcPr>
          <w:p w:rsidR="00962073" w:rsidRPr="00FA69F3" w:rsidRDefault="00962073" w:rsidP="00350C21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472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962073" w:rsidRPr="00FA69F3" w:rsidRDefault="00962073" w:rsidP="00350C21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2073" w:rsidRPr="00FA69F3" w:rsidRDefault="00962073" w:rsidP="00350C21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962073" w:rsidRPr="00FA69F3" w:rsidRDefault="00962073" w:rsidP="00350C21">
            <w:pPr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:rsidR="00962073" w:rsidRPr="00FA69F3" w:rsidRDefault="00962073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2073" w:rsidRPr="00FA69F3" w:rsidRDefault="00962073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1" w:type="dxa"/>
          </w:tcPr>
          <w:p w:rsidR="00962073" w:rsidRPr="00FA69F3" w:rsidRDefault="00962073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183B39" w:rsidRPr="00FB0A2F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A2F">
              <w:rPr>
                <w:rFonts w:ascii="Angsana New" w:hAnsi="Angsana New"/>
                <w:sz w:val="30"/>
                <w:szCs w:val="30"/>
              </w:rPr>
              <w:t>146,72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83B39" w:rsidRPr="00FB0A2F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vAlign w:val="bottom"/>
          </w:tcPr>
          <w:p w:rsidR="00183B39" w:rsidRPr="00FB0A2F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A2F">
              <w:rPr>
                <w:rFonts w:ascii="Angsana New" w:hAnsi="Angsana New"/>
                <w:sz w:val="30"/>
                <w:szCs w:val="30"/>
              </w:rPr>
              <w:t>120,23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160" w:type="dxa"/>
            <w:vAlign w:val="bottom"/>
          </w:tcPr>
          <w:p w:rsidR="00183B39" w:rsidRPr="005340F6" w:rsidRDefault="00183B39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31,042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183B39" w:rsidRPr="005340F6" w:rsidRDefault="00183B39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24,900</w:t>
            </w: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(   </w:t>
            </w:r>
            <w:r w:rsidRPr="005340F6">
              <w:rPr>
                <w:rFonts w:ascii="Angsana New" w:hAnsi="Angsana New"/>
                <w:sz w:val="30"/>
                <w:szCs w:val="30"/>
              </w:rPr>
              <w:t xml:space="preserve"> 2,529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680"/>
                <w:tab w:val="clear" w:pos="907"/>
                <w:tab w:val="left" w:pos="744"/>
                <w:tab w:val="left" w:pos="1015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(   </w:t>
            </w:r>
            <w:r w:rsidRPr="005340F6">
              <w:rPr>
                <w:rFonts w:ascii="Angsana New" w:hAnsi="Angsana New"/>
                <w:sz w:val="30"/>
                <w:szCs w:val="30"/>
              </w:rPr>
              <w:t xml:space="preserve"> 2,102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3B39" w:rsidRPr="00FA69F3" w:rsidTr="00962073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175,236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143,030</w:t>
            </w:r>
          </w:p>
        </w:tc>
      </w:tr>
      <w:tr w:rsidR="00962073" w:rsidRPr="00FA69F3" w:rsidTr="00962073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160" w:type="dxa"/>
            <w:vAlign w:val="bottom"/>
          </w:tcPr>
          <w:p w:rsidR="00962073" w:rsidRPr="005340F6" w:rsidRDefault="00082C44" w:rsidP="00082C4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69,064</w:t>
            </w:r>
          </w:p>
        </w:tc>
        <w:tc>
          <w:tcPr>
            <w:tcW w:w="270" w:type="dxa"/>
          </w:tcPr>
          <w:p w:rsidR="00962073" w:rsidRPr="00962073" w:rsidRDefault="00962073" w:rsidP="00350C2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962073" w:rsidRPr="005340F6" w:rsidRDefault="00082C44" w:rsidP="00082C44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60,613</w:t>
            </w:r>
          </w:p>
        </w:tc>
      </w:tr>
      <w:tr w:rsidR="00082C44" w:rsidRPr="00FA69F3" w:rsidTr="00962073">
        <w:tc>
          <w:tcPr>
            <w:tcW w:w="4968" w:type="dxa"/>
            <w:vAlign w:val="bottom"/>
          </w:tcPr>
          <w:p w:rsidR="00082C44" w:rsidRPr="00FA69F3" w:rsidRDefault="00082C44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60" w:type="dxa"/>
            <w:vAlign w:val="bottom"/>
          </w:tcPr>
          <w:p w:rsidR="00082C44" w:rsidRPr="005340F6" w:rsidRDefault="00082C44" w:rsidP="0003570D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2,519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82C44" w:rsidRPr="00962073" w:rsidRDefault="00082C44" w:rsidP="00350C21">
            <w:pPr>
              <w:tabs>
                <w:tab w:val="clear" w:pos="907"/>
                <w:tab w:val="decimal" w:pos="126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082C44" w:rsidRPr="005340F6" w:rsidRDefault="00082C44" w:rsidP="00082C44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2,519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3B3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241,781</w:t>
            </w:r>
          </w:p>
        </w:tc>
        <w:tc>
          <w:tcPr>
            <w:tcW w:w="270" w:type="dxa"/>
          </w:tcPr>
          <w:p w:rsidR="00962073" w:rsidRPr="00962073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201,124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962073" w:rsidRPr="005340F6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2073" w:rsidRPr="00C03E23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962073" w:rsidRPr="005340F6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45,575</w:t>
            </w:r>
          </w:p>
        </w:tc>
        <w:tc>
          <w:tcPr>
            <w:tcW w:w="270" w:type="dxa"/>
          </w:tcPr>
          <w:p w:rsidR="00183B39" w:rsidRPr="00AA47E9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1" w:type="dxa"/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38,903</w:t>
            </w: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160" w:type="dxa"/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46,049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38,941</w:t>
            </w: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5C6D2D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5C6D2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183B39" w:rsidRPr="005340F6" w:rsidRDefault="00AB5BBA" w:rsidP="00D35CC6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83B39"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83B39" w:rsidRPr="005340F6">
              <w:rPr>
                <w:rFonts w:ascii="Angsana New" w:hAnsi="Angsana New"/>
                <w:sz w:val="30"/>
                <w:szCs w:val="30"/>
              </w:rPr>
              <w:t>1,397</w:t>
            </w:r>
            <w:r w:rsidR="00183B39"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  <w:vAlign w:val="bottom"/>
          </w:tcPr>
          <w:p w:rsidR="00183B39" w:rsidRPr="005340F6" w:rsidRDefault="00AB5BBA" w:rsidP="00D35CC6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83B39"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B39" w:rsidRPr="005340F6">
              <w:rPr>
                <w:rFonts w:ascii="Angsana New" w:hAnsi="Angsana New"/>
                <w:sz w:val="30"/>
                <w:szCs w:val="30"/>
              </w:rPr>
              <w:t xml:space="preserve"> 1,119</w:t>
            </w:r>
            <w:r w:rsidR="00183B39"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3B39" w:rsidRPr="00FA69F3" w:rsidTr="00962073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90,227</w:t>
            </w:r>
          </w:p>
        </w:tc>
        <w:tc>
          <w:tcPr>
            <w:tcW w:w="270" w:type="dxa"/>
          </w:tcPr>
          <w:p w:rsidR="00183B39" w:rsidRPr="00962073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76,725</w:t>
            </w:r>
          </w:p>
        </w:tc>
      </w:tr>
      <w:tr w:rsidR="00962073" w:rsidRPr="00FA69F3" w:rsidTr="00962073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160" w:type="dxa"/>
            <w:vAlign w:val="bottom"/>
          </w:tcPr>
          <w:p w:rsidR="00962073" w:rsidRPr="005340F6" w:rsidRDefault="00D324AB" w:rsidP="005340F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45,140</w:t>
            </w:r>
          </w:p>
        </w:tc>
        <w:tc>
          <w:tcPr>
            <w:tcW w:w="270" w:type="dxa"/>
          </w:tcPr>
          <w:p w:rsidR="00962073" w:rsidRPr="00962073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37,741</w:t>
            </w:r>
          </w:p>
        </w:tc>
      </w:tr>
      <w:tr w:rsidR="00D324AB" w:rsidRPr="00FA69F3" w:rsidTr="00962073">
        <w:tc>
          <w:tcPr>
            <w:tcW w:w="4968" w:type="dxa"/>
            <w:vAlign w:val="bottom"/>
          </w:tcPr>
          <w:p w:rsidR="00D324AB" w:rsidRPr="005C6D2D" w:rsidRDefault="00D324AB" w:rsidP="00350C21">
            <w:pPr>
              <w:ind w:right="-258"/>
              <w:rPr>
                <w:rFonts w:ascii="Angsana New" w:hAnsi="Angsana New"/>
                <w:sz w:val="30"/>
                <w:szCs w:val="30"/>
                <w:cs/>
              </w:rPr>
            </w:pPr>
            <w:r w:rsidRPr="005C6D2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ค่าเสื่อมราคาสะสมสำหรับส่วนที่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160" w:type="dxa"/>
            <w:vAlign w:val="bottom"/>
          </w:tcPr>
          <w:p w:rsidR="00D324AB" w:rsidRPr="005340F6" w:rsidRDefault="00D324AB" w:rsidP="00D324AB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2,51</w:t>
            </w:r>
            <w:r w:rsidR="00082C44">
              <w:rPr>
                <w:rFonts w:ascii="Angsana New" w:hAnsi="Angsana New"/>
                <w:sz w:val="30"/>
                <w:szCs w:val="30"/>
              </w:rPr>
              <w:t>9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D324AB" w:rsidRPr="00962073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vAlign w:val="bottom"/>
          </w:tcPr>
          <w:p w:rsidR="00D324AB" w:rsidRPr="005340F6" w:rsidRDefault="00D324AB" w:rsidP="00082C44">
            <w:pPr>
              <w:tabs>
                <w:tab w:val="clear" w:pos="680"/>
                <w:tab w:val="clear" w:pos="907"/>
                <w:tab w:val="left" w:pos="744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82C44">
              <w:rPr>
                <w:rFonts w:ascii="Angsana New" w:hAnsi="Angsana New"/>
                <w:sz w:val="30"/>
                <w:szCs w:val="30"/>
              </w:rPr>
              <w:t>2,519</w:t>
            </w:r>
            <w:r w:rsidRPr="0053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 w:rsidR="00183B3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132,848</w:t>
            </w:r>
          </w:p>
        </w:tc>
        <w:tc>
          <w:tcPr>
            <w:tcW w:w="270" w:type="dxa"/>
          </w:tcPr>
          <w:p w:rsidR="00962073" w:rsidRPr="00962073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111,947</w:t>
            </w:r>
          </w:p>
        </w:tc>
      </w:tr>
      <w:tr w:rsidR="00962073" w:rsidRPr="00FA69F3" w:rsidTr="00350C21"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9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962073" w:rsidRPr="005340F6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2073" w:rsidRPr="00C03E23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  <w:vAlign w:val="bottom"/>
          </w:tcPr>
          <w:p w:rsidR="00962073" w:rsidRPr="005340F6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3B39" w:rsidRPr="00FA69F3" w:rsidTr="00350C21">
        <w:tc>
          <w:tcPr>
            <w:tcW w:w="4968" w:type="dxa"/>
            <w:vAlign w:val="bottom"/>
          </w:tcPr>
          <w:p w:rsidR="00183B39" w:rsidRPr="00FA69F3" w:rsidRDefault="00183B39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C76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85,009</w:t>
            </w:r>
          </w:p>
        </w:tc>
        <w:tc>
          <w:tcPr>
            <w:tcW w:w="270" w:type="dxa"/>
          </w:tcPr>
          <w:p w:rsidR="00183B39" w:rsidRPr="00B11B44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bottom w:val="double" w:sz="4" w:space="0" w:color="auto"/>
            </w:tcBorders>
            <w:vAlign w:val="bottom"/>
          </w:tcPr>
          <w:p w:rsidR="00183B39" w:rsidRPr="005340F6" w:rsidRDefault="00183B39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40F6">
              <w:rPr>
                <w:rFonts w:ascii="Angsana New" w:hAnsi="Angsana New"/>
                <w:sz w:val="30"/>
                <w:szCs w:val="30"/>
              </w:rPr>
              <w:t>66,305</w:t>
            </w:r>
          </w:p>
        </w:tc>
      </w:tr>
      <w:tr w:rsidR="00962073" w:rsidRPr="00FA69F3" w:rsidTr="00350C21">
        <w:trPr>
          <w:trHeight w:val="50"/>
        </w:trPr>
        <w:tc>
          <w:tcPr>
            <w:tcW w:w="4968" w:type="dxa"/>
            <w:vAlign w:val="bottom"/>
          </w:tcPr>
          <w:p w:rsidR="00962073" w:rsidRPr="00FA69F3" w:rsidRDefault="00962073" w:rsidP="00350C21">
            <w:pPr>
              <w:ind w:right="-258"/>
              <w:rPr>
                <w:rFonts w:ascii="Angsana New" w:hAnsi="Angsana New"/>
                <w:sz w:val="30"/>
                <w:szCs w:val="30"/>
              </w:rPr>
            </w:pPr>
            <w:r w:rsidRPr="00FA69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69F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A69F3">
              <w:rPr>
                <w:rFonts w:ascii="Angsana New" w:hAnsi="Angsana New"/>
                <w:sz w:val="30"/>
                <w:szCs w:val="30"/>
              </w:rPr>
              <w:t>256</w:t>
            </w:r>
            <w:r w:rsidR="00FC76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62073" w:rsidRPr="00B11B44" w:rsidRDefault="00962073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2073" w:rsidRPr="005340F6" w:rsidRDefault="00D324AB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89,177</w:t>
            </w:r>
          </w:p>
        </w:tc>
      </w:tr>
    </w:tbl>
    <w:p w:rsidR="00962073" w:rsidRDefault="00962073" w:rsidP="0096207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962073" w:rsidRDefault="00962073" w:rsidP="0096207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962073" w:rsidRDefault="00962073" w:rsidP="0096207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962073" w:rsidRDefault="00962073" w:rsidP="0096207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7C7746" w:rsidRDefault="007C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</w:pPr>
      <w:r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br w:type="page"/>
      </w:r>
    </w:p>
    <w:p w:rsidR="00DE5532" w:rsidRPr="0040479B" w:rsidRDefault="00DE5532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4"/>
          <w:szCs w:val="24"/>
          <w:lang w:eastAsia="zh-CN"/>
        </w:rPr>
      </w:pPr>
      <w:r w:rsidRPr="0040479B">
        <w:rPr>
          <w:rFonts w:ascii="Angsana New" w:eastAsia="SimSun" w:hAnsi="Angsana New"/>
          <w:b/>
          <w:bCs/>
          <w:sz w:val="24"/>
          <w:szCs w:val="24"/>
          <w:cs/>
          <w:lang w:eastAsia="zh-CN"/>
        </w:rPr>
        <w:lastRenderedPageBreak/>
        <w:t>สินทรัพย์ไม่มีตัวตน</w:t>
      </w:r>
      <w:r w:rsidRPr="0040479B">
        <w:rPr>
          <w:rFonts w:ascii="Angsana New" w:eastAsia="SimSun" w:hAnsi="Angsana New"/>
          <w:b/>
          <w:bCs/>
          <w:sz w:val="24"/>
          <w:szCs w:val="24"/>
          <w:lang w:eastAsia="zh-CN"/>
        </w:rPr>
        <w:t xml:space="preserve"> </w:t>
      </w:r>
      <w:r w:rsidR="00840888" w:rsidRPr="0040479B">
        <w:rPr>
          <w:rFonts w:ascii="Angsana New" w:eastAsia="SimSun" w:hAnsi="Angsana New"/>
          <w:b/>
          <w:bCs/>
          <w:sz w:val="24"/>
          <w:szCs w:val="24"/>
          <w:cs/>
          <w:lang w:eastAsia="zh-CN"/>
        </w:rPr>
        <w:t>-</w:t>
      </w:r>
      <w:r w:rsidRPr="0040479B">
        <w:rPr>
          <w:rFonts w:ascii="Angsana New" w:eastAsia="SimSun" w:hAnsi="Angsana New"/>
          <w:b/>
          <w:bCs/>
          <w:sz w:val="24"/>
          <w:szCs w:val="24"/>
          <w:lang w:eastAsia="zh-CN"/>
        </w:rPr>
        <w:t xml:space="preserve"> </w:t>
      </w:r>
      <w:r w:rsidRPr="0040479B">
        <w:rPr>
          <w:rFonts w:ascii="Angsana New" w:eastAsia="SimSun" w:hAnsi="Angsana New"/>
          <w:b/>
          <w:bCs/>
          <w:sz w:val="24"/>
          <w:szCs w:val="24"/>
          <w:cs/>
          <w:lang w:eastAsia="zh-CN"/>
        </w:rPr>
        <w:t>สุทธิ</w:t>
      </w:r>
    </w:p>
    <w:p w:rsidR="0071474B" w:rsidRPr="0040479B" w:rsidRDefault="0071474B" w:rsidP="007147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16"/>
          <w:szCs w:val="16"/>
          <w:lang w:eastAsia="zh-CN"/>
        </w:rPr>
      </w:pPr>
    </w:p>
    <w:tbl>
      <w:tblPr>
        <w:tblW w:w="9198" w:type="dxa"/>
        <w:tblLook w:val="01E0"/>
      </w:tblPr>
      <w:tblGrid>
        <w:gridCol w:w="4338"/>
        <w:gridCol w:w="1440"/>
        <w:gridCol w:w="267"/>
        <w:gridCol w:w="1443"/>
        <w:gridCol w:w="267"/>
        <w:gridCol w:w="1443"/>
      </w:tblGrid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532" w:rsidRPr="0040479B" w:rsidRDefault="00DE5532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DE5532" w:rsidRPr="0040479B" w:rsidRDefault="00DE5532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DE5532" w:rsidRPr="0040479B" w:rsidRDefault="00DE5532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DE5532" w:rsidRPr="0040479B" w:rsidRDefault="00DE5532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DE5532" w:rsidRPr="0040479B" w:rsidRDefault="00DE5532" w:rsidP="00350C21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9,815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69,190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79,005</w:t>
            </w: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403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403</w:t>
            </w: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9,815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69,593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79,408</w:t>
            </w:r>
          </w:p>
        </w:tc>
      </w:tr>
      <w:tr w:rsidR="009C4749" w:rsidRPr="0040479B" w:rsidTr="0003570D">
        <w:tc>
          <w:tcPr>
            <w:tcW w:w="4338" w:type="dxa"/>
            <w:vAlign w:val="bottom"/>
          </w:tcPr>
          <w:p w:rsidR="009C4749" w:rsidRPr="0040479B" w:rsidRDefault="009C4749" w:rsidP="0003570D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9C4749" w:rsidRPr="0040479B" w:rsidRDefault="009C4749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03570D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9C4749" w:rsidRPr="0040479B" w:rsidRDefault="009C4749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03570D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9C4749" w:rsidRPr="0040479B" w:rsidRDefault="009C4749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9C4749" w:rsidRPr="0040479B" w:rsidTr="0071474B">
        <w:tc>
          <w:tcPr>
            <w:tcW w:w="4338" w:type="dxa"/>
            <w:vAlign w:val="bottom"/>
          </w:tcPr>
          <w:p w:rsidR="009C4749" w:rsidRPr="0040479B" w:rsidRDefault="009C4749" w:rsidP="00350C21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vAlign w:val="bottom"/>
          </w:tcPr>
          <w:p w:rsidR="009C4749" w:rsidRPr="0040479B" w:rsidRDefault="009C4749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9C4749" w:rsidRPr="0040479B" w:rsidRDefault="00851B27" w:rsidP="009C4749">
            <w:pPr>
              <w:tabs>
                <w:tab w:val="clear" w:pos="907"/>
              </w:tabs>
              <w:ind w:right="1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     23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C4749" w:rsidRPr="004047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9C4749" w:rsidRPr="0040479B" w:rsidRDefault="009C4749" w:rsidP="00851B27">
            <w:pPr>
              <w:tabs>
                <w:tab w:val="clear" w:pos="907"/>
              </w:tabs>
              <w:ind w:right="1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(     23</w:t>
            </w:r>
            <w:r w:rsidR="00851B27">
              <w:rPr>
                <w:rFonts w:ascii="Angsana New" w:hAnsi="Angsana New"/>
                <w:sz w:val="24"/>
                <w:szCs w:val="24"/>
              </w:rPr>
              <w:t>1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C4749" w:rsidRPr="0040479B" w:rsidTr="0071474B">
        <w:tc>
          <w:tcPr>
            <w:tcW w:w="4338" w:type="dxa"/>
            <w:vAlign w:val="bottom"/>
          </w:tcPr>
          <w:p w:rsidR="009C4749" w:rsidRPr="0040479B" w:rsidRDefault="009C4749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749" w:rsidRPr="0040479B" w:rsidRDefault="009C4749" w:rsidP="0003570D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9,815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749" w:rsidRPr="0040479B" w:rsidRDefault="009C4749" w:rsidP="00BF49B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69,</w:t>
            </w:r>
            <w:r w:rsidR="00BF49B3" w:rsidRPr="0040479B">
              <w:rPr>
                <w:rFonts w:ascii="Angsana New" w:hAnsi="Angsana New"/>
                <w:sz w:val="24"/>
                <w:szCs w:val="24"/>
                <w:cs/>
              </w:rPr>
              <w:t>39</w:t>
            </w:r>
            <w:r w:rsidR="00851B2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7" w:type="dxa"/>
            <w:vAlign w:val="bottom"/>
          </w:tcPr>
          <w:p w:rsidR="009C4749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749" w:rsidRPr="0040479B" w:rsidRDefault="009C4749" w:rsidP="009C474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79,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="00851B27">
              <w:rPr>
                <w:rFonts w:ascii="Angsana New" w:hAnsi="Angsana New"/>
                <w:sz w:val="24"/>
                <w:szCs w:val="24"/>
              </w:rPr>
              <w:t>09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9,656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63,463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73,119</w:t>
            </w: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2,610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2,684</w:t>
            </w: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9,730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66,073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75,803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DE5532" w:rsidRPr="0040479B" w:rsidRDefault="009C4749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1,313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</w:t>
            </w:r>
            <w:r w:rsidR="005240C5" w:rsidRPr="0040479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9,803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67,386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77,189</w:t>
            </w:r>
          </w:p>
        </w:tc>
      </w:tr>
      <w:tr w:rsidR="00DE5532" w:rsidRPr="0040479B" w:rsidTr="0071474B">
        <w:tc>
          <w:tcPr>
            <w:tcW w:w="4338" w:type="dxa"/>
            <w:vAlign w:val="bottom"/>
          </w:tcPr>
          <w:p w:rsidR="00DE5532" w:rsidRPr="0040479B" w:rsidRDefault="00DE5532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0C5" w:rsidRPr="0040479B" w:rsidTr="0071474B">
        <w:tc>
          <w:tcPr>
            <w:tcW w:w="4338" w:type="dxa"/>
            <w:vAlign w:val="bottom"/>
          </w:tcPr>
          <w:p w:rsidR="005240C5" w:rsidRPr="0040479B" w:rsidRDefault="005240C5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3,520</w:t>
            </w:r>
          </w:p>
        </w:tc>
        <w:tc>
          <w:tcPr>
            <w:tcW w:w="267" w:type="dxa"/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:rsidR="005240C5" w:rsidRPr="0040479B" w:rsidRDefault="005240C5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</w:tr>
      <w:tr w:rsidR="00DE5532" w:rsidRPr="0040479B" w:rsidTr="0071474B">
        <w:trPr>
          <w:trHeight w:val="50"/>
        </w:trPr>
        <w:tc>
          <w:tcPr>
            <w:tcW w:w="4338" w:type="dxa"/>
            <w:vAlign w:val="bottom"/>
          </w:tcPr>
          <w:p w:rsidR="00DE5532" w:rsidRPr="0040479B" w:rsidRDefault="00DE5532" w:rsidP="0071474B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</w:t>
            </w:r>
            <w:r w:rsidR="005240C5" w:rsidRPr="0040479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</w:t>
            </w:r>
            <w:r w:rsidR="002E66F9" w:rsidRPr="0040479B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2,00</w:t>
            </w:r>
            <w:r w:rsidR="00851B27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7" w:type="dxa"/>
            <w:vAlign w:val="bottom"/>
          </w:tcPr>
          <w:p w:rsidR="00DE5532" w:rsidRPr="0040479B" w:rsidRDefault="00DE5532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DE5532" w:rsidRPr="0040479B" w:rsidRDefault="009C4749" w:rsidP="00147B0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2,02</w:t>
            </w:r>
            <w:r w:rsidR="00851B27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:rsidR="005D2424" w:rsidRPr="0040479B" w:rsidRDefault="005D2424" w:rsidP="00DE553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16"/>
          <w:szCs w:val="16"/>
          <w:lang w:eastAsia="zh-CN"/>
        </w:rPr>
      </w:pPr>
    </w:p>
    <w:tbl>
      <w:tblPr>
        <w:tblW w:w="9143" w:type="dxa"/>
        <w:tblLook w:val="01E0"/>
      </w:tblPr>
      <w:tblGrid>
        <w:gridCol w:w="4324"/>
        <w:gridCol w:w="1417"/>
        <w:gridCol w:w="283"/>
        <w:gridCol w:w="1417"/>
        <w:gridCol w:w="283"/>
        <w:gridCol w:w="1419"/>
      </w:tblGrid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br w:type="page"/>
            </w:r>
            <w:r w:rsidRPr="004047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br w:type="page"/>
            </w:r>
            <w:r w:rsidRPr="0040479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br w:type="page"/>
            </w:r>
            <w:r w:rsidRPr="0040479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งบการเงินเฉพาะบริษัท (พันบาท)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D2424" w:rsidRPr="0040479B" w:rsidRDefault="005D2424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D2424" w:rsidRPr="0040479B" w:rsidRDefault="005D2424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ค่าลิขสิทธิ์ซอฟท์แวร์</w:t>
            </w: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5D2424" w:rsidRPr="0040479B" w:rsidRDefault="005D2424" w:rsidP="00350C21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D2424" w:rsidRPr="0040479B" w:rsidRDefault="005D2424" w:rsidP="00350C21">
            <w:pPr>
              <w:tabs>
                <w:tab w:val="clear" w:pos="907"/>
                <w:tab w:val="clear" w:pos="1871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7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7,794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65,052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72,846</w:t>
            </w: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7,794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65,052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72,846</w:t>
            </w:r>
          </w:p>
        </w:tc>
      </w:tr>
      <w:tr w:rsidR="00CC7D6A" w:rsidRPr="0040479B" w:rsidTr="00350C21">
        <w:tc>
          <w:tcPr>
            <w:tcW w:w="4324" w:type="dxa"/>
            <w:vAlign w:val="bottom"/>
          </w:tcPr>
          <w:p w:rsidR="00CC7D6A" w:rsidRPr="0040479B" w:rsidRDefault="00CC7D6A" w:rsidP="00350C21">
            <w:pPr>
              <w:ind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7D6A" w:rsidRPr="0040479B" w:rsidRDefault="00CC7D6A" w:rsidP="0003570D">
            <w:pPr>
              <w:tabs>
                <w:tab w:val="clear" w:pos="907"/>
                <w:tab w:val="decimal" w:pos="1269"/>
              </w:tabs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283" w:type="dxa"/>
          </w:tcPr>
          <w:p w:rsidR="00CC7D6A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C7D6A" w:rsidRPr="0040479B" w:rsidRDefault="00CC7D6A" w:rsidP="00CC7D6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283" w:type="dxa"/>
            <w:vAlign w:val="bottom"/>
          </w:tcPr>
          <w:p w:rsidR="00CC7D6A" w:rsidRPr="0040479B" w:rsidRDefault="00CC7D6A" w:rsidP="00CC7D6A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CC7D6A" w:rsidRPr="0040479B" w:rsidRDefault="00CC7D6A" w:rsidP="00CC7D6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CC7D6A" w:rsidRPr="0040479B" w:rsidTr="00350C21">
        <w:tc>
          <w:tcPr>
            <w:tcW w:w="4324" w:type="dxa"/>
            <w:vAlign w:val="bottom"/>
          </w:tcPr>
          <w:p w:rsidR="00CC7D6A" w:rsidRPr="0040479B" w:rsidRDefault="00CC7D6A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D6A" w:rsidRPr="0040479B" w:rsidRDefault="00CC7D6A" w:rsidP="0003570D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7,794</w:t>
            </w:r>
          </w:p>
        </w:tc>
        <w:tc>
          <w:tcPr>
            <w:tcW w:w="283" w:type="dxa"/>
          </w:tcPr>
          <w:p w:rsidR="00CC7D6A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D6A" w:rsidRPr="0040479B" w:rsidRDefault="00CC7D6A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65,084</w:t>
            </w:r>
          </w:p>
        </w:tc>
        <w:tc>
          <w:tcPr>
            <w:tcW w:w="283" w:type="dxa"/>
            <w:vAlign w:val="bottom"/>
          </w:tcPr>
          <w:p w:rsidR="00CC7D6A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D6A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72,878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7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7,634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60,858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68,492</w:t>
            </w: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74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1,633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1,707</w:t>
            </w: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>708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62,491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70</w:t>
            </w:r>
            <w:r w:rsidRPr="0040479B">
              <w:rPr>
                <w:rFonts w:ascii="Angsana New" w:hAnsi="Angsana New"/>
                <w:sz w:val="24"/>
                <w:szCs w:val="24"/>
              </w:rPr>
              <w:t>,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>199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1,210</w:t>
            </w: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1,283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</w:t>
            </w:r>
            <w:r w:rsidR="007C7746" w:rsidRPr="0040479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7,781</w:t>
            </w: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63,701</w:t>
            </w: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71,482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47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7746" w:rsidRPr="0040479B" w:rsidTr="00350C21">
        <w:tc>
          <w:tcPr>
            <w:tcW w:w="4324" w:type="dxa"/>
            <w:vAlign w:val="bottom"/>
          </w:tcPr>
          <w:p w:rsidR="007C7746" w:rsidRPr="0040479B" w:rsidRDefault="007C7746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283" w:type="dxa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2,561</w:t>
            </w:r>
          </w:p>
        </w:tc>
        <w:tc>
          <w:tcPr>
            <w:tcW w:w="283" w:type="dxa"/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C7746" w:rsidRPr="0040479B" w:rsidRDefault="007C7746" w:rsidP="00D35CC6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2,647</w:t>
            </w:r>
          </w:p>
        </w:tc>
      </w:tr>
      <w:tr w:rsidR="005D2424" w:rsidRPr="0040479B" w:rsidTr="00350C21">
        <w:tc>
          <w:tcPr>
            <w:tcW w:w="4324" w:type="dxa"/>
            <w:vAlign w:val="bottom"/>
          </w:tcPr>
          <w:p w:rsidR="005D2424" w:rsidRPr="0040479B" w:rsidRDefault="005D2424" w:rsidP="00350C21">
            <w:pPr>
              <w:ind w:right="-258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0479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479B">
              <w:rPr>
                <w:rFonts w:ascii="Angsana New" w:hAnsi="Angsana New"/>
                <w:sz w:val="24"/>
                <w:szCs w:val="24"/>
              </w:rPr>
              <w:t>256</w:t>
            </w:r>
            <w:r w:rsidR="007C7746" w:rsidRPr="0040479B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83" w:type="dxa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1,383</w:t>
            </w:r>
          </w:p>
        </w:tc>
        <w:tc>
          <w:tcPr>
            <w:tcW w:w="283" w:type="dxa"/>
            <w:vAlign w:val="bottom"/>
          </w:tcPr>
          <w:p w:rsidR="005D2424" w:rsidRPr="0040479B" w:rsidRDefault="005D2424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D2424" w:rsidRPr="0040479B" w:rsidRDefault="00CC7D6A" w:rsidP="00350C2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556"/>
              </w:tabs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479B">
              <w:rPr>
                <w:rFonts w:ascii="Angsana New" w:hAnsi="Angsana New"/>
                <w:sz w:val="24"/>
                <w:szCs w:val="24"/>
              </w:rPr>
              <w:t>1,396</w:t>
            </w:r>
          </w:p>
        </w:tc>
      </w:tr>
    </w:tbl>
    <w:p w:rsidR="005D2424" w:rsidRDefault="005D2424" w:rsidP="005D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7201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Pr="00502B8B">
        <w:rPr>
          <w:rFonts w:ascii="Angsana New" w:hAnsi="Angsana New" w:hint="cs"/>
          <w:sz w:val="30"/>
          <w:szCs w:val="30"/>
          <w:cs/>
        </w:rPr>
        <w:t>วันที่</w:t>
      </w:r>
      <w:r w:rsidRPr="00502B8B">
        <w:rPr>
          <w:rFonts w:ascii="Angsana New" w:hAnsi="Angsana New"/>
          <w:sz w:val="30"/>
          <w:szCs w:val="30"/>
        </w:rPr>
        <w:t xml:space="preserve"> 31 </w:t>
      </w:r>
      <w:r w:rsidRPr="00502B8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502B8B">
        <w:rPr>
          <w:rFonts w:ascii="Angsana New" w:hAnsi="Angsana New"/>
          <w:sz w:val="30"/>
          <w:szCs w:val="30"/>
        </w:rPr>
        <w:t xml:space="preserve"> </w:t>
      </w:r>
      <w:r w:rsidRPr="00502B8B">
        <w:rPr>
          <w:rFonts w:ascii="Angsana New" w:hAnsi="Angsana New" w:hint="cs"/>
          <w:sz w:val="30"/>
          <w:szCs w:val="30"/>
          <w:cs/>
        </w:rPr>
        <w:t>ราคาทุนของสินทรัพย์ไม่มีตัวตน</w:t>
      </w:r>
      <w:r w:rsidRPr="00502B8B">
        <w:rPr>
          <w:rFonts w:ascii="Angsana New" w:hAnsi="Angsana New"/>
          <w:sz w:val="30"/>
          <w:szCs w:val="30"/>
          <w:cs/>
        </w:rPr>
        <w:t>ของ</w:t>
      </w:r>
      <w:r w:rsidRPr="00502B8B">
        <w:rPr>
          <w:rFonts w:ascii="Angsana New" w:hAnsi="Angsana New" w:hint="cs"/>
          <w:sz w:val="30"/>
          <w:szCs w:val="30"/>
          <w:cs/>
        </w:rPr>
        <w:t>กลุ่มบริษัทซึ่งตัดค่าตัดจำหน่ายหมดแล้วแต่ยังคงใช้งานอยู่มีจำนวนเงินรว</w:t>
      </w:r>
      <w:r w:rsidRPr="0006352D">
        <w:rPr>
          <w:rFonts w:ascii="Angsana New" w:hAnsi="Angsana New" w:hint="cs"/>
          <w:sz w:val="30"/>
          <w:szCs w:val="30"/>
          <w:cs/>
        </w:rPr>
        <w:t xml:space="preserve">มประมาณ </w:t>
      </w:r>
      <w:r w:rsidR="00CD375F">
        <w:rPr>
          <w:rFonts w:ascii="Angsana New" w:hAnsi="Angsana New"/>
          <w:sz w:val="30"/>
          <w:szCs w:val="30"/>
        </w:rPr>
        <w:t>68.5</w:t>
      </w:r>
      <w:r w:rsidRPr="0006352D">
        <w:rPr>
          <w:rFonts w:ascii="Angsana New" w:hAnsi="Angsana New"/>
          <w:sz w:val="30"/>
          <w:szCs w:val="30"/>
        </w:rPr>
        <w:t xml:space="preserve"> </w:t>
      </w:r>
      <w:r w:rsidRPr="0006352D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5A332E" w:rsidRPr="0006352D">
        <w:rPr>
          <w:rFonts w:ascii="Angsana New" w:hAnsi="Angsana New"/>
          <w:sz w:val="30"/>
          <w:szCs w:val="30"/>
        </w:rPr>
        <w:t>68.2</w:t>
      </w:r>
      <w:r w:rsidRPr="0006352D">
        <w:rPr>
          <w:rFonts w:ascii="Angsana New" w:hAnsi="Angsana New"/>
          <w:sz w:val="30"/>
          <w:szCs w:val="30"/>
        </w:rPr>
        <w:t xml:space="preserve"> </w:t>
      </w:r>
      <w:r w:rsidRPr="0006352D">
        <w:rPr>
          <w:rFonts w:ascii="Angsana New" w:hAnsi="Angsana New" w:hint="cs"/>
          <w:sz w:val="30"/>
          <w:szCs w:val="30"/>
          <w:cs/>
        </w:rPr>
        <w:t>ล้านบาท</w:t>
      </w:r>
      <w:r w:rsidRPr="0006352D">
        <w:rPr>
          <w:rFonts w:ascii="Angsana New" w:hAnsi="Angsana New"/>
          <w:sz w:val="30"/>
          <w:szCs w:val="30"/>
        </w:rPr>
        <w:t xml:space="preserve"> </w:t>
      </w:r>
      <w:r w:rsidRPr="0006352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6352D">
        <w:rPr>
          <w:rFonts w:ascii="Angsana New" w:hAnsi="Angsana New"/>
          <w:sz w:val="30"/>
          <w:szCs w:val="30"/>
          <w:cs/>
        </w:rPr>
        <w:t>(ส่วนของเฉพาะบริษัท</w:t>
      </w:r>
      <w:r w:rsidRPr="0006352D">
        <w:rPr>
          <w:rFonts w:ascii="Angsana New" w:hAnsi="Angsana New" w:hint="cs"/>
          <w:sz w:val="30"/>
          <w:szCs w:val="30"/>
          <w:cs/>
        </w:rPr>
        <w:t xml:space="preserve"> </w:t>
      </w:r>
      <w:r w:rsidR="00CD375F">
        <w:rPr>
          <w:rFonts w:ascii="Angsana New" w:hAnsi="Angsana New"/>
          <w:sz w:val="30"/>
          <w:szCs w:val="30"/>
        </w:rPr>
        <w:t>65.8</w:t>
      </w:r>
      <w:r w:rsidRPr="0006352D">
        <w:rPr>
          <w:rFonts w:ascii="Angsana New" w:hAnsi="Angsana New"/>
          <w:sz w:val="30"/>
          <w:szCs w:val="30"/>
        </w:rPr>
        <w:t xml:space="preserve"> </w:t>
      </w:r>
      <w:r w:rsidRPr="0006352D">
        <w:rPr>
          <w:rFonts w:ascii="Angsana New" w:hAnsi="Angsana New"/>
          <w:sz w:val="30"/>
          <w:szCs w:val="30"/>
          <w:cs/>
        </w:rPr>
        <w:t>ล้านบาท</w:t>
      </w:r>
      <w:r w:rsidRPr="0006352D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52D" w:rsidRPr="0006352D">
        <w:rPr>
          <w:rFonts w:ascii="Angsana New" w:hAnsi="Angsana New"/>
          <w:sz w:val="30"/>
          <w:szCs w:val="30"/>
        </w:rPr>
        <w:t>6</w:t>
      </w:r>
      <w:r w:rsidR="005A332E">
        <w:rPr>
          <w:rFonts w:ascii="Angsana New" w:hAnsi="Angsana New"/>
          <w:sz w:val="30"/>
          <w:szCs w:val="30"/>
        </w:rPr>
        <w:t>5.6</w:t>
      </w:r>
      <w:r w:rsidRPr="0006352D">
        <w:rPr>
          <w:rFonts w:ascii="Angsana New" w:hAnsi="Angsana New"/>
          <w:sz w:val="30"/>
          <w:szCs w:val="30"/>
        </w:rPr>
        <w:t xml:space="preserve"> </w:t>
      </w:r>
      <w:r w:rsidRPr="00502B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502B8B">
        <w:rPr>
          <w:rFonts w:ascii="Angsana New" w:hAnsi="Angsana New"/>
          <w:sz w:val="30"/>
          <w:szCs w:val="30"/>
        </w:rPr>
        <w:t>)</w:t>
      </w:r>
    </w:p>
    <w:p w:rsidR="0040479B" w:rsidRPr="00FA69F3" w:rsidRDefault="0040479B" w:rsidP="005D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91A80" w:rsidRDefault="00291A80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261DDD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สินทรัพย์ที่มีไว้เพื่อให้เช่าและสินทรัพย์ที่ไม่ได้ใช้ในการดำเนินงาน</w:t>
      </w:r>
    </w:p>
    <w:p w:rsidR="00291A80" w:rsidRDefault="00291A80" w:rsidP="00291A8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291A80" w:rsidRPr="00261DDD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7177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ในประเทศ</w:t>
      </w:r>
      <w:r w:rsidRPr="00027177">
        <w:rPr>
          <w:rFonts w:ascii="Angsana New" w:hAnsi="Angsana New" w:hint="cs"/>
          <w:sz w:val="30"/>
          <w:szCs w:val="30"/>
          <w:cs/>
        </w:rPr>
        <w:t>แห่งหนึ่งมีสินทรัพย์ที่มีไว้เพื่อให้เช่าซึ่งประกอบด้วยที่ดินและอาคารที่บริษัทย่อยโอนมาจากสินทรัพย์ที่ไม่ได้ใช้ในการดำเนินงานใน</w:t>
      </w:r>
      <w:r w:rsidRPr="00063A07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Pr="00063A07">
        <w:rPr>
          <w:rFonts w:ascii="Angsana New" w:hAnsi="Angsana New"/>
          <w:sz w:val="30"/>
          <w:szCs w:val="30"/>
        </w:rPr>
        <w:t>2556</w:t>
      </w:r>
      <w:r w:rsidRPr="00027177">
        <w:rPr>
          <w:rFonts w:ascii="Angsana New" w:hAnsi="Angsana New" w:hint="cs"/>
          <w:sz w:val="30"/>
          <w:szCs w:val="30"/>
          <w:cs/>
        </w:rPr>
        <w:t xml:space="preserve"> ด้วยมูลค่าตามบัญชี ซึ่งมีรายละเอียดดังนี้</w:t>
      </w:r>
    </w:p>
    <w:p w:rsidR="00291A80" w:rsidRPr="00027177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10085" w:type="dxa"/>
        <w:tblInd w:w="18" w:type="dxa"/>
        <w:tblLayout w:type="fixed"/>
        <w:tblLook w:val="0000"/>
      </w:tblPr>
      <w:tblGrid>
        <w:gridCol w:w="2783"/>
        <w:gridCol w:w="1474"/>
        <w:gridCol w:w="236"/>
        <w:gridCol w:w="1134"/>
        <w:gridCol w:w="236"/>
        <w:gridCol w:w="1133"/>
        <w:gridCol w:w="236"/>
        <w:gridCol w:w="1139"/>
        <w:gridCol w:w="236"/>
        <w:gridCol w:w="1478"/>
      </w:tblGrid>
      <w:tr w:rsidR="00291A80" w:rsidRPr="00027177" w:rsidTr="00E93806">
        <w:trPr>
          <w:cantSplit/>
        </w:trPr>
        <w:tc>
          <w:tcPr>
            <w:tcW w:w="2783" w:type="dxa"/>
            <w:vAlign w:val="bottom"/>
          </w:tcPr>
          <w:p w:rsidR="00291A80" w:rsidRPr="00027177" w:rsidRDefault="00291A80" w:rsidP="00E93806">
            <w:pPr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302" w:type="dxa"/>
            <w:gridSpan w:val="9"/>
            <w:vAlign w:val="bottom"/>
          </w:tcPr>
          <w:p w:rsidR="00291A80" w:rsidRPr="00027177" w:rsidRDefault="00291A80" w:rsidP="00E93806">
            <w:pPr>
              <w:tabs>
                <w:tab w:val="clear" w:pos="6549"/>
                <w:tab w:val="left" w:pos="653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91A80" w:rsidRPr="00027177" w:rsidTr="00E93806">
        <w:trPr>
          <w:cantSplit/>
        </w:trPr>
        <w:tc>
          <w:tcPr>
            <w:tcW w:w="2783" w:type="dxa"/>
            <w:vAlign w:val="bottom"/>
          </w:tcPr>
          <w:p w:rsidR="00291A80" w:rsidRPr="00027177" w:rsidRDefault="00291A80" w:rsidP="00E9380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1242"/>
              </w:tabs>
              <w:ind w:left="-108" w:right="-108" w:firstLine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82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รายการเคลื่อนไหวในระหว่างปี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</w:p>
        </w:tc>
      </w:tr>
      <w:tr w:rsidR="00291A80" w:rsidRPr="00027177" w:rsidTr="00E93806">
        <w:trPr>
          <w:cantSplit/>
        </w:trPr>
        <w:tc>
          <w:tcPr>
            <w:tcW w:w="2783" w:type="dxa"/>
            <w:vAlign w:val="bottom"/>
          </w:tcPr>
          <w:p w:rsidR="00291A80" w:rsidRPr="00027177" w:rsidRDefault="00291A80" w:rsidP="00E9380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291A80" w:rsidRPr="00027177" w:rsidRDefault="00291A80" w:rsidP="00B5245C">
            <w:pPr>
              <w:ind w:left="-73" w:right="-108" w:hanging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 xml:space="preserve">วันที่ 31 ธ.ค.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524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pStyle w:val="a1"/>
              <w:tabs>
                <w:tab w:val="left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91A80" w:rsidRPr="00027177" w:rsidRDefault="00291A80" w:rsidP="00E93806">
            <w:pPr>
              <w:pStyle w:val="a1"/>
              <w:tabs>
                <w:tab w:val="left" w:pos="104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tabs>
                <w:tab w:val="clear" w:pos="680"/>
                <w:tab w:val="left" w:pos="988"/>
                <w:tab w:val="left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clear" w:pos="680"/>
                <w:tab w:val="left" w:pos="988"/>
                <w:tab w:val="left" w:pos="106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tabs>
                <w:tab w:val="left" w:pos="97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972"/>
              </w:tabs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:rsidR="00291A80" w:rsidRPr="00027177" w:rsidRDefault="00291A80" w:rsidP="00B5245C">
            <w:pPr>
              <w:ind w:left="-73" w:right="-108" w:hanging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 xml:space="preserve">วันที่ 31 ธ.ค.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B5245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1A80" w:rsidRPr="00027177" w:rsidTr="00E93806">
        <w:trPr>
          <w:cantSplit/>
        </w:trPr>
        <w:tc>
          <w:tcPr>
            <w:tcW w:w="2783" w:type="dxa"/>
            <w:vAlign w:val="bottom"/>
          </w:tcPr>
          <w:p w:rsidR="00291A80" w:rsidRPr="00027177" w:rsidRDefault="00291A80" w:rsidP="00E9380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1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ind w:left="-73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tabs>
                <w:tab w:val="left" w:pos="52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:rsidR="00291A80" w:rsidRPr="00027177" w:rsidRDefault="00291A80" w:rsidP="00E93806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:rsidR="00291A80" w:rsidRPr="00027177" w:rsidRDefault="00291A80" w:rsidP="00E93806">
            <w:pPr>
              <w:ind w:left="-73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74" w:type="dxa"/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6" w:type="dxa"/>
          </w:tcPr>
          <w:p w:rsidR="00B5245C" w:rsidRPr="00027177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B5245C" w:rsidRPr="0006352D" w:rsidRDefault="00B5245C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  <w:tc>
          <w:tcPr>
            <w:tcW w:w="236" w:type="dxa"/>
          </w:tcPr>
          <w:p w:rsidR="00B5245C" w:rsidRPr="00027177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B5245C" w:rsidRPr="0006352D" w:rsidRDefault="00B5245C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8,075</w:t>
            </w: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รวมทุน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20,875</w:t>
            </w:r>
          </w:p>
        </w:tc>
        <w:tc>
          <w:tcPr>
            <w:tcW w:w="236" w:type="dxa"/>
          </w:tcPr>
          <w:p w:rsidR="00B5245C" w:rsidRPr="00027177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972"/>
              </w:tabs>
              <w:ind w:left="-17"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B5245C" w:rsidRPr="0006352D" w:rsidRDefault="00B5245C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20,875</w:t>
            </w: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1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245C" w:rsidRPr="00027177" w:rsidRDefault="00B5245C" w:rsidP="00E93806">
            <w:pPr>
              <w:tabs>
                <w:tab w:val="left" w:pos="1062"/>
                <w:tab w:val="left" w:pos="1242"/>
              </w:tabs>
              <w:ind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left" w:pos="1062"/>
                <w:tab w:val="left" w:pos="1242"/>
              </w:tabs>
              <w:ind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1134"/>
              </w:tabs>
              <w:ind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left" w:pos="1134"/>
              </w:tabs>
              <w:ind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999"/>
              </w:tabs>
              <w:ind w:left="-17"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left" w:pos="999"/>
              </w:tabs>
              <w:ind w:left="-17" w:right="164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02717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4" w:type="dxa"/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:rsidR="00B5245C" w:rsidRPr="00027177" w:rsidRDefault="00B5245C" w:rsidP="00E93806">
            <w:pPr>
              <w:tabs>
                <w:tab w:val="clear" w:pos="907"/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B5245C" w:rsidRPr="0006352D" w:rsidRDefault="00F163FA" w:rsidP="00E9380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A4410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:rsidR="00B5245C" w:rsidRPr="0006352D" w:rsidRDefault="00B524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:rsidR="00B5245C" w:rsidRPr="0006352D" w:rsidRDefault="00B5245C" w:rsidP="00B5245C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A4410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245C" w:rsidRPr="00027177" w:rsidTr="00E93806">
        <w:trPr>
          <w:cantSplit/>
        </w:trPr>
        <w:tc>
          <w:tcPr>
            <w:tcW w:w="2783" w:type="dxa"/>
            <w:vAlign w:val="bottom"/>
          </w:tcPr>
          <w:p w:rsidR="00B5245C" w:rsidRPr="00027177" w:rsidRDefault="00B5245C" w:rsidP="00E9380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1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B5245C" w:rsidRPr="0006352D" w:rsidRDefault="00B5245C" w:rsidP="00D35CC6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17,304</w:t>
            </w:r>
          </w:p>
        </w:tc>
        <w:tc>
          <w:tcPr>
            <w:tcW w:w="236" w:type="dxa"/>
          </w:tcPr>
          <w:p w:rsidR="00B5245C" w:rsidRPr="00027177" w:rsidRDefault="00B5245C" w:rsidP="00E93806">
            <w:pPr>
              <w:tabs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clear" w:pos="907"/>
                <w:tab w:val="left" w:pos="882"/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clear" w:pos="907"/>
                <w:tab w:val="left" w:pos="882"/>
                <w:tab w:val="left" w:pos="1134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B5245C" w:rsidRPr="0006352D" w:rsidRDefault="00B5245C" w:rsidP="00E93806">
            <w:pPr>
              <w:tabs>
                <w:tab w:val="left" w:pos="1134"/>
              </w:tabs>
              <w:ind w:left="-108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245C" w:rsidRPr="0006352D" w:rsidRDefault="00B5245C" w:rsidP="00E93806">
            <w:pPr>
              <w:tabs>
                <w:tab w:val="clear" w:pos="454"/>
                <w:tab w:val="left" w:pos="570"/>
              </w:tabs>
              <w:ind w:left="-108" w:right="16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:rsidR="00B5245C" w:rsidRPr="0006352D" w:rsidRDefault="00B5245C" w:rsidP="00B5245C">
            <w:pPr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352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6,90</w:t>
            </w:r>
            <w:r w:rsidR="00A4410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291A80" w:rsidRPr="00027177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:rsidR="00291A80" w:rsidRPr="00027177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92B93">
        <w:rPr>
          <w:rFonts w:ascii="Angsana New" w:hAnsi="Angsana New"/>
          <w:color w:val="000000"/>
          <w:sz w:val="30"/>
          <w:szCs w:val="30"/>
          <w:cs/>
        </w:rPr>
        <w:t xml:space="preserve">ค่าเสื่อมราคาสำหรับปีสิ้นสุดวันที่ </w:t>
      </w:r>
      <w:r w:rsidRPr="00292B9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92B93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color w:val="000000"/>
          <w:sz w:val="30"/>
          <w:szCs w:val="30"/>
        </w:rPr>
        <w:t xml:space="preserve">2565 </w:t>
      </w:r>
      <w:r w:rsidR="008E0B6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color w:val="000000"/>
          <w:sz w:val="30"/>
          <w:szCs w:val="30"/>
        </w:rPr>
        <w:t>2564</w:t>
      </w:r>
      <w:r w:rsidRPr="00292B93">
        <w:rPr>
          <w:rFonts w:ascii="Angsana New" w:hAnsi="Angsana New"/>
          <w:color w:val="000000"/>
          <w:sz w:val="30"/>
          <w:szCs w:val="30"/>
        </w:rPr>
        <w:t xml:space="preserve"> </w:t>
      </w:r>
      <w:r w:rsidRPr="00292B93">
        <w:rPr>
          <w:rFonts w:ascii="Angsana New" w:hAnsi="Angsana New"/>
          <w:color w:val="000000"/>
          <w:sz w:val="30"/>
          <w:szCs w:val="30"/>
          <w:cs/>
        </w:rPr>
        <w:t>มีจำนวนเงินปีละ</w:t>
      </w:r>
      <w:r w:rsidRPr="0006352D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Pr="0006352D">
        <w:rPr>
          <w:rFonts w:ascii="Angsana New" w:hAnsi="Angsana New"/>
          <w:color w:val="000000"/>
          <w:sz w:val="30"/>
          <w:szCs w:val="30"/>
        </w:rPr>
        <w:t xml:space="preserve">0.4 </w:t>
      </w:r>
      <w:r w:rsidRPr="0006352D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292B93">
        <w:rPr>
          <w:rFonts w:ascii="Angsana New" w:hAnsi="Angsana New"/>
          <w:color w:val="000000"/>
          <w:sz w:val="30"/>
          <w:szCs w:val="30"/>
          <w:cs/>
        </w:rPr>
        <w:t>บาท</w:t>
      </w:r>
    </w:p>
    <w:p w:rsidR="00291A80" w:rsidRPr="0027036F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91A80" w:rsidRPr="00027177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F59CC">
        <w:rPr>
          <w:rFonts w:ascii="Angsana New" w:hAnsi="Angsana New"/>
          <w:sz w:val="30"/>
          <w:szCs w:val="30"/>
          <w:cs/>
        </w:rPr>
        <w:t xml:space="preserve">ราคาประเมินสินทรัพย์ที่มีไว้เพื่อให้เช่าล่าสุดที่ประเมินโดยผู้ประเมินราคาอิสระซึ่งได้แก่ บริษัท เดอะแวลูเอชั่น แอนด์ คอนซัลแทนท์ส จำกัด โดยวิธีเปรียบเทียบราคาตลาด </w:t>
      </w:r>
      <w:r w:rsidRPr="00EF59CC">
        <w:rPr>
          <w:rFonts w:ascii="Angsana New" w:hAnsi="Angsana New"/>
          <w:sz w:val="30"/>
          <w:szCs w:val="30"/>
        </w:rPr>
        <w:t xml:space="preserve">(Market Approach) </w:t>
      </w:r>
      <w:r w:rsidRPr="00EF59CC">
        <w:rPr>
          <w:rFonts w:ascii="Angsana New" w:hAnsi="Angsana New"/>
          <w:sz w:val="30"/>
          <w:szCs w:val="30"/>
          <w:cs/>
        </w:rPr>
        <w:t>ตามรายงานในเดือน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F59CC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</w:t>
      </w:r>
      <w:r w:rsidR="003B02C6">
        <w:rPr>
          <w:rFonts w:ascii="Angsana New" w:hAnsi="Angsana New"/>
          <w:sz w:val="30"/>
          <w:szCs w:val="30"/>
        </w:rPr>
        <w:t>3</w:t>
      </w:r>
      <w:r w:rsidRPr="00EF59CC">
        <w:rPr>
          <w:rFonts w:ascii="Angsana New" w:hAnsi="Angsana New"/>
          <w:sz w:val="30"/>
          <w:szCs w:val="30"/>
          <w:cs/>
        </w:rPr>
        <w:t xml:space="preserve"> มีมูลค่า</w:t>
      </w:r>
      <w:r w:rsidRPr="0006352D">
        <w:rPr>
          <w:rFonts w:ascii="Angsana New" w:hAnsi="Angsana New"/>
          <w:sz w:val="30"/>
          <w:szCs w:val="30"/>
          <w:cs/>
        </w:rPr>
        <w:t xml:space="preserve">ประมาณ </w:t>
      </w:r>
      <w:r w:rsidRPr="0006352D">
        <w:rPr>
          <w:rFonts w:ascii="Angsana New" w:hAnsi="Angsana New" w:hint="cs"/>
          <w:sz w:val="30"/>
          <w:szCs w:val="30"/>
          <w:cs/>
        </w:rPr>
        <w:t>39.4</w:t>
      </w:r>
      <w:r w:rsidRPr="00EF59CC">
        <w:rPr>
          <w:rFonts w:ascii="Angsana New" w:hAnsi="Angsana New"/>
          <w:sz w:val="30"/>
          <w:szCs w:val="30"/>
        </w:rPr>
        <w:t xml:space="preserve"> </w:t>
      </w:r>
      <w:r w:rsidRPr="00EF59CC">
        <w:rPr>
          <w:rFonts w:ascii="Angsana New" w:hAnsi="Angsana New"/>
          <w:sz w:val="30"/>
          <w:szCs w:val="30"/>
          <w:cs/>
        </w:rPr>
        <w:t>ล้านบาท</w:t>
      </w:r>
    </w:p>
    <w:p w:rsidR="00291A80" w:rsidRPr="00027177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91A80" w:rsidRPr="0027036F" w:rsidRDefault="00291A80" w:rsidP="0029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7036F">
        <w:rPr>
          <w:rFonts w:ascii="Angsana New" w:hAnsi="Angsana New"/>
          <w:sz w:val="30"/>
          <w:szCs w:val="30"/>
          <w:cs/>
        </w:rPr>
        <w:t>สินทรัพย์ที่ไม่ได้ใช้ในการดำเนินงาน</w:t>
      </w:r>
      <w:r w:rsidRPr="0006352D">
        <w:rPr>
          <w:rFonts w:ascii="Angsana New" w:hAnsi="Angsana New"/>
          <w:sz w:val="30"/>
          <w:szCs w:val="30"/>
          <w:cs/>
        </w:rPr>
        <w:t>ประกอบด้วยที่ดินและอาคารพาณิชย์ที่บริษัทและบริษัทย่อย</w:t>
      </w:r>
      <w:r w:rsidRPr="0006352D">
        <w:rPr>
          <w:rFonts w:ascii="Angsana New" w:hAnsi="Angsana New" w:hint="cs"/>
          <w:sz w:val="30"/>
          <w:szCs w:val="30"/>
          <w:cs/>
        </w:rPr>
        <w:t>ในประเทศข้างต้น</w:t>
      </w:r>
      <w:r w:rsidRPr="0006352D">
        <w:rPr>
          <w:rFonts w:ascii="Angsana New" w:hAnsi="Angsana New"/>
          <w:sz w:val="30"/>
          <w:szCs w:val="30"/>
          <w:cs/>
        </w:rPr>
        <w:t xml:space="preserve">ไม่ได้ใช้ดำเนินงานชั่วคราว ณ วันที่ 31 ธันวาคม </w:t>
      </w:r>
      <w:r w:rsidR="008E0B61">
        <w:rPr>
          <w:rFonts w:ascii="Angsana New" w:hAnsi="Angsana New"/>
          <w:sz w:val="30"/>
          <w:szCs w:val="30"/>
          <w:cs/>
        </w:rPr>
        <w:t>2565 และ 2564</w:t>
      </w:r>
      <w:r w:rsidRPr="0006352D">
        <w:rPr>
          <w:rFonts w:ascii="Angsana New" w:hAnsi="Angsana New"/>
          <w:sz w:val="30"/>
          <w:szCs w:val="30"/>
          <w:cs/>
        </w:rPr>
        <w:t xml:space="preserve"> มีมูลค่าตามบัญชีรวมประมาณ </w:t>
      </w:r>
      <w:r w:rsidRPr="0006352D">
        <w:rPr>
          <w:rFonts w:ascii="Angsana New" w:hAnsi="Angsana New"/>
          <w:sz w:val="30"/>
          <w:szCs w:val="30"/>
        </w:rPr>
        <w:t>14.3</w:t>
      </w:r>
      <w:r w:rsidRPr="0006352D">
        <w:rPr>
          <w:rFonts w:ascii="Angsana New" w:hAnsi="Angsana New"/>
          <w:sz w:val="30"/>
          <w:szCs w:val="30"/>
          <w:cs/>
        </w:rPr>
        <w:t xml:space="preserve"> ล้านบาท (ส่วนของเฉพาะบริษัทมีมูลค่าตามบัญชีประมาณ </w:t>
      </w:r>
      <w:r w:rsidRPr="0006352D">
        <w:rPr>
          <w:rFonts w:ascii="Angsana New" w:hAnsi="Angsana New"/>
          <w:sz w:val="30"/>
          <w:szCs w:val="30"/>
        </w:rPr>
        <w:t>5.7</w:t>
      </w:r>
      <w:r w:rsidRPr="0006352D">
        <w:rPr>
          <w:rFonts w:ascii="Angsana New" w:hAnsi="Angsana New"/>
          <w:sz w:val="30"/>
          <w:szCs w:val="30"/>
          <w:cs/>
        </w:rPr>
        <w:t xml:space="preserve"> ล้านบาท) ทั้งนี้ ราคาประเมินสินทรัพย์ล่าสุดท</w:t>
      </w:r>
      <w:r w:rsidR="003F479D">
        <w:rPr>
          <w:rFonts w:ascii="Angsana New" w:hAnsi="Angsana New"/>
          <w:sz w:val="30"/>
          <w:szCs w:val="30"/>
          <w:cs/>
        </w:rPr>
        <w:t>ี่ประเมินโดยผู้ประเมินราคาอิสระ</w:t>
      </w:r>
      <w:r w:rsidRPr="0006352D">
        <w:rPr>
          <w:rFonts w:ascii="Angsana New" w:hAnsi="Angsana New"/>
          <w:sz w:val="30"/>
          <w:szCs w:val="30"/>
          <w:cs/>
        </w:rPr>
        <w:t>ซึ่งได้แก่ บริษัท เดอะแวลูเอชั่น แอนด์ คอนซัลแทนท์ส จำกัด โดยวิธีเปรียบเทียบราคาตลาด (</w:t>
      </w:r>
      <w:r w:rsidRPr="0006352D">
        <w:rPr>
          <w:rFonts w:ascii="Angsana New" w:hAnsi="Angsana New"/>
          <w:sz w:val="30"/>
          <w:szCs w:val="30"/>
        </w:rPr>
        <w:t xml:space="preserve">Market Approach) </w:t>
      </w:r>
      <w:r w:rsidRPr="0006352D">
        <w:rPr>
          <w:rFonts w:ascii="Angsana New" w:hAnsi="Angsana New"/>
          <w:sz w:val="30"/>
          <w:szCs w:val="30"/>
          <w:cs/>
        </w:rPr>
        <w:t>ตามรายงานในเดือ</w:t>
      </w:r>
      <w:r w:rsidR="000A2AA1">
        <w:rPr>
          <w:rFonts w:ascii="Angsana New" w:hAnsi="Angsana New" w:hint="cs"/>
          <w:sz w:val="30"/>
          <w:szCs w:val="30"/>
          <w:cs/>
        </w:rPr>
        <w:t>นมีนาคม 2565</w:t>
      </w:r>
      <w:r w:rsidRPr="0006352D">
        <w:rPr>
          <w:rFonts w:ascii="Angsana New" w:hAnsi="Angsana New"/>
          <w:sz w:val="30"/>
          <w:szCs w:val="30"/>
          <w:cs/>
        </w:rPr>
        <w:t xml:space="preserve"> มีมูลค่ารวมประมาณ</w:t>
      </w:r>
      <w:r w:rsidR="000A2AA1">
        <w:rPr>
          <w:rFonts w:ascii="Angsana New" w:hAnsi="Angsana New"/>
          <w:sz w:val="30"/>
          <w:szCs w:val="30"/>
          <w:cs/>
        </w:rPr>
        <w:t xml:space="preserve"> 88.7 </w:t>
      </w:r>
      <w:r w:rsidRPr="0006352D">
        <w:rPr>
          <w:rFonts w:ascii="Angsana New" w:hAnsi="Angsana New"/>
          <w:sz w:val="30"/>
          <w:szCs w:val="30"/>
          <w:cs/>
        </w:rPr>
        <w:t>ล้านบาท (ส่วนของเฉพาะบริษัทมีมูลค่าประมาณ</w:t>
      </w:r>
      <w:r w:rsidR="000A2AA1">
        <w:rPr>
          <w:rFonts w:ascii="Angsana New" w:hAnsi="Angsana New"/>
          <w:sz w:val="30"/>
          <w:szCs w:val="30"/>
          <w:cs/>
        </w:rPr>
        <w:t xml:space="preserve"> 40.9 </w:t>
      </w:r>
      <w:r w:rsidRPr="00EF59CC">
        <w:rPr>
          <w:rFonts w:ascii="Angsana New" w:hAnsi="Angsana New"/>
          <w:sz w:val="30"/>
          <w:szCs w:val="30"/>
          <w:cs/>
        </w:rPr>
        <w:t>ล้านบาท)</w:t>
      </w:r>
    </w:p>
    <w:p w:rsidR="00535695" w:rsidRDefault="00535695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27036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535695" w:rsidRDefault="00535695" w:rsidP="005356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440" w:type="dxa"/>
        <w:tblLook w:val="01E0"/>
      </w:tblPr>
      <w:tblGrid>
        <w:gridCol w:w="3005"/>
        <w:gridCol w:w="1418"/>
        <w:gridCol w:w="255"/>
        <w:gridCol w:w="1417"/>
        <w:gridCol w:w="255"/>
        <w:gridCol w:w="1417"/>
        <w:gridCol w:w="255"/>
        <w:gridCol w:w="1418"/>
      </w:tblGrid>
      <w:tr w:rsidR="00535695" w:rsidRPr="006946D8" w:rsidTr="00E93806">
        <w:tc>
          <w:tcPr>
            <w:tcW w:w="3005" w:type="dxa"/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5" w:type="dxa"/>
            <w:gridSpan w:val="7"/>
            <w:tcBorders>
              <w:bottom w:val="single" w:sz="4" w:space="0" w:color="auto"/>
            </w:tcBorders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35695" w:rsidRPr="006946D8" w:rsidTr="00E93806">
        <w:tc>
          <w:tcPr>
            <w:tcW w:w="3005" w:type="dxa"/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0B5DCE" w:rsidRPr="006946D8" w:rsidTr="00E93806">
        <w:tc>
          <w:tcPr>
            <w:tcW w:w="300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B5DCE" w:rsidRPr="006946D8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5DCE" w:rsidRPr="006946D8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B5DCE" w:rsidRPr="006946D8" w:rsidTr="00E93806">
        <w:tc>
          <w:tcPr>
            <w:tcW w:w="300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B5DCE" w:rsidRPr="008C26B9" w:rsidRDefault="00D553B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B5DCE" w:rsidRPr="008C26B9" w:rsidRDefault="00DE5C9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  <w:tr w:rsidR="000B5DCE" w:rsidRPr="006946D8" w:rsidTr="00E93806">
        <w:tc>
          <w:tcPr>
            <w:tcW w:w="300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5DCE" w:rsidRPr="008C26B9" w:rsidRDefault="00CC1272" w:rsidP="00CC1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63,919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86,766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B5DCE" w:rsidRPr="008C26B9" w:rsidRDefault="00DE5C9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DCE" w:rsidRPr="006946D8" w:rsidTr="00E93806">
        <w:trPr>
          <w:trHeight w:val="70"/>
        </w:trPr>
        <w:tc>
          <w:tcPr>
            <w:tcW w:w="300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D553B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64,11</w:t>
            </w:r>
            <w:r w:rsidR="00CC12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88,454</w:t>
            </w:r>
          </w:p>
        </w:tc>
        <w:tc>
          <w:tcPr>
            <w:tcW w:w="255" w:type="dxa"/>
            <w:vAlign w:val="bottom"/>
          </w:tcPr>
          <w:p w:rsidR="000B5DCE" w:rsidRPr="008C26B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DE5C9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55" w:type="dxa"/>
            <w:vAlign w:val="bottom"/>
          </w:tcPr>
          <w:p w:rsidR="000B5DCE" w:rsidRPr="006946D8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1,688</w:t>
            </w:r>
          </w:p>
        </w:tc>
      </w:tr>
    </w:tbl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946D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46D8">
        <w:rPr>
          <w:rFonts w:ascii="Angsana New" w:hAnsi="Angsana New"/>
          <w:sz w:val="30"/>
          <w:szCs w:val="30"/>
        </w:rPr>
        <w:t>31</w:t>
      </w:r>
      <w:r w:rsidRPr="006946D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Pr="006946D8">
        <w:rPr>
          <w:rFonts w:ascii="Angsana New" w:hAnsi="Angsana New"/>
          <w:sz w:val="30"/>
          <w:szCs w:val="30"/>
        </w:rPr>
        <w:t xml:space="preserve"> </w:t>
      </w:r>
      <w:r w:rsidRPr="006946D8">
        <w:rPr>
          <w:rFonts w:ascii="Angsana New" w:hAnsi="Angsana New" w:hint="cs"/>
          <w:sz w:val="30"/>
          <w:szCs w:val="30"/>
          <w:cs/>
        </w:rPr>
        <w:t>กลุ่มบริษัทมีวงเงินกู้ยืมกับสถาบันการเงินหลายแห่งซึ่งประกอบด้วย</w:t>
      </w: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535695" w:rsidRPr="006946D8" w:rsidTr="00CC1272">
        <w:tc>
          <w:tcPr>
            <w:tcW w:w="5778" w:type="dxa"/>
            <w:vAlign w:val="bottom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5D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535695" w:rsidRPr="006946D8" w:rsidRDefault="0053569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5D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33D1A" w:rsidRPr="006946D8" w:rsidTr="00CC1272">
        <w:tc>
          <w:tcPr>
            <w:tcW w:w="5778" w:type="dxa"/>
            <w:vAlign w:val="bottom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 (ล้านบาท)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3D1A" w:rsidRPr="008C26B9" w:rsidRDefault="00F33D1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88.0</w:t>
            </w:r>
          </w:p>
        </w:tc>
        <w:tc>
          <w:tcPr>
            <w:tcW w:w="284" w:type="dxa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33D1A" w:rsidRPr="008C26B9" w:rsidRDefault="00F33D1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88.0</w:t>
            </w:r>
          </w:p>
        </w:tc>
      </w:tr>
      <w:tr w:rsidR="00F33D1A" w:rsidRPr="006946D8" w:rsidTr="00CC1272">
        <w:tc>
          <w:tcPr>
            <w:tcW w:w="5778" w:type="dxa"/>
            <w:vAlign w:val="bottom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33D1A" w:rsidRPr="008C26B9" w:rsidRDefault="00F33D1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  <w:tc>
          <w:tcPr>
            <w:tcW w:w="284" w:type="dxa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33D1A" w:rsidRPr="008C26B9" w:rsidRDefault="00F33D1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2,145.0</w:t>
            </w:r>
          </w:p>
        </w:tc>
      </w:tr>
      <w:tr w:rsidR="00F33D1A" w:rsidRPr="006946D8" w:rsidTr="00CC1272">
        <w:tc>
          <w:tcPr>
            <w:tcW w:w="5778" w:type="dxa"/>
            <w:vAlign w:val="bottom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(ล้านเหรียญสหรัฐ)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33D1A" w:rsidRPr="008C26B9" w:rsidRDefault="00F33D1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284" w:type="dxa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33D1A" w:rsidRPr="008C26B9" w:rsidRDefault="00F33D1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8.5</w:t>
            </w:r>
          </w:p>
        </w:tc>
      </w:tr>
      <w:tr w:rsidR="00F33D1A" w:rsidRPr="006946D8" w:rsidTr="00CC1272">
        <w:tc>
          <w:tcPr>
            <w:tcW w:w="5778" w:type="dxa"/>
            <w:vAlign w:val="bottom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นกู้ยืมระยะสั้น (ล้านกีบ</w:t>
            </w:r>
            <w:r w:rsidRPr="006946D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33D1A" w:rsidRPr="008C26B9" w:rsidRDefault="00F33D1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63,300.0</w:t>
            </w:r>
          </w:p>
        </w:tc>
        <w:tc>
          <w:tcPr>
            <w:tcW w:w="284" w:type="dxa"/>
          </w:tcPr>
          <w:p w:rsidR="00F33D1A" w:rsidRPr="006946D8" w:rsidRDefault="00F33D1A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F33D1A" w:rsidRPr="008C26B9" w:rsidRDefault="00F33D1A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63,300.0</w:t>
            </w:r>
          </w:p>
        </w:tc>
      </w:tr>
    </w:tbl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5695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946D8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8C26B9">
        <w:rPr>
          <w:rFonts w:ascii="Angsana New" w:hAnsi="Angsana New" w:hint="cs"/>
          <w:sz w:val="30"/>
          <w:szCs w:val="30"/>
          <w:cs/>
        </w:rPr>
        <w:t>ระหว่างร้อยล</w:t>
      </w:r>
      <w:r w:rsidRPr="00CC1272">
        <w:rPr>
          <w:rFonts w:ascii="Angsana New" w:hAnsi="Angsana New" w:hint="cs"/>
          <w:sz w:val="30"/>
          <w:szCs w:val="30"/>
          <w:cs/>
        </w:rPr>
        <w:t xml:space="preserve">ะ </w:t>
      </w:r>
      <w:r w:rsidR="008C26B9" w:rsidRPr="00CC1272">
        <w:rPr>
          <w:rFonts w:ascii="Angsana New" w:hAnsi="Angsana New"/>
          <w:sz w:val="30"/>
          <w:szCs w:val="30"/>
        </w:rPr>
        <w:t>2.94</w:t>
      </w:r>
      <w:r w:rsidRPr="00CC1272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CC1272" w:rsidRPr="00CC1272">
        <w:rPr>
          <w:rFonts w:ascii="Angsana New" w:hAnsi="Angsana New"/>
          <w:sz w:val="30"/>
          <w:szCs w:val="30"/>
        </w:rPr>
        <w:t>5.96</w:t>
      </w:r>
      <w:r w:rsidRPr="008C26B9">
        <w:rPr>
          <w:rFonts w:ascii="Angsana New" w:hAnsi="Angsana New"/>
          <w:sz w:val="30"/>
          <w:szCs w:val="30"/>
        </w:rPr>
        <w:t xml:space="preserve"> </w:t>
      </w:r>
      <w:r w:rsidRPr="008C26B9">
        <w:rPr>
          <w:rFonts w:ascii="Angsana New" w:hAnsi="Angsana New" w:hint="cs"/>
          <w:sz w:val="30"/>
          <w:szCs w:val="30"/>
          <w:cs/>
        </w:rPr>
        <w:t>ต่อ</w:t>
      </w:r>
      <w:r w:rsidRPr="006A6336">
        <w:rPr>
          <w:rFonts w:ascii="Angsana New" w:hAnsi="Angsana New" w:hint="cs"/>
          <w:sz w:val="30"/>
          <w:szCs w:val="30"/>
          <w:cs/>
        </w:rPr>
        <w:t>ปีใน</w:t>
      </w:r>
      <w:r w:rsidRPr="006946D8"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z w:val="30"/>
          <w:szCs w:val="30"/>
          <w:cs/>
        </w:rPr>
        <w:t>256</w:t>
      </w:r>
      <w:r w:rsidR="000B5DCE">
        <w:rPr>
          <w:rFonts w:ascii="Angsana New" w:hAnsi="Angsana New"/>
          <w:sz w:val="30"/>
          <w:szCs w:val="30"/>
        </w:rPr>
        <w:t>5</w:t>
      </w:r>
      <w:r w:rsidRPr="006946D8">
        <w:rPr>
          <w:rFonts w:ascii="Angsana New" w:hAnsi="Angsana New"/>
          <w:sz w:val="30"/>
          <w:szCs w:val="30"/>
        </w:rPr>
        <w:t xml:space="preserve"> </w:t>
      </w:r>
      <w:r w:rsidRPr="006946D8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B5DCE" w:rsidRPr="008C26B9">
        <w:rPr>
          <w:rFonts w:ascii="Angsana New" w:hAnsi="Angsana New"/>
          <w:sz w:val="30"/>
          <w:szCs w:val="30"/>
        </w:rPr>
        <w:t>2.94</w:t>
      </w:r>
      <w:r w:rsidR="000B5DCE" w:rsidRPr="008C26B9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0B5DCE" w:rsidRPr="008C26B9">
        <w:rPr>
          <w:rFonts w:ascii="Angsana New" w:hAnsi="Angsana New"/>
          <w:sz w:val="30"/>
          <w:szCs w:val="30"/>
        </w:rPr>
        <w:t xml:space="preserve">5.75 </w:t>
      </w:r>
      <w:r w:rsidR="000B5DCE" w:rsidRPr="008C26B9">
        <w:rPr>
          <w:rFonts w:ascii="Angsana New" w:hAnsi="Angsana New" w:hint="cs"/>
          <w:sz w:val="30"/>
          <w:szCs w:val="30"/>
          <w:cs/>
        </w:rPr>
        <w:t>ต่อ</w:t>
      </w:r>
      <w:r w:rsidR="000B5DCE" w:rsidRPr="006A6336">
        <w:rPr>
          <w:rFonts w:ascii="Angsana New" w:hAnsi="Angsana New" w:hint="cs"/>
          <w:sz w:val="30"/>
          <w:szCs w:val="30"/>
          <w:cs/>
        </w:rPr>
        <w:t>ปีใน</w:t>
      </w:r>
      <w:r w:rsidR="000B5DCE" w:rsidRPr="006946D8">
        <w:rPr>
          <w:rFonts w:ascii="Angsana New" w:hAnsi="Angsana New" w:hint="cs"/>
          <w:sz w:val="30"/>
          <w:szCs w:val="30"/>
          <w:cs/>
        </w:rPr>
        <w:t xml:space="preserve">ปี </w:t>
      </w:r>
      <w:r w:rsidR="000B5DCE">
        <w:rPr>
          <w:rFonts w:ascii="Angsana New" w:hAnsi="Angsana New" w:hint="cs"/>
          <w:sz w:val="30"/>
          <w:szCs w:val="30"/>
          <w:cs/>
        </w:rPr>
        <w:t>256</w:t>
      </w:r>
      <w:r w:rsidR="000B5DC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27036F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896A33">
        <w:rPr>
          <w:rFonts w:ascii="Angsana New" w:hAnsi="Angsana New"/>
          <w:sz w:val="30"/>
          <w:szCs w:val="30"/>
          <w:cs/>
        </w:rPr>
        <w:t>บริษัท</w:t>
      </w:r>
      <w:r w:rsidRPr="00B7184A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>
        <w:rPr>
          <w:rFonts w:ascii="Angsana New" w:hAnsi="Angsana New" w:hint="cs"/>
          <w:sz w:val="30"/>
          <w:szCs w:val="30"/>
          <w:cs/>
        </w:rPr>
        <w:t>ของวงเงินกู้ยืมตาม</w:t>
      </w:r>
      <w:r w:rsidRPr="00B7184A">
        <w:rPr>
          <w:rFonts w:ascii="Angsana New" w:hAnsi="Angsana New"/>
          <w:sz w:val="30"/>
          <w:szCs w:val="30"/>
          <w:cs/>
        </w:rPr>
        <w:t>ที่กำหนดไว้</w:t>
      </w:r>
      <w:r>
        <w:rPr>
          <w:rFonts w:ascii="Angsana New" w:hAnsi="Angsana New" w:hint="cs"/>
          <w:sz w:val="30"/>
          <w:szCs w:val="30"/>
          <w:cs/>
        </w:rPr>
        <w:t>ซึ่งรวมถึงการ</w:t>
      </w:r>
      <w:r w:rsidRPr="00B7184A">
        <w:rPr>
          <w:rFonts w:ascii="Angsana New" w:hAnsi="Angsana New"/>
          <w:sz w:val="30"/>
          <w:szCs w:val="30"/>
          <w:cs/>
        </w:rPr>
        <w:t>รักษาอัตราส่วนหนี้สินต่อส่วนทุนในอัตราไม่เกิน</w:t>
      </w:r>
      <w:r w:rsidRPr="00EF59CC">
        <w:rPr>
          <w:rFonts w:ascii="Angsana New" w:hAnsi="Angsana New"/>
          <w:sz w:val="30"/>
          <w:szCs w:val="30"/>
          <w:cs/>
        </w:rPr>
        <w:t xml:space="preserve">กว่า </w:t>
      </w:r>
      <w:r w:rsidRPr="00EF59CC">
        <w:rPr>
          <w:rFonts w:ascii="Angsana New" w:hAnsi="Angsana New"/>
          <w:sz w:val="30"/>
          <w:szCs w:val="30"/>
        </w:rPr>
        <w:t>7:1</w:t>
      </w:r>
      <w:r w:rsidRPr="00AE56DE">
        <w:rPr>
          <w:rFonts w:ascii="Angsana New" w:hAnsi="Angsana New"/>
          <w:sz w:val="30"/>
          <w:szCs w:val="30"/>
        </w:rPr>
        <w:t xml:space="preserve"> </w:t>
      </w:r>
      <w:r w:rsidRPr="00AE56DE">
        <w:rPr>
          <w:rFonts w:ascii="Angsana New" w:hAnsi="Angsana New" w:hint="cs"/>
          <w:sz w:val="30"/>
          <w:szCs w:val="30"/>
          <w:cs/>
        </w:rPr>
        <w:t>เท่า</w:t>
      </w:r>
      <w:r>
        <w:rPr>
          <w:rFonts w:ascii="Angsana New" w:hAnsi="Angsana New" w:hint="cs"/>
          <w:sz w:val="30"/>
          <w:szCs w:val="30"/>
          <w:cs/>
        </w:rPr>
        <w:t>สำหรับงบการเงินประจำปีเฉพาะบริษัท</w:t>
      </w: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946D8">
        <w:rPr>
          <w:rFonts w:ascii="Angsana New" w:hAnsi="Angsana New" w:hint="cs"/>
          <w:sz w:val="30"/>
          <w:szCs w:val="30"/>
        </w:rPr>
        <w:t xml:space="preserve"> </w:t>
      </w: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946D8">
        <w:rPr>
          <w:rFonts w:ascii="Angsana New" w:hAnsi="Angsana New" w:hint="cs"/>
          <w:sz w:val="30"/>
          <w:szCs w:val="30"/>
          <w:cs/>
        </w:rPr>
        <w:t>วงเงิน</w:t>
      </w:r>
      <w:r w:rsidRPr="006946D8">
        <w:rPr>
          <w:rFonts w:ascii="Angsana New" w:hAnsi="Angsana New"/>
          <w:sz w:val="30"/>
          <w:szCs w:val="30"/>
          <w:cs/>
        </w:rPr>
        <w:t>เบิกเกินบัญชี</w:t>
      </w:r>
      <w:r w:rsidRPr="006946D8">
        <w:rPr>
          <w:rFonts w:ascii="Angsana New" w:hAnsi="Angsana New" w:hint="cs"/>
          <w:sz w:val="30"/>
          <w:szCs w:val="30"/>
          <w:cs/>
        </w:rPr>
        <w:t>ข้างต้นบางส่วนค้ำประกันโดยกรรมการบางท่านของกลุ่มบริษัท</w:t>
      </w: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946D8">
        <w:rPr>
          <w:rFonts w:ascii="Angsana New" w:hAnsi="Angsana New"/>
          <w:sz w:val="30"/>
          <w:szCs w:val="30"/>
        </w:rPr>
        <w:t xml:space="preserve"> </w:t>
      </w:r>
    </w:p>
    <w:p w:rsidR="00535695" w:rsidRPr="006946D8" w:rsidRDefault="00535695" w:rsidP="00535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32454">
        <w:rPr>
          <w:rFonts w:ascii="Angsana New" w:hAnsi="Angsana New" w:hint="cs"/>
          <w:sz w:val="30"/>
          <w:szCs w:val="30"/>
          <w:cs/>
        </w:rPr>
        <w:t>วงเงิน</w:t>
      </w:r>
      <w:r w:rsidRPr="00732454">
        <w:rPr>
          <w:rFonts w:ascii="Angsana New" w:hAnsi="Angsana New"/>
          <w:sz w:val="30"/>
          <w:szCs w:val="30"/>
          <w:cs/>
        </w:rPr>
        <w:t>เบิกเกินบัญชีของบริษัทย่อย</w:t>
      </w:r>
      <w:r>
        <w:rPr>
          <w:rFonts w:ascii="Angsana New" w:hAnsi="Angsana New" w:hint="cs"/>
          <w:sz w:val="30"/>
          <w:szCs w:val="30"/>
          <w:cs/>
        </w:rPr>
        <w:t>ในประเทศ</w:t>
      </w:r>
      <w:r w:rsidRPr="00732454">
        <w:rPr>
          <w:rFonts w:ascii="Angsana New" w:hAnsi="Angsana New" w:hint="cs"/>
          <w:sz w:val="30"/>
          <w:szCs w:val="30"/>
          <w:cs/>
        </w:rPr>
        <w:t>สองแห่ง</w:t>
      </w:r>
      <w:r w:rsidRPr="00732454">
        <w:rPr>
          <w:rFonts w:ascii="Angsana New" w:hAnsi="Angsana New"/>
          <w:sz w:val="30"/>
          <w:szCs w:val="30"/>
          <w:cs/>
        </w:rPr>
        <w:t>ค้ำประกันโดยบัญชีเงิน</w:t>
      </w:r>
      <w:r w:rsidRPr="006946D8">
        <w:rPr>
          <w:rFonts w:ascii="Angsana New" w:hAnsi="Angsana New"/>
          <w:sz w:val="30"/>
          <w:szCs w:val="30"/>
          <w:cs/>
        </w:rPr>
        <w:t>ฝากประจำ</w:t>
      </w:r>
      <w:r w:rsidRPr="006946D8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7D5AFB">
        <w:rPr>
          <w:rFonts w:ascii="Angsana New" w:hAnsi="Angsana New"/>
          <w:sz w:val="30"/>
          <w:szCs w:val="30"/>
          <w:cs/>
        </w:rPr>
        <w:t>หมายเหตุ</w:t>
      </w:r>
      <w:r w:rsidRPr="007D5AFB">
        <w:rPr>
          <w:rFonts w:ascii="Angsana New" w:hAnsi="Angsana New"/>
          <w:sz w:val="30"/>
          <w:szCs w:val="30"/>
        </w:rPr>
        <w:t xml:space="preserve"> 9</w:t>
      </w:r>
    </w:p>
    <w:p w:rsidR="00535695" w:rsidRDefault="00535695" w:rsidP="0053569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B27036" w:rsidRDefault="00B27036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27036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เงินกู้ยืมระยะยาว</w:t>
      </w:r>
      <w:r w:rsidRPr="0027036F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 </w:t>
      </w:r>
      <w:r w:rsidRPr="0027036F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- </w:t>
      </w:r>
      <w:r w:rsidRPr="0027036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สุทธิ</w:t>
      </w:r>
    </w:p>
    <w:p w:rsidR="00B27036" w:rsidRPr="000B5DCE" w:rsidRDefault="00B27036" w:rsidP="00B2703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B27036" w:rsidRPr="005F76E9" w:rsidTr="00E93806">
        <w:tc>
          <w:tcPr>
            <w:tcW w:w="5778" w:type="dxa"/>
            <w:vAlign w:val="bottom"/>
          </w:tcPr>
          <w:p w:rsidR="00B27036" w:rsidRPr="005F76E9" w:rsidRDefault="00B2703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B27036" w:rsidRPr="005F76E9" w:rsidRDefault="00B2703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B27036" w:rsidRPr="005F76E9" w:rsidTr="00E93806">
        <w:tc>
          <w:tcPr>
            <w:tcW w:w="5778" w:type="dxa"/>
            <w:vAlign w:val="bottom"/>
          </w:tcPr>
          <w:p w:rsidR="00B27036" w:rsidRPr="005F76E9" w:rsidRDefault="00B2703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27036" w:rsidRPr="005F76E9" w:rsidRDefault="00B27036" w:rsidP="00E9380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5D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:rsidR="00B27036" w:rsidRPr="005F76E9" w:rsidRDefault="00B27036" w:rsidP="00E9380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27036" w:rsidRPr="005F76E9" w:rsidRDefault="00B27036" w:rsidP="00E93806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B5D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5DCE" w:rsidRPr="005F76E9" w:rsidTr="00E93806">
        <w:tc>
          <w:tcPr>
            <w:tcW w:w="5778" w:type="dxa"/>
            <w:vAlign w:val="bottom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5A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  <w:r w:rsidRPr="007F5A6D">
              <w:rPr>
                <w:rFonts w:ascii="Angsana New" w:hAnsi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B5DCE" w:rsidRPr="008C26B9" w:rsidRDefault="000D249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301,394</w:t>
            </w:r>
          </w:p>
        </w:tc>
        <w:tc>
          <w:tcPr>
            <w:tcW w:w="284" w:type="dxa"/>
            <w:vAlign w:val="center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391,538</w:t>
            </w:r>
          </w:p>
        </w:tc>
      </w:tr>
      <w:tr w:rsidR="000B5DCE" w:rsidRPr="005F76E9" w:rsidTr="00E93806">
        <w:tc>
          <w:tcPr>
            <w:tcW w:w="5778" w:type="dxa"/>
            <w:vAlign w:val="bottom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vAlign w:val="bottom"/>
          </w:tcPr>
          <w:p w:rsidR="000B5DCE" w:rsidRPr="008C26B9" w:rsidRDefault="000D249F" w:rsidP="006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</w:t>
            </w:r>
            <w:r w:rsidR="006F09BD">
              <w:rPr>
                <w:rFonts w:ascii="Angsana New" w:hAnsi="Angsana New"/>
                <w:sz w:val="30"/>
                <w:szCs w:val="30"/>
              </w:rPr>
              <w:t>1,624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center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C26B9">
              <w:rPr>
                <w:rFonts w:ascii="Angsana New" w:hAnsi="Angsana New"/>
                <w:sz w:val="30"/>
                <w:szCs w:val="30"/>
              </w:rPr>
              <w:t>240,382)</w:t>
            </w:r>
          </w:p>
        </w:tc>
      </w:tr>
      <w:tr w:rsidR="000B5DCE" w:rsidRPr="005F76E9" w:rsidTr="00E93806">
        <w:tc>
          <w:tcPr>
            <w:tcW w:w="5778" w:type="dxa"/>
            <w:vAlign w:val="bottom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rPr>
                <w:rFonts w:ascii="Angsana New" w:hAnsi="Angsana New"/>
                <w:sz w:val="30"/>
                <w:szCs w:val="30"/>
                <w:cs/>
              </w:rPr>
            </w:pPr>
            <w:r w:rsidRPr="005F76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0D249F" w:rsidP="006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6F09B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09BD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84" w:type="dxa"/>
            <w:vAlign w:val="center"/>
          </w:tcPr>
          <w:p w:rsidR="000B5DCE" w:rsidRPr="005F76E9" w:rsidRDefault="000B5DC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5DCE" w:rsidRPr="008C26B9" w:rsidRDefault="000B5DCE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B9">
              <w:rPr>
                <w:rFonts w:ascii="Angsana New" w:hAnsi="Angsana New"/>
                <w:sz w:val="30"/>
                <w:szCs w:val="30"/>
              </w:rPr>
              <w:t>151,156</w:t>
            </w:r>
          </w:p>
        </w:tc>
      </w:tr>
    </w:tbl>
    <w:p w:rsidR="00B27036" w:rsidRDefault="00B27036" w:rsidP="00830B2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642A2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2642A2">
        <w:rPr>
          <w:rFonts w:ascii="Angsana New" w:hAnsi="Angsana New"/>
          <w:sz w:val="30"/>
          <w:szCs w:val="30"/>
        </w:rPr>
        <w:t>31</w:t>
      </w:r>
      <w:r w:rsidRPr="002642A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2642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(1) </w:t>
      </w:r>
      <w:r w:rsidRPr="002642A2">
        <w:rPr>
          <w:rFonts w:ascii="Angsana New" w:hAnsi="Angsana New"/>
          <w:sz w:val="30"/>
          <w:szCs w:val="30"/>
          <w:cs/>
        </w:rPr>
        <w:t>บริษัท</w:t>
      </w:r>
      <w:r w:rsidRPr="002642A2">
        <w:rPr>
          <w:rFonts w:ascii="Angsana New" w:hAnsi="Angsana New" w:hint="cs"/>
          <w:sz w:val="30"/>
          <w:szCs w:val="30"/>
          <w:cs/>
        </w:rPr>
        <w:t>ย่อยในประเทศกัมพูชา</w:t>
      </w:r>
      <w:r w:rsidRPr="002642A2">
        <w:rPr>
          <w:rFonts w:ascii="Angsana New" w:hAnsi="Angsana New"/>
          <w:sz w:val="30"/>
          <w:szCs w:val="30"/>
          <w:cs/>
        </w:rPr>
        <w:t>มีเงินกู้ยืมระยะยาว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คงค้าง</w:t>
      </w:r>
      <w:r w:rsidRPr="002642A2">
        <w:rPr>
          <w:rFonts w:ascii="Angsana New" w:hAnsi="Angsana New" w:hint="cs"/>
          <w:sz w:val="30"/>
          <w:szCs w:val="30"/>
          <w:cs/>
        </w:rPr>
        <w:t>กับธนาคารต่าง</w:t>
      </w:r>
      <w:r w:rsidRPr="002642A2">
        <w:rPr>
          <w:rFonts w:ascii="Angsana New" w:hAnsi="Angsana New"/>
          <w:sz w:val="30"/>
          <w:szCs w:val="30"/>
          <w:cs/>
        </w:rPr>
        <w:t>ประเท</w:t>
      </w:r>
      <w:r w:rsidRPr="002642A2">
        <w:rPr>
          <w:rFonts w:ascii="Angsana New" w:hAnsi="Angsana New" w:hint="cs"/>
          <w:sz w:val="30"/>
          <w:szCs w:val="30"/>
          <w:cs/>
        </w:rPr>
        <w:t>ศ</w:t>
      </w:r>
      <w:r w:rsidR="008C26B9" w:rsidRPr="008C26B9">
        <w:rPr>
          <w:rFonts w:ascii="Angsana New" w:hAnsi="Angsana New" w:hint="cs"/>
          <w:sz w:val="30"/>
          <w:szCs w:val="30"/>
          <w:cs/>
        </w:rPr>
        <w:t>สี่</w:t>
      </w:r>
      <w:r w:rsidRPr="00600FE3">
        <w:rPr>
          <w:rFonts w:ascii="Angsana New" w:hAnsi="Angsana New" w:hint="cs"/>
          <w:sz w:val="30"/>
          <w:szCs w:val="30"/>
          <w:cs/>
        </w:rPr>
        <w:t xml:space="preserve">แห่งเป็นจำนวนเงินรวม </w:t>
      </w:r>
      <w:r w:rsidR="000D249F">
        <w:rPr>
          <w:rFonts w:ascii="Angsana New" w:hAnsi="Angsana New"/>
          <w:sz w:val="30"/>
          <w:szCs w:val="30"/>
        </w:rPr>
        <w:t>8.6</w:t>
      </w:r>
      <w:r w:rsidR="00376C66">
        <w:rPr>
          <w:rFonts w:ascii="Angsana New" w:hAnsi="Angsana New"/>
          <w:sz w:val="30"/>
          <w:szCs w:val="30"/>
        </w:rPr>
        <w:t xml:space="preserve"> </w:t>
      </w:r>
      <w:r w:rsidRPr="00600FE3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และ </w:t>
      </w:r>
      <w:r w:rsidR="00D038DD">
        <w:rPr>
          <w:rFonts w:ascii="Angsana New" w:hAnsi="Angsana New" w:hint="cs"/>
          <w:sz w:val="30"/>
          <w:szCs w:val="30"/>
          <w:cs/>
        </w:rPr>
        <w:t>11.2</w:t>
      </w:r>
      <w:r w:rsidRPr="00600FE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ตามลำดับ </w:t>
      </w:r>
      <w:r w:rsidRPr="00600FE3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วงเงิน</w:t>
      </w:r>
      <w:r w:rsidRPr="00F10CEE">
        <w:rPr>
          <w:rFonts w:ascii="Angsana New" w:hAnsi="Angsana New" w:hint="cs"/>
          <w:sz w:val="30"/>
          <w:szCs w:val="30"/>
          <w:cs/>
        </w:rPr>
        <w:t xml:space="preserve">รวม </w:t>
      </w:r>
      <w:r w:rsidR="00DA40CA" w:rsidRPr="00F10CEE">
        <w:rPr>
          <w:rFonts w:ascii="Angsana New" w:hAnsi="Angsana New"/>
          <w:sz w:val="30"/>
          <w:szCs w:val="30"/>
        </w:rPr>
        <w:t>32.3</w:t>
      </w:r>
      <w:r w:rsidR="00D038DD" w:rsidRPr="00600FE3">
        <w:rPr>
          <w:rFonts w:ascii="Angsana New" w:hAnsi="Angsana New"/>
          <w:sz w:val="30"/>
          <w:szCs w:val="30"/>
        </w:rPr>
        <w:t xml:space="preserve"> </w:t>
      </w:r>
      <w:r w:rsidR="00D038DD" w:rsidRPr="00600FE3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600FE3">
        <w:rPr>
          <w:rFonts w:ascii="Angsana New" w:hAnsi="Angsana New"/>
          <w:sz w:val="30"/>
          <w:szCs w:val="30"/>
        </w:rPr>
        <w:t>)</w:t>
      </w:r>
      <w:r w:rsidRPr="00600FE3">
        <w:rPr>
          <w:rFonts w:ascii="Angsana New" w:hAnsi="Angsana New" w:hint="cs"/>
          <w:sz w:val="30"/>
          <w:szCs w:val="30"/>
          <w:cs/>
        </w:rPr>
        <w:t xml:space="preserve"> ซึ่งค้ำประกันเต็มจำนวนโดยบริษัท</w:t>
      </w:r>
      <w:r w:rsidR="00D038DD">
        <w:rPr>
          <w:rFonts w:ascii="Angsana New" w:hAnsi="Angsana New"/>
          <w:sz w:val="30"/>
          <w:szCs w:val="30"/>
        </w:rPr>
        <w:t xml:space="preserve"> </w:t>
      </w:r>
      <w:r w:rsidRPr="00600FE3">
        <w:rPr>
          <w:rFonts w:ascii="Angsana New" w:hAnsi="Angsana New"/>
          <w:sz w:val="30"/>
          <w:szCs w:val="30"/>
          <w:cs/>
        </w:rPr>
        <w:t>เงินกู้ยืม</w:t>
      </w:r>
      <w:r w:rsidRPr="00600FE3">
        <w:rPr>
          <w:rFonts w:ascii="Angsana New" w:hAnsi="Angsana New" w:hint="cs"/>
          <w:sz w:val="30"/>
          <w:szCs w:val="30"/>
          <w:cs/>
        </w:rPr>
        <w:t>นี้</w:t>
      </w:r>
      <w:r w:rsidRPr="00600FE3">
        <w:rPr>
          <w:rFonts w:ascii="Angsana New" w:hAnsi="Angsana New"/>
          <w:sz w:val="30"/>
          <w:szCs w:val="30"/>
          <w:cs/>
        </w:rPr>
        <w:t>มีอัตราดอกเบี้ย</w:t>
      </w:r>
      <w:r w:rsidRPr="008C26B9">
        <w:rPr>
          <w:rFonts w:ascii="Angsana New" w:hAnsi="Angsana New" w:hint="cs"/>
          <w:sz w:val="30"/>
          <w:szCs w:val="30"/>
          <w:cs/>
        </w:rPr>
        <w:t>ต่อ</w:t>
      </w:r>
      <w:r w:rsidRPr="00600FE3">
        <w:rPr>
          <w:rFonts w:ascii="Angsana New" w:hAnsi="Angsana New" w:hint="cs"/>
          <w:sz w:val="30"/>
          <w:szCs w:val="30"/>
          <w:cs/>
        </w:rPr>
        <w:t>ปี</w:t>
      </w:r>
      <w:r w:rsidR="007013AE">
        <w:rPr>
          <w:rFonts w:ascii="Angsana New" w:hAnsi="Angsana New" w:hint="cs"/>
          <w:sz w:val="30"/>
          <w:szCs w:val="30"/>
          <w:cs/>
        </w:rPr>
        <w:t xml:space="preserve">อ้างอิงกับ </w:t>
      </w:r>
      <w:r w:rsidR="00547294" w:rsidRPr="00F10CEE">
        <w:rPr>
          <w:rFonts w:ascii="Angsana New" w:hAnsi="Angsana New"/>
          <w:sz w:val="30"/>
          <w:szCs w:val="30"/>
        </w:rPr>
        <w:t>LIBOR</w:t>
      </w:r>
      <w:r w:rsidRPr="00600FE3">
        <w:rPr>
          <w:rFonts w:ascii="Angsana New" w:hAnsi="Angsana New" w:hint="cs"/>
          <w:sz w:val="30"/>
          <w:szCs w:val="30"/>
          <w:cs/>
        </w:rPr>
        <w:t xml:space="preserve"> </w:t>
      </w:r>
      <w:r w:rsidR="007626A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26A2">
        <w:rPr>
          <w:rFonts w:ascii="Angsana New" w:hAnsi="Angsana New"/>
          <w:sz w:val="30"/>
          <w:szCs w:val="30"/>
        </w:rPr>
        <w:t xml:space="preserve">SOFR </w:t>
      </w:r>
      <w:r w:rsidRPr="00600FE3">
        <w:rPr>
          <w:rFonts w:ascii="Angsana New" w:hAnsi="Angsana New" w:hint="cs"/>
          <w:sz w:val="30"/>
          <w:szCs w:val="30"/>
          <w:cs/>
        </w:rPr>
        <w:t>โดย</w:t>
      </w:r>
      <w:r w:rsidRPr="00600FE3">
        <w:rPr>
          <w:rFonts w:ascii="Angsana New" w:hAnsi="Angsana New"/>
          <w:sz w:val="30"/>
          <w:szCs w:val="30"/>
          <w:cs/>
        </w:rPr>
        <w:t>ดอกเบี้ย</w:t>
      </w:r>
      <w:r w:rsidRPr="00600FE3">
        <w:rPr>
          <w:rFonts w:ascii="Angsana New" w:hAnsi="Angsana New" w:hint="cs"/>
          <w:sz w:val="30"/>
          <w:szCs w:val="30"/>
          <w:cs/>
        </w:rPr>
        <w:t>ครบ</w:t>
      </w:r>
      <w:r w:rsidRPr="00600FE3">
        <w:rPr>
          <w:rFonts w:ascii="Angsana New" w:hAnsi="Angsana New"/>
          <w:sz w:val="30"/>
          <w:szCs w:val="30"/>
          <w:cs/>
        </w:rPr>
        <w:t>กำหนดชำระ</w:t>
      </w:r>
      <w:r w:rsidRPr="00600FE3">
        <w:rPr>
          <w:rFonts w:ascii="Angsana New" w:hAnsi="Angsana New" w:hint="cs"/>
          <w:sz w:val="30"/>
          <w:szCs w:val="30"/>
          <w:cs/>
        </w:rPr>
        <w:t>เป็นรายไตรมาส</w:t>
      </w:r>
      <w:r w:rsidRPr="00600FE3">
        <w:rPr>
          <w:rFonts w:ascii="Angsana New" w:hAnsi="Angsana New"/>
          <w:sz w:val="30"/>
          <w:szCs w:val="30"/>
          <w:cs/>
        </w:rPr>
        <w:t>ส่วนเงินต้น</w:t>
      </w:r>
      <w:r w:rsidR="007013AE">
        <w:rPr>
          <w:rFonts w:ascii="Angsana New" w:hAnsi="Angsana New" w:hint="cs"/>
          <w:sz w:val="30"/>
          <w:szCs w:val="30"/>
          <w:cs/>
        </w:rPr>
        <w:t>ทยอย</w:t>
      </w:r>
      <w:r w:rsidRPr="00600FE3">
        <w:rPr>
          <w:rFonts w:ascii="Angsana New" w:hAnsi="Angsana New" w:hint="cs"/>
          <w:sz w:val="30"/>
          <w:szCs w:val="30"/>
          <w:cs/>
        </w:rPr>
        <w:t>ครบกำ</w:t>
      </w:r>
      <w:r w:rsidRPr="00600FE3">
        <w:rPr>
          <w:rFonts w:ascii="Angsana New" w:hAnsi="Angsana New"/>
          <w:sz w:val="30"/>
          <w:szCs w:val="30"/>
          <w:cs/>
        </w:rPr>
        <w:t>หนดชำระ</w:t>
      </w:r>
      <w:r w:rsidRPr="00600FE3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8C26B9">
        <w:rPr>
          <w:rFonts w:ascii="Angsana New" w:hAnsi="Angsana New"/>
          <w:sz w:val="30"/>
          <w:szCs w:val="30"/>
        </w:rPr>
        <w:t>256</w:t>
      </w:r>
      <w:r w:rsidR="007013AE">
        <w:rPr>
          <w:rFonts w:ascii="Angsana New" w:hAnsi="Angsana New"/>
          <w:sz w:val="30"/>
          <w:szCs w:val="30"/>
        </w:rPr>
        <w:t>6</w:t>
      </w:r>
      <w:r w:rsidRPr="008C26B9">
        <w:rPr>
          <w:rFonts w:ascii="Angsana New" w:hAnsi="Angsana New" w:hint="cs"/>
          <w:sz w:val="30"/>
          <w:szCs w:val="30"/>
          <w:cs/>
        </w:rPr>
        <w:t xml:space="preserve"> </w:t>
      </w:r>
      <w:r w:rsidR="007013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C26B9">
        <w:rPr>
          <w:rFonts w:ascii="Angsana New" w:hAnsi="Angsana New"/>
          <w:sz w:val="30"/>
          <w:szCs w:val="30"/>
        </w:rPr>
        <w:t>256</w:t>
      </w:r>
      <w:r w:rsidR="00FD5DB0">
        <w:rPr>
          <w:rFonts w:ascii="Angsana New" w:hAnsi="Angsana New"/>
          <w:sz w:val="30"/>
          <w:szCs w:val="30"/>
        </w:rPr>
        <w:t>8</w:t>
      </w:r>
      <w:r w:rsidRPr="008C26B9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(2)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บริษัทย่อยในประเทศลาวมีเงินกู้ยืมระยะยาวคงค้างกับธนาคาร</w:t>
      </w:r>
      <w:r w:rsidRPr="008C26B9">
        <w:rPr>
          <w:rFonts w:ascii="Angsana New" w:hAnsi="Angsana New" w:hint="cs"/>
          <w:sz w:val="30"/>
          <w:szCs w:val="30"/>
          <w:cs/>
        </w:rPr>
        <w:t>ต่างประเทศแห่งหนึ่ง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6F3E48">
        <w:rPr>
          <w:rFonts w:ascii="Angsana New" w:hAnsi="Angsana New"/>
          <w:sz w:val="30"/>
          <w:szCs w:val="30"/>
        </w:rPr>
        <w:t>2,400</w:t>
      </w:r>
      <w:r>
        <w:rPr>
          <w:rFonts w:ascii="Angsana New" w:hAnsi="Angsana New" w:hint="cs"/>
          <w:sz w:val="30"/>
          <w:szCs w:val="30"/>
          <w:cs/>
        </w:rPr>
        <w:t xml:space="preserve"> ล้านกีบแ</w:t>
      </w:r>
      <w:r w:rsidRPr="008C26B9">
        <w:rPr>
          <w:rFonts w:ascii="Angsana New" w:hAnsi="Angsana New" w:hint="cs"/>
          <w:sz w:val="30"/>
          <w:szCs w:val="30"/>
          <w:cs/>
        </w:rPr>
        <w:t xml:space="preserve">ละ </w:t>
      </w:r>
      <w:r w:rsidR="004A3EC2">
        <w:rPr>
          <w:rFonts w:ascii="Angsana New" w:hAnsi="Angsana New"/>
          <w:sz w:val="30"/>
          <w:szCs w:val="30"/>
        </w:rPr>
        <w:t>5,600</w:t>
      </w:r>
      <w:r w:rsidRPr="008C26B9">
        <w:rPr>
          <w:rFonts w:ascii="Angsana New" w:hAnsi="Angsana New" w:hint="cs"/>
          <w:sz w:val="30"/>
          <w:szCs w:val="30"/>
          <w:cs/>
        </w:rPr>
        <w:t xml:space="preserve"> ล้านกีบ ตามลำดับ ภายใต้วงเงินกู้ยืมจำนวน </w:t>
      </w:r>
      <w:r w:rsidR="006F3E48" w:rsidRPr="00F10CEE">
        <w:rPr>
          <w:rFonts w:ascii="Angsana New" w:hAnsi="Angsana New"/>
          <w:sz w:val="30"/>
          <w:szCs w:val="30"/>
        </w:rPr>
        <w:t>8,0</w:t>
      </w:r>
      <w:r w:rsidR="007013AE" w:rsidRPr="00F10CEE">
        <w:rPr>
          <w:rFonts w:ascii="Angsana New" w:hAnsi="Angsana New"/>
          <w:sz w:val="30"/>
          <w:szCs w:val="30"/>
        </w:rPr>
        <w:t>00</w:t>
      </w:r>
      <w:r w:rsidRPr="008C26B9">
        <w:rPr>
          <w:rFonts w:ascii="Angsana New" w:hAnsi="Angsana New"/>
          <w:sz w:val="30"/>
          <w:szCs w:val="30"/>
        </w:rPr>
        <w:t xml:space="preserve"> </w:t>
      </w:r>
      <w:r w:rsidRPr="008C26B9">
        <w:rPr>
          <w:rFonts w:ascii="Angsana New" w:hAnsi="Angsana New" w:hint="cs"/>
          <w:sz w:val="30"/>
          <w:szCs w:val="30"/>
          <w:cs/>
        </w:rPr>
        <w:t>ล้านกีบ ซึ่งค้ำประก</w:t>
      </w:r>
      <w:r w:rsidR="00830B2D">
        <w:rPr>
          <w:rFonts w:ascii="Angsana New" w:hAnsi="Angsana New" w:hint="cs"/>
          <w:sz w:val="30"/>
          <w:szCs w:val="30"/>
          <w:cs/>
        </w:rPr>
        <w:t>ันตามสัดส่วนการถือหุ้นโดยบริษัท</w:t>
      </w:r>
      <w:r w:rsidR="00830B2D">
        <w:rPr>
          <w:rFonts w:ascii="Angsana New" w:hAnsi="Angsana New"/>
          <w:sz w:val="30"/>
          <w:szCs w:val="30"/>
        </w:rPr>
        <w:t xml:space="preserve"> </w:t>
      </w:r>
      <w:r w:rsidR="00830B2D" w:rsidRPr="00600FE3">
        <w:rPr>
          <w:rFonts w:ascii="Angsana New" w:hAnsi="Angsana New"/>
          <w:sz w:val="30"/>
          <w:szCs w:val="30"/>
          <w:cs/>
        </w:rPr>
        <w:t>เงินกู้ยืม</w:t>
      </w:r>
      <w:r w:rsidR="00830B2D" w:rsidRPr="00600FE3">
        <w:rPr>
          <w:rFonts w:ascii="Angsana New" w:hAnsi="Angsana New" w:hint="cs"/>
          <w:sz w:val="30"/>
          <w:szCs w:val="30"/>
          <w:cs/>
        </w:rPr>
        <w:t>นี้</w:t>
      </w:r>
      <w:r w:rsidR="00830B2D" w:rsidRPr="00600FE3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830B2D" w:rsidRPr="008C26B9">
        <w:rPr>
          <w:rFonts w:ascii="Angsana New" w:hAnsi="Angsana New" w:hint="cs"/>
          <w:sz w:val="30"/>
          <w:szCs w:val="30"/>
          <w:cs/>
        </w:rPr>
        <w:t>ต่อ</w:t>
      </w:r>
      <w:r w:rsidR="00830B2D" w:rsidRPr="00600FE3">
        <w:rPr>
          <w:rFonts w:ascii="Angsana New" w:hAnsi="Angsana New" w:hint="cs"/>
          <w:sz w:val="30"/>
          <w:szCs w:val="30"/>
          <w:cs/>
        </w:rPr>
        <w:t>ปี</w:t>
      </w:r>
      <w:r w:rsidR="00830B2D">
        <w:rPr>
          <w:rFonts w:ascii="Angsana New" w:hAnsi="Angsana New" w:hint="cs"/>
          <w:sz w:val="30"/>
          <w:szCs w:val="30"/>
          <w:cs/>
        </w:rPr>
        <w:t xml:space="preserve">อ้างอิงกับ </w:t>
      </w:r>
      <w:r w:rsidR="00547294" w:rsidRPr="00F10CEE">
        <w:rPr>
          <w:rFonts w:ascii="Angsana New" w:hAnsi="Angsana New"/>
          <w:sz w:val="30"/>
          <w:szCs w:val="30"/>
        </w:rPr>
        <w:t>LIBOR</w:t>
      </w:r>
      <w:r w:rsidRPr="008C26B9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8C26B9">
        <w:rPr>
          <w:rFonts w:ascii="Angsana New" w:hAnsi="Angsana New"/>
          <w:sz w:val="30"/>
          <w:szCs w:val="30"/>
          <w:cs/>
        </w:rPr>
        <w:t>ดอกเบี้ย</w:t>
      </w:r>
      <w:r w:rsidRPr="008C26B9">
        <w:rPr>
          <w:rFonts w:ascii="Angsana New" w:hAnsi="Angsana New" w:hint="cs"/>
          <w:sz w:val="30"/>
          <w:szCs w:val="30"/>
          <w:cs/>
        </w:rPr>
        <w:t>ครบ</w:t>
      </w:r>
      <w:r w:rsidRPr="008C26B9">
        <w:rPr>
          <w:rFonts w:ascii="Angsana New" w:hAnsi="Angsana New"/>
          <w:sz w:val="30"/>
          <w:szCs w:val="30"/>
          <w:cs/>
        </w:rPr>
        <w:t>กำหนดชำระ</w:t>
      </w:r>
      <w:r w:rsidRPr="008C26B9">
        <w:rPr>
          <w:rFonts w:ascii="Angsana New" w:hAnsi="Angsana New" w:hint="cs"/>
          <w:sz w:val="30"/>
          <w:szCs w:val="30"/>
          <w:cs/>
        </w:rPr>
        <w:t>เป็นรายไตรมาส</w:t>
      </w:r>
      <w:r w:rsidRPr="008C26B9">
        <w:rPr>
          <w:rFonts w:ascii="Angsana New" w:hAnsi="Angsana New"/>
          <w:sz w:val="30"/>
          <w:szCs w:val="30"/>
          <w:cs/>
        </w:rPr>
        <w:t>ส่วนเงินต้น</w:t>
      </w:r>
      <w:r w:rsidRPr="008C26B9">
        <w:rPr>
          <w:rFonts w:ascii="Angsana New" w:hAnsi="Angsana New" w:hint="cs"/>
          <w:sz w:val="30"/>
          <w:szCs w:val="30"/>
          <w:cs/>
        </w:rPr>
        <w:t>ครบกำ</w:t>
      </w:r>
      <w:r w:rsidRPr="008C26B9">
        <w:rPr>
          <w:rFonts w:ascii="Angsana New" w:hAnsi="Angsana New"/>
          <w:sz w:val="30"/>
          <w:szCs w:val="30"/>
          <w:cs/>
        </w:rPr>
        <w:t>หนดชำระ</w:t>
      </w:r>
      <w:r w:rsidRPr="008C26B9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C26B9" w:rsidRPr="008C26B9">
        <w:rPr>
          <w:rFonts w:ascii="Angsana New" w:hAnsi="Angsana New" w:hint="cs"/>
          <w:sz w:val="30"/>
          <w:szCs w:val="30"/>
          <w:cs/>
        </w:rPr>
        <w:t>256</w:t>
      </w:r>
      <w:r w:rsidR="008C26B9" w:rsidRPr="008C26B9">
        <w:rPr>
          <w:rFonts w:ascii="Angsana New" w:hAnsi="Angsana New"/>
          <w:sz w:val="30"/>
          <w:szCs w:val="30"/>
        </w:rPr>
        <w:t>6</w:t>
      </w:r>
    </w:p>
    <w:p w:rsidR="00B27036" w:rsidRDefault="00B27036" w:rsidP="00B2703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2A5349" w:rsidRDefault="002A5349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หนี้สินตามสัญญาเช่า</w:t>
      </w:r>
    </w:p>
    <w:p w:rsidR="002A5349" w:rsidRDefault="002A5349" w:rsidP="002A53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10008" w:type="dxa"/>
        <w:tblLayout w:type="fixed"/>
        <w:tblLook w:val="04A0"/>
      </w:tblPr>
      <w:tblGrid>
        <w:gridCol w:w="4248"/>
        <w:gridCol w:w="1260"/>
        <w:gridCol w:w="270"/>
        <w:gridCol w:w="1260"/>
        <w:gridCol w:w="270"/>
        <w:gridCol w:w="1170"/>
        <w:gridCol w:w="270"/>
        <w:gridCol w:w="1260"/>
      </w:tblGrid>
      <w:tr w:rsidR="002A5349" w:rsidRPr="007871A6" w:rsidTr="002A5349">
        <w:tc>
          <w:tcPr>
            <w:tcW w:w="4248" w:type="dxa"/>
            <w:vAlign w:val="bottom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7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A5349" w:rsidRPr="007871A6" w:rsidTr="0075151D">
        <w:tc>
          <w:tcPr>
            <w:tcW w:w="4248" w:type="dxa"/>
            <w:vAlign w:val="bottom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2E54" w:rsidRPr="006946D8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EC2E54" w:rsidRPr="006946D8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2E54" w:rsidRPr="006946D8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2E54" w:rsidRPr="006946D8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6946D8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6946D8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5349" w:rsidRPr="007871A6" w:rsidTr="0075151D">
        <w:tc>
          <w:tcPr>
            <w:tcW w:w="4248" w:type="dxa"/>
            <w:vAlign w:val="bottom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7871A6">
              <w:rPr>
                <w:rFonts w:ascii="Angsana New" w:hAnsi="Angsana New"/>
                <w:sz w:val="30"/>
                <w:szCs w:val="30"/>
                <w:cs/>
              </w:rPr>
              <w:t>สัญญ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871A6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5349" w:rsidRPr="007871A6" w:rsidRDefault="002A5349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E54" w:rsidRPr="007871A6" w:rsidTr="00E93806">
        <w:tc>
          <w:tcPr>
            <w:tcW w:w="4248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C2E54" w:rsidRPr="007375C1" w:rsidRDefault="0099768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42,642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45,575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C2E54" w:rsidRPr="00060266" w:rsidRDefault="0099768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34,621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38,729</w:t>
            </w:r>
          </w:p>
        </w:tc>
      </w:tr>
      <w:tr w:rsidR="00EC2E54" w:rsidRPr="007871A6" w:rsidTr="00E93806">
        <w:tc>
          <w:tcPr>
            <w:tcW w:w="4248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ครบกำหนดชำระภายในสองถึงห้าปี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2E54" w:rsidRPr="007375C1" w:rsidRDefault="0099768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56,65</w:t>
            </w:r>
            <w:r w:rsidR="00606153" w:rsidRPr="007375C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27,398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C2E54" w:rsidRPr="00060266" w:rsidRDefault="0099768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48,033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17,859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7375C1" w:rsidRDefault="00B4275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99,29</w:t>
            </w:r>
            <w:r w:rsidR="00606153" w:rsidRPr="007375C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72,973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C2E54" w:rsidRPr="00060266" w:rsidRDefault="00B4275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82,654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56,588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E54" w:rsidRPr="007375C1" w:rsidRDefault="00B4275E" w:rsidP="0071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(  6,</w:t>
            </w:r>
            <w:r w:rsidR="00715593" w:rsidRPr="007375C1">
              <w:rPr>
                <w:rFonts w:ascii="Angsana New" w:hAnsi="Angsana New"/>
                <w:sz w:val="30"/>
                <w:szCs w:val="30"/>
              </w:rPr>
              <w:t>599</w:t>
            </w:r>
            <w:r w:rsidRPr="007375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60266">
              <w:rPr>
                <w:rFonts w:ascii="Angsana New" w:hAnsi="Angsana New"/>
                <w:sz w:val="30"/>
                <w:szCs w:val="30"/>
              </w:rPr>
              <w:t xml:space="preserve">  3,703)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C2E54" w:rsidRPr="00060266" w:rsidRDefault="00B4275E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5,541)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0602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0266">
              <w:rPr>
                <w:rFonts w:ascii="Angsana New" w:hAnsi="Angsana New"/>
                <w:sz w:val="30"/>
                <w:szCs w:val="30"/>
              </w:rPr>
              <w:t>2,590)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</w:t>
            </w:r>
            <w:r w:rsidRPr="007871A6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1A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7375C1" w:rsidRDefault="00FA5F2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92,69</w:t>
            </w:r>
            <w:r w:rsidR="00606153" w:rsidRPr="007375C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69,270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C2E54" w:rsidRPr="00060266" w:rsidRDefault="00FA5F2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77,113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53,998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C2E54" w:rsidRPr="007375C1" w:rsidRDefault="00FA5F25" w:rsidP="00FA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(38,845)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60266">
              <w:rPr>
                <w:rFonts w:ascii="Angsana New" w:hAnsi="Angsana New"/>
                <w:sz w:val="30"/>
                <w:szCs w:val="30"/>
              </w:rPr>
              <w:t>43,162)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C2E54" w:rsidRPr="00060266" w:rsidRDefault="00FA5F2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(31,390)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60266">
              <w:rPr>
                <w:rFonts w:ascii="Angsana New" w:hAnsi="Angsana New"/>
                <w:sz w:val="30"/>
                <w:szCs w:val="30"/>
              </w:rPr>
              <w:t>36,949)</w:t>
            </w:r>
          </w:p>
        </w:tc>
      </w:tr>
      <w:tr w:rsidR="00EC2E54" w:rsidRPr="007871A6" w:rsidTr="00E93806">
        <w:tc>
          <w:tcPr>
            <w:tcW w:w="4248" w:type="dxa"/>
            <w:vAlign w:val="bottom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A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2E54" w:rsidRPr="007375C1" w:rsidRDefault="00FA5F2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5C1">
              <w:rPr>
                <w:rFonts w:ascii="Angsana New" w:hAnsi="Angsana New"/>
                <w:sz w:val="30"/>
                <w:szCs w:val="30"/>
              </w:rPr>
              <w:t>53,85</w:t>
            </w:r>
            <w:r w:rsidR="00606153" w:rsidRPr="007375C1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26,108</w:t>
            </w:r>
          </w:p>
        </w:tc>
        <w:tc>
          <w:tcPr>
            <w:tcW w:w="270" w:type="dxa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2E54" w:rsidRPr="00060266" w:rsidRDefault="00FA5F2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45,723</w:t>
            </w:r>
          </w:p>
        </w:tc>
        <w:tc>
          <w:tcPr>
            <w:tcW w:w="270" w:type="dxa"/>
            <w:shd w:val="clear" w:color="auto" w:fill="auto"/>
          </w:tcPr>
          <w:p w:rsidR="00EC2E54" w:rsidRPr="007871A6" w:rsidRDefault="00EC2E5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2E54" w:rsidRPr="00060266" w:rsidRDefault="00EC2E5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266">
              <w:rPr>
                <w:rFonts w:ascii="Angsana New" w:hAnsi="Angsana New"/>
                <w:sz w:val="30"/>
                <w:szCs w:val="30"/>
              </w:rPr>
              <w:t>17,049</w:t>
            </w:r>
          </w:p>
        </w:tc>
      </w:tr>
    </w:tbl>
    <w:p w:rsidR="002A5349" w:rsidRDefault="002A5349" w:rsidP="002A53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CE3A73" w:rsidRPr="00CE3A73" w:rsidRDefault="00CE3A73" w:rsidP="00CE3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E3A73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Pr="00CE3A73">
        <w:rPr>
          <w:rFonts w:ascii="Angsana New" w:hAnsi="Angsana New" w:hint="cs"/>
          <w:sz w:val="30"/>
          <w:szCs w:val="30"/>
          <w:cs/>
        </w:rPr>
        <w:t xml:space="preserve"> </w:t>
      </w:r>
      <w:r w:rsidR="00183A7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E3A73">
        <w:rPr>
          <w:rFonts w:ascii="Angsana New" w:hAnsi="Angsana New" w:hint="cs"/>
          <w:sz w:val="30"/>
          <w:szCs w:val="30"/>
          <w:cs/>
        </w:rPr>
        <w:t>มีกระแสเงินสดจ่ายจากสัญญาเช่า (จำนวนเงินขั้นต้นของค่าเช่า) ในงบการเงินรวมเป็นจำนวนเงิน</w:t>
      </w:r>
      <w:r w:rsidRPr="00CE3A73">
        <w:rPr>
          <w:rFonts w:ascii="Angsana New" w:hAnsi="Angsana New"/>
          <w:sz w:val="30"/>
          <w:szCs w:val="30"/>
          <w:cs/>
        </w:rPr>
        <w:t>ประมาณ</w:t>
      </w:r>
      <w:r w:rsidRPr="00CE3A73">
        <w:rPr>
          <w:rFonts w:ascii="Angsana New" w:hAnsi="Angsana New"/>
          <w:sz w:val="30"/>
          <w:szCs w:val="30"/>
        </w:rPr>
        <w:t xml:space="preserve"> </w:t>
      </w:r>
      <w:r w:rsidR="00A316E5">
        <w:rPr>
          <w:rFonts w:ascii="Angsana New" w:hAnsi="Angsana New"/>
          <w:sz w:val="30"/>
          <w:szCs w:val="30"/>
        </w:rPr>
        <w:t>45.9</w:t>
      </w:r>
      <w:r w:rsidRPr="00CE3A73">
        <w:rPr>
          <w:rFonts w:ascii="Angsana New" w:hAnsi="Angsana New"/>
          <w:sz w:val="30"/>
          <w:szCs w:val="30"/>
        </w:rPr>
        <w:t xml:space="preserve"> </w:t>
      </w:r>
      <w:r w:rsidRPr="00CE3A73">
        <w:rPr>
          <w:rFonts w:ascii="Angsana New" w:hAnsi="Angsana New"/>
          <w:sz w:val="30"/>
          <w:szCs w:val="30"/>
          <w:cs/>
        </w:rPr>
        <w:t>ล้านบาท</w:t>
      </w:r>
      <w:r w:rsidRPr="00CE3A73">
        <w:rPr>
          <w:rFonts w:ascii="Angsana New" w:hAnsi="Angsana New" w:hint="cs"/>
          <w:sz w:val="30"/>
          <w:szCs w:val="30"/>
          <w:cs/>
        </w:rPr>
        <w:t xml:space="preserve">และ </w:t>
      </w:r>
      <w:r w:rsidR="008C658A">
        <w:rPr>
          <w:rFonts w:ascii="Angsana New" w:hAnsi="Angsana New"/>
          <w:sz w:val="30"/>
          <w:szCs w:val="30"/>
        </w:rPr>
        <w:t>46.2</w:t>
      </w:r>
      <w:r w:rsidRPr="00CE3A73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และในงบการเงินเฉพาะบริษัทเป็นจำนวนเงินประมาณ </w:t>
      </w:r>
      <w:r w:rsidR="00A316E5">
        <w:rPr>
          <w:rFonts w:ascii="Angsana New" w:hAnsi="Angsana New"/>
          <w:sz w:val="30"/>
          <w:szCs w:val="30"/>
        </w:rPr>
        <w:t>40.2</w:t>
      </w:r>
      <w:r w:rsidRPr="00CE3A7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E3A73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4</w:t>
      </w:r>
      <w:r w:rsidR="00EC2E54">
        <w:rPr>
          <w:rFonts w:ascii="Angsana New" w:hAnsi="Angsana New"/>
          <w:sz w:val="30"/>
          <w:szCs w:val="30"/>
        </w:rPr>
        <w:t>1.1</w:t>
      </w:r>
      <w:r w:rsidRPr="00CE3A73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2A5349" w:rsidRDefault="002A5349" w:rsidP="002A5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A1707" w:rsidRPr="000A1707" w:rsidRDefault="000A1707" w:rsidP="000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A1707">
        <w:rPr>
          <w:rFonts w:ascii="Angsana New" w:hAnsi="Angsana New" w:hint="cs"/>
          <w:sz w:val="30"/>
          <w:szCs w:val="30"/>
          <w:cs/>
        </w:rPr>
        <w:t xml:space="preserve">มีรายจ่ายค่าเช่าสำหรับสัญญาเช่าระยะสั้นสำหรับปี </w:t>
      </w:r>
      <w:r w:rsidR="008E0B61">
        <w:rPr>
          <w:rFonts w:ascii="Angsana New" w:hAnsi="Angsana New" w:hint="cs"/>
          <w:sz w:val="30"/>
          <w:szCs w:val="30"/>
          <w:cs/>
        </w:rPr>
        <w:t>2565 และ 2564</w:t>
      </w:r>
      <w:r w:rsidRPr="000A1707"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ซึ่งแสดงรายการเป็นส่วนหนึ่งของค่าใช้จ่ายในการบริหารในงบการเงินรวม</w:t>
      </w:r>
      <w:r w:rsidRPr="000A1707">
        <w:rPr>
          <w:rFonts w:ascii="Angsana New" w:hAnsi="Angsana New"/>
          <w:sz w:val="30"/>
          <w:szCs w:val="30"/>
          <w:cs/>
        </w:rPr>
        <w:t>เป็นจำนวนเงินประมาณ</w:t>
      </w:r>
      <w:r w:rsidRPr="000A1707">
        <w:rPr>
          <w:rFonts w:ascii="Angsana New" w:hAnsi="Angsana New"/>
          <w:sz w:val="30"/>
          <w:szCs w:val="30"/>
        </w:rPr>
        <w:t xml:space="preserve"> </w:t>
      </w:r>
      <w:r w:rsidR="00C13A63">
        <w:rPr>
          <w:rFonts w:ascii="Angsana New" w:hAnsi="Angsana New"/>
          <w:sz w:val="30"/>
          <w:szCs w:val="30"/>
        </w:rPr>
        <w:t>2.1</w:t>
      </w:r>
      <w:r w:rsidRPr="000A1707">
        <w:rPr>
          <w:rFonts w:ascii="Angsana New" w:hAnsi="Angsana New"/>
          <w:sz w:val="30"/>
          <w:szCs w:val="30"/>
        </w:rPr>
        <w:t xml:space="preserve"> </w:t>
      </w:r>
      <w:r w:rsidRPr="000A1707">
        <w:rPr>
          <w:rFonts w:ascii="Angsana New" w:hAnsi="Angsana New"/>
          <w:sz w:val="30"/>
          <w:szCs w:val="30"/>
          <w:cs/>
        </w:rPr>
        <w:t>ล้านบาท</w:t>
      </w:r>
      <w:r w:rsidRPr="000A1707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3A63">
        <w:rPr>
          <w:rFonts w:ascii="Angsana New" w:hAnsi="Angsana New"/>
          <w:sz w:val="30"/>
          <w:szCs w:val="30"/>
        </w:rPr>
        <w:t>2.6</w:t>
      </w:r>
      <w:r w:rsidRPr="000A1707">
        <w:rPr>
          <w:rFonts w:ascii="Angsana New" w:hAnsi="Angsana New" w:hint="cs"/>
          <w:sz w:val="30"/>
          <w:szCs w:val="30"/>
          <w:cs/>
        </w:rPr>
        <w:t xml:space="preserve"> ล้านบาท ตามลำดับ และในงบการเงินเฉพาะบริษัท</w:t>
      </w:r>
      <w:r w:rsidRPr="00292B93">
        <w:rPr>
          <w:rFonts w:ascii="Angsana New" w:hAnsi="Angsana New"/>
          <w:color w:val="000000"/>
          <w:sz w:val="30"/>
          <w:szCs w:val="30"/>
          <w:cs/>
        </w:rPr>
        <w:t>มีจำนวนเงินปีละ</w:t>
      </w:r>
      <w:r w:rsidRPr="0006352D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Pr="0006352D">
        <w:rPr>
          <w:rFonts w:ascii="Angsana New" w:hAnsi="Angsana New"/>
          <w:color w:val="000000"/>
          <w:sz w:val="30"/>
          <w:szCs w:val="30"/>
        </w:rPr>
        <w:t>0.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06352D">
        <w:rPr>
          <w:rFonts w:ascii="Angsana New" w:hAnsi="Angsana New"/>
          <w:color w:val="000000"/>
          <w:sz w:val="30"/>
          <w:szCs w:val="30"/>
        </w:rPr>
        <w:t xml:space="preserve"> </w:t>
      </w:r>
      <w:r w:rsidRPr="0006352D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292B93">
        <w:rPr>
          <w:rFonts w:ascii="Angsana New" w:hAnsi="Angsana New"/>
          <w:color w:val="000000"/>
          <w:sz w:val="30"/>
          <w:szCs w:val="30"/>
          <w:cs/>
        </w:rPr>
        <w:t>บาท</w:t>
      </w:r>
    </w:p>
    <w:p w:rsidR="000A1707" w:rsidRDefault="000A1707" w:rsidP="000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A1707" w:rsidRDefault="000A1707" w:rsidP="002A5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83A7A" w:rsidRPr="00183A7A" w:rsidRDefault="00183A7A" w:rsidP="00183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A7A">
        <w:rPr>
          <w:rFonts w:ascii="Angsana New" w:hAnsi="Angsana New"/>
          <w:sz w:val="30"/>
          <w:szCs w:val="30"/>
          <w:cs/>
        </w:rPr>
        <w:lastRenderedPageBreak/>
        <w:t xml:space="preserve">ดอกเบี้ยจ่ายตัดบัญชีสำหรับปี </w:t>
      </w:r>
      <w:r w:rsidR="008E0B61">
        <w:rPr>
          <w:rFonts w:ascii="Angsana New" w:hAnsi="Angsana New"/>
          <w:sz w:val="30"/>
          <w:szCs w:val="30"/>
          <w:cs/>
        </w:rPr>
        <w:t>2565 และ 2564</w:t>
      </w:r>
      <w:r w:rsidRPr="00183A7A">
        <w:rPr>
          <w:rFonts w:ascii="Angsana New" w:hAnsi="Angsana New"/>
          <w:sz w:val="30"/>
          <w:szCs w:val="30"/>
          <w:cs/>
        </w:rPr>
        <w:t xml:space="preserve"> ซึ่งแสดงรายการเป็นส่วนหนึ่งของต้นทุนทางการเงินในงบกำไรขาดทุนเบ็ดเสร็จรวมมีจำนวนเงินประมาณ </w:t>
      </w:r>
      <w:r>
        <w:rPr>
          <w:rFonts w:ascii="Angsana New" w:hAnsi="Angsana New"/>
          <w:sz w:val="30"/>
          <w:szCs w:val="30"/>
        </w:rPr>
        <w:t>4.</w:t>
      </w:r>
      <w:r w:rsidR="00857E53">
        <w:rPr>
          <w:rFonts w:ascii="Angsana New" w:hAnsi="Angsana New"/>
          <w:sz w:val="30"/>
          <w:szCs w:val="30"/>
        </w:rPr>
        <w:t>0</w:t>
      </w:r>
      <w:r w:rsidRPr="00183A7A">
        <w:rPr>
          <w:rFonts w:ascii="Angsana New" w:hAnsi="Angsana New"/>
          <w:sz w:val="30"/>
          <w:szCs w:val="30"/>
        </w:rPr>
        <w:t xml:space="preserve"> </w:t>
      </w:r>
      <w:r w:rsidRPr="00183A7A">
        <w:rPr>
          <w:rFonts w:ascii="Angsana New" w:hAnsi="Angsana New"/>
          <w:sz w:val="30"/>
          <w:szCs w:val="30"/>
          <w:cs/>
        </w:rPr>
        <w:t>ล้านบาท</w:t>
      </w:r>
      <w:r w:rsidRPr="00183A7A">
        <w:rPr>
          <w:rFonts w:ascii="Angsana New" w:hAnsi="Angsana New"/>
          <w:sz w:val="30"/>
          <w:szCs w:val="30"/>
        </w:rPr>
        <w:t xml:space="preserve"> </w:t>
      </w:r>
      <w:r w:rsidRPr="00183A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EE0CB0">
        <w:rPr>
          <w:rFonts w:ascii="Angsana New" w:hAnsi="Angsana New"/>
          <w:sz w:val="30"/>
          <w:szCs w:val="30"/>
        </w:rPr>
        <w:t>4.9</w:t>
      </w:r>
      <w:r w:rsidRPr="00183A7A">
        <w:rPr>
          <w:rFonts w:ascii="Angsana New" w:hAnsi="Angsana New" w:hint="cs"/>
          <w:sz w:val="30"/>
          <w:szCs w:val="30"/>
          <w:cs/>
        </w:rPr>
        <w:t xml:space="preserve"> ล้านบาท ตามลำดับ (สำหรับเฉพาะบริษัทมีจำนวนเงินประมาณ </w:t>
      </w:r>
      <w:r w:rsidR="00857E5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.0</w:t>
      </w:r>
      <w:r w:rsidRPr="00183A7A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>
        <w:rPr>
          <w:rFonts w:ascii="Angsana New" w:hAnsi="Angsana New"/>
          <w:sz w:val="30"/>
          <w:szCs w:val="30"/>
        </w:rPr>
        <w:t>4.</w:t>
      </w:r>
      <w:r w:rsidR="00EE0CB0">
        <w:rPr>
          <w:rFonts w:ascii="Angsana New" w:hAnsi="Angsana New"/>
          <w:sz w:val="30"/>
          <w:szCs w:val="30"/>
        </w:rPr>
        <w:t>0</w:t>
      </w:r>
      <w:r w:rsidRPr="00183A7A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:rsidR="00060266" w:rsidRDefault="00060266" w:rsidP="002A534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962073" w:rsidRPr="00962073" w:rsidRDefault="00282BC9" w:rsidP="009620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47BDF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หุ้นกู้</w:t>
      </w:r>
    </w:p>
    <w:tbl>
      <w:tblPr>
        <w:tblW w:w="9889" w:type="dxa"/>
        <w:tblLook w:val="01E0"/>
      </w:tblPr>
      <w:tblGrid>
        <w:gridCol w:w="2374"/>
        <w:gridCol w:w="236"/>
        <w:gridCol w:w="1181"/>
        <w:gridCol w:w="236"/>
        <w:gridCol w:w="1182"/>
        <w:gridCol w:w="236"/>
        <w:gridCol w:w="1609"/>
        <w:gridCol w:w="291"/>
        <w:gridCol w:w="1096"/>
        <w:gridCol w:w="270"/>
        <w:gridCol w:w="1178"/>
      </w:tblGrid>
      <w:tr w:rsidR="00282BC9" w:rsidRPr="00A47BDF" w:rsidTr="00927C3C">
        <w:tc>
          <w:tcPr>
            <w:tcW w:w="9889" w:type="dxa"/>
            <w:gridSpan w:val="11"/>
            <w:tcBorders>
              <w:bottom w:val="single" w:sz="4" w:space="0" w:color="auto"/>
            </w:tcBorders>
          </w:tcPr>
          <w:p w:rsidR="00282BC9" w:rsidRPr="00A47BDF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งบการเงินรวมและงบการเงินเฉพาะบริษัท</w:t>
            </w:r>
          </w:p>
        </w:tc>
      </w:tr>
      <w:tr w:rsidR="00282BC9" w:rsidRPr="00A47BDF" w:rsidTr="00927C3C">
        <w:tc>
          <w:tcPr>
            <w:tcW w:w="2374" w:type="dxa"/>
            <w:vMerge w:val="restart"/>
            <w:tcBorders>
              <w:top w:val="single" w:sz="4" w:space="0" w:color="auto"/>
            </w:tcBorders>
          </w:tcPr>
          <w:p w:rsidR="00324A00" w:rsidRPr="00A47BDF" w:rsidRDefault="00324A00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  <w:p w:rsidR="00282BC9" w:rsidRPr="00A47BDF" w:rsidRDefault="00282BC9" w:rsidP="008B01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 / ปีที่ไถ่ถอน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8B0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ช่วงเวลาจ่ายดอกเบี้ย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อัตราดอกเบี้ยต่อปี (ร้อยละ)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  <w:p w:rsidR="00282BC9" w:rsidRPr="00A47BDF" w:rsidRDefault="00282BC9" w:rsidP="00556969">
            <w:pPr>
              <w:ind w:left="-57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</w:rPr>
              <w:t>(</w:t>
            </w:r>
            <w:r w:rsidRPr="00A47BDF">
              <w:rPr>
                <w:rFonts w:ascii="Angsana New" w:hAnsi="Angsana New"/>
                <w:sz w:val="26"/>
                <w:szCs w:val="26"/>
                <w:cs/>
              </w:rPr>
              <w:t xml:space="preserve">หน่วยละ </w:t>
            </w:r>
            <w:r w:rsidRPr="00A47BDF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A47B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</w:tcBorders>
          </w:tcPr>
          <w:p w:rsidR="00282BC9" w:rsidRPr="00A47BDF" w:rsidRDefault="00282BC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</w:tcBorders>
          </w:tcPr>
          <w:p w:rsidR="00282BC9" w:rsidRPr="00A47BDF" w:rsidRDefault="00282BC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56969" w:rsidRPr="00A47BDF" w:rsidTr="00556969">
        <w:trPr>
          <w:trHeight w:val="323"/>
        </w:trPr>
        <w:tc>
          <w:tcPr>
            <w:tcW w:w="2374" w:type="dxa"/>
            <w:vMerge/>
            <w:tcBorders>
              <w:bottom w:val="single" w:sz="4" w:space="0" w:color="auto"/>
            </w:tcBorders>
          </w:tcPr>
          <w:p w:rsidR="00556969" w:rsidRPr="00A47BDF" w:rsidRDefault="0055696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:rsidR="00556969" w:rsidRPr="00A47BDF" w:rsidRDefault="0055696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vMerge/>
            <w:tcBorders>
              <w:bottom w:val="single" w:sz="4" w:space="0" w:color="auto"/>
            </w:tcBorders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vMerge/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dxa"/>
            <w:vMerge/>
          </w:tcPr>
          <w:p w:rsidR="00556969" w:rsidRPr="00A47BDF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969" w:rsidRPr="00D045D8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5D8">
              <w:rPr>
                <w:rFonts w:ascii="Angsana New" w:hAnsi="Angsana New"/>
                <w:sz w:val="26"/>
                <w:szCs w:val="26"/>
              </w:rPr>
              <w:t>256</w:t>
            </w:r>
            <w:r w:rsidR="00A32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6969" w:rsidRPr="00D045D8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969" w:rsidRPr="00D045D8" w:rsidRDefault="00556969" w:rsidP="0055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5D8">
              <w:rPr>
                <w:rFonts w:ascii="Angsana New" w:hAnsi="Angsana New"/>
                <w:sz w:val="26"/>
                <w:szCs w:val="26"/>
              </w:rPr>
              <w:t>256</w:t>
            </w:r>
            <w:r w:rsidR="00A32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327AD" w:rsidRPr="00A47BDF" w:rsidTr="00D35CC6">
        <w:tc>
          <w:tcPr>
            <w:tcW w:w="2374" w:type="dxa"/>
            <w:vAlign w:val="bottom"/>
          </w:tcPr>
          <w:p w:rsidR="00A327AD" w:rsidRPr="00A47BDF" w:rsidRDefault="00A327AD" w:rsidP="00A3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Pr="00A47BDF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A47BDF">
              <w:rPr>
                <w:rFonts w:ascii="Angsana New" w:hAnsi="Angsana New"/>
                <w:sz w:val="26"/>
                <w:szCs w:val="26"/>
              </w:rPr>
              <w:t>256</w:t>
            </w:r>
            <w:r w:rsidRPr="00A47BDF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A47BDF">
              <w:rPr>
                <w:rFonts w:ascii="Angsana New" w:hAnsi="Angsana New"/>
                <w:sz w:val="26"/>
                <w:szCs w:val="26"/>
              </w:rPr>
              <w:t xml:space="preserve"> / 256</w:t>
            </w:r>
            <w:r w:rsidRPr="00A47BDF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:rsidR="00A327AD" w:rsidRPr="00A47BDF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A327AD" w:rsidRPr="00A47BDF" w:rsidRDefault="00A327AD" w:rsidP="00D35CC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ทุกครึ่งปี</w:t>
            </w:r>
          </w:p>
        </w:tc>
        <w:tc>
          <w:tcPr>
            <w:tcW w:w="236" w:type="dxa"/>
            <w:vAlign w:val="bottom"/>
          </w:tcPr>
          <w:p w:rsidR="00A327AD" w:rsidRPr="00A47BDF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:rsidR="00A327AD" w:rsidRPr="00A47BDF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2.7</w:t>
            </w:r>
            <w:r w:rsidRPr="00A47BD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:rsidR="00A327AD" w:rsidRPr="00A47BDF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vAlign w:val="bottom"/>
          </w:tcPr>
          <w:p w:rsidR="00A327AD" w:rsidRPr="00A47BDF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 xml:space="preserve">     4</w:t>
            </w:r>
            <w:r w:rsidRPr="00A47BDF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291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:rsidR="00A327AD" w:rsidRPr="004C6565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:rsidR="00A327AD" w:rsidRPr="004C6565" w:rsidRDefault="00A327AD" w:rsidP="00A3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565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</w:tr>
      <w:tr w:rsidR="00A327AD" w:rsidRPr="00A47BDF" w:rsidTr="00D35CC6">
        <w:tc>
          <w:tcPr>
            <w:tcW w:w="3791" w:type="dxa"/>
            <w:gridSpan w:val="3"/>
          </w:tcPr>
          <w:p w:rsidR="00A327AD" w:rsidRPr="00A47BDF" w:rsidRDefault="00A327AD" w:rsidP="00A3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36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:rsidR="00A327AD" w:rsidRPr="004C6565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:rsidR="00A327AD" w:rsidRPr="004C6565" w:rsidRDefault="00A327AD" w:rsidP="00A3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C6565">
              <w:rPr>
                <w:rFonts w:ascii="Angsana New" w:hAnsi="Angsana New"/>
                <w:sz w:val="26"/>
                <w:szCs w:val="26"/>
              </w:rPr>
              <w:t>400,000)</w:t>
            </w:r>
          </w:p>
        </w:tc>
      </w:tr>
      <w:tr w:rsidR="00A327AD" w:rsidRPr="00A47BDF" w:rsidTr="00D35CC6">
        <w:tc>
          <w:tcPr>
            <w:tcW w:w="2374" w:type="dxa"/>
          </w:tcPr>
          <w:p w:rsidR="00A327AD" w:rsidRPr="00A47BDF" w:rsidRDefault="00A327AD" w:rsidP="00A32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47BD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7AD" w:rsidRPr="004C6565" w:rsidRDefault="00A327AD" w:rsidP="0074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:rsidR="00A327AD" w:rsidRPr="00A47BDF" w:rsidRDefault="00A327AD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27AD" w:rsidRPr="004C6565" w:rsidRDefault="00A327AD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65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282BC9" w:rsidRPr="00A47BDF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82BC9" w:rsidRPr="00A47BDF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47BD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47BDF">
        <w:rPr>
          <w:rFonts w:ascii="Angsana New" w:hAnsi="Angsana New"/>
          <w:sz w:val="30"/>
          <w:szCs w:val="30"/>
        </w:rPr>
        <w:t>3</w:t>
      </w:r>
      <w:r w:rsidR="00556969">
        <w:rPr>
          <w:rFonts w:ascii="Angsana New" w:hAnsi="Angsana New"/>
          <w:sz w:val="30"/>
          <w:szCs w:val="30"/>
        </w:rPr>
        <w:t>1</w:t>
      </w:r>
      <w:r w:rsidR="008B0118" w:rsidRPr="00A47BDF">
        <w:rPr>
          <w:rFonts w:ascii="Angsana New" w:hAnsi="Angsana New"/>
          <w:sz w:val="30"/>
          <w:szCs w:val="30"/>
        </w:rPr>
        <w:t xml:space="preserve"> </w:t>
      </w:r>
      <w:r w:rsidR="00556969">
        <w:rPr>
          <w:rFonts w:ascii="Angsana New" w:hAnsi="Angsana New" w:hint="cs"/>
          <w:sz w:val="30"/>
          <w:szCs w:val="30"/>
          <w:cs/>
        </w:rPr>
        <w:t>ธันวาคม</w:t>
      </w:r>
      <w:r w:rsidRPr="00A47BDF">
        <w:rPr>
          <w:rFonts w:ascii="Angsana New" w:hAnsi="Angsana New"/>
          <w:sz w:val="30"/>
          <w:szCs w:val="30"/>
          <w:cs/>
        </w:rPr>
        <w:t xml:space="preserve">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="00324A00" w:rsidRPr="00A47BDF">
        <w:rPr>
          <w:rFonts w:ascii="Angsana New" w:hAnsi="Angsana New"/>
          <w:sz w:val="30"/>
          <w:szCs w:val="30"/>
          <w:cs/>
        </w:rPr>
        <w:t xml:space="preserve"> </w:t>
      </w:r>
      <w:r w:rsidRPr="00A47BDF">
        <w:rPr>
          <w:rFonts w:ascii="Angsana New" w:hAnsi="Angsana New"/>
          <w:sz w:val="30"/>
          <w:szCs w:val="30"/>
          <w:cs/>
        </w:rPr>
        <w:t xml:space="preserve">บริษัทมีวงเงินสำหรับการออกและเสนอขายหุ้นกู้เป็นจำนวนเงินรวม </w:t>
      </w:r>
      <w:r w:rsidRPr="00A47BDF">
        <w:rPr>
          <w:rFonts w:ascii="Angsana New" w:hAnsi="Angsana New"/>
          <w:sz w:val="30"/>
          <w:szCs w:val="30"/>
        </w:rPr>
        <w:t xml:space="preserve">7,450 </w:t>
      </w:r>
      <w:r w:rsidRPr="00A47BDF">
        <w:rPr>
          <w:rFonts w:ascii="Angsana New" w:hAnsi="Angsana New"/>
          <w:sz w:val="30"/>
          <w:szCs w:val="30"/>
          <w:cs/>
        </w:rPr>
        <w:t xml:space="preserve">ล้านบาทซึ่งได้รับอนุมัติโดยที่ประชุมผู้ถือหุ้นของบริษัทในเดือนกันยายน </w:t>
      </w:r>
      <w:r w:rsidRPr="00A47BDF">
        <w:rPr>
          <w:rFonts w:ascii="Angsana New" w:hAnsi="Angsana New"/>
          <w:sz w:val="30"/>
          <w:szCs w:val="30"/>
        </w:rPr>
        <w:t>2560</w:t>
      </w:r>
      <w:r w:rsidRPr="00A47BDF">
        <w:rPr>
          <w:rFonts w:ascii="Angsana New" w:hAnsi="Angsana New"/>
          <w:sz w:val="30"/>
          <w:szCs w:val="30"/>
          <w:cs/>
        </w:rPr>
        <w:t xml:space="preserve"> เมษายน </w:t>
      </w:r>
      <w:r w:rsidRPr="00A47BDF">
        <w:rPr>
          <w:rFonts w:ascii="Angsana New" w:hAnsi="Angsana New"/>
          <w:sz w:val="30"/>
          <w:szCs w:val="30"/>
        </w:rPr>
        <w:t xml:space="preserve">2561 </w:t>
      </w:r>
      <w:r w:rsidRPr="00A47BDF">
        <w:rPr>
          <w:rFonts w:ascii="Angsana New" w:hAnsi="Angsana New"/>
          <w:sz w:val="30"/>
          <w:szCs w:val="30"/>
          <w:cs/>
        </w:rPr>
        <w:t>และ</w:t>
      </w:r>
      <w:r w:rsidR="006D3269">
        <w:rPr>
          <w:rFonts w:ascii="Angsana New" w:hAnsi="Angsana New" w:hint="cs"/>
          <w:sz w:val="30"/>
          <w:szCs w:val="30"/>
          <w:cs/>
        </w:rPr>
        <w:t>เมษายน</w:t>
      </w:r>
      <w:r w:rsidRPr="00A47BDF">
        <w:rPr>
          <w:rFonts w:ascii="Angsana New" w:hAnsi="Angsana New"/>
          <w:sz w:val="30"/>
          <w:szCs w:val="30"/>
          <w:cs/>
        </w:rPr>
        <w:t xml:space="preserve"> 2562</w:t>
      </w:r>
    </w:p>
    <w:p w:rsidR="00282BC9" w:rsidRPr="00A47BDF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82BC9" w:rsidRPr="00A47BDF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47BDF">
        <w:rPr>
          <w:rFonts w:ascii="Angsana New" w:hAnsi="Angsana New"/>
          <w:sz w:val="30"/>
          <w:szCs w:val="30"/>
          <w:cs/>
        </w:rPr>
        <w:t xml:space="preserve">ภายใต้ข้อกำหนดของการออกหุ้นกู้ บริษัทต้องปฏิบัติตามเงื่อนไขที่กำหนดไว้ซึ่งรวมถึงการรักษาอัตราส่วนหนี้สินต่อส่วนทุนในอัตราไม่เกินกว่า </w:t>
      </w:r>
      <w:r w:rsidRPr="00A47BDF">
        <w:rPr>
          <w:rFonts w:ascii="Angsana New" w:hAnsi="Angsana New"/>
          <w:sz w:val="30"/>
          <w:szCs w:val="30"/>
        </w:rPr>
        <w:t xml:space="preserve">7:1 </w:t>
      </w:r>
      <w:r w:rsidRPr="00A47BDF">
        <w:rPr>
          <w:rFonts w:ascii="Angsana New" w:hAnsi="Angsana New"/>
          <w:sz w:val="30"/>
          <w:szCs w:val="30"/>
          <w:cs/>
        </w:rPr>
        <w:t>เท่าสำหรับงบการเงินประจำปีเฉพาะบริษัท</w:t>
      </w:r>
    </w:p>
    <w:p w:rsidR="00D25DBB" w:rsidRDefault="00D25DBB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A284C" w:rsidRDefault="00CA284C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DB3296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หนี้สินผลประโยชน์ของพนักงานหลังออกจากงาน</w:t>
      </w:r>
    </w:p>
    <w:p w:rsidR="00CA284C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</w:p>
    <w:p w:rsidR="00CA284C" w:rsidRDefault="00CA284C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70F8D">
        <w:rPr>
          <w:rFonts w:ascii="Angsana New" w:hAnsi="Angsana New"/>
          <w:sz w:val="30"/>
          <w:szCs w:val="30"/>
          <w:cs/>
        </w:rPr>
        <w:t xml:space="preserve">มีภาระผูกพันจากประมาณการหนี้สินผลประโยชน์ของพนักงานหลังออกจากงานซึ่งผ่านการประเมินข้อมูลและคำนวณใหม่โดยนักคณิตศาสตร์ประกันภัยในปี </w:t>
      </w:r>
      <w:r w:rsidRPr="00670F8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670F8D">
        <w:rPr>
          <w:rFonts w:ascii="Angsana New" w:hAnsi="Angsana New"/>
          <w:sz w:val="30"/>
          <w:szCs w:val="30"/>
          <w:cs/>
        </w:rPr>
        <w:t xml:space="preserve"> </w:t>
      </w:r>
      <w:r w:rsidRPr="00136E04">
        <w:rPr>
          <w:rFonts w:ascii="Angsana New" w:hAnsi="Angsana New" w:hint="cs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36E04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 ธันวาคม</w:t>
      </w:r>
      <w:r w:rsidRPr="00136E04">
        <w:rPr>
          <w:rFonts w:ascii="Angsana New" w:hAnsi="Angsana New" w:hint="cs"/>
          <w:sz w:val="30"/>
          <w:szCs w:val="30"/>
          <w:cs/>
        </w:rPr>
        <w:t xml:space="preserve">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136E04">
        <w:rPr>
          <w:rFonts w:ascii="Angsana New" w:hAnsi="Angsana New"/>
          <w:sz w:val="30"/>
          <w:szCs w:val="30"/>
        </w:rPr>
        <w:t xml:space="preserve"> </w:t>
      </w:r>
      <w:r w:rsidRPr="00136E04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560250" w:rsidRPr="00560250" w:rsidRDefault="0056025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92" w:type="dxa"/>
        <w:tblInd w:w="108" w:type="dxa"/>
        <w:tblLayout w:type="fixed"/>
        <w:tblLook w:val="04A0"/>
      </w:tblPr>
      <w:tblGrid>
        <w:gridCol w:w="5490"/>
        <w:gridCol w:w="900"/>
        <w:gridCol w:w="270"/>
        <w:gridCol w:w="862"/>
        <w:gridCol w:w="280"/>
        <w:gridCol w:w="855"/>
        <w:gridCol w:w="280"/>
        <w:gridCol w:w="855"/>
      </w:tblGrid>
      <w:tr w:rsidR="00CA284C" w:rsidRPr="00DB3296" w:rsidTr="00CA284C">
        <w:tc>
          <w:tcPr>
            <w:tcW w:w="5490" w:type="dxa"/>
            <w:vAlign w:val="bottom"/>
          </w:tcPr>
          <w:p w:rsidR="00CA284C" w:rsidRPr="00DB3296" w:rsidRDefault="00CA284C" w:rsidP="00E93806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A284C" w:rsidRPr="00DB3296" w:rsidTr="00CA284C">
        <w:tc>
          <w:tcPr>
            <w:tcW w:w="5490" w:type="dxa"/>
            <w:vAlign w:val="bottom"/>
          </w:tcPr>
          <w:p w:rsidR="00CA284C" w:rsidRPr="00DB3296" w:rsidRDefault="00CA284C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CA284C" w:rsidRPr="00DB3296" w:rsidTr="00CA284C">
        <w:tc>
          <w:tcPr>
            <w:tcW w:w="5490" w:type="dxa"/>
            <w:vAlign w:val="bottom"/>
          </w:tcPr>
          <w:p w:rsidR="00CA284C" w:rsidRPr="00DB3296" w:rsidRDefault="00CA284C" w:rsidP="00E93806">
            <w:pPr>
              <w:pStyle w:val="BodyText2"/>
              <w:tabs>
                <w:tab w:val="left" w:pos="540"/>
              </w:tabs>
              <w:ind w:left="-108" w:right="175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</w:rPr>
              <w:t>256</w:t>
            </w:r>
            <w:r w:rsidR="00C0080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</w:rPr>
              <w:t>256</w:t>
            </w:r>
            <w:r w:rsidR="00C008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0" w:type="dxa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</w:rPr>
              <w:t>256</w:t>
            </w:r>
            <w:r w:rsidR="00C0080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:rsidR="00CA284C" w:rsidRPr="00DB3296" w:rsidRDefault="00CA284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</w:rPr>
              <w:t>256</w:t>
            </w:r>
            <w:r w:rsidR="00C0080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00808" w:rsidRPr="00DB3296" w:rsidTr="00CA284C">
        <w:tc>
          <w:tcPr>
            <w:tcW w:w="5490" w:type="dxa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DB329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B329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08" w:rsidRPr="004C6565" w:rsidRDefault="004F7E04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15,235</w:t>
            </w:r>
          </w:p>
        </w:tc>
        <w:tc>
          <w:tcPr>
            <w:tcW w:w="270" w:type="dxa"/>
          </w:tcPr>
          <w:p w:rsidR="00C00808" w:rsidRPr="004C6565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08" w:rsidRPr="004C6565" w:rsidRDefault="00C00808" w:rsidP="00D35CC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31,891</w:t>
            </w:r>
          </w:p>
        </w:tc>
        <w:tc>
          <w:tcPr>
            <w:tcW w:w="280" w:type="dxa"/>
          </w:tcPr>
          <w:p w:rsidR="00C00808" w:rsidRPr="004C6565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C00808" w:rsidRPr="004C6565" w:rsidRDefault="004F7E04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12,815</w:t>
            </w:r>
          </w:p>
        </w:tc>
        <w:tc>
          <w:tcPr>
            <w:tcW w:w="280" w:type="dxa"/>
          </w:tcPr>
          <w:p w:rsidR="00C00808" w:rsidRPr="00B02DC8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C00808" w:rsidRPr="004C6565" w:rsidRDefault="00C00808" w:rsidP="00D35CC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26,081</w:t>
            </w:r>
          </w:p>
        </w:tc>
      </w:tr>
      <w:tr w:rsidR="00C00808" w:rsidRPr="00DB3296" w:rsidTr="00D35CC6">
        <w:tc>
          <w:tcPr>
            <w:tcW w:w="5490" w:type="dxa"/>
            <w:shd w:val="clear" w:color="auto" w:fill="auto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2,339</w:t>
            </w:r>
          </w:p>
        </w:tc>
        <w:tc>
          <w:tcPr>
            <w:tcW w:w="28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280" w:type="dxa"/>
            <w:shd w:val="clear" w:color="auto" w:fill="auto"/>
          </w:tcPr>
          <w:p w:rsidR="00C00808" w:rsidRPr="00DB3296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</w:tr>
      <w:tr w:rsidR="00C00808" w:rsidRPr="00DB3296" w:rsidTr="00E93806">
        <w:tc>
          <w:tcPr>
            <w:tcW w:w="5490" w:type="dxa"/>
            <w:shd w:val="clear" w:color="auto" w:fill="auto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shd w:val="clear" w:color="auto" w:fill="auto"/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28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80" w:type="dxa"/>
            <w:shd w:val="clear" w:color="auto" w:fill="auto"/>
          </w:tcPr>
          <w:p w:rsidR="00C00808" w:rsidRPr="00DB3296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C00808" w:rsidRPr="00DB3296" w:rsidTr="00D35CC6">
        <w:tc>
          <w:tcPr>
            <w:tcW w:w="5490" w:type="dxa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2,823</w:t>
            </w:r>
          </w:p>
        </w:tc>
        <w:tc>
          <w:tcPr>
            <w:tcW w:w="270" w:type="dxa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2,927</w:t>
            </w:r>
          </w:p>
        </w:tc>
        <w:tc>
          <w:tcPr>
            <w:tcW w:w="280" w:type="dxa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C00808" w:rsidRPr="004C6565" w:rsidRDefault="004F7E04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2,520</w:t>
            </w:r>
          </w:p>
        </w:tc>
        <w:tc>
          <w:tcPr>
            <w:tcW w:w="280" w:type="dxa"/>
          </w:tcPr>
          <w:p w:rsidR="00C00808" w:rsidRPr="00DB3296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:rsidR="00C00808" w:rsidRPr="004C6565" w:rsidRDefault="00C00808" w:rsidP="00D35CC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2,594</w:t>
            </w:r>
          </w:p>
        </w:tc>
      </w:tr>
      <w:tr w:rsidR="00C00808" w:rsidRPr="00DB3296" w:rsidTr="00D35CC6">
        <w:tc>
          <w:tcPr>
            <w:tcW w:w="5490" w:type="dxa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ผลประโยชน์ของพนักงานที่จ่ายชำระในระหว่าง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0808" w:rsidRPr="004C6565" w:rsidRDefault="004F7E0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724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7,961)</w:t>
            </w:r>
          </w:p>
        </w:tc>
        <w:tc>
          <w:tcPr>
            <w:tcW w:w="27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0808" w:rsidRPr="004C6565" w:rsidRDefault="00C008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(19,583)</w:t>
            </w:r>
          </w:p>
        </w:tc>
        <w:tc>
          <w:tcPr>
            <w:tcW w:w="280" w:type="dxa"/>
            <w:shd w:val="clear" w:color="auto" w:fill="auto"/>
          </w:tcPr>
          <w:p w:rsidR="00C00808" w:rsidRPr="004C6565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0808" w:rsidRPr="004C6565" w:rsidRDefault="004F7E0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724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6,956)</w:t>
            </w:r>
          </w:p>
        </w:tc>
        <w:tc>
          <w:tcPr>
            <w:tcW w:w="280" w:type="dxa"/>
          </w:tcPr>
          <w:p w:rsidR="00C00808" w:rsidRPr="00DB3296" w:rsidRDefault="00C00808" w:rsidP="00E93806">
            <w:pPr>
              <w:tabs>
                <w:tab w:val="clear" w:pos="454"/>
                <w:tab w:val="clear" w:pos="680"/>
                <w:tab w:val="left" w:pos="0"/>
                <w:tab w:val="left" w:pos="392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808" w:rsidRPr="004C6565" w:rsidRDefault="00C0080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(15,860)</w:t>
            </w:r>
          </w:p>
        </w:tc>
      </w:tr>
      <w:tr w:rsidR="00C00808" w:rsidRPr="00DB3296" w:rsidTr="00E93806">
        <w:tc>
          <w:tcPr>
            <w:tcW w:w="5490" w:type="dxa"/>
            <w:vAlign w:val="bottom"/>
          </w:tcPr>
          <w:p w:rsidR="00C00808" w:rsidRPr="00DB3296" w:rsidRDefault="00C00808" w:rsidP="00E93806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B3296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พนักงานหลังออกจากงาน ณ วันที่ 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0808" w:rsidRPr="004C6565" w:rsidRDefault="004F7E04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10,097</w:t>
            </w:r>
          </w:p>
        </w:tc>
        <w:tc>
          <w:tcPr>
            <w:tcW w:w="270" w:type="dxa"/>
          </w:tcPr>
          <w:p w:rsidR="00C00808" w:rsidRPr="004C6565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0808" w:rsidRPr="004C6565" w:rsidRDefault="00C00808" w:rsidP="00D35CC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15,235</w:t>
            </w:r>
          </w:p>
        </w:tc>
        <w:tc>
          <w:tcPr>
            <w:tcW w:w="280" w:type="dxa"/>
          </w:tcPr>
          <w:p w:rsidR="00C00808" w:rsidRPr="004C6565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C00808" w:rsidRPr="004C6565" w:rsidRDefault="004F7E04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8,379</w:t>
            </w:r>
          </w:p>
        </w:tc>
        <w:tc>
          <w:tcPr>
            <w:tcW w:w="280" w:type="dxa"/>
          </w:tcPr>
          <w:p w:rsidR="00C00808" w:rsidRPr="00DB3296" w:rsidRDefault="00C00808" w:rsidP="00E9380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C00808" w:rsidRPr="004C6565" w:rsidRDefault="00C00808" w:rsidP="00D35CC6">
            <w:pPr>
              <w:pStyle w:val="BodyText2"/>
              <w:ind w:left="0" w:right="39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565">
              <w:rPr>
                <w:rFonts w:ascii="Angsana New" w:hAnsi="Angsana New"/>
                <w:sz w:val="28"/>
                <w:szCs w:val="28"/>
              </w:rPr>
              <w:t>12,815</w:t>
            </w:r>
          </w:p>
        </w:tc>
      </w:tr>
    </w:tbl>
    <w:p w:rsidR="00CA284C" w:rsidRPr="00DB3296" w:rsidRDefault="00CA284C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ตามที่แสดงข้างต้นมีดังนี้</w:t>
      </w:r>
    </w:p>
    <w:p w:rsidR="00CA284C" w:rsidRPr="00DB3296" w:rsidRDefault="00CA284C" w:rsidP="00CA284C">
      <w:pPr>
        <w:pStyle w:val="BodyText2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>อัตราคิดลด</w:t>
      </w:r>
      <w:r w:rsidRPr="00DB3296">
        <w:rPr>
          <w:rFonts w:ascii="Angsana New" w:hAnsi="Angsana New"/>
          <w:sz w:val="30"/>
          <w:szCs w:val="30"/>
          <w:cs/>
        </w:rPr>
        <w:tab/>
      </w:r>
      <w:r w:rsidRPr="00DB3296">
        <w:rPr>
          <w:rFonts w:ascii="Angsana New" w:hAnsi="Angsana New"/>
          <w:sz w:val="30"/>
          <w:szCs w:val="30"/>
          <w:cs/>
        </w:rPr>
        <w:tab/>
      </w:r>
      <w:r w:rsidRPr="00DB329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DB3296">
        <w:rPr>
          <w:rFonts w:ascii="Angsana New" w:hAnsi="Angsana New"/>
          <w:sz w:val="30"/>
          <w:szCs w:val="30"/>
        </w:rPr>
        <w:t>1.50</w:t>
      </w:r>
      <w:r w:rsidR="004A4FFB">
        <w:rPr>
          <w:rFonts w:ascii="Angsana New" w:hAnsi="Angsana New" w:hint="cs"/>
          <w:sz w:val="30"/>
          <w:szCs w:val="30"/>
          <w:cs/>
        </w:rPr>
        <w:t xml:space="preserve"> (ในประเทศไทย)</w:t>
      </w:r>
      <w:r w:rsidRPr="00DB3296">
        <w:rPr>
          <w:rFonts w:ascii="Angsana New" w:hAnsi="Angsana New"/>
          <w:sz w:val="30"/>
          <w:szCs w:val="30"/>
          <w:cs/>
        </w:rPr>
        <w:t xml:space="preserve"> และ 2.10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>ต่อปี</w:t>
      </w:r>
      <w:r w:rsidR="004A4FFB">
        <w:rPr>
          <w:rFonts w:ascii="Angsana New" w:hAnsi="Angsana New" w:hint="cs"/>
          <w:sz w:val="30"/>
          <w:szCs w:val="30"/>
          <w:cs/>
        </w:rPr>
        <w:t xml:space="preserve"> (ในต่างประเทศ)</w:t>
      </w:r>
    </w:p>
    <w:p w:rsidR="00CA284C" w:rsidRPr="00DB3296" w:rsidRDefault="00CA284C" w:rsidP="00CA284C">
      <w:pPr>
        <w:pStyle w:val="BodyText2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DB3296">
        <w:rPr>
          <w:rFonts w:ascii="Angsana New" w:hAnsi="Angsana New"/>
          <w:sz w:val="30"/>
          <w:szCs w:val="30"/>
          <w:cs/>
        </w:rPr>
        <w:tab/>
      </w:r>
      <w:r w:rsidRPr="00DB3296">
        <w:rPr>
          <w:rFonts w:ascii="Angsana New" w:hAnsi="Angsana New"/>
          <w:sz w:val="30"/>
          <w:szCs w:val="30"/>
          <w:cs/>
        </w:rPr>
        <w:tab/>
        <w:t>ร้อยละ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>5.90</w:t>
      </w:r>
      <w:r w:rsidR="004A4FFB">
        <w:rPr>
          <w:rFonts w:ascii="Angsana New" w:hAnsi="Angsana New" w:hint="cs"/>
          <w:sz w:val="30"/>
          <w:szCs w:val="30"/>
          <w:cs/>
        </w:rPr>
        <w:t xml:space="preserve"> (ในประเทศไทย)</w:t>
      </w:r>
      <w:r w:rsidRPr="00DB3296">
        <w:rPr>
          <w:rFonts w:ascii="Angsana New" w:hAnsi="Angsana New"/>
          <w:sz w:val="30"/>
          <w:szCs w:val="30"/>
          <w:cs/>
        </w:rPr>
        <w:t xml:space="preserve"> และ 6.74 ต่อปี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="004A4FFB">
        <w:rPr>
          <w:rFonts w:ascii="Angsana New" w:hAnsi="Angsana New" w:hint="cs"/>
          <w:sz w:val="30"/>
          <w:szCs w:val="30"/>
          <w:cs/>
        </w:rPr>
        <w:t>(ในต่างประเทศ)</w:t>
      </w:r>
    </w:p>
    <w:p w:rsidR="002D002E" w:rsidRDefault="00CA284C" w:rsidP="00CA284C">
      <w:pPr>
        <w:pStyle w:val="BodyText2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DB3296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DB3296">
        <w:rPr>
          <w:rFonts w:ascii="Angsana New" w:hAnsi="Angsana New"/>
          <w:sz w:val="30"/>
          <w:szCs w:val="30"/>
        </w:rPr>
        <w:t xml:space="preserve">0 </w:t>
      </w:r>
      <w:r w:rsidRPr="00DB3296">
        <w:rPr>
          <w:rFonts w:ascii="Angsana New" w:hAnsi="Angsana New"/>
          <w:sz w:val="30"/>
          <w:szCs w:val="30"/>
          <w:cs/>
        </w:rPr>
        <w:t>ถึงร้อยละ 67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>ต่อปี</w:t>
      </w:r>
      <w:r w:rsidR="005A077B">
        <w:rPr>
          <w:rFonts w:ascii="Angsana New" w:hAnsi="Angsana New"/>
          <w:sz w:val="30"/>
          <w:szCs w:val="30"/>
        </w:rPr>
        <w:t xml:space="preserve"> </w:t>
      </w:r>
      <w:r w:rsidR="005D7BD9">
        <w:rPr>
          <w:rFonts w:ascii="Angsana New" w:hAnsi="Angsana New" w:hint="cs"/>
          <w:sz w:val="30"/>
          <w:szCs w:val="30"/>
          <w:cs/>
        </w:rPr>
        <w:t>(ในประเทศไทย)</w:t>
      </w:r>
      <w:r w:rsidR="005D7BD9" w:rsidRPr="00DB3296">
        <w:rPr>
          <w:rFonts w:ascii="Angsana New" w:hAnsi="Angsana New"/>
          <w:sz w:val="30"/>
          <w:szCs w:val="30"/>
          <w:cs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 xml:space="preserve"> และ 0 ถึงร้อยละ 22 ต่อ</w:t>
      </w:r>
    </w:p>
    <w:p w:rsidR="00CA284C" w:rsidRPr="00DB3296" w:rsidRDefault="00CA284C" w:rsidP="002D002E">
      <w:pPr>
        <w:pStyle w:val="BodyText2"/>
        <w:ind w:left="3005"/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>ปี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="005D7BD9">
        <w:rPr>
          <w:rFonts w:ascii="Angsana New" w:hAnsi="Angsana New" w:hint="cs"/>
          <w:sz w:val="30"/>
          <w:szCs w:val="30"/>
          <w:cs/>
        </w:rPr>
        <w:t>(ในต่างประเทศ)</w:t>
      </w:r>
    </w:p>
    <w:p w:rsidR="00CA284C" w:rsidRPr="00DB3296" w:rsidRDefault="00CA284C" w:rsidP="00CA28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A284C" w:rsidRPr="00DB3296" w:rsidRDefault="00CA284C" w:rsidP="00C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:rsidR="00CA284C" w:rsidRPr="006379DB" w:rsidRDefault="00CA284C" w:rsidP="00C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2552"/>
        <w:gridCol w:w="284"/>
        <w:gridCol w:w="1417"/>
        <w:gridCol w:w="284"/>
        <w:gridCol w:w="1701"/>
        <w:gridCol w:w="283"/>
        <w:gridCol w:w="1418"/>
        <w:gridCol w:w="283"/>
        <w:gridCol w:w="1701"/>
      </w:tblGrid>
      <w:tr w:rsidR="00CA284C" w:rsidRPr="00DB3296" w:rsidTr="00E93806">
        <w:trPr>
          <w:cantSplit/>
        </w:trPr>
        <w:tc>
          <w:tcPr>
            <w:tcW w:w="2552" w:type="dxa"/>
            <w:vAlign w:val="bottom"/>
          </w:tcPr>
          <w:p w:rsidR="00CA284C" w:rsidRPr="00DB3296" w:rsidRDefault="00CA284C" w:rsidP="00E9380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:rsidR="00CA284C" w:rsidRPr="00DB3296" w:rsidRDefault="00CA284C" w:rsidP="00E9380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87" w:type="dxa"/>
            <w:gridSpan w:val="7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หนี้สินอาจเพิ่มขึ้น (ลดลง) จากการเปลี่ยนแปลงของสมมติฐานที่สำคัญ (พันบาท)</w:t>
            </w:r>
          </w:p>
        </w:tc>
      </w:tr>
      <w:tr w:rsidR="00CA284C" w:rsidRPr="00DB3296" w:rsidTr="00E947CC">
        <w:trPr>
          <w:cantSplit/>
        </w:trPr>
        <w:tc>
          <w:tcPr>
            <w:tcW w:w="2552" w:type="dxa"/>
            <w:vAlign w:val="bottom"/>
          </w:tcPr>
          <w:p w:rsidR="00CA284C" w:rsidRPr="00DB3296" w:rsidRDefault="00CA284C" w:rsidP="00E9380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A284C" w:rsidRPr="00DB3296" w:rsidRDefault="00CA284C" w:rsidP="00E9380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หากสมมติฐานเพิ่มขึ้น</w:t>
            </w:r>
          </w:p>
        </w:tc>
        <w:tc>
          <w:tcPr>
            <w:tcW w:w="283" w:type="dxa"/>
            <w:vAlign w:val="bottom"/>
          </w:tcPr>
          <w:p w:rsidR="00CA284C" w:rsidRPr="00DB3296" w:rsidRDefault="00CA284C" w:rsidP="00E93806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หากสมมติฐานลดลง</w:t>
            </w:r>
          </w:p>
        </w:tc>
      </w:tr>
      <w:tr w:rsidR="00CA284C" w:rsidRPr="00DB3296" w:rsidTr="00E947CC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สมมติฐานที่สำคัญ</w:t>
            </w:r>
          </w:p>
        </w:tc>
        <w:tc>
          <w:tcPr>
            <w:tcW w:w="284" w:type="dxa"/>
            <w:vAlign w:val="bottom"/>
          </w:tcPr>
          <w:p w:rsidR="00CA284C" w:rsidRPr="00DB3296" w:rsidRDefault="00CA284C" w:rsidP="00E93806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งบการเงินเฉพาะบริษัท</w:t>
            </w:r>
          </w:p>
        </w:tc>
        <w:tc>
          <w:tcPr>
            <w:tcW w:w="283" w:type="dxa"/>
            <w:vAlign w:val="bottom"/>
          </w:tcPr>
          <w:p w:rsidR="00CA284C" w:rsidRPr="00DB3296" w:rsidRDefault="00CA284C" w:rsidP="00E93806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284C" w:rsidRPr="00DB3296" w:rsidRDefault="00CA284C" w:rsidP="00E93806">
            <w:pPr>
              <w:pStyle w:val="a1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งบการเงินเฉพาะบริษัท</w:t>
            </w:r>
          </w:p>
        </w:tc>
      </w:tr>
      <w:tr w:rsidR="00C00808" w:rsidRPr="00DB3296" w:rsidTr="00E947CC">
        <w:trPr>
          <w:cantSplit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 xml:space="preserve">อัตราคิดลด </w:t>
            </w:r>
          </w:p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 xml:space="preserve">(เพิ่มขึ้น/ลดลงร้อยละ </w:t>
            </w:r>
            <w:r w:rsidRPr="00DB3296">
              <w:rPr>
                <w:rFonts w:ascii="Angsana New" w:hAnsi="Angsana New"/>
                <w:sz w:val="27"/>
                <w:szCs w:val="27"/>
              </w:rPr>
              <w:t>0.5</w:t>
            </w:r>
            <w:r w:rsidRPr="00DB329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00808" w:rsidRPr="00DB3296" w:rsidRDefault="00C00808" w:rsidP="00E93806">
            <w:pPr>
              <w:pStyle w:val="NoSpacing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B85CB7">
              <w:rPr>
                <w:rFonts w:ascii="Angsana New" w:hAnsi="Angsana New"/>
                <w:sz w:val="27"/>
                <w:szCs w:val="27"/>
              </w:rPr>
              <w:t>1,068)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B85CB7">
              <w:rPr>
                <w:rFonts w:ascii="Angsana New" w:hAnsi="Angsana New"/>
                <w:sz w:val="27"/>
                <w:szCs w:val="27"/>
              </w:rPr>
              <w:t>957)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808" w:rsidRPr="00B85CB7" w:rsidRDefault="00C00808" w:rsidP="00D35CC6">
            <w:pPr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1,135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00808" w:rsidRPr="00B85CB7" w:rsidRDefault="00C00808" w:rsidP="00D35CC6">
            <w:pPr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1,016</w:t>
            </w:r>
          </w:p>
        </w:tc>
      </w:tr>
      <w:tr w:rsidR="00C00808" w:rsidRPr="00DB3296" w:rsidTr="00766D7A">
        <w:trPr>
          <w:cantSplit/>
        </w:trPr>
        <w:tc>
          <w:tcPr>
            <w:tcW w:w="2552" w:type="dxa"/>
            <w:vAlign w:val="bottom"/>
          </w:tcPr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อัตราการขึ้นเงินเดือน</w:t>
            </w:r>
            <w:r w:rsidRPr="00DB3296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 xml:space="preserve">(เพิ่มขึ้น/ลดลงร้อยละ </w:t>
            </w:r>
            <w:r w:rsidRPr="00DB3296">
              <w:rPr>
                <w:rFonts w:ascii="Angsana New" w:hAnsi="Angsana New"/>
                <w:sz w:val="27"/>
                <w:szCs w:val="27"/>
              </w:rPr>
              <w:t>0.5</w:t>
            </w:r>
            <w:r w:rsidRPr="00DB329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00808" w:rsidRPr="00DB3296" w:rsidRDefault="00C00808" w:rsidP="00E93806">
            <w:pPr>
              <w:pStyle w:val="NoSpacing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1,513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1,356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B85CB7">
              <w:rPr>
                <w:rFonts w:ascii="Angsana New" w:hAnsi="Angsana New"/>
                <w:sz w:val="27"/>
                <w:szCs w:val="27"/>
              </w:rPr>
              <w:t>1,431)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B85CB7">
              <w:rPr>
                <w:rFonts w:ascii="Angsana New" w:hAnsi="Angsana New"/>
                <w:sz w:val="27"/>
                <w:szCs w:val="27"/>
              </w:rPr>
              <w:t>1,284)</w:t>
            </w:r>
          </w:p>
        </w:tc>
      </w:tr>
      <w:tr w:rsidR="00C00808" w:rsidRPr="00DB3296" w:rsidTr="00766D7A">
        <w:trPr>
          <w:cantSplit/>
          <w:trHeight w:val="74"/>
        </w:trPr>
        <w:tc>
          <w:tcPr>
            <w:tcW w:w="2552" w:type="dxa"/>
            <w:vAlign w:val="bottom"/>
          </w:tcPr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>อัตราการหมุนเวียนของพนักงาน</w:t>
            </w:r>
          </w:p>
          <w:p w:rsidR="00C00808" w:rsidRPr="00DB3296" w:rsidRDefault="00C00808" w:rsidP="00E93806">
            <w:pPr>
              <w:pStyle w:val="NoSpacing"/>
              <w:rPr>
                <w:rFonts w:ascii="Angsana New" w:hAnsi="Angsana New"/>
                <w:sz w:val="27"/>
                <w:szCs w:val="27"/>
              </w:rPr>
            </w:pPr>
            <w:r w:rsidRPr="00DB3296">
              <w:rPr>
                <w:rFonts w:ascii="Angsana New" w:hAnsi="Angsana New"/>
                <w:sz w:val="27"/>
                <w:szCs w:val="27"/>
                <w:cs/>
              </w:rPr>
              <w:t xml:space="preserve">(เพิ่มขึ้น/ลดลงร้อยละ </w:t>
            </w:r>
            <w:r w:rsidRPr="00DB3296">
              <w:rPr>
                <w:rFonts w:ascii="Angsana New" w:hAnsi="Angsana New"/>
                <w:sz w:val="27"/>
                <w:szCs w:val="27"/>
              </w:rPr>
              <w:t>1</w:t>
            </w:r>
            <w:r w:rsidRPr="00DB329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C00808" w:rsidRPr="00DB3296" w:rsidRDefault="00C00808" w:rsidP="00E93806">
            <w:pPr>
              <w:pStyle w:val="NoSpacing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B85CB7">
              <w:rPr>
                <w:rFonts w:ascii="Angsana New" w:hAnsi="Angsana New"/>
                <w:sz w:val="27"/>
                <w:szCs w:val="27"/>
              </w:rPr>
              <w:t>3,517)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ind w:right="96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Pr="00B85CB7">
              <w:rPr>
                <w:rFonts w:ascii="Angsana New" w:hAnsi="Angsana New"/>
                <w:sz w:val="27"/>
                <w:szCs w:val="27"/>
              </w:rPr>
              <w:t>3,166)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3,973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0808" w:rsidRPr="00B85CB7" w:rsidRDefault="00C00808" w:rsidP="00D35CC6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27"/>
                <w:szCs w:val="27"/>
                <w:u w:val="none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:rsidR="00C00808" w:rsidRPr="00B85CB7" w:rsidRDefault="00C00808" w:rsidP="00D35CC6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85CB7">
              <w:rPr>
                <w:rFonts w:ascii="Angsana New" w:hAnsi="Angsana New"/>
                <w:sz w:val="27"/>
                <w:szCs w:val="27"/>
              </w:rPr>
              <w:t>3,624</w:t>
            </w:r>
          </w:p>
        </w:tc>
      </w:tr>
    </w:tbl>
    <w:p w:rsidR="00CA284C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</w:p>
    <w:p w:rsidR="00C46546" w:rsidRDefault="00C46546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ส่วนเกินมูลค่าหุ้นและสำรองตามกฎหมาย</w:t>
      </w:r>
    </w:p>
    <w:p w:rsidR="00C46546" w:rsidRDefault="00C46546" w:rsidP="00C465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</w:p>
    <w:p w:rsidR="00C46546" w:rsidRPr="00832CFF" w:rsidRDefault="00C46546" w:rsidP="00C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832CFF">
        <w:rPr>
          <w:rFonts w:ascii="Angsana New" w:hAnsi="Angsana New" w:hint="cs"/>
          <w:i/>
          <w:iCs/>
          <w:sz w:val="30"/>
          <w:szCs w:val="30"/>
          <w:cs/>
        </w:rPr>
        <w:t>ส่วนเกินมูลค่าหุ้น</w:t>
      </w:r>
    </w:p>
    <w:p w:rsidR="00C46546" w:rsidRPr="004E7BA0" w:rsidRDefault="00C46546" w:rsidP="00C46546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C46546" w:rsidRDefault="00C46546" w:rsidP="00C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32CF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32CFF">
        <w:rPr>
          <w:rFonts w:ascii="Angsana New" w:hAnsi="Angsana New"/>
          <w:sz w:val="30"/>
          <w:szCs w:val="30"/>
        </w:rPr>
        <w:t xml:space="preserve">2535 </w:t>
      </w:r>
      <w:r w:rsidRPr="00832CFF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832CFF">
        <w:rPr>
          <w:rFonts w:ascii="Angsana New" w:hAnsi="Angsana New"/>
          <w:sz w:val="30"/>
          <w:szCs w:val="30"/>
        </w:rPr>
        <w:t xml:space="preserve">51 </w:t>
      </w:r>
      <w:r w:rsidRPr="00832CFF">
        <w:rPr>
          <w:rFonts w:ascii="Angsana New" w:hAnsi="Angsana New" w:hint="cs"/>
          <w:sz w:val="30"/>
          <w:szCs w:val="30"/>
          <w:cs/>
        </w:rPr>
        <w:t>ในกรณีที่บริษัท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832CFF">
        <w:rPr>
          <w:rFonts w:ascii="Angsana New" w:hAnsi="Angsana New" w:hint="cs"/>
          <w:sz w:val="30"/>
          <w:szCs w:val="30"/>
          <w:cs/>
        </w:rPr>
        <w:t>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32CFF">
        <w:rPr>
          <w:rFonts w:ascii="Angsana New" w:hAnsi="Angsana New"/>
          <w:sz w:val="30"/>
          <w:szCs w:val="30"/>
        </w:rPr>
        <w:t>“</w:t>
      </w:r>
      <w:r w:rsidRPr="00832CF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832CFF">
        <w:rPr>
          <w:rFonts w:ascii="Angsana New" w:hAnsi="Angsana New"/>
          <w:sz w:val="30"/>
          <w:szCs w:val="30"/>
        </w:rPr>
        <w:t>”</w:t>
      </w:r>
      <w:r w:rsidRPr="00832CF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C46546" w:rsidRDefault="00C46546" w:rsidP="00C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46546" w:rsidRPr="00C46546" w:rsidRDefault="00C46546" w:rsidP="00C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46546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:rsidR="00C46546" w:rsidRPr="00C46546" w:rsidRDefault="00C46546" w:rsidP="00C46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46546" w:rsidRPr="00C46546" w:rsidRDefault="00C46546" w:rsidP="00C4654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C46546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46546">
        <w:rPr>
          <w:rFonts w:ascii="Angsana New" w:hAnsi="Angsana New"/>
          <w:sz w:val="30"/>
          <w:szCs w:val="30"/>
        </w:rPr>
        <w:t>2535</w:t>
      </w:r>
      <w:r w:rsidRPr="00C46546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C46546">
        <w:rPr>
          <w:rFonts w:ascii="Angsana New" w:hAnsi="Angsana New"/>
          <w:sz w:val="30"/>
          <w:szCs w:val="30"/>
        </w:rPr>
        <w:t>116</w:t>
      </w:r>
      <w:r w:rsidRPr="00C46546">
        <w:rPr>
          <w:rFonts w:ascii="Angsana New" w:hAnsi="Angsana New" w:hint="cs"/>
          <w:sz w:val="30"/>
          <w:szCs w:val="30"/>
          <w:cs/>
        </w:rPr>
        <w:t xml:space="preserve"> บริษัทมหาชนจะต้องจัดสรรทุนสำรอง (</w:t>
      </w:r>
      <w:r w:rsidRPr="00C46546">
        <w:rPr>
          <w:rFonts w:ascii="Angsana New" w:hAnsi="Angsana New"/>
          <w:sz w:val="30"/>
          <w:szCs w:val="30"/>
        </w:rPr>
        <w:t>“</w:t>
      </w:r>
      <w:r w:rsidRPr="00C46546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Pr="00C46546">
        <w:rPr>
          <w:rFonts w:ascii="Angsana New" w:hAnsi="Angsana New"/>
          <w:sz w:val="30"/>
          <w:szCs w:val="30"/>
        </w:rPr>
        <w:t>”)</w:t>
      </w:r>
      <w:r w:rsidRPr="00C46546">
        <w:rPr>
          <w:rFonts w:ascii="Angsana New" w:hAnsi="Angsana New" w:hint="cs"/>
          <w:sz w:val="30"/>
          <w:szCs w:val="30"/>
          <w:cs/>
        </w:rPr>
        <w:t xml:space="preserve"> อย่างน้อยร้อยละ </w:t>
      </w:r>
      <w:r w:rsidRPr="00C46546">
        <w:rPr>
          <w:rFonts w:ascii="Angsana New" w:hAnsi="Angsana New"/>
          <w:sz w:val="30"/>
          <w:szCs w:val="30"/>
        </w:rPr>
        <w:t xml:space="preserve">5 </w:t>
      </w:r>
      <w:r w:rsidRPr="00C46546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46546">
        <w:rPr>
          <w:rFonts w:ascii="Angsana New" w:hAnsi="Angsana New"/>
          <w:sz w:val="30"/>
          <w:szCs w:val="30"/>
        </w:rPr>
        <w:t>10</w:t>
      </w:r>
      <w:r w:rsidRPr="00C46546">
        <w:rPr>
          <w:rFonts w:ascii="Angsana New" w:hAnsi="Angsana New" w:hint="cs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:rsidR="00681961" w:rsidRPr="006F14C1" w:rsidRDefault="00681961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6F14C1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lastRenderedPageBreak/>
        <w:t>รายได้อื่น</w:t>
      </w:r>
    </w:p>
    <w:tbl>
      <w:tblPr>
        <w:tblW w:w="10040" w:type="dxa"/>
        <w:tblLook w:val="01E0"/>
      </w:tblPr>
      <w:tblGrid>
        <w:gridCol w:w="3708"/>
        <w:gridCol w:w="1314"/>
        <w:gridCol w:w="255"/>
        <w:gridCol w:w="1418"/>
        <w:gridCol w:w="252"/>
        <w:gridCol w:w="1417"/>
        <w:gridCol w:w="255"/>
        <w:gridCol w:w="1421"/>
      </w:tblGrid>
      <w:tr w:rsidR="00681961" w:rsidRPr="006F14C1" w:rsidTr="001A749D">
        <w:tc>
          <w:tcPr>
            <w:tcW w:w="3708" w:type="dxa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32" w:type="dxa"/>
            <w:gridSpan w:val="7"/>
            <w:tcBorders>
              <w:bottom w:val="single" w:sz="4" w:space="0" w:color="auto"/>
            </w:tcBorders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681961" w:rsidRPr="006F14C1" w:rsidTr="001A749D">
        <w:tc>
          <w:tcPr>
            <w:tcW w:w="3708" w:type="dxa"/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681961" w:rsidRPr="006F14C1" w:rsidTr="001A749D">
        <w:tc>
          <w:tcPr>
            <w:tcW w:w="3708" w:type="dxa"/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681961" w:rsidRPr="006F14C1" w:rsidRDefault="00681961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52" w:type="dxa"/>
            <w:vAlign w:val="bottom"/>
          </w:tcPr>
          <w:p w:rsidR="00681961" w:rsidRPr="006F14C1" w:rsidRDefault="00681961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681961" w:rsidRPr="006F14C1" w:rsidRDefault="00681961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681961" w:rsidRPr="006F14C1" w:rsidRDefault="0068196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หนี้สูญรับคืน</w:t>
            </w:r>
          </w:p>
        </w:tc>
        <w:tc>
          <w:tcPr>
            <w:tcW w:w="1314" w:type="dxa"/>
            <w:vAlign w:val="bottom"/>
          </w:tcPr>
          <w:p w:rsidR="00CC5065" w:rsidRPr="00A53280" w:rsidRDefault="00540F78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197,277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277,598</w:t>
            </w:r>
          </w:p>
        </w:tc>
        <w:tc>
          <w:tcPr>
            <w:tcW w:w="252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540F78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184,451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266,897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14" w:type="dxa"/>
            <w:vAlign w:val="bottom"/>
          </w:tcPr>
          <w:p w:rsidR="00CC5065" w:rsidRPr="00A53280" w:rsidRDefault="00D30D8D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70,</w:t>
            </w:r>
            <w:r w:rsidR="0094457C" w:rsidRPr="00A53280">
              <w:rPr>
                <w:rFonts w:ascii="Angsana New" w:hAnsi="Angsana New"/>
                <w:sz w:val="29"/>
                <w:szCs w:val="29"/>
              </w:rPr>
              <w:t>124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86,158</w:t>
            </w:r>
          </w:p>
        </w:tc>
        <w:tc>
          <w:tcPr>
            <w:tcW w:w="252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D30D8D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68,790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84,733</w:t>
            </w:r>
          </w:p>
        </w:tc>
      </w:tr>
      <w:tr w:rsidR="00FB796E" w:rsidRPr="006F14C1" w:rsidTr="0003570D">
        <w:tc>
          <w:tcPr>
            <w:tcW w:w="3708" w:type="dxa"/>
            <w:vAlign w:val="bottom"/>
          </w:tcPr>
          <w:p w:rsidR="00FB796E" w:rsidRPr="006F14C1" w:rsidRDefault="00FB796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รายได้ค่าทำสัญญา</w:t>
            </w:r>
          </w:p>
        </w:tc>
        <w:tc>
          <w:tcPr>
            <w:tcW w:w="1314" w:type="dxa"/>
            <w:vAlign w:val="bottom"/>
          </w:tcPr>
          <w:p w:rsidR="00FB796E" w:rsidRPr="00A53280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58,5</w:t>
            </w:r>
            <w:r w:rsidR="0094457C" w:rsidRPr="00A53280">
              <w:rPr>
                <w:rFonts w:ascii="Angsana New" w:hAnsi="Angsana New"/>
                <w:sz w:val="29"/>
                <w:szCs w:val="29"/>
              </w:rPr>
              <w:t>40</w:t>
            </w:r>
          </w:p>
        </w:tc>
        <w:tc>
          <w:tcPr>
            <w:tcW w:w="255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24,020</w:t>
            </w:r>
          </w:p>
        </w:tc>
        <w:tc>
          <w:tcPr>
            <w:tcW w:w="252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14,790</w:t>
            </w:r>
          </w:p>
        </w:tc>
        <w:tc>
          <w:tcPr>
            <w:tcW w:w="255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21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13,189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รายได้ค่าติดตาม</w:t>
            </w:r>
          </w:p>
        </w:tc>
        <w:tc>
          <w:tcPr>
            <w:tcW w:w="1314" w:type="dxa"/>
            <w:vAlign w:val="bottom"/>
          </w:tcPr>
          <w:p w:rsidR="00CC5065" w:rsidRPr="00A53280" w:rsidRDefault="00B90B69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50,643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77,686</w:t>
            </w:r>
          </w:p>
        </w:tc>
        <w:tc>
          <w:tcPr>
            <w:tcW w:w="252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B90B69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49,495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76,188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รายได้ค่าปรับชำระเงินล่าช้า</w:t>
            </w:r>
          </w:p>
        </w:tc>
        <w:tc>
          <w:tcPr>
            <w:tcW w:w="1314" w:type="dxa"/>
            <w:vAlign w:val="bottom"/>
          </w:tcPr>
          <w:p w:rsidR="00CC5065" w:rsidRPr="00A53280" w:rsidRDefault="00DF0BE2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30,169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34,013</w:t>
            </w:r>
          </w:p>
        </w:tc>
        <w:tc>
          <w:tcPr>
            <w:tcW w:w="252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DF0BE2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17,027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17,919</w:t>
            </w:r>
          </w:p>
        </w:tc>
      </w:tr>
      <w:tr w:rsidR="00FB796E" w:rsidRPr="006F14C1" w:rsidTr="0003570D">
        <w:tc>
          <w:tcPr>
            <w:tcW w:w="3708" w:type="dxa"/>
            <w:vAlign w:val="bottom"/>
          </w:tcPr>
          <w:p w:rsidR="00FB796E" w:rsidRPr="006F14C1" w:rsidRDefault="00FB796E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14" w:type="dxa"/>
            <w:vAlign w:val="bottom"/>
          </w:tcPr>
          <w:p w:rsidR="00FB796E" w:rsidRPr="00A53280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 w:hint="cs"/>
                <w:sz w:val="29"/>
                <w:szCs w:val="29"/>
                <w:cs/>
              </w:rPr>
              <w:t>15</w:t>
            </w:r>
            <w:r w:rsidRPr="00A53280">
              <w:rPr>
                <w:rFonts w:ascii="Angsana New" w:hAnsi="Angsana New"/>
                <w:sz w:val="29"/>
                <w:szCs w:val="29"/>
              </w:rPr>
              <w:t>,101</w:t>
            </w:r>
          </w:p>
        </w:tc>
        <w:tc>
          <w:tcPr>
            <w:tcW w:w="255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12,448</w:t>
            </w:r>
          </w:p>
        </w:tc>
        <w:tc>
          <w:tcPr>
            <w:tcW w:w="252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31,145</w:t>
            </w:r>
          </w:p>
        </w:tc>
        <w:tc>
          <w:tcPr>
            <w:tcW w:w="255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21" w:type="dxa"/>
            <w:vAlign w:val="bottom"/>
          </w:tcPr>
          <w:p w:rsidR="00FB796E" w:rsidRPr="006F14C1" w:rsidRDefault="00FB796E" w:rsidP="0003570D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30,629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รายได้ค่าธรรมเนียม</w:t>
            </w:r>
          </w:p>
        </w:tc>
        <w:tc>
          <w:tcPr>
            <w:tcW w:w="1314" w:type="dxa"/>
            <w:vAlign w:val="bottom"/>
          </w:tcPr>
          <w:p w:rsidR="00CC5065" w:rsidRPr="00A53280" w:rsidRDefault="00DF0BE2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11,296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16,321</w:t>
            </w:r>
          </w:p>
        </w:tc>
        <w:tc>
          <w:tcPr>
            <w:tcW w:w="252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DF0BE2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11,137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421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16,071</w:t>
            </w:r>
          </w:p>
        </w:tc>
      </w:tr>
      <w:tr w:rsidR="00643CBB" w:rsidRPr="006F14C1" w:rsidTr="001A749D">
        <w:tc>
          <w:tcPr>
            <w:tcW w:w="3708" w:type="dxa"/>
            <w:vAlign w:val="bottom"/>
          </w:tcPr>
          <w:p w:rsidR="00643CBB" w:rsidRPr="006F14C1" w:rsidRDefault="00643CBB" w:rsidP="0075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กลับรายการโบนัสพนักงานค้างจ่าย</w:t>
            </w:r>
          </w:p>
        </w:tc>
        <w:tc>
          <w:tcPr>
            <w:tcW w:w="1314" w:type="dxa"/>
            <w:vAlign w:val="bottom"/>
          </w:tcPr>
          <w:p w:rsidR="00643CBB" w:rsidRPr="00A53280" w:rsidRDefault="00643CBB" w:rsidP="0003570D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7566F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15,492</w:t>
            </w:r>
          </w:p>
        </w:tc>
        <w:tc>
          <w:tcPr>
            <w:tcW w:w="252" w:type="dxa"/>
            <w:vAlign w:val="bottom"/>
          </w:tcPr>
          <w:p w:rsidR="00643CBB" w:rsidRPr="006F14C1" w:rsidRDefault="00643CBB" w:rsidP="007566F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643CBB" w:rsidRPr="006F14C1" w:rsidRDefault="00643CBB" w:rsidP="0003570D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7566F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21" w:type="dxa"/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14,825</w:t>
            </w:r>
          </w:p>
        </w:tc>
      </w:tr>
      <w:tr w:rsidR="00643CBB" w:rsidRPr="006F14C1" w:rsidTr="001A749D">
        <w:tc>
          <w:tcPr>
            <w:tcW w:w="3708" w:type="dxa"/>
            <w:vAlign w:val="bottom"/>
          </w:tcPr>
          <w:p w:rsidR="00643CBB" w:rsidRPr="006F14C1" w:rsidRDefault="00643CB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314" w:type="dxa"/>
            <w:vAlign w:val="bottom"/>
          </w:tcPr>
          <w:p w:rsidR="00643CBB" w:rsidRPr="00A53280" w:rsidRDefault="00643CBB" w:rsidP="00E9380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8" w:type="dxa"/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643CBB" w:rsidRPr="00A53280" w:rsidRDefault="0094457C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36</w:t>
            </w:r>
            <w:r w:rsidR="00643CBB" w:rsidRPr="00A53280">
              <w:rPr>
                <w:rFonts w:ascii="Angsana New" w:hAnsi="Angsana New"/>
                <w:sz w:val="29"/>
                <w:szCs w:val="29"/>
              </w:rPr>
              <w:t>,016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21" w:type="dxa"/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33,002</w:t>
            </w:r>
          </w:p>
        </w:tc>
      </w:tr>
      <w:tr w:rsidR="00643CBB" w:rsidRPr="006F14C1" w:rsidTr="001A749D">
        <w:tc>
          <w:tcPr>
            <w:tcW w:w="3708" w:type="dxa"/>
            <w:vAlign w:val="bottom"/>
          </w:tcPr>
          <w:p w:rsidR="00643CBB" w:rsidRPr="006F14C1" w:rsidRDefault="00643CB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643CBB" w:rsidRPr="00A53280" w:rsidRDefault="00FB796E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26,</w:t>
            </w:r>
            <w:r w:rsidR="00B70E6C" w:rsidRPr="00A53280">
              <w:rPr>
                <w:rFonts w:ascii="Angsana New" w:hAnsi="Angsana New"/>
                <w:sz w:val="29"/>
                <w:szCs w:val="29"/>
              </w:rPr>
              <w:t>178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35,172</w:t>
            </w:r>
          </w:p>
        </w:tc>
        <w:tc>
          <w:tcPr>
            <w:tcW w:w="252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43CBB" w:rsidRPr="00A53280" w:rsidRDefault="0094457C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23</w:t>
            </w:r>
            <w:r w:rsidR="00FB796E" w:rsidRPr="00A53280">
              <w:rPr>
                <w:rFonts w:ascii="Angsana New" w:hAnsi="Angsana New"/>
                <w:sz w:val="29"/>
                <w:szCs w:val="29"/>
              </w:rPr>
              <w:t>,003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29"/>
                <w:szCs w:val="29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31,284</w:t>
            </w:r>
          </w:p>
        </w:tc>
      </w:tr>
      <w:tr w:rsidR="00643CBB" w:rsidRPr="006F14C1" w:rsidTr="001A749D">
        <w:tc>
          <w:tcPr>
            <w:tcW w:w="3708" w:type="dxa"/>
            <w:vAlign w:val="bottom"/>
          </w:tcPr>
          <w:p w:rsidR="00643CBB" w:rsidRPr="006F14C1" w:rsidRDefault="00643CBB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CBB" w:rsidRPr="00A53280" w:rsidRDefault="00643CBB" w:rsidP="00E9380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459,32</w:t>
            </w:r>
            <w:r w:rsidR="00E90A98" w:rsidRPr="00A53280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578,908</w:t>
            </w:r>
          </w:p>
        </w:tc>
        <w:tc>
          <w:tcPr>
            <w:tcW w:w="252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CBB" w:rsidRPr="00A53280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435,854</w:t>
            </w:r>
          </w:p>
        </w:tc>
        <w:tc>
          <w:tcPr>
            <w:tcW w:w="255" w:type="dxa"/>
            <w:vAlign w:val="bottom"/>
          </w:tcPr>
          <w:p w:rsidR="00643CBB" w:rsidRPr="006F14C1" w:rsidRDefault="00643CBB" w:rsidP="00E9380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CBB" w:rsidRPr="006F14C1" w:rsidRDefault="00643CBB" w:rsidP="00D35CC6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584,737</w:t>
            </w:r>
          </w:p>
        </w:tc>
      </w:tr>
    </w:tbl>
    <w:p w:rsidR="00681961" w:rsidRPr="00686448" w:rsidRDefault="00681961" w:rsidP="0068196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16"/>
          <w:szCs w:val="16"/>
          <w:lang w:eastAsia="zh-CN"/>
        </w:rPr>
      </w:pPr>
    </w:p>
    <w:p w:rsidR="009672E8" w:rsidRPr="006F14C1" w:rsidRDefault="009672E8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6F14C1">
        <w:rPr>
          <w:rFonts w:ascii="Angsana New" w:eastAsia="SimSun" w:hAnsi="Angsana New"/>
          <w:b/>
          <w:bCs/>
          <w:sz w:val="29"/>
          <w:szCs w:val="29"/>
          <w:cs/>
          <w:lang w:eastAsia="zh-CN"/>
        </w:rPr>
        <w:t>ค่าใช้จ่ายตามลักษณะ</w:t>
      </w:r>
    </w:p>
    <w:tbl>
      <w:tblPr>
        <w:tblW w:w="10039" w:type="dxa"/>
        <w:tblLook w:val="01E0"/>
      </w:tblPr>
      <w:tblGrid>
        <w:gridCol w:w="3708"/>
        <w:gridCol w:w="1313"/>
        <w:gridCol w:w="255"/>
        <w:gridCol w:w="1417"/>
        <w:gridCol w:w="255"/>
        <w:gridCol w:w="1417"/>
        <w:gridCol w:w="255"/>
        <w:gridCol w:w="1419"/>
      </w:tblGrid>
      <w:tr w:rsidR="009672E8" w:rsidRPr="006F14C1" w:rsidTr="001A749D">
        <w:tc>
          <w:tcPr>
            <w:tcW w:w="3708" w:type="dxa"/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331" w:type="dxa"/>
            <w:gridSpan w:val="7"/>
            <w:tcBorders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9672E8" w:rsidRPr="006F14C1" w:rsidTr="001A749D">
        <w:tc>
          <w:tcPr>
            <w:tcW w:w="3708" w:type="dxa"/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9672E8" w:rsidRPr="006F14C1" w:rsidTr="001A749D">
        <w:tc>
          <w:tcPr>
            <w:tcW w:w="3708" w:type="dxa"/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9672E8" w:rsidRPr="006F14C1" w:rsidRDefault="009672E8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55" w:type="dxa"/>
            <w:vAlign w:val="bottom"/>
          </w:tcPr>
          <w:p w:rsidR="009672E8" w:rsidRPr="006F14C1" w:rsidRDefault="009672E8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255" w:type="dxa"/>
            <w:vAlign w:val="bottom"/>
          </w:tcPr>
          <w:p w:rsidR="009672E8" w:rsidRPr="006F14C1" w:rsidRDefault="009672E8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9672E8" w:rsidRPr="006F14C1" w:rsidRDefault="009672E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256</w:t>
            </w:r>
            <w:r w:rsidR="00CC5065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ค่าใช้จ่ายเกี่ยวกับพนักงาน</w:t>
            </w:r>
          </w:p>
        </w:tc>
        <w:tc>
          <w:tcPr>
            <w:tcW w:w="1313" w:type="dxa"/>
            <w:vAlign w:val="bottom"/>
          </w:tcPr>
          <w:p w:rsidR="00CC5065" w:rsidRPr="006F14C1" w:rsidRDefault="00817BF1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488,509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501,030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817BF1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389,017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415,026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1A749D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หนี้สูญและ</w:t>
            </w: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ขาดทุนจากการด้อยค่าของ</w:t>
            </w:r>
          </w:p>
          <w:p w:rsidR="00CC5065" w:rsidRPr="006F14C1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13" w:type="dxa"/>
            <w:vAlign w:val="bottom"/>
          </w:tcPr>
          <w:p w:rsidR="00CC5065" w:rsidRPr="006F14C1" w:rsidRDefault="00817BF1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336,874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252,424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817BF1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254,977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134,529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ค่าส่งเสริมการขาย</w:t>
            </w:r>
          </w:p>
        </w:tc>
        <w:tc>
          <w:tcPr>
            <w:tcW w:w="1313" w:type="dxa"/>
            <w:vAlign w:val="bottom"/>
          </w:tcPr>
          <w:p w:rsidR="00CC5065" w:rsidRPr="006F14C1" w:rsidRDefault="00686448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190</w:t>
            </w:r>
            <w:r>
              <w:rPr>
                <w:rFonts w:ascii="Angsana New" w:hAnsi="Angsana New"/>
                <w:sz w:val="29"/>
                <w:szCs w:val="29"/>
              </w:rPr>
              <w:t>,422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144,353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686448" w:rsidP="00C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171,261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C6682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132,016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ค่าซ่อมรถยึดและ</w:t>
            </w: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ขาดทุนจากการขายรถยึด</w:t>
            </w:r>
          </w:p>
        </w:tc>
        <w:tc>
          <w:tcPr>
            <w:tcW w:w="1313" w:type="dxa"/>
            <w:vAlign w:val="bottom"/>
          </w:tcPr>
          <w:p w:rsidR="00CC5065" w:rsidRPr="006F14C1" w:rsidRDefault="003456D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107,473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103,717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3456D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89,361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97,384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313" w:type="dxa"/>
            <w:vAlign w:val="bottom"/>
          </w:tcPr>
          <w:p w:rsidR="00CC5065" w:rsidRPr="00A53280" w:rsidRDefault="00817BF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53280">
              <w:rPr>
                <w:rFonts w:ascii="Angsana New" w:hAnsi="Angsana New"/>
                <w:sz w:val="29"/>
                <w:szCs w:val="29"/>
              </w:rPr>
              <w:t>77,62</w:t>
            </w:r>
            <w:r w:rsidR="002E5B2A" w:rsidRPr="00A5328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85,390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817BF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64,467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70,166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313" w:type="dxa"/>
            <w:vAlign w:val="bottom"/>
          </w:tcPr>
          <w:p w:rsidR="00CC5065" w:rsidRPr="006F14C1" w:rsidRDefault="00817BF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31,837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34,241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817BF1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30,512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36,249</w:t>
            </w:r>
          </w:p>
        </w:tc>
      </w:tr>
      <w:tr w:rsidR="00145E5C" w:rsidRPr="006F14C1" w:rsidTr="0003570D">
        <w:tc>
          <w:tcPr>
            <w:tcW w:w="3708" w:type="dxa"/>
            <w:vAlign w:val="bottom"/>
          </w:tcPr>
          <w:p w:rsidR="00145E5C" w:rsidRPr="006F14C1" w:rsidRDefault="00145E5C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ค่าบริการระบบเชื่อมต่อ</w:t>
            </w:r>
          </w:p>
        </w:tc>
        <w:tc>
          <w:tcPr>
            <w:tcW w:w="1313" w:type="dxa"/>
            <w:vAlign w:val="bottom"/>
          </w:tcPr>
          <w:p w:rsidR="00145E5C" w:rsidRPr="006F14C1" w:rsidRDefault="00145E5C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28,573</w:t>
            </w:r>
          </w:p>
        </w:tc>
        <w:tc>
          <w:tcPr>
            <w:tcW w:w="255" w:type="dxa"/>
            <w:vAlign w:val="bottom"/>
          </w:tcPr>
          <w:p w:rsidR="00145E5C" w:rsidRPr="006F14C1" w:rsidRDefault="00145E5C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145E5C" w:rsidRPr="006F14C1" w:rsidRDefault="00145E5C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28,553</w:t>
            </w:r>
          </w:p>
        </w:tc>
        <w:tc>
          <w:tcPr>
            <w:tcW w:w="255" w:type="dxa"/>
            <w:vAlign w:val="bottom"/>
          </w:tcPr>
          <w:p w:rsidR="00145E5C" w:rsidRPr="006F14C1" w:rsidRDefault="00145E5C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145E5C" w:rsidRPr="006F14C1" w:rsidRDefault="00145E5C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25,927</w:t>
            </w:r>
          </w:p>
        </w:tc>
        <w:tc>
          <w:tcPr>
            <w:tcW w:w="255" w:type="dxa"/>
            <w:vAlign w:val="bottom"/>
          </w:tcPr>
          <w:p w:rsidR="00145E5C" w:rsidRPr="006F14C1" w:rsidRDefault="00145E5C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145E5C" w:rsidRPr="006F14C1" w:rsidRDefault="00145E5C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25,736</w:t>
            </w:r>
          </w:p>
        </w:tc>
      </w:tr>
      <w:tr w:rsidR="00686448" w:rsidRPr="006F14C1" w:rsidTr="001A749D">
        <w:tc>
          <w:tcPr>
            <w:tcW w:w="3708" w:type="dxa"/>
            <w:vAlign w:val="bottom"/>
          </w:tcPr>
          <w:p w:rsidR="00686448" w:rsidRDefault="00686448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ค่าน้ำมันรถใช้งาน</w:t>
            </w:r>
          </w:p>
        </w:tc>
        <w:tc>
          <w:tcPr>
            <w:tcW w:w="1313" w:type="dxa"/>
            <w:vAlign w:val="bottom"/>
          </w:tcPr>
          <w:p w:rsidR="00686448" w:rsidRDefault="0068644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18,570</w:t>
            </w:r>
          </w:p>
        </w:tc>
        <w:tc>
          <w:tcPr>
            <w:tcW w:w="255" w:type="dxa"/>
            <w:vAlign w:val="bottom"/>
          </w:tcPr>
          <w:p w:rsidR="00686448" w:rsidRPr="006F14C1" w:rsidRDefault="0068644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686448" w:rsidRDefault="0068644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14,946</w:t>
            </w:r>
          </w:p>
        </w:tc>
        <w:tc>
          <w:tcPr>
            <w:tcW w:w="255" w:type="dxa"/>
            <w:vAlign w:val="bottom"/>
          </w:tcPr>
          <w:p w:rsidR="00686448" w:rsidRPr="006F14C1" w:rsidRDefault="00686448" w:rsidP="0044510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686448" w:rsidRDefault="0068644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15,849</w:t>
            </w:r>
          </w:p>
        </w:tc>
        <w:tc>
          <w:tcPr>
            <w:tcW w:w="255" w:type="dxa"/>
            <w:vAlign w:val="bottom"/>
          </w:tcPr>
          <w:p w:rsidR="00686448" w:rsidRPr="006F14C1" w:rsidRDefault="00686448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686448" w:rsidRDefault="00686448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13,112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ต้นทุนสินค้าที่ขาย</w:t>
            </w:r>
          </w:p>
        </w:tc>
        <w:tc>
          <w:tcPr>
            <w:tcW w:w="1313" w:type="dxa"/>
            <w:vAlign w:val="bottom"/>
          </w:tcPr>
          <w:p w:rsidR="00CC5065" w:rsidRPr="006F14C1" w:rsidRDefault="00EC3AC9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18,049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31,296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44510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EC3AC9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18,049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44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31,296</w:t>
            </w:r>
          </w:p>
        </w:tc>
      </w:tr>
      <w:tr w:rsidR="0019766A" w:rsidRPr="006F14C1" w:rsidTr="0003570D">
        <w:tc>
          <w:tcPr>
            <w:tcW w:w="3708" w:type="dxa"/>
            <w:vAlign w:val="bottom"/>
          </w:tcPr>
          <w:p w:rsidR="0019766A" w:rsidRPr="006F14C1" w:rsidRDefault="0019766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/>
                <w:sz w:val="29"/>
                <w:szCs w:val="29"/>
                <w:cs/>
              </w:rPr>
              <w:t>ค่าเผื่อการลดมูลค่า</w:t>
            </w:r>
            <w:r w:rsidR="008C466B">
              <w:rPr>
                <w:rFonts w:ascii="Angsana New" w:hAnsi="Angsana New" w:hint="cs"/>
                <w:sz w:val="29"/>
                <w:szCs w:val="29"/>
                <w:cs/>
              </w:rPr>
              <w:t>ของ</w:t>
            </w:r>
            <w:r w:rsidRPr="006F14C1">
              <w:rPr>
                <w:rFonts w:ascii="Angsana New" w:hAnsi="Angsana New"/>
                <w:sz w:val="29"/>
                <w:szCs w:val="29"/>
                <w:cs/>
              </w:rPr>
              <w:t>สินทรัพย์รอการขาย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เพิ่มขึ้น (</w:t>
            </w: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ลดลง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13" w:type="dxa"/>
            <w:vAlign w:val="bottom"/>
          </w:tcPr>
          <w:p w:rsidR="0019766A" w:rsidRPr="006F14C1" w:rsidRDefault="0019766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12,648</w:t>
            </w:r>
          </w:p>
        </w:tc>
        <w:tc>
          <w:tcPr>
            <w:tcW w:w="255" w:type="dxa"/>
            <w:vAlign w:val="bottom"/>
          </w:tcPr>
          <w:p w:rsidR="0019766A" w:rsidRPr="006F14C1" w:rsidRDefault="0019766A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19766A" w:rsidRPr="006F14C1" w:rsidRDefault="0019766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540"/>
              </w:tabs>
              <w:ind w:right="1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(   12,27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  <w:r w:rsidRPr="006F14C1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55" w:type="dxa"/>
            <w:vAlign w:val="bottom"/>
          </w:tcPr>
          <w:p w:rsidR="0019766A" w:rsidRPr="006F14C1" w:rsidRDefault="0019766A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19766A" w:rsidRPr="006F14C1" w:rsidRDefault="0019766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10,174</w:t>
            </w:r>
          </w:p>
        </w:tc>
        <w:tc>
          <w:tcPr>
            <w:tcW w:w="255" w:type="dxa"/>
            <w:vAlign w:val="bottom"/>
          </w:tcPr>
          <w:p w:rsidR="0019766A" w:rsidRPr="006F14C1" w:rsidRDefault="0019766A" w:rsidP="000357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19766A" w:rsidRPr="006F14C1" w:rsidRDefault="0019766A" w:rsidP="0003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540"/>
              </w:tabs>
              <w:ind w:right="1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(   14,011)</w:t>
            </w:r>
          </w:p>
        </w:tc>
      </w:tr>
      <w:tr w:rsidR="00CC5065" w:rsidRPr="006F14C1" w:rsidTr="001A749D">
        <w:tc>
          <w:tcPr>
            <w:tcW w:w="3708" w:type="dxa"/>
            <w:vAlign w:val="bottom"/>
          </w:tcPr>
          <w:p w:rsidR="00CC5065" w:rsidRPr="006F14C1" w:rsidRDefault="00CC506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ค่าจ้างติดตามหนี้</w:t>
            </w:r>
          </w:p>
        </w:tc>
        <w:tc>
          <w:tcPr>
            <w:tcW w:w="1313" w:type="dxa"/>
            <w:vAlign w:val="bottom"/>
          </w:tcPr>
          <w:p w:rsidR="00CC5065" w:rsidRPr="006F14C1" w:rsidRDefault="00145E5C" w:rsidP="00E9380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CC5065" w:rsidP="00D35CC6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CC5065" w:rsidRPr="006F14C1" w:rsidRDefault="00145E5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132,986</w:t>
            </w:r>
          </w:p>
        </w:tc>
        <w:tc>
          <w:tcPr>
            <w:tcW w:w="255" w:type="dxa"/>
            <w:vAlign w:val="bottom"/>
          </w:tcPr>
          <w:p w:rsidR="00CC5065" w:rsidRPr="006F14C1" w:rsidRDefault="00CC5065" w:rsidP="00E9380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vAlign w:val="bottom"/>
          </w:tcPr>
          <w:p w:rsidR="00CC5065" w:rsidRPr="006F14C1" w:rsidRDefault="00CC5065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F14C1">
              <w:rPr>
                <w:rFonts w:ascii="Angsana New" w:hAnsi="Angsana New"/>
                <w:sz w:val="29"/>
                <w:szCs w:val="29"/>
              </w:rPr>
              <w:t>122,984</w:t>
            </w:r>
          </w:p>
        </w:tc>
      </w:tr>
    </w:tbl>
    <w:p w:rsidR="00324A00" w:rsidRPr="005A0CBC" w:rsidRDefault="00324A00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5A0CBC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ภาษี</w:t>
      </w:r>
      <w:r w:rsidRPr="005A0CB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:rsidR="00324A00" w:rsidRPr="00CD509F" w:rsidRDefault="00324A00" w:rsidP="0032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5A0CBC" w:rsidRPr="006B75C6" w:rsidRDefault="005A0CBC" w:rsidP="005A0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75C6">
        <w:rPr>
          <w:rFonts w:ascii="Angsana New" w:hAnsi="Angsana New" w:hint="cs"/>
          <w:sz w:val="30"/>
          <w:szCs w:val="30"/>
          <w:cs/>
        </w:rPr>
        <w:t>อัตราภาษีเงินได้นิติบุคคลที่ประกาศใช้ในประเทศไทย</w:t>
      </w:r>
      <w:r w:rsidR="00CC6BED">
        <w:rPr>
          <w:rFonts w:ascii="Angsana New" w:hAnsi="Angsana New"/>
          <w:sz w:val="30"/>
          <w:szCs w:val="30"/>
        </w:rPr>
        <w:t xml:space="preserve"> </w:t>
      </w:r>
      <w:r w:rsidRPr="006B75C6">
        <w:rPr>
          <w:rFonts w:ascii="Angsana New" w:hAnsi="Angsana New" w:hint="cs"/>
          <w:sz w:val="30"/>
          <w:szCs w:val="30"/>
          <w:cs/>
        </w:rPr>
        <w:t>กัมพูชา</w:t>
      </w:r>
      <w:r w:rsidR="00CC6BED">
        <w:rPr>
          <w:rFonts w:ascii="Angsana New" w:hAnsi="Angsana New" w:hint="cs"/>
          <w:sz w:val="30"/>
          <w:szCs w:val="30"/>
          <w:cs/>
        </w:rPr>
        <w:t>และลาว</w:t>
      </w:r>
      <w:r w:rsidRPr="006B75C6">
        <w:rPr>
          <w:rFonts w:ascii="Angsana New" w:hAnsi="Angsana New" w:hint="cs"/>
          <w:sz w:val="30"/>
          <w:szCs w:val="30"/>
          <w:cs/>
        </w:rPr>
        <w:t xml:space="preserve">มีอัตราเดียวกันคือร้อยละ </w:t>
      </w:r>
      <w:r w:rsidRPr="006B75C6">
        <w:rPr>
          <w:rFonts w:ascii="Angsana New" w:hAnsi="Angsana New"/>
          <w:sz w:val="30"/>
          <w:szCs w:val="30"/>
        </w:rPr>
        <w:t xml:space="preserve">20 </w:t>
      </w:r>
      <w:r w:rsidRPr="006B75C6">
        <w:rPr>
          <w:rFonts w:ascii="Angsana New" w:hAnsi="Angsana New" w:hint="cs"/>
          <w:sz w:val="30"/>
          <w:szCs w:val="30"/>
          <w:cs/>
        </w:rPr>
        <w:t>ส่วนประเทศพม่า</w:t>
      </w:r>
      <w:r w:rsidR="00CC6BED">
        <w:rPr>
          <w:rFonts w:ascii="Angsana New" w:hAnsi="Angsana New" w:hint="cs"/>
          <w:sz w:val="30"/>
          <w:szCs w:val="30"/>
          <w:cs/>
        </w:rPr>
        <w:t>มี</w:t>
      </w:r>
      <w:r w:rsidRPr="006B75C6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CC6BED">
        <w:rPr>
          <w:rFonts w:ascii="Angsana New" w:hAnsi="Angsana New"/>
          <w:sz w:val="30"/>
          <w:szCs w:val="30"/>
        </w:rPr>
        <w:t>22</w:t>
      </w:r>
    </w:p>
    <w:p w:rsidR="005A0CBC" w:rsidRPr="006B75C6" w:rsidRDefault="005A0CBC" w:rsidP="005A0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14E7B" w:rsidRDefault="005A0CBC" w:rsidP="005A0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75C6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Pr="006B75C6">
        <w:rPr>
          <w:rFonts w:ascii="Angsana New" w:hAnsi="Angsana New" w:hint="cs"/>
          <w:sz w:val="30"/>
          <w:szCs w:val="30"/>
          <w:cs/>
        </w:rPr>
        <w:t xml:space="preserve"> (รายได้) สำหรับปี</w:t>
      </w:r>
      <w:r w:rsidRPr="006B75C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B75C6">
        <w:rPr>
          <w:rFonts w:ascii="Angsana New" w:hAnsi="Angsana New"/>
          <w:sz w:val="30"/>
          <w:szCs w:val="30"/>
        </w:rPr>
        <w:t>3</w:t>
      </w:r>
      <w:r w:rsidRPr="006B75C6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6B75C6">
        <w:rPr>
          <w:rFonts w:ascii="Angsana New" w:hAnsi="Angsana New" w:hint="cs"/>
          <w:sz w:val="30"/>
          <w:szCs w:val="30"/>
          <w:cs/>
        </w:rPr>
        <w:t xml:space="preserve"> </w:t>
      </w:r>
      <w:r w:rsidRPr="006B75C6">
        <w:rPr>
          <w:rFonts w:ascii="Angsana New" w:hAnsi="Angsana New"/>
          <w:sz w:val="30"/>
          <w:szCs w:val="30"/>
          <w:cs/>
        </w:rPr>
        <w:t>ประกอบด้วยรายการดังนี้</w:t>
      </w:r>
    </w:p>
    <w:p w:rsidR="005A0CBC" w:rsidRPr="00CD509F" w:rsidRDefault="005A0CBC" w:rsidP="005A0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10188" w:type="dxa"/>
        <w:tblLook w:val="01E0"/>
      </w:tblPr>
      <w:tblGrid>
        <w:gridCol w:w="4361"/>
        <w:gridCol w:w="1327"/>
        <w:gridCol w:w="255"/>
        <w:gridCol w:w="1275"/>
        <w:gridCol w:w="252"/>
        <w:gridCol w:w="1188"/>
        <w:gridCol w:w="255"/>
        <w:gridCol w:w="1275"/>
      </w:tblGrid>
      <w:tr w:rsidR="005A0CBC" w:rsidRPr="006B75C6" w:rsidTr="00E93806">
        <w:tc>
          <w:tcPr>
            <w:tcW w:w="4361" w:type="dxa"/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7" w:type="dxa"/>
            <w:gridSpan w:val="7"/>
            <w:tcBorders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A0CBC" w:rsidRPr="006B75C6" w:rsidTr="00E93806">
        <w:tc>
          <w:tcPr>
            <w:tcW w:w="4361" w:type="dxa"/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5A0CBC" w:rsidRPr="006B75C6" w:rsidTr="00E93806">
        <w:tc>
          <w:tcPr>
            <w:tcW w:w="4361" w:type="dxa"/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</w:rPr>
              <w:t>256</w:t>
            </w:r>
            <w:r w:rsidR="005552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:rsidR="005A0CBC" w:rsidRPr="006B75C6" w:rsidRDefault="005A0CBC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</w:rPr>
              <w:t>256</w:t>
            </w:r>
            <w:r w:rsidR="005552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vAlign w:val="bottom"/>
          </w:tcPr>
          <w:p w:rsidR="005A0CBC" w:rsidRPr="006B75C6" w:rsidRDefault="005A0CBC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</w:rPr>
              <w:t>256</w:t>
            </w:r>
            <w:r w:rsidR="005552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vAlign w:val="bottom"/>
          </w:tcPr>
          <w:p w:rsidR="005A0CBC" w:rsidRPr="006B75C6" w:rsidRDefault="005A0CBC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A0CBC" w:rsidRPr="006B75C6" w:rsidRDefault="005A0CB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</w:rPr>
              <w:t>256</w:t>
            </w:r>
            <w:r w:rsidR="005552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5523C" w:rsidRPr="006B75C6" w:rsidTr="00E93806">
        <w:tc>
          <w:tcPr>
            <w:tcW w:w="4361" w:type="dxa"/>
            <w:vAlign w:val="bottom"/>
          </w:tcPr>
          <w:p w:rsidR="0055523C" w:rsidRPr="006B75C6" w:rsidRDefault="0055523C" w:rsidP="00E9380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23C" w:rsidRPr="0040501F" w:rsidRDefault="00134A9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36438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55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124,672</w:t>
            </w:r>
          </w:p>
        </w:tc>
        <w:tc>
          <w:tcPr>
            <w:tcW w:w="252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55523C" w:rsidRPr="0040501F" w:rsidRDefault="00EA5C27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</w:t>
            </w:r>
            <w:r w:rsidR="00134A9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:rsidR="0055523C" w:rsidRPr="006B75C6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81,188</w:t>
            </w:r>
          </w:p>
        </w:tc>
      </w:tr>
      <w:tr w:rsidR="0055523C" w:rsidRPr="006B75C6" w:rsidTr="00E93806">
        <w:tc>
          <w:tcPr>
            <w:tcW w:w="4361" w:type="dxa"/>
            <w:vAlign w:val="bottom"/>
          </w:tcPr>
          <w:p w:rsidR="0055523C" w:rsidRPr="006B75C6" w:rsidRDefault="0055523C" w:rsidP="00E938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327" w:type="dxa"/>
            <w:vAlign w:val="bottom"/>
          </w:tcPr>
          <w:p w:rsidR="0055523C" w:rsidRPr="0040501F" w:rsidRDefault="00134A9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DC4C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55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26,947</w:t>
            </w:r>
          </w:p>
        </w:tc>
        <w:tc>
          <w:tcPr>
            <w:tcW w:w="252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5523C" w:rsidRPr="0040501F" w:rsidRDefault="00134A9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EA5C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255" w:type="dxa"/>
            <w:vAlign w:val="bottom"/>
          </w:tcPr>
          <w:p w:rsidR="0055523C" w:rsidRPr="006B75C6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10,265</w:t>
            </w:r>
          </w:p>
        </w:tc>
      </w:tr>
      <w:tr w:rsidR="0055523C" w:rsidRPr="006B75C6" w:rsidTr="00E93806">
        <w:tc>
          <w:tcPr>
            <w:tcW w:w="4361" w:type="dxa"/>
            <w:vAlign w:val="bottom"/>
          </w:tcPr>
          <w:p w:rsidR="0055523C" w:rsidRPr="006B75C6" w:rsidRDefault="0055523C" w:rsidP="00E938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55523C" w:rsidRPr="0040501F" w:rsidRDefault="002C69BF" w:rsidP="00134A9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82FD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64380">
              <w:rPr>
                <w:rFonts w:ascii="Angsana New" w:hAnsi="Angsana New"/>
                <w:sz w:val="30"/>
                <w:szCs w:val="30"/>
              </w:rPr>
              <w:t xml:space="preserve">  2,</w:t>
            </w:r>
            <w:r w:rsidR="00134A9F">
              <w:rPr>
                <w:rFonts w:ascii="Angsana New" w:hAnsi="Angsana New"/>
                <w:sz w:val="30"/>
                <w:szCs w:val="30"/>
              </w:rPr>
              <w:t>235</w:t>
            </w:r>
            <w:r w:rsidR="003643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501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0501F">
              <w:rPr>
                <w:rFonts w:ascii="Angsana New" w:hAnsi="Angsana New"/>
                <w:sz w:val="30"/>
                <w:szCs w:val="30"/>
              </w:rPr>
              <w:t xml:space="preserve"> 2,562)</w:t>
            </w:r>
          </w:p>
        </w:tc>
        <w:tc>
          <w:tcPr>
            <w:tcW w:w="252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5523C" w:rsidRPr="0040501F" w:rsidRDefault="00EA5C27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55523C" w:rsidRPr="006B75C6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523C" w:rsidRPr="006B75C6" w:rsidTr="00E93806">
        <w:tc>
          <w:tcPr>
            <w:tcW w:w="4361" w:type="dxa"/>
            <w:vAlign w:val="bottom"/>
          </w:tcPr>
          <w:p w:rsidR="00EB4C1C" w:rsidRDefault="0055523C" w:rsidP="00E9380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</w:p>
          <w:p w:rsidR="0055523C" w:rsidRPr="006B75C6" w:rsidRDefault="0055523C" w:rsidP="00E9380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ทางภาษีได้เพิ่มเติม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55523C" w:rsidRPr="0040501F" w:rsidRDefault="002C69BF" w:rsidP="00134A9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C4C5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4A9F">
              <w:rPr>
                <w:rFonts w:ascii="Angsana New" w:hAnsi="Angsana New"/>
                <w:sz w:val="30"/>
                <w:szCs w:val="30"/>
              </w:rPr>
              <w:t>16</w:t>
            </w:r>
            <w:r w:rsidR="00DC4C58">
              <w:rPr>
                <w:rFonts w:ascii="Angsana New" w:hAnsi="Angsana New"/>
                <w:sz w:val="30"/>
                <w:szCs w:val="30"/>
              </w:rPr>
              <w:t>,</w:t>
            </w:r>
            <w:r w:rsidR="00134A9F">
              <w:rPr>
                <w:rFonts w:ascii="Angsana New" w:hAnsi="Angsana New"/>
                <w:sz w:val="30"/>
                <w:szCs w:val="30"/>
              </w:rPr>
              <w:t>668</w:t>
            </w:r>
            <w:r w:rsidR="00DC4C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40501F">
              <w:rPr>
                <w:rFonts w:ascii="Angsana New" w:hAnsi="Angsana New"/>
                <w:sz w:val="30"/>
                <w:szCs w:val="30"/>
              </w:rPr>
              <w:t>58,293)</w:t>
            </w:r>
          </w:p>
        </w:tc>
        <w:tc>
          <w:tcPr>
            <w:tcW w:w="252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55523C" w:rsidRPr="0040501F" w:rsidRDefault="00191C71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4A9F">
              <w:rPr>
                <w:rFonts w:ascii="Angsana New" w:hAnsi="Angsana New"/>
                <w:sz w:val="30"/>
                <w:szCs w:val="30"/>
              </w:rPr>
              <w:t>15</w:t>
            </w:r>
            <w:r w:rsidR="00EA5C27">
              <w:rPr>
                <w:rFonts w:ascii="Angsana New" w:hAnsi="Angsana New"/>
                <w:sz w:val="30"/>
                <w:szCs w:val="30"/>
              </w:rPr>
              <w:t>,</w:t>
            </w:r>
            <w:r w:rsidR="00134A9F">
              <w:rPr>
                <w:rFonts w:ascii="Angsana New" w:hAnsi="Angsana New"/>
                <w:sz w:val="30"/>
                <w:szCs w:val="30"/>
              </w:rPr>
              <w:t>865</w:t>
            </w:r>
            <w:r w:rsidR="00EA5C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vAlign w:val="bottom"/>
          </w:tcPr>
          <w:p w:rsidR="0055523C" w:rsidRPr="006B75C6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501F">
              <w:rPr>
                <w:rFonts w:ascii="Angsana New" w:hAnsi="Angsana New"/>
                <w:sz w:val="30"/>
                <w:szCs w:val="30"/>
              </w:rPr>
              <w:t>56,031)</w:t>
            </w:r>
          </w:p>
        </w:tc>
      </w:tr>
      <w:tr w:rsidR="0055523C" w:rsidRPr="006B75C6" w:rsidTr="00E93806">
        <w:tc>
          <w:tcPr>
            <w:tcW w:w="4361" w:type="dxa"/>
            <w:vAlign w:val="bottom"/>
          </w:tcPr>
          <w:p w:rsidR="00EB4C1C" w:rsidRDefault="0055523C" w:rsidP="00E938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B75C6">
              <w:rPr>
                <w:rFonts w:ascii="Angsana New" w:hAnsi="Angsana New"/>
                <w:sz w:val="30"/>
                <w:szCs w:val="30"/>
                <w:cs/>
              </w:rPr>
              <w:t>ปัจจุบันที่คำนวณจากกำไร</w:t>
            </w:r>
          </w:p>
          <w:p w:rsidR="0055523C" w:rsidRPr="006B75C6" w:rsidRDefault="0055523C" w:rsidP="00E938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5523C" w:rsidRPr="0040501F" w:rsidRDefault="00DC4C58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</w:t>
            </w:r>
            <w:r w:rsidR="00134A9F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55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90,764</w:t>
            </w:r>
          </w:p>
        </w:tc>
        <w:tc>
          <w:tcPr>
            <w:tcW w:w="252" w:type="dxa"/>
            <w:vAlign w:val="bottom"/>
          </w:tcPr>
          <w:p w:rsidR="0055523C" w:rsidRPr="0040501F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55523C" w:rsidRPr="0040501F" w:rsidRDefault="00120011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34A9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34A9F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55" w:type="dxa"/>
            <w:vAlign w:val="bottom"/>
          </w:tcPr>
          <w:p w:rsidR="0055523C" w:rsidRPr="006B75C6" w:rsidRDefault="0055523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5523C" w:rsidRPr="0040501F" w:rsidRDefault="0055523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35,422</w:t>
            </w:r>
          </w:p>
        </w:tc>
      </w:tr>
      <w:tr w:rsidR="00EB4C1C" w:rsidRPr="006B75C6" w:rsidTr="00E93806">
        <w:tc>
          <w:tcPr>
            <w:tcW w:w="4361" w:type="dxa"/>
            <w:vAlign w:val="bottom"/>
          </w:tcPr>
          <w:p w:rsidR="00EB4C1C" w:rsidRPr="008518D7" w:rsidRDefault="00EB4C1C" w:rsidP="00E9380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EB4C1C" w:rsidRPr="0040501F" w:rsidRDefault="00120011" w:rsidP="00EB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,78</w:t>
            </w:r>
            <w:r w:rsidR="00134A9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:rsidR="00EB4C1C" w:rsidRPr="006B75C6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4C1C" w:rsidRPr="006B75C6" w:rsidTr="00E93806">
        <w:tc>
          <w:tcPr>
            <w:tcW w:w="4361" w:type="dxa"/>
            <w:vAlign w:val="bottom"/>
          </w:tcPr>
          <w:p w:rsidR="00EB4C1C" w:rsidRDefault="00EB4C1C" w:rsidP="0040173F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  <w:p w:rsidR="00EB4C1C" w:rsidRPr="006B75C6" w:rsidRDefault="00EB4C1C" w:rsidP="0040173F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75C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(เพิ่มขึ้น)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C1C" w:rsidRPr="0040501F" w:rsidRDefault="00EB4C1C" w:rsidP="0040173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E82FD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4,350)</w:t>
            </w:r>
          </w:p>
        </w:tc>
        <w:tc>
          <w:tcPr>
            <w:tcW w:w="255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58,627</w:t>
            </w:r>
          </w:p>
        </w:tc>
        <w:tc>
          <w:tcPr>
            <w:tcW w:w="252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5,010</w:t>
            </w:r>
          </w:p>
        </w:tc>
        <w:tc>
          <w:tcPr>
            <w:tcW w:w="255" w:type="dxa"/>
            <w:vAlign w:val="bottom"/>
          </w:tcPr>
          <w:p w:rsidR="00EB4C1C" w:rsidRPr="006B75C6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50,576</w:t>
            </w:r>
          </w:p>
        </w:tc>
      </w:tr>
      <w:tr w:rsidR="00EB4C1C" w:rsidRPr="006B75C6" w:rsidTr="00E93806">
        <w:tc>
          <w:tcPr>
            <w:tcW w:w="4361" w:type="dxa"/>
            <w:vAlign w:val="bottom"/>
          </w:tcPr>
          <w:p w:rsidR="00EB4C1C" w:rsidRPr="006B75C6" w:rsidRDefault="00EB4C1C" w:rsidP="00E9380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75C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C1C" w:rsidRPr="0040501F" w:rsidRDefault="00134A9F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  <w:r w:rsidR="00DC4C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55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149,391</w:t>
            </w:r>
          </w:p>
        </w:tc>
        <w:tc>
          <w:tcPr>
            <w:tcW w:w="252" w:type="dxa"/>
            <w:vAlign w:val="bottom"/>
          </w:tcPr>
          <w:p w:rsidR="00EB4C1C" w:rsidRPr="0040501F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C1C" w:rsidRPr="0040501F" w:rsidRDefault="00EB4C1C" w:rsidP="0013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34A9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34A9F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55" w:type="dxa"/>
            <w:vAlign w:val="bottom"/>
          </w:tcPr>
          <w:p w:rsidR="00EB4C1C" w:rsidRPr="006B75C6" w:rsidRDefault="00EB4C1C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C1C" w:rsidRPr="0040501F" w:rsidRDefault="00EB4C1C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01F">
              <w:rPr>
                <w:rFonts w:ascii="Angsana New" w:hAnsi="Angsana New"/>
                <w:sz w:val="30"/>
                <w:szCs w:val="30"/>
              </w:rPr>
              <w:t>85,998</w:t>
            </w:r>
          </w:p>
        </w:tc>
      </w:tr>
    </w:tbl>
    <w:p w:rsidR="00324A00" w:rsidRPr="00985C42" w:rsidRDefault="00324A00" w:rsidP="0032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705799" w:rsidRPr="00A47BDF" w:rsidRDefault="00622C9F" w:rsidP="00705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ในปี</w:t>
      </w:r>
      <w:r w:rsidR="00705799" w:rsidRPr="006E21C7">
        <w:rPr>
          <w:rFonts w:ascii="Angsana New" w:hAnsi="Angsana New"/>
          <w:sz w:val="30"/>
          <w:szCs w:val="30"/>
          <w:cs/>
        </w:rPr>
        <w:t xml:space="preserve"> </w:t>
      </w:r>
      <w:r w:rsidR="00705799" w:rsidRPr="006E21C7">
        <w:rPr>
          <w:rFonts w:ascii="Angsana New" w:hAnsi="Angsana New"/>
          <w:sz w:val="30"/>
          <w:szCs w:val="30"/>
        </w:rPr>
        <w:t>256</w:t>
      </w:r>
      <w:r w:rsidR="00705799" w:rsidRPr="006E21C7">
        <w:rPr>
          <w:rFonts w:ascii="Angsana New" w:hAnsi="Angsana New"/>
          <w:sz w:val="30"/>
          <w:szCs w:val="30"/>
          <w:cs/>
        </w:rPr>
        <w:t>4 บริษัทย่อยในประเทศแห่งหนึ่ง</w:t>
      </w:r>
      <w:r w:rsidR="000E7220">
        <w:rPr>
          <w:rFonts w:ascii="Angsana New" w:hAnsi="Angsana New" w:hint="cs"/>
          <w:sz w:val="30"/>
          <w:szCs w:val="30"/>
          <w:cs/>
        </w:rPr>
        <w:t>ได้รับรู้สินทรัพย์ภาษีเงินได้รอการตัดบัญชีจาก</w:t>
      </w:r>
      <w:r w:rsidR="006E21C7" w:rsidRPr="006E21C7">
        <w:rPr>
          <w:rFonts w:ascii="Angsana New" w:hAnsi="Angsana New" w:hint="cs"/>
          <w:sz w:val="30"/>
          <w:szCs w:val="30"/>
          <w:cs/>
        </w:rPr>
        <w:t>ผล</w:t>
      </w:r>
      <w:r w:rsidR="00D26A74" w:rsidRPr="006E21C7">
        <w:rPr>
          <w:rFonts w:ascii="Angsana New" w:hAnsi="Angsana New" w:hint="cs"/>
          <w:sz w:val="30"/>
          <w:szCs w:val="30"/>
          <w:cs/>
        </w:rPr>
        <w:t>ขาดทุนสะสมทางภาษี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0E7220">
        <w:rPr>
          <w:rFonts w:ascii="Angsana New" w:hAnsi="Angsana New" w:hint="cs"/>
          <w:sz w:val="30"/>
          <w:szCs w:val="30"/>
          <w:cs/>
        </w:rPr>
        <w:t>ครั้งแรก</w:t>
      </w:r>
      <w:r w:rsidR="0055523C">
        <w:rPr>
          <w:rFonts w:ascii="Angsana New" w:hAnsi="Angsana New" w:hint="cs"/>
          <w:sz w:val="30"/>
          <w:szCs w:val="30"/>
          <w:cs/>
        </w:rPr>
        <w:t>เป็น</w:t>
      </w:r>
      <w:r w:rsidR="00705799" w:rsidRPr="006E21C7">
        <w:rPr>
          <w:rFonts w:ascii="Angsana New" w:hAnsi="Angsana New"/>
          <w:sz w:val="30"/>
          <w:szCs w:val="30"/>
          <w:cs/>
        </w:rPr>
        <w:t>จำนวนเงินประมาณ</w:t>
      </w:r>
      <w:r w:rsidR="00705799" w:rsidRPr="006E21C7">
        <w:rPr>
          <w:rFonts w:ascii="Angsana New" w:hAnsi="Angsana New"/>
          <w:sz w:val="30"/>
          <w:szCs w:val="30"/>
        </w:rPr>
        <w:t xml:space="preserve"> </w:t>
      </w:r>
      <w:r w:rsidR="00D26A74" w:rsidRPr="006E21C7">
        <w:rPr>
          <w:rFonts w:ascii="Angsana New" w:hAnsi="Angsana New" w:hint="cs"/>
          <w:sz w:val="30"/>
          <w:szCs w:val="30"/>
          <w:cs/>
        </w:rPr>
        <w:t>2</w:t>
      </w:r>
      <w:r w:rsidR="006E21C7" w:rsidRPr="006E21C7">
        <w:rPr>
          <w:rFonts w:ascii="Angsana New" w:hAnsi="Angsana New" w:hint="cs"/>
          <w:sz w:val="30"/>
          <w:szCs w:val="30"/>
          <w:cs/>
        </w:rPr>
        <w:t xml:space="preserve">.2 </w:t>
      </w:r>
      <w:r w:rsidR="00D26A74" w:rsidRPr="006E21C7">
        <w:rPr>
          <w:rFonts w:ascii="Angsana New" w:hAnsi="Angsana New"/>
          <w:sz w:val="30"/>
          <w:szCs w:val="30"/>
          <w:cs/>
        </w:rPr>
        <w:t>ล้านบาท</w:t>
      </w:r>
      <w:r w:rsidR="00536B37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:rsidR="00BE55D8" w:rsidRDefault="00BE55D8" w:rsidP="00BE5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24A00" w:rsidRPr="00A47BDF" w:rsidRDefault="00324A00" w:rsidP="0032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47BDF">
        <w:rPr>
          <w:rFonts w:ascii="Angsana New" w:hAnsi="Angsana New"/>
          <w:sz w:val="30"/>
          <w:szCs w:val="30"/>
          <w:cs/>
        </w:rPr>
        <w:t>สินทรัพย์</w:t>
      </w:r>
      <w:r w:rsidR="008525A1">
        <w:rPr>
          <w:rFonts w:ascii="Angsana New" w:hAnsi="Angsana New" w:hint="cs"/>
          <w:sz w:val="30"/>
          <w:szCs w:val="30"/>
          <w:cs/>
        </w:rPr>
        <w:t>และหนี้สิน</w:t>
      </w:r>
      <w:r w:rsidRPr="00A47BDF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ภาษีเงินได้รอการตัดบัญชีที่แสดงอยู่ในงบแสดงฐานะการเงิน ณ วันที่</w:t>
      </w:r>
      <w:r w:rsidR="000D4A4C">
        <w:rPr>
          <w:rFonts w:ascii="Angsana New" w:hAnsi="Angsana New"/>
          <w:sz w:val="30"/>
          <w:szCs w:val="30"/>
          <w:cs/>
        </w:rPr>
        <w:t xml:space="preserve"> 3</w:t>
      </w:r>
      <w:r w:rsidR="005A0CBC">
        <w:rPr>
          <w:rFonts w:ascii="Angsana New" w:hAnsi="Angsana New" w:hint="cs"/>
          <w:sz w:val="30"/>
          <w:szCs w:val="30"/>
          <w:cs/>
        </w:rPr>
        <w:t>1</w:t>
      </w:r>
      <w:r w:rsidR="000D4A4C">
        <w:rPr>
          <w:rFonts w:ascii="Angsana New" w:hAnsi="Angsana New"/>
          <w:sz w:val="30"/>
          <w:szCs w:val="30"/>
          <w:cs/>
        </w:rPr>
        <w:t xml:space="preserve"> </w:t>
      </w:r>
      <w:r w:rsidR="005A0CBC">
        <w:rPr>
          <w:rFonts w:ascii="Angsana New" w:hAnsi="Angsana New" w:hint="cs"/>
          <w:sz w:val="30"/>
          <w:szCs w:val="30"/>
          <w:cs/>
        </w:rPr>
        <w:t>ธันวาคม</w:t>
      </w:r>
      <w:r w:rsidR="00BE55D8" w:rsidRPr="00A47BDF">
        <w:rPr>
          <w:rFonts w:ascii="Angsana New" w:hAnsi="Angsana New"/>
          <w:sz w:val="30"/>
          <w:szCs w:val="30"/>
          <w:cs/>
        </w:rPr>
        <w:t xml:space="preserve"> </w:t>
      </w:r>
      <w:r w:rsidR="008E0B61">
        <w:rPr>
          <w:rFonts w:ascii="Angsana New" w:hAnsi="Angsana New"/>
          <w:sz w:val="30"/>
          <w:szCs w:val="30"/>
          <w:cs/>
        </w:rPr>
        <w:t>2565 และ 2564</w:t>
      </w:r>
      <w:r w:rsidRPr="00A47BDF">
        <w:rPr>
          <w:rFonts w:ascii="Angsana New" w:hAnsi="Angsana New"/>
          <w:sz w:val="30"/>
          <w:szCs w:val="30"/>
        </w:rPr>
        <w:t xml:space="preserve"> </w:t>
      </w:r>
      <w:r w:rsidRPr="00A47BDF">
        <w:rPr>
          <w:rFonts w:ascii="Angsana New" w:hAnsi="Angsana New"/>
          <w:sz w:val="30"/>
          <w:szCs w:val="30"/>
          <w:cs/>
        </w:rPr>
        <w:t>ประกอบด้วยรายการดังนี้</w:t>
      </w:r>
    </w:p>
    <w:p w:rsidR="00BE55D8" w:rsidRPr="00A47BDF" w:rsidRDefault="00BE55D8" w:rsidP="00324A00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160" w:lineRule="atLeast"/>
        <w:jc w:val="thaiDistribute"/>
        <w:rPr>
          <w:rFonts w:ascii="Angsana New" w:hAnsi="Angsana New"/>
          <w:sz w:val="30"/>
          <w:szCs w:val="30"/>
        </w:rPr>
      </w:pPr>
    </w:p>
    <w:p w:rsidR="00AC144B" w:rsidRDefault="00AC144B">
      <w:r>
        <w:br w:type="page"/>
      </w:r>
    </w:p>
    <w:tbl>
      <w:tblPr>
        <w:tblW w:w="10116" w:type="dxa"/>
        <w:tblInd w:w="-18" w:type="dxa"/>
        <w:tblLook w:val="0000"/>
      </w:tblPr>
      <w:tblGrid>
        <w:gridCol w:w="3816"/>
        <w:gridCol w:w="1417"/>
        <w:gridCol w:w="255"/>
        <w:gridCol w:w="1388"/>
        <w:gridCol w:w="270"/>
        <w:gridCol w:w="1350"/>
        <w:gridCol w:w="270"/>
        <w:gridCol w:w="1350"/>
      </w:tblGrid>
      <w:tr w:rsidR="00324A00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24A00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24A00" w:rsidRPr="005A6491" w:rsidRDefault="00324A00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43C9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C93" w:rsidRPr="005A6491" w:rsidRDefault="00543C93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256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43C93" w:rsidRPr="005A6491" w:rsidRDefault="00543C93" w:rsidP="00E9380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C93" w:rsidRPr="005A6491" w:rsidRDefault="00543C93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256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43C93" w:rsidRPr="005A6491" w:rsidRDefault="00543C93" w:rsidP="00E93806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C93" w:rsidRPr="005A6491" w:rsidRDefault="00543C9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256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43C93" w:rsidRPr="005A6491" w:rsidRDefault="00543C93" w:rsidP="00D35C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3C93" w:rsidRPr="005A6491" w:rsidRDefault="00543C9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256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913E22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</w:t>
            </w:r>
            <w:r w:rsidRPr="005A649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5A649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(หนี้สิน) 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13E22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13E22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ถือเป็นค่าใช้จ่ายทางภาษี (รายได้ทางภาษี)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13E22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3E22" w:rsidRPr="005A6491" w:rsidRDefault="00913E22" w:rsidP="007F1F5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444" w:right="-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13E22" w:rsidRPr="005A6491" w:rsidRDefault="00913E22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C9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88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 xml:space="preserve">      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D151AC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63,979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56,190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1D5BF3" w:rsidP="0079257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792573">
              <w:rPr>
                <w:rFonts w:ascii="Angsana New" w:hAnsi="Angsana New"/>
                <w:sz w:val="28"/>
                <w:szCs w:val="28"/>
              </w:rPr>
              <w:t>2,842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59,048</w:t>
            </w:r>
          </w:p>
        </w:tc>
      </w:tr>
      <w:tr w:rsidR="00543C9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C93" w:rsidRPr="005A6491" w:rsidRDefault="00543C93" w:rsidP="007F1F5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288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  <w:r w:rsidR="005A6491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D151AC" w:rsidP="008505C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1D5BF3" w:rsidP="00B41D5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2,563</w:t>
            </w:r>
          </w:p>
        </w:tc>
      </w:tr>
      <w:tr w:rsidR="00543C9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C93" w:rsidRPr="005A6491" w:rsidRDefault="00543C93" w:rsidP="00CF1E5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288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543C93" w:rsidRPr="005A6491" w:rsidRDefault="00D151AC" w:rsidP="00660E1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543C93" w:rsidRPr="005A6491" w:rsidRDefault="00543C93" w:rsidP="00660E1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3,011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43C93" w:rsidRPr="005A6491" w:rsidRDefault="00543C93" w:rsidP="00660E1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43C93" w:rsidRPr="005A6491" w:rsidRDefault="001D5BF3" w:rsidP="00660E1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43C93" w:rsidRPr="005A6491" w:rsidRDefault="00543C93" w:rsidP="00660E1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543C93" w:rsidRPr="005A6491" w:rsidRDefault="00543C9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2,947</w:t>
            </w:r>
          </w:p>
        </w:tc>
      </w:tr>
      <w:tr w:rsidR="001D5BF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BF3" w:rsidRPr="005A6491" w:rsidRDefault="001D5BF3" w:rsidP="00660E1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444" w:right="-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2,239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5BF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BF3" w:rsidRPr="005A6491" w:rsidRDefault="001D5BF3" w:rsidP="006E21C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288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0C7A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0C7A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D5BF3" w:rsidRPr="005A6491" w:rsidRDefault="00792573" w:rsidP="000C7A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0C7A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932</w:t>
            </w:r>
          </w:p>
        </w:tc>
      </w:tr>
      <w:tr w:rsidR="001D5BF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BF3" w:rsidRPr="005A6491" w:rsidRDefault="001D5BF3" w:rsidP="00274B99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444" w:right="-43" w:hanging="4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หนี้สิน (สินทรัพย์) ตามสัญญาเช่า</w:t>
            </w:r>
            <w:r w:rsidRPr="005A64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A64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  <w:tab w:val="left" w:pos="106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2,413)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  <w:tab w:val="left" w:pos="106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A6491">
              <w:rPr>
                <w:rFonts w:ascii="Angsana New" w:hAnsi="Angsana New"/>
                <w:sz w:val="28"/>
                <w:szCs w:val="28"/>
              </w:rPr>
              <w:t xml:space="preserve"> 222)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  <w:tab w:val="left" w:pos="106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  2,413)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5BF3" w:rsidRPr="005A6491" w:rsidRDefault="001D5BF3" w:rsidP="00D151AC">
            <w:pPr>
              <w:tabs>
                <w:tab w:val="clear" w:pos="907"/>
                <w:tab w:val="left" w:pos="106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(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64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A649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A6491">
              <w:rPr>
                <w:rFonts w:ascii="Angsana New" w:hAnsi="Angsana New"/>
                <w:sz w:val="28"/>
                <w:szCs w:val="28"/>
              </w:rPr>
              <w:t>,461)</w:t>
            </w:r>
          </w:p>
        </w:tc>
      </w:tr>
      <w:tr w:rsidR="001D5BF3" w:rsidRPr="005A6491" w:rsidTr="00543C9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5BF3" w:rsidRPr="005A6491" w:rsidRDefault="001D5BF3" w:rsidP="00417BE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68,528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64,178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5BF3" w:rsidRPr="005A6491" w:rsidRDefault="001D5BF3" w:rsidP="00417BE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58,019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D5BF3" w:rsidRPr="005A6491" w:rsidRDefault="001D5BF3" w:rsidP="007F1F5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5BF3" w:rsidRPr="005A6491" w:rsidRDefault="001D5BF3" w:rsidP="00D35C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491">
              <w:rPr>
                <w:rFonts w:ascii="Angsana New" w:hAnsi="Angsana New"/>
                <w:sz w:val="28"/>
                <w:szCs w:val="28"/>
              </w:rPr>
              <w:t>63,029</w:t>
            </w:r>
          </w:p>
        </w:tc>
      </w:tr>
    </w:tbl>
    <w:p w:rsidR="007C300B" w:rsidRPr="005A6491" w:rsidRDefault="007C300B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E7D8C" w:rsidRPr="005A6491" w:rsidRDefault="008E7D8C" w:rsidP="00D40DF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5A6491"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t>เงินปันผลจ่าย</w:t>
      </w:r>
    </w:p>
    <w:p w:rsidR="008E7D8C" w:rsidRPr="005A6491" w:rsidRDefault="008E7D8C" w:rsidP="00CF1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A6491" w:rsidRPr="005A6491" w:rsidRDefault="005A6491" w:rsidP="005A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5A6491">
        <w:rPr>
          <w:rFonts w:ascii="Angsana New" w:hAnsi="Angsana New"/>
          <w:sz w:val="28"/>
          <w:szCs w:val="28"/>
          <w:cs/>
        </w:rPr>
        <w:t>ในการประชุมสามัญผู้ถือหุ้นเมื่อวันที่ 2</w:t>
      </w:r>
      <w:r w:rsidRPr="005A6491">
        <w:rPr>
          <w:rFonts w:ascii="Angsana New" w:hAnsi="Angsana New"/>
          <w:sz w:val="28"/>
          <w:szCs w:val="28"/>
        </w:rPr>
        <w:t>5</w:t>
      </w:r>
      <w:r w:rsidRPr="005A6491">
        <w:rPr>
          <w:rFonts w:ascii="Angsana New" w:hAnsi="Angsana New"/>
          <w:sz w:val="28"/>
          <w:szCs w:val="28"/>
          <w:cs/>
        </w:rPr>
        <w:t xml:space="preserve"> เมษายน 256</w:t>
      </w:r>
      <w:r w:rsidRPr="005A6491">
        <w:rPr>
          <w:rFonts w:ascii="Angsana New" w:hAnsi="Angsana New"/>
          <w:sz w:val="28"/>
          <w:szCs w:val="28"/>
        </w:rPr>
        <w:t>5</w:t>
      </w:r>
      <w:r w:rsidRPr="005A6491">
        <w:rPr>
          <w:rFonts w:ascii="Angsana New" w:hAnsi="Angsana New"/>
          <w:sz w:val="28"/>
          <w:szCs w:val="28"/>
          <w:cs/>
        </w:rPr>
        <w:t xml:space="preserve"> 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5A6491">
        <w:rPr>
          <w:rFonts w:ascii="Angsana New" w:hAnsi="Angsana New"/>
          <w:sz w:val="28"/>
          <w:szCs w:val="28"/>
        </w:rPr>
        <w:t xml:space="preserve">2564 </w:t>
      </w:r>
      <w:r w:rsidRPr="005A6491">
        <w:rPr>
          <w:rFonts w:ascii="Angsana New" w:hAnsi="Angsana New"/>
          <w:sz w:val="28"/>
          <w:szCs w:val="28"/>
          <w:cs/>
        </w:rPr>
        <w:t xml:space="preserve">แก่ผู้ถือหุ้นในอัตราหุ้นละ </w:t>
      </w:r>
      <w:r w:rsidRPr="005A6491">
        <w:rPr>
          <w:rFonts w:ascii="Angsana New" w:hAnsi="Angsana New"/>
          <w:sz w:val="28"/>
          <w:szCs w:val="28"/>
        </w:rPr>
        <w:t xml:space="preserve">0.50 </w:t>
      </w:r>
      <w:r w:rsidRPr="005A6491">
        <w:rPr>
          <w:rFonts w:ascii="Angsana New" w:hAnsi="Angsana New"/>
          <w:sz w:val="28"/>
          <w:szCs w:val="28"/>
          <w:cs/>
        </w:rPr>
        <w:t xml:space="preserve">บาท เป็นเงินรวม </w:t>
      </w:r>
      <w:r w:rsidRPr="005A6491">
        <w:rPr>
          <w:rFonts w:ascii="Angsana New" w:hAnsi="Angsana New"/>
          <w:sz w:val="28"/>
          <w:szCs w:val="28"/>
        </w:rPr>
        <w:t>25</w:t>
      </w:r>
      <w:r w:rsidRPr="005A6491">
        <w:rPr>
          <w:rFonts w:ascii="Angsana New" w:hAnsi="Angsana New"/>
          <w:sz w:val="28"/>
          <w:szCs w:val="28"/>
          <w:cs/>
        </w:rPr>
        <w:t>0 ล้านบาท โดยบริษัทได้จ่ายเงินปันผลให้แก่ผู้ถือหุ้นแล้วเมื่อวันที่ 1</w:t>
      </w:r>
      <w:r w:rsidRPr="005A6491">
        <w:rPr>
          <w:rFonts w:ascii="Angsana New" w:hAnsi="Angsana New"/>
          <w:sz w:val="28"/>
          <w:szCs w:val="28"/>
        </w:rPr>
        <w:t>9</w:t>
      </w:r>
      <w:r w:rsidRPr="005A6491">
        <w:rPr>
          <w:rFonts w:ascii="Angsana New" w:hAnsi="Angsana New"/>
          <w:sz w:val="28"/>
          <w:szCs w:val="28"/>
          <w:cs/>
        </w:rPr>
        <w:t xml:space="preserve"> พฤษภาคม 256</w:t>
      </w:r>
      <w:r w:rsidRPr="005A6491">
        <w:rPr>
          <w:rFonts w:ascii="Angsana New" w:hAnsi="Angsana New"/>
          <w:sz w:val="28"/>
          <w:szCs w:val="28"/>
        </w:rPr>
        <w:t>5</w:t>
      </w:r>
    </w:p>
    <w:p w:rsidR="005A6491" w:rsidRPr="005A6491" w:rsidRDefault="005A6491" w:rsidP="005A64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p w:rsidR="008E7D8C" w:rsidRPr="005A6491" w:rsidRDefault="005A6491" w:rsidP="005A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5A6491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ในการประชุมสามัญผู้ถือหุ้นเมื่อวันที่ 26 เมษายน 2564 ผู้ถือหุ้นได้มีมติเป็นเอกฉันท์อนุมัติให้บริษัทจ่ายเงินปันผลสำหรับผลการดำเนินงานปี </w:t>
      </w:r>
      <w:r w:rsidRPr="005A6491">
        <w:rPr>
          <w:rFonts w:ascii="Angsana New" w:hAnsi="Angsana New"/>
          <w:sz w:val="28"/>
          <w:szCs w:val="28"/>
        </w:rPr>
        <w:t>256</w:t>
      </w:r>
      <w:r w:rsidRPr="005A6491">
        <w:rPr>
          <w:rFonts w:ascii="Angsana New" w:hAnsi="Angsana New"/>
          <w:sz w:val="28"/>
          <w:szCs w:val="28"/>
          <w:cs/>
        </w:rPr>
        <w:t>3</w:t>
      </w:r>
      <w:r w:rsidRPr="005A6491">
        <w:rPr>
          <w:rFonts w:ascii="Angsana New" w:hAnsi="Angsana New"/>
          <w:sz w:val="28"/>
          <w:szCs w:val="28"/>
        </w:rPr>
        <w:t xml:space="preserve"> </w:t>
      </w:r>
      <w:r w:rsidRPr="005A6491">
        <w:rPr>
          <w:rFonts w:ascii="Angsana New" w:hAnsi="Angsana New"/>
          <w:sz w:val="28"/>
          <w:szCs w:val="28"/>
          <w:cs/>
        </w:rPr>
        <w:t xml:space="preserve">แก่ผู้ถือหุ้นในอัตราหุ้นละ </w:t>
      </w:r>
      <w:r w:rsidRPr="005A6491">
        <w:rPr>
          <w:rFonts w:ascii="Angsana New" w:hAnsi="Angsana New"/>
          <w:sz w:val="28"/>
          <w:szCs w:val="28"/>
        </w:rPr>
        <w:t>0.</w:t>
      </w:r>
      <w:r w:rsidRPr="005A6491">
        <w:rPr>
          <w:rFonts w:ascii="Angsana New" w:hAnsi="Angsana New"/>
          <w:sz w:val="28"/>
          <w:szCs w:val="28"/>
          <w:cs/>
        </w:rPr>
        <w:t>42</w:t>
      </w:r>
      <w:r w:rsidRPr="005A6491">
        <w:rPr>
          <w:rFonts w:ascii="Angsana New" w:hAnsi="Angsana New"/>
          <w:sz w:val="28"/>
          <w:szCs w:val="28"/>
        </w:rPr>
        <w:t xml:space="preserve"> </w:t>
      </w:r>
      <w:r w:rsidRPr="005A6491">
        <w:rPr>
          <w:rFonts w:ascii="Angsana New" w:hAnsi="Angsana New"/>
          <w:sz w:val="28"/>
          <w:szCs w:val="28"/>
          <w:cs/>
        </w:rPr>
        <w:t xml:space="preserve">บาท เป็นเงินรวม </w:t>
      </w:r>
      <w:r w:rsidRPr="005A6491">
        <w:rPr>
          <w:rFonts w:ascii="Angsana New" w:hAnsi="Angsana New"/>
          <w:sz w:val="28"/>
          <w:szCs w:val="28"/>
        </w:rPr>
        <w:t>2</w:t>
      </w:r>
      <w:r w:rsidRPr="005A6491">
        <w:rPr>
          <w:rFonts w:ascii="Angsana New" w:hAnsi="Angsana New"/>
          <w:sz w:val="28"/>
          <w:szCs w:val="28"/>
          <w:cs/>
        </w:rPr>
        <w:t>10 ล้านบาท โดยบริษัทได้จ่ายเงินปันผลให้แก่ผู้ถือหุ้นแล้วเมื่อวันที่ 13 พฤษภาคม 2564</w:t>
      </w:r>
    </w:p>
    <w:p w:rsidR="008E7D8C" w:rsidRPr="005A6491" w:rsidRDefault="008E7D8C" w:rsidP="008E7D8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p w:rsidR="00282BC9" w:rsidRPr="005A6491" w:rsidRDefault="00282BC9" w:rsidP="00D40DF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</w:pPr>
      <w:r w:rsidRPr="005A6491">
        <w:rPr>
          <w:rFonts w:ascii="Angsana New" w:eastAsia="SimSun" w:hAnsi="Angsana New"/>
          <w:b/>
          <w:bCs/>
          <w:sz w:val="28"/>
          <w:szCs w:val="28"/>
          <w:cs/>
          <w:lang w:eastAsia="zh-CN"/>
        </w:rPr>
        <w:t>ข้อมูลทางการเงินที่สำคัญจำแนกตามส่วนงานดำเนินงาน</w:t>
      </w:r>
    </w:p>
    <w:p w:rsidR="00282BC9" w:rsidRPr="005A6491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82BC9" w:rsidRPr="005A6491" w:rsidRDefault="005A6491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5A6491">
        <w:rPr>
          <w:rFonts w:ascii="Angsana New" w:hAnsi="Angsana New"/>
          <w:sz w:val="28"/>
          <w:szCs w:val="28"/>
          <w:cs/>
        </w:rPr>
        <w:t xml:space="preserve">งบแสดง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อย่างไรก็ดี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การให้เช่าซื้อรถยนต์และรถจักรยานยนต์แก่ลูกค้ารายย่อยทั่วไป ในขณะที่ธุรกรรมการให้กู้ยืมเงิน สินเชื่อส่วนบุคคลและ </w:t>
      </w:r>
      <w:r w:rsidRPr="005A6491">
        <w:rPr>
          <w:rFonts w:ascii="Angsana New" w:hAnsi="Angsana New"/>
          <w:sz w:val="28"/>
          <w:szCs w:val="28"/>
        </w:rPr>
        <w:t xml:space="preserve">Nano Finance / Microfinance </w:t>
      </w:r>
      <w:r w:rsidRPr="005A6491">
        <w:rPr>
          <w:rFonts w:ascii="Angsana New" w:hAnsi="Angsana New"/>
          <w:sz w:val="28"/>
          <w:szCs w:val="28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Pr="005A6491">
        <w:rPr>
          <w:rFonts w:ascii="Angsana New" w:hAnsi="Angsana New"/>
          <w:sz w:val="28"/>
          <w:szCs w:val="28"/>
        </w:rPr>
        <w:t xml:space="preserve"> </w:t>
      </w:r>
      <w:r w:rsidRPr="005A6491">
        <w:rPr>
          <w:rFonts w:ascii="Angsana New" w:hAnsi="Angsana New"/>
          <w:sz w:val="28"/>
          <w:szCs w:val="28"/>
          <w:cs/>
        </w:rPr>
        <w:t>ส่วนธุรกิจนายหน้าประกันวินาศภัยนั้นยังไม่ได้เริ่มดำเนินการใดๆ ดังนั้น กลุ่มบริษัทจึงไม่ได้แสดงข้อมูลส่วนงานดำเนินงานเชิงผลิตภัณฑ์และ</w:t>
      </w:r>
      <w:r w:rsidR="000D2BA1">
        <w:rPr>
          <w:rFonts w:ascii="Angsana New" w:hAnsi="Angsana New" w:hint="cs"/>
          <w:sz w:val="28"/>
          <w:szCs w:val="28"/>
          <w:cs/>
        </w:rPr>
        <w:t>ข้อมูลเกี่ยวกับ</w:t>
      </w:r>
      <w:r w:rsidRPr="005A6491">
        <w:rPr>
          <w:rFonts w:ascii="Angsana New" w:hAnsi="Angsana New"/>
          <w:sz w:val="28"/>
          <w:szCs w:val="28"/>
          <w:cs/>
        </w:rPr>
        <w:t>ลูกค้ารายใหญ่ไว้ใน</w:t>
      </w:r>
      <w:r w:rsidR="00CA7FF5" w:rsidRPr="005A6491">
        <w:rPr>
          <w:rFonts w:ascii="Angsana New" w:hAnsi="Angsana New"/>
          <w:sz w:val="28"/>
          <w:szCs w:val="28"/>
          <w:cs/>
        </w:rPr>
        <w:t>งบการเงินนี้</w:t>
      </w:r>
    </w:p>
    <w:p w:rsidR="00282BC9" w:rsidRPr="006379DB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282BC9" w:rsidRPr="00DB3296" w:rsidRDefault="00282BC9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ข้อมูลเกี่ยวกับส่วนงานดำเนินงานตามเขตภูมิศาสตร์</w:t>
      </w:r>
    </w:p>
    <w:p w:rsidR="00282BC9" w:rsidRPr="006379DB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804" w:type="dxa"/>
        <w:tblLook w:val="01E0"/>
      </w:tblPr>
      <w:tblGrid>
        <w:gridCol w:w="2616"/>
        <w:gridCol w:w="982"/>
        <w:gridCol w:w="223"/>
        <w:gridCol w:w="919"/>
        <w:gridCol w:w="235"/>
        <w:gridCol w:w="979"/>
        <w:gridCol w:w="236"/>
        <w:gridCol w:w="905"/>
        <w:gridCol w:w="275"/>
        <w:gridCol w:w="1096"/>
        <w:gridCol w:w="235"/>
        <w:gridCol w:w="1096"/>
        <w:gridCol w:w="7"/>
      </w:tblGrid>
      <w:tr w:rsidR="00CA7FF5" w:rsidRPr="00621117" w:rsidTr="00E93806">
        <w:tc>
          <w:tcPr>
            <w:tcW w:w="2616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1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7188" w:type="dxa"/>
            <w:gridSpan w:val="12"/>
            <w:tcBorders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11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 (พันบาท</w:t>
            </w:r>
            <w:r w:rsidRPr="0062111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A7FF5" w:rsidRPr="00621117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A649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5A649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A7FF5" w:rsidRPr="00621117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5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5" w:type="dxa"/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621117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11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92C86" w:rsidRPr="00423FE0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รายได้ดอกผลจากการให้เช่าซื้อ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D45A6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982,188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100F0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475,045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100F0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1,457,233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981,885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388,963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1,370,848</w:t>
            </w:r>
          </w:p>
        </w:tc>
      </w:tr>
      <w:tr w:rsidR="00492C86" w:rsidRPr="00423FE0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D45A6F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425,17</w:t>
            </w:r>
            <w:r w:rsidR="000743B9" w:rsidRPr="002101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533363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65,38</w:t>
            </w:r>
            <w:r w:rsidR="00AC0948" w:rsidRPr="002101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707E72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490,55</w:t>
            </w:r>
            <w:r w:rsidR="000743B9" w:rsidRPr="002101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599,477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32,052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631,529</w:t>
            </w:r>
          </w:p>
        </w:tc>
      </w:tr>
      <w:tr w:rsidR="00492C86" w:rsidRPr="00423FE0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D45A6F" w:rsidP="0027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1,40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7,359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533363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540,42</w:t>
            </w:r>
            <w:r w:rsidR="00AC0948" w:rsidRPr="002101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210133" w:rsidRDefault="00100F04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1,947,78</w:t>
            </w:r>
            <w:r w:rsidR="000743B9" w:rsidRPr="002101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1,581,362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421,015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2,002,377</w:t>
            </w:r>
          </w:p>
        </w:tc>
      </w:tr>
      <w:tr w:rsidR="00492C86" w:rsidRPr="00423FE0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D45A6F" w:rsidP="0062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(1,</w:t>
            </w:r>
            <w:r w:rsidR="00B549F0" w:rsidRPr="00210133">
              <w:rPr>
                <w:rFonts w:ascii="Angsana New" w:hAnsi="Angsana New"/>
                <w:sz w:val="26"/>
                <w:szCs w:val="26"/>
              </w:rPr>
              <w:t>254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,768</w:t>
            </w:r>
            <w:r w:rsidRPr="002101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10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533363" w:rsidP="0062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(</w:t>
            </w:r>
            <w:r w:rsidR="00FD6AFF" w:rsidRPr="00210133">
              <w:rPr>
                <w:rFonts w:ascii="Angsana New" w:hAnsi="Angsana New"/>
                <w:sz w:val="26"/>
                <w:szCs w:val="26"/>
              </w:rPr>
              <w:t>323,7</w:t>
            </w:r>
            <w:r w:rsidR="00625029" w:rsidRPr="00210133">
              <w:rPr>
                <w:rFonts w:ascii="Angsana New" w:hAnsi="Angsana New"/>
                <w:sz w:val="26"/>
                <w:szCs w:val="26"/>
              </w:rPr>
              <w:t>15</w:t>
            </w:r>
            <w:r w:rsidRPr="002101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10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210133" w:rsidRDefault="00100F04" w:rsidP="00B5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(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1,57</w:t>
            </w:r>
            <w:r w:rsidR="00B549F0" w:rsidRPr="00210133">
              <w:rPr>
                <w:rFonts w:ascii="Angsana New" w:hAnsi="Angsana New"/>
                <w:sz w:val="26"/>
                <w:szCs w:val="26"/>
              </w:rPr>
              <w:t>8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,4</w:t>
            </w:r>
            <w:r w:rsidR="00D45A6F" w:rsidRPr="00210133">
              <w:rPr>
                <w:rFonts w:ascii="Angsana New" w:hAnsi="Angsana New"/>
                <w:sz w:val="26"/>
                <w:szCs w:val="26"/>
              </w:rPr>
              <w:t>8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3</w:t>
            </w:r>
            <w:r w:rsidRPr="002101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100F0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2C86" w:rsidRPr="004C6378">
              <w:rPr>
                <w:rFonts w:ascii="Angsana New" w:hAnsi="Angsana New"/>
                <w:sz w:val="26"/>
                <w:szCs w:val="26"/>
              </w:rPr>
              <w:t>1,191,640)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100F0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2C86" w:rsidRPr="004C6378">
              <w:rPr>
                <w:rFonts w:ascii="Angsana New" w:hAnsi="Angsana New"/>
                <w:sz w:val="26"/>
                <w:szCs w:val="26"/>
              </w:rPr>
              <w:t>336,376)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2C86" w:rsidRPr="004C6378" w:rsidRDefault="00100F04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92C86" w:rsidRPr="004C6378">
              <w:rPr>
                <w:rFonts w:ascii="Angsana New" w:hAnsi="Angsana New"/>
                <w:sz w:val="26"/>
                <w:szCs w:val="26"/>
              </w:rPr>
              <w:t>1,528,016)</w:t>
            </w:r>
          </w:p>
        </w:tc>
      </w:tr>
      <w:tr w:rsidR="00492C86" w:rsidRPr="00423FE0" w:rsidTr="00100F04">
        <w:trPr>
          <w:gridAfter w:val="1"/>
          <w:wAfter w:w="7" w:type="dxa"/>
        </w:trPr>
        <w:tc>
          <w:tcPr>
            <w:tcW w:w="2616" w:type="dxa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423FE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210133" w:rsidRDefault="00B549F0" w:rsidP="0062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152</w:t>
            </w:r>
            <w:r w:rsidR="00FD6AFF" w:rsidRPr="00210133">
              <w:rPr>
                <w:rFonts w:ascii="Angsana New" w:hAnsi="Angsana New"/>
                <w:sz w:val="26"/>
                <w:szCs w:val="26"/>
              </w:rPr>
              <w:t>,</w:t>
            </w:r>
            <w:r w:rsidR="00273813" w:rsidRPr="00210133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210133" w:rsidRDefault="00FD6AFF" w:rsidP="0062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216,7</w:t>
            </w:r>
            <w:r w:rsidR="00625029" w:rsidRPr="0021013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210133" w:rsidRDefault="00B549F0" w:rsidP="0010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369</w:t>
            </w:r>
            <w:r w:rsidR="00100F04" w:rsidRPr="00210133">
              <w:rPr>
                <w:rFonts w:ascii="Angsana New" w:hAnsi="Angsana New"/>
                <w:sz w:val="26"/>
                <w:szCs w:val="26"/>
              </w:rPr>
              <w:t>,</w:t>
            </w:r>
            <w:r w:rsidR="00820D71" w:rsidRPr="00210133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389,722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84,639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4C6378" w:rsidRDefault="00492C86" w:rsidP="0010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C6378">
              <w:rPr>
                <w:rFonts w:ascii="Angsana New" w:hAnsi="Angsana New"/>
                <w:sz w:val="26"/>
                <w:szCs w:val="26"/>
              </w:rPr>
              <w:t>474,361</w:t>
            </w:r>
          </w:p>
        </w:tc>
      </w:tr>
    </w:tbl>
    <w:p w:rsidR="00A31810" w:rsidRDefault="00A31810" w:rsidP="00282BC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804" w:type="dxa"/>
        <w:tblLook w:val="01E0"/>
      </w:tblPr>
      <w:tblGrid>
        <w:gridCol w:w="2603"/>
        <w:gridCol w:w="981"/>
        <w:gridCol w:w="223"/>
        <w:gridCol w:w="920"/>
        <w:gridCol w:w="235"/>
        <w:gridCol w:w="980"/>
        <w:gridCol w:w="234"/>
        <w:gridCol w:w="908"/>
        <w:gridCol w:w="275"/>
        <w:gridCol w:w="1100"/>
        <w:gridCol w:w="239"/>
        <w:gridCol w:w="1099"/>
        <w:gridCol w:w="7"/>
      </w:tblGrid>
      <w:tr w:rsidR="00CA7FF5" w:rsidRPr="00423FE0" w:rsidTr="00E93806">
        <w:tc>
          <w:tcPr>
            <w:tcW w:w="2603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7201" w:type="dxa"/>
            <w:gridSpan w:val="12"/>
            <w:tcBorders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 (พันบาท</w:t>
            </w:r>
            <w:r w:rsidRPr="00423F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A7FF5" w:rsidRPr="00423FE0" w:rsidTr="00E93806">
        <w:trPr>
          <w:gridAfter w:val="1"/>
          <w:wAfter w:w="7" w:type="dxa"/>
        </w:trPr>
        <w:tc>
          <w:tcPr>
            <w:tcW w:w="2603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</w:rPr>
              <w:t>256</w:t>
            </w:r>
            <w:r w:rsidR="00E337D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</w:rPr>
              <w:t>256</w:t>
            </w:r>
            <w:r w:rsidR="00E337D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7FF5" w:rsidRPr="00423FE0" w:rsidTr="00CA7FF5">
        <w:trPr>
          <w:gridAfter w:val="1"/>
          <w:wAfter w:w="7" w:type="dxa"/>
        </w:trPr>
        <w:tc>
          <w:tcPr>
            <w:tcW w:w="2603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5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5" w:type="dxa"/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FF5" w:rsidRPr="00423FE0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92C86" w:rsidRPr="00423FE0" w:rsidTr="00CA7FF5">
        <w:tc>
          <w:tcPr>
            <w:tcW w:w="2603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สินทรัพย์รวมตามส่วนงาน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492C86" w:rsidRPr="004C6378" w:rsidRDefault="005D5CCD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5,184,176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4C6378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492C86" w:rsidRPr="004C6378" w:rsidRDefault="005D5CCD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1,374,168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4C6378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492C86" w:rsidRPr="004C6378" w:rsidRDefault="005D5CCD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6,558,344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5,665,555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1,313,424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6,978,979</w:t>
            </w:r>
          </w:p>
        </w:tc>
      </w:tr>
      <w:tr w:rsidR="00492C86" w:rsidRPr="000A63FD" w:rsidTr="00CA7FF5">
        <w:tc>
          <w:tcPr>
            <w:tcW w:w="2603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423FE0">
              <w:rPr>
                <w:rFonts w:ascii="Angsana New" w:hAnsi="Angsana New"/>
                <w:sz w:val="26"/>
                <w:szCs w:val="26"/>
                <w:cs/>
              </w:rPr>
              <w:t>หนี้สินรวมตามส่วนงาน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492C86" w:rsidRPr="00210133" w:rsidRDefault="005D5CCD" w:rsidP="001A3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30</w:t>
            </w:r>
            <w:r w:rsidR="001A3827" w:rsidRPr="00210133">
              <w:rPr>
                <w:rFonts w:ascii="Angsana New" w:hAnsi="Angsana New"/>
                <w:sz w:val="26"/>
                <w:szCs w:val="26"/>
              </w:rPr>
              <w:t>3</w:t>
            </w:r>
            <w:r w:rsidRPr="00210133">
              <w:rPr>
                <w:rFonts w:ascii="Angsana New" w:hAnsi="Angsana New"/>
                <w:sz w:val="26"/>
                <w:szCs w:val="26"/>
              </w:rPr>
              <w:t>,</w:t>
            </w:r>
            <w:r w:rsidR="001A3827" w:rsidRPr="00210133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492C86" w:rsidRPr="00210133" w:rsidRDefault="005D5CCD" w:rsidP="002F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49</w:t>
            </w:r>
            <w:r w:rsidR="002F754A" w:rsidRPr="00210133">
              <w:rPr>
                <w:rFonts w:ascii="Angsana New" w:hAnsi="Angsana New"/>
                <w:sz w:val="26"/>
                <w:szCs w:val="26"/>
              </w:rPr>
              <w:t>6,</w:t>
            </w:r>
            <w:r w:rsidR="001A3827" w:rsidRPr="00210133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92C86" w:rsidRPr="00210133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492C86" w:rsidRPr="00210133" w:rsidRDefault="002F754A" w:rsidP="00820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133">
              <w:rPr>
                <w:rFonts w:ascii="Angsana New" w:hAnsi="Angsana New"/>
                <w:sz w:val="26"/>
                <w:szCs w:val="26"/>
              </w:rPr>
              <w:t>80</w:t>
            </w:r>
            <w:r w:rsidR="00820D71" w:rsidRPr="00210133">
              <w:rPr>
                <w:rFonts w:ascii="Angsana New" w:hAnsi="Angsana New"/>
                <w:sz w:val="26"/>
                <w:szCs w:val="26"/>
              </w:rPr>
              <w:t>0</w:t>
            </w:r>
            <w:r w:rsidRPr="00210133">
              <w:rPr>
                <w:rFonts w:ascii="Angsana New" w:hAnsi="Angsana New"/>
                <w:sz w:val="26"/>
                <w:szCs w:val="26"/>
              </w:rPr>
              <w:t>,</w:t>
            </w:r>
            <w:r w:rsidR="00820D71" w:rsidRPr="00210133">
              <w:rPr>
                <w:rFonts w:ascii="Angsana New" w:hAnsi="Angsana New"/>
                <w:sz w:val="26"/>
                <w:szCs w:val="26"/>
              </w:rPr>
              <w:t>524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92C86" w:rsidRPr="00423FE0" w:rsidRDefault="00492C86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739,927</w:t>
            </w:r>
          </w:p>
        </w:tc>
        <w:tc>
          <w:tcPr>
            <w:tcW w:w="275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582,092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:rsidR="00492C86" w:rsidRPr="004C6378" w:rsidRDefault="00492C86" w:rsidP="00D3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C6378">
              <w:rPr>
                <w:rFonts w:ascii="Angsana New" w:hAnsi="Angsana New"/>
                <w:sz w:val="26"/>
                <w:szCs w:val="26"/>
              </w:rPr>
              <w:t>1,322,019</w:t>
            </w:r>
          </w:p>
        </w:tc>
      </w:tr>
    </w:tbl>
    <w:p w:rsidR="00CA7FF5" w:rsidRDefault="00CA7FF5" w:rsidP="00282BC9">
      <w:pPr>
        <w:jc w:val="thaiDistribute"/>
        <w:rPr>
          <w:rFonts w:ascii="Angsana New" w:hAnsi="Angsana New"/>
          <w:sz w:val="30"/>
          <w:szCs w:val="30"/>
        </w:rPr>
      </w:pPr>
    </w:p>
    <w:p w:rsidR="00282BC9" w:rsidRPr="000C5A24" w:rsidRDefault="00282BC9" w:rsidP="004B1EEA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0C5A24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0C5A24">
        <w:rPr>
          <w:rFonts w:ascii="Angsana New" w:hAnsi="Angsana New" w:hint="cs"/>
          <w:i/>
          <w:iCs/>
          <w:sz w:val="30"/>
          <w:szCs w:val="30"/>
          <w:cs/>
        </w:rPr>
        <w:t>ดอกผลจากการให้เช่าซื้อ - ต่างประเทศ</w:t>
      </w:r>
    </w:p>
    <w:p w:rsidR="00282BC9" w:rsidRPr="000C5A24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630C0B" w:rsidRPr="00DB3296" w:rsidTr="00927C3C">
        <w:tc>
          <w:tcPr>
            <w:tcW w:w="5827" w:type="dxa"/>
            <w:vAlign w:val="bottom"/>
          </w:tcPr>
          <w:p w:rsidR="00630C0B" w:rsidRPr="00DB3296" w:rsidRDefault="00630C0B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630C0B" w:rsidRPr="005A5693" w:rsidRDefault="00630C0B" w:rsidP="002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5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5A56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82BC9" w:rsidRPr="00DB3296" w:rsidTr="00927C3C">
        <w:tc>
          <w:tcPr>
            <w:tcW w:w="5827" w:type="dxa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2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92C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2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92C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92C86" w:rsidRPr="00DB3296" w:rsidTr="00927C3C">
        <w:tc>
          <w:tcPr>
            <w:tcW w:w="5827" w:type="dxa"/>
            <w:vAlign w:val="bottom"/>
          </w:tcPr>
          <w:p w:rsidR="00492C86" w:rsidRPr="00DB3296" w:rsidRDefault="00492C86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7D2A54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412,088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2C86" w:rsidRPr="00DB3296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347">
              <w:rPr>
                <w:rFonts w:ascii="Angsana New" w:hAnsi="Angsana New"/>
                <w:sz w:val="30"/>
                <w:szCs w:val="30"/>
              </w:rPr>
              <w:t>316,870</w:t>
            </w:r>
          </w:p>
        </w:tc>
      </w:tr>
      <w:tr w:rsidR="00492C86" w:rsidRPr="00DB3296" w:rsidTr="00927C3C">
        <w:tc>
          <w:tcPr>
            <w:tcW w:w="5827" w:type="dxa"/>
            <w:vAlign w:val="bottom"/>
          </w:tcPr>
          <w:p w:rsidR="00492C86" w:rsidRPr="00DB3296" w:rsidRDefault="00492C86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ในประเทศลาว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7D2A54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2C86" w:rsidRPr="00DB3296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347">
              <w:rPr>
                <w:rFonts w:ascii="Angsana New" w:hAnsi="Angsana New"/>
                <w:sz w:val="30"/>
                <w:szCs w:val="30"/>
              </w:rPr>
              <w:t>72,093</w:t>
            </w:r>
          </w:p>
        </w:tc>
      </w:tr>
      <w:tr w:rsidR="00492C86" w:rsidRPr="00DB3296" w:rsidTr="00927C3C">
        <w:tc>
          <w:tcPr>
            <w:tcW w:w="5827" w:type="dxa"/>
            <w:vAlign w:val="bottom"/>
          </w:tcPr>
          <w:p w:rsidR="00492C86" w:rsidRPr="00DB3296" w:rsidRDefault="00492C86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0C0347" w:rsidRDefault="007D2A54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475,045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2C86" w:rsidRPr="00DB3296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2C86" w:rsidRPr="000C0347" w:rsidRDefault="00492C86" w:rsidP="00492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347">
              <w:rPr>
                <w:rFonts w:ascii="Angsana New" w:hAnsi="Angsana New"/>
                <w:sz w:val="30"/>
                <w:szCs w:val="30"/>
              </w:rPr>
              <w:t>388,963</w:t>
            </w:r>
          </w:p>
        </w:tc>
      </w:tr>
    </w:tbl>
    <w:p w:rsidR="00492C86" w:rsidRDefault="00492C86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82BC9" w:rsidRPr="00DB3296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3296">
        <w:rPr>
          <w:rFonts w:ascii="Angsana New" w:hAnsi="Angsana New"/>
          <w:sz w:val="30"/>
          <w:szCs w:val="30"/>
          <w:cs/>
        </w:rPr>
        <w:t xml:space="preserve">บริษัทและบริษัทย่อยในประเทศไทยไม่มีสินทรัพย์ไม่หมุนเวียนใด ๆ ที่ตั้งอยู่ในประเทศอื่นนอกเหนือจากประเทศไทย อย่างไรก็ดี ณ วันที่ </w:t>
      </w:r>
      <w:r w:rsidR="00630C0B">
        <w:rPr>
          <w:rFonts w:ascii="Angsana New" w:hAnsi="Angsana New"/>
          <w:sz w:val="30"/>
          <w:szCs w:val="30"/>
          <w:cs/>
        </w:rPr>
        <w:t>3</w:t>
      </w:r>
      <w:r w:rsidR="00CA7FF5">
        <w:rPr>
          <w:rFonts w:ascii="Angsana New" w:hAnsi="Angsana New"/>
          <w:sz w:val="30"/>
          <w:szCs w:val="30"/>
        </w:rPr>
        <w:t>1</w:t>
      </w:r>
      <w:r w:rsidR="00630C0B">
        <w:rPr>
          <w:rFonts w:ascii="Angsana New" w:hAnsi="Angsana New"/>
          <w:sz w:val="30"/>
          <w:szCs w:val="30"/>
          <w:cs/>
        </w:rPr>
        <w:t xml:space="preserve"> </w:t>
      </w:r>
      <w:r w:rsidR="00CA7FF5">
        <w:rPr>
          <w:rFonts w:ascii="Angsana New" w:hAnsi="Angsana New" w:hint="cs"/>
          <w:sz w:val="30"/>
          <w:szCs w:val="30"/>
          <w:cs/>
        </w:rPr>
        <w:t>ธันวาคม</w:t>
      </w:r>
      <w:r w:rsidRPr="00DB3296">
        <w:rPr>
          <w:rFonts w:ascii="Angsana New" w:hAnsi="Angsana New"/>
          <w:sz w:val="30"/>
          <w:szCs w:val="30"/>
          <w:cs/>
        </w:rPr>
        <w:t xml:space="preserve"> </w:t>
      </w:r>
      <w:r w:rsidRPr="00DB3296">
        <w:rPr>
          <w:rFonts w:ascii="Angsana New" w:hAnsi="Angsana New"/>
          <w:sz w:val="30"/>
          <w:szCs w:val="30"/>
        </w:rPr>
        <w:t>256</w:t>
      </w:r>
      <w:r w:rsidR="00492C86">
        <w:rPr>
          <w:rFonts w:ascii="Angsana New" w:hAnsi="Angsana New" w:hint="cs"/>
          <w:sz w:val="30"/>
          <w:szCs w:val="30"/>
          <w:cs/>
        </w:rPr>
        <w:t>5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>บริษัทย่อยในประเทศกัมพูชา ลาวและพม่ามีสินทรัพย์ถาวรและสินทรัพย์ไม่มีตัวตนซึ่งมีมูลค่าตามบัญชีรวม</w:t>
      </w:r>
      <w:r w:rsidRPr="000C0347">
        <w:rPr>
          <w:rFonts w:ascii="Angsana New" w:hAnsi="Angsana New"/>
          <w:sz w:val="30"/>
          <w:szCs w:val="30"/>
          <w:cs/>
        </w:rPr>
        <w:t xml:space="preserve">ประมาณ </w:t>
      </w:r>
      <w:r w:rsidR="00901CA6" w:rsidRPr="000C0347">
        <w:rPr>
          <w:rFonts w:ascii="Angsana New" w:hAnsi="Angsana New"/>
          <w:sz w:val="30"/>
          <w:szCs w:val="30"/>
        </w:rPr>
        <w:t>2</w:t>
      </w:r>
      <w:r w:rsidR="00F51E44">
        <w:rPr>
          <w:rFonts w:ascii="Angsana New" w:hAnsi="Angsana New"/>
          <w:sz w:val="30"/>
          <w:szCs w:val="30"/>
        </w:rPr>
        <w:t>2.1</w:t>
      </w:r>
      <w:r w:rsidR="00901CA6" w:rsidRPr="000C0347">
        <w:rPr>
          <w:rFonts w:ascii="Angsana New" w:hAnsi="Angsana New"/>
          <w:sz w:val="30"/>
          <w:szCs w:val="30"/>
        </w:rPr>
        <w:t xml:space="preserve"> </w:t>
      </w:r>
      <w:r w:rsidRPr="000C0347">
        <w:rPr>
          <w:rFonts w:ascii="Angsana New" w:hAnsi="Angsana New"/>
          <w:sz w:val="30"/>
          <w:szCs w:val="30"/>
          <w:cs/>
        </w:rPr>
        <w:t xml:space="preserve">ล้านบาท </w:t>
      </w:r>
      <w:r w:rsidR="00F51E44">
        <w:rPr>
          <w:rFonts w:ascii="Angsana New" w:hAnsi="Angsana New"/>
          <w:sz w:val="30"/>
          <w:szCs w:val="30"/>
        </w:rPr>
        <w:t>1.4</w:t>
      </w:r>
      <w:r w:rsidRPr="000C0347">
        <w:rPr>
          <w:rFonts w:ascii="Angsana New" w:hAnsi="Angsana New"/>
          <w:sz w:val="30"/>
          <w:szCs w:val="30"/>
        </w:rPr>
        <w:t xml:space="preserve"> </w:t>
      </w:r>
      <w:r w:rsidRPr="000C0347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F51E44">
        <w:rPr>
          <w:rFonts w:ascii="Angsana New" w:hAnsi="Angsana New"/>
          <w:sz w:val="30"/>
          <w:szCs w:val="30"/>
        </w:rPr>
        <w:t>0.0</w:t>
      </w:r>
      <w:r w:rsidR="00901CA6" w:rsidRPr="000C0347">
        <w:rPr>
          <w:rFonts w:ascii="Angsana New" w:hAnsi="Angsana New"/>
          <w:sz w:val="30"/>
          <w:szCs w:val="30"/>
        </w:rPr>
        <w:t xml:space="preserve"> </w:t>
      </w:r>
      <w:r w:rsidR="009C398C">
        <w:rPr>
          <w:rFonts w:ascii="Angsana New" w:hAnsi="Angsana New" w:hint="cs"/>
          <w:sz w:val="30"/>
          <w:szCs w:val="30"/>
          <w:cs/>
        </w:rPr>
        <w:t>ล้าน</w:t>
      </w:r>
      <w:r w:rsidRPr="00901CA6">
        <w:rPr>
          <w:rFonts w:ascii="Angsana New" w:hAnsi="Angsana New"/>
          <w:sz w:val="30"/>
          <w:szCs w:val="30"/>
          <w:cs/>
        </w:rPr>
        <w:t>บาท ตามลำดับ</w:t>
      </w:r>
      <w:r w:rsidRPr="00DB3296">
        <w:rPr>
          <w:rFonts w:ascii="Angsana New" w:hAnsi="Angsana New"/>
          <w:sz w:val="30"/>
          <w:szCs w:val="30"/>
          <w:cs/>
        </w:rPr>
        <w:t xml:space="preserve"> แสดงไว้ในงบแสดงฐานะการเงินรวม ณ วันที่ </w:t>
      </w:r>
      <w:r w:rsidR="00CA7FF5">
        <w:rPr>
          <w:rFonts w:ascii="Angsana New" w:hAnsi="Angsana New"/>
          <w:sz w:val="30"/>
          <w:szCs w:val="30"/>
          <w:cs/>
        </w:rPr>
        <w:t>3</w:t>
      </w:r>
      <w:r w:rsidR="00CA7FF5">
        <w:rPr>
          <w:rFonts w:ascii="Angsana New" w:hAnsi="Angsana New"/>
          <w:sz w:val="30"/>
          <w:szCs w:val="30"/>
        </w:rPr>
        <w:t>1</w:t>
      </w:r>
      <w:r w:rsidR="00CA7FF5">
        <w:rPr>
          <w:rFonts w:ascii="Angsana New" w:hAnsi="Angsana New"/>
          <w:sz w:val="30"/>
          <w:szCs w:val="30"/>
          <w:cs/>
        </w:rPr>
        <w:t xml:space="preserve"> </w:t>
      </w:r>
      <w:r w:rsidR="00CA7FF5">
        <w:rPr>
          <w:rFonts w:ascii="Angsana New" w:hAnsi="Angsana New" w:hint="cs"/>
          <w:sz w:val="30"/>
          <w:szCs w:val="30"/>
          <w:cs/>
        </w:rPr>
        <w:t>ธันวาคม</w:t>
      </w:r>
      <w:r w:rsidR="00CA7FF5" w:rsidRPr="00DB3296">
        <w:rPr>
          <w:rFonts w:ascii="Angsana New" w:hAnsi="Angsana New"/>
          <w:sz w:val="30"/>
          <w:szCs w:val="30"/>
          <w:cs/>
        </w:rPr>
        <w:t xml:space="preserve"> </w:t>
      </w:r>
      <w:r w:rsidR="00CA7FF5" w:rsidRPr="00DB3296">
        <w:rPr>
          <w:rFonts w:ascii="Angsana New" w:hAnsi="Angsana New"/>
          <w:sz w:val="30"/>
          <w:szCs w:val="30"/>
        </w:rPr>
        <w:t>256</w:t>
      </w:r>
      <w:r w:rsidR="00492C86">
        <w:rPr>
          <w:rFonts w:ascii="Angsana New" w:hAnsi="Angsana New" w:hint="cs"/>
          <w:sz w:val="30"/>
          <w:szCs w:val="30"/>
          <w:cs/>
        </w:rPr>
        <w:t>5</w:t>
      </w:r>
      <w:r w:rsidRPr="00DB3296">
        <w:rPr>
          <w:rFonts w:ascii="Angsana New" w:hAnsi="Angsana New"/>
          <w:sz w:val="30"/>
          <w:szCs w:val="30"/>
        </w:rPr>
        <w:t xml:space="preserve"> (</w:t>
      </w:r>
      <w:r w:rsidRPr="00DB329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3296">
        <w:rPr>
          <w:rFonts w:ascii="Angsana New" w:hAnsi="Angsana New"/>
          <w:sz w:val="30"/>
          <w:szCs w:val="30"/>
        </w:rPr>
        <w:t xml:space="preserve">31 </w:t>
      </w:r>
      <w:r w:rsidRPr="00DB329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3296">
        <w:rPr>
          <w:rFonts w:ascii="Angsana New" w:hAnsi="Angsana New"/>
          <w:sz w:val="30"/>
          <w:szCs w:val="30"/>
        </w:rPr>
        <w:t>256</w:t>
      </w:r>
      <w:r w:rsidR="00492C86">
        <w:rPr>
          <w:rFonts w:ascii="Angsana New" w:hAnsi="Angsana New" w:hint="cs"/>
          <w:sz w:val="30"/>
          <w:szCs w:val="30"/>
          <w:cs/>
        </w:rPr>
        <w:t>4</w:t>
      </w:r>
      <w:r w:rsidRPr="00DB3296">
        <w:rPr>
          <w:rFonts w:ascii="Angsana New" w:hAnsi="Angsana New"/>
          <w:sz w:val="30"/>
          <w:szCs w:val="30"/>
        </w:rPr>
        <w:t xml:space="preserve"> : </w:t>
      </w:r>
      <w:r w:rsidR="00492C86">
        <w:rPr>
          <w:rFonts w:ascii="Angsana New" w:hAnsi="Angsana New" w:hint="cs"/>
          <w:sz w:val="30"/>
          <w:szCs w:val="30"/>
          <w:cs/>
        </w:rPr>
        <w:t>22.8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 xml:space="preserve">ล้านบาท </w:t>
      </w:r>
      <w:r w:rsidR="00492C86">
        <w:rPr>
          <w:rFonts w:ascii="Angsana New" w:hAnsi="Angsana New" w:hint="cs"/>
          <w:sz w:val="30"/>
          <w:szCs w:val="30"/>
          <w:cs/>
        </w:rPr>
        <w:t>1.8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Pr="00DB3296">
        <w:rPr>
          <w:rFonts w:ascii="Angsana New" w:hAnsi="Angsana New"/>
          <w:sz w:val="30"/>
          <w:szCs w:val="30"/>
        </w:rPr>
        <w:t>0.</w:t>
      </w:r>
      <w:r w:rsidR="00492C86">
        <w:rPr>
          <w:rFonts w:ascii="Angsana New" w:hAnsi="Angsana New" w:hint="cs"/>
          <w:sz w:val="30"/>
          <w:szCs w:val="30"/>
          <w:cs/>
        </w:rPr>
        <w:t>1</w:t>
      </w:r>
      <w:r w:rsidRPr="00DB3296">
        <w:rPr>
          <w:rFonts w:ascii="Angsana New" w:hAnsi="Angsana New"/>
          <w:sz w:val="30"/>
          <w:szCs w:val="30"/>
        </w:rPr>
        <w:t xml:space="preserve"> </w:t>
      </w:r>
      <w:r w:rsidRPr="00DB3296">
        <w:rPr>
          <w:rFonts w:ascii="Angsana New" w:hAnsi="Angsana New"/>
          <w:sz w:val="30"/>
          <w:szCs w:val="30"/>
          <w:cs/>
        </w:rPr>
        <w:t>ล้านบาท ตามลำดับ)</w:t>
      </w:r>
    </w:p>
    <w:p w:rsidR="00282BC9" w:rsidRPr="00DB3296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82BC9" w:rsidRPr="00DB3296" w:rsidRDefault="00492C86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รายได้อื่น</w:t>
      </w:r>
      <w:r w:rsidR="00282BC9" w:rsidRPr="00DB3296">
        <w:rPr>
          <w:rFonts w:ascii="Angsana New" w:hAnsi="Angsana New"/>
          <w:sz w:val="30"/>
          <w:szCs w:val="30"/>
          <w:cs/>
        </w:rPr>
        <w:t>ๆ จำแนกตามเขตภูมิศาสตร์ (ซึ่งเกือบทั้งหมดเกิดขึ้นในประเทศ) ได้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ดังนี้</w:t>
      </w:r>
    </w:p>
    <w:p w:rsidR="00282BC9" w:rsidRPr="00DB3296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630C0B" w:rsidRPr="00DB3296" w:rsidTr="00927C3C">
        <w:tc>
          <w:tcPr>
            <w:tcW w:w="5827" w:type="dxa"/>
            <w:vAlign w:val="bottom"/>
          </w:tcPr>
          <w:p w:rsidR="00630C0B" w:rsidRPr="00DB3296" w:rsidRDefault="00630C0B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630C0B" w:rsidRPr="000C5A24" w:rsidRDefault="00630C0B" w:rsidP="002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0C5A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82BC9" w:rsidRPr="00DB3296" w:rsidTr="00927C3C">
        <w:tc>
          <w:tcPr>
            <w:tcW w:w="5827" w:type="dxa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2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92C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82BC9" w:rsidRPr="00DB3296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329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92C8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492C86" w:rsidRPr="00DB3296" w:rsidTr="00927C3C">
        <w:tc>
          <w:tcPr>
            <w:tcW w:w="5827" w:type="dxa"/>
            <w:vAlign w:val="bottom"/>
          </w:tcPr>
          <w:p w:rsidR="00492C86" w:rsidRPr="00DB3296" w:rsidRDefault="00492C86" w:rsidP="00927C3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E45361" w:rsidP="00927C3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220,772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2C86" w:rsidRPr="00DB3296" w:rsidRDefault="00492C86" w:rsidP="00927C3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92C86" w:rsidRPr="000C0347" w:rsidRDefault="00E45361" w:rsidP="00D35CC6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238,199</w:t>
            </w:r>
          </w:p>
        </w:tc>
      </w:tr>
      <w:tr w:rsidR="00CA7FF5" w:rsidRPr="00DB3296" w:rsidTr="00927C3C">
        <w:tc>
          <w:tcPr>
            <w:tcW w:w="5827" w:type="dxa"/>
            <w:vAlign w:val="bottom"/>
          </w:tcPr>
          <w:p w:rsidR="00CA7FF5" w:rsidRPr="00DB3296" w:rsidRDefault="00CA7FF5" w:rsidP="00927C3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CA7FF5" w:rsidRPr="000C0347" w:rsidRDefault="00CA7FF5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3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7FF5" w:rsidRPr="00DB3296" w:rsidRDefault="00CA7FF5" w:rsidP="00927C3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A7FF5" w:rsidRPr="00216E54" w:rsidRDefault="00CA7FF5" w:rsidP="00E938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637" w:right="-125" w:firstLine="46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30C0B" w:rsidRPr="003E7351" w:rsidRDefault="00630C0B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82BC9" w:rsidRPr="003E7351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E7351">
        <w:rPr>
          <w:rFonts w:ascii="Angsana New" w:hAnsi="Angsana New" w:hint="cs"/>
          <w:sz w:val="30"/>
          <w:szCs w:val="30"/>
          <w:cs/>
        </w:rPr>
        <w:t>รายได้อื่น ๆ ระหว่างส่วนงานจำแนกตามเขตภูมิศาสตร์ (เรียกเก็บจากส่วนงานในประเทศไปยังส่วนงานต่างประเทศ) ก่อนการ</w:t>
      </w:r>
      <w:r w:rsidRPr="003E7351">
        <w:rPr>
          <w:rFonts w:ascii="Angsana New" w:hAnsi="Angsana New"/>
          <w:sz w:val="30"/>
          <w:szCs w:val="30"/>
          <w:cs/>
        </w:rPr>
        <w:t>ตัดรายการ</w:t>
      </w:r>
      <w:r w:rsidRPr="003E7351">
        <w:rPr>
          <w:rFonts w:ascii="Angsana New" w:hAnsi="Angsana New" w:hint="cs"/>
          <w:sz w:val="30"/>
          <w:szCs w:val="30"/>
          <w:cs/>
        </w:rPr>
        <w:t>เพื่อจัด</w:t>
      </w:r>
      <w:r w:rsidRPr="003E7351">
        <w:rPr>
          <w:rFonts w:ascii="Angsana New" w:hAnsi="Angsana New"/>
          <w:sz w:val="30"/>
          <w:szCs w:val="30"/>
          <w:cs/>
        </w:rPr>
        <w:t>ทำ</w:t>
      </w:r>
      <w:r w:rsidRPr="003E7351">
        <w:rPr>
          <w:rFonts w:ascii="Angsana New" w:hAnsi="Angsana New" w:hint="cs"/>
          <w:sz w:val="30"/>
          <w:szCs w:val="30"/>
          <w:cs/>
        </w:rPr>
        <w:t>งบการเงิน</w:t>
      </w:r>
      <w:r w:rsidRPr="003E7351">
        <w:rPr>
          <w:rFonts w:ascii="Angsana New" w:hAnsi="Angsana New"/>
          <w:sz w:val="30"/>
          <w:szCs w:val="30"/>
          <w:cs/>
        </w:rPr>
        <w:t>รวม</w:t>
      </w:r>
      <w:r w:rsidRPr="003E735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82BC9" w:rsidRPr="003E7351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/>
      </w:tblPr>
      <w:tblGrid>
        <w:gridCol w:w="5827"/>
        <w:gridCol w:w="1677"/>
        <w:gridCol w:w="283"/>
        <w:gridCol w:w="1677"/>
      </w:tblGrid>
      <w:tr w:rsidR="00630C0B" w:rsidRPr="003E7351" w:rsidTr="00927C3C">
        <w:tc>
          <w:tcPr>
            <w:tcW w:w="5827" w:type="dxa"/>
            <w:vAlign w:val="bottom"/>
          </w:tcPr>
          <w:p w:rsidR="00630C0B" w:rsidRPr="003E7351" w:rsidRDefault="00630C0B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:rsidR="00630C0B" w:rsidRPr="000C5A24" w:rsidRDefault="00630C0B" w:rsidP="002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A2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82BC9" w:rsidRPr="003E7351" w:rsidTr="00927C3C">
        <w:tc>
          <w:tcPr>
            <w:tcW w:w="5827" w:type="dxa"/>
            <w:vAlign w:val="bottom"/>
          </w:tcPr>
          <w:p w:rsidR="00282BC9" w:rsidRPr="003E7351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2BC9" w:rsidRPr="003E7351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735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B79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82BC9" w:rsidRPr="003E7351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282BC9" w:rsidRPr="003E7351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E735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B79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B79CE" w:rsidRPr="003E7351" w:rsidTr="00927C3C">
        <w:tc>
          <w:tcPr>
            <w:tcW w:w="5827" w:type="dxa"/>
            <w:vAlign w:val="bottom"/>
          </w:tcPr>
          <w:p w:rsidR="000B79CE" w:rsidRPr="003E7351" w:rsidRDefault="000B79CE" w:rsidP="00927C3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:rsidR="000B79CE" w:rsidRPr="000C0347" w:rsidRDefault="007D2A54" w:rsidP="00927C3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79CE" w:rsidRPr="003E7351" w:rsidRDefault="000B79CE" w:rsidP="00927C3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0B79CE" w:rsidRPr="000C0347" w:rsidRDefault="000B79CE" w:rsidP="00D35CC6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347">
              <w:rPr>
                <w:rFonts w:ascii="Angsana New" w:hAnsi="Angsana New"/>
                <w:sz w:val="30"/>
                <w:szCs w:val="30"/>
              </w:rPr>
              <w:t>33,002</w:t>
            </w:r>
          </w:p>
        </w:tc>
      </w:tr>
      <w:tr w:rsidR="000B79CE" w:rsidRPr="003E7351" w:rsidTr="00927C3C">
        <w:tc>
          <w:tcPr>
            <w:tcW w:w="5827" w:type="dxa"/>
            <w:vAlign w:val="bottom"/>
          </w:tcPr>
          <w:p w:rsidR="000B79CE" w:rsidRPr="003E7351" w:rsidRDefault="000B79CE" w:rsidP="00927C3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9CE" w:rsidRPr="000C0347" w:rsidRDefault="007D2A54" w:rsidP="00927C3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79CE" w:rsidRPr="003E7351" w:rsidRDefault="000B79CE" w:rsidP="00927C3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9CE" w:rsidRPr="000C0347" w:rsidRDefault="000B79CE" w:rsidP="00D35CC6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16,389</w:t>
            </w:r>
          </w:p>
        </w:tc>
      </w:tr>
      <w:tr w:rsidR="000B79CE" w:rsidRPr="003E7351" w:rsidTr="00927C3C">
        <w:tc>
          <w:tcPr>
            <w:tcW w:w="5827" w:type="dxa"/>
            <w:vAlign w:val="bottom"/>
          </w:tcPr>
          <w:p w:rsidR="000B79CE" w:rsidRPr="003E7351" w:rsidRDefault="000B79CE" w:rsidP="00927C3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79CE" w:rsidRPr="000C0347" w:rsidRDefault="007D2A54" w:rsidP="00927C3C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51,267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79CE" w:rsidRPr="003E7351" w:rsidRDefault="000B79CE" w:rsidP="00927C3C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79CE" w:rsidRPr="000C0347" w:rsidRDefault="000B79CE" w:rsidP="00D35CC6">
            <w:pPr>
              <w:tabs>
                <w:tab w:val="clear" w:pos="907"/>
                <w:tab w:val="left" w:pos="1283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49,391</w:t>
            </w:r>
          </w:p>
        </w:tc>
      </w:tr>
    </w:tbl>
    <w:p w:rsidR="00E93806" w:rsidRDefault="00E93806" w:rsidP="00630C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E93806" w:rsidRDefault="00E93806" w:rsidP="000C18E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E93806" w:rsidRDefault="00E93806" w:rsidP="00E9380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E93806" w:rsidRPr="00815451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15451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กลุ่มบริษัทมีความเสี่ยงจากการให้สินเชื่อ จากอัตราดอกเบี้ย และจากอัตราแลกเปลี่ยนเงินตราต่างประเทศซึ่งเป็นไปตามปกติธุรกิจของกลุ่มบริษัท ทั้งนี้ กลุ่มบริษัท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</w:p>
    <w:p w:rsidR="00E93806" w:rsidRPr="00D814CC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6565">
        <w:rPr>
          <w:rFonts w:ascii="Angsana New" w:hAnsi="Angsana New"/>
          <w:i/>
          <w:iCs/>
          <w:sz w:val="30"/>
          <w:szCs w:val="30"/>
          <w:cs/>
        </w:rPr>
        <w:t>ความเสี่ยงจากการให้สินเชื่อ</w:t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>ความเสี่ยงจากการให้สินเชื่อ เกิดจากการที่คู่สัญญาไม่ปฏิบัติตามข้อกำหนดในสัญญา ทำให้กลุ่มบริษัทเกิดความสูญเสียทางการเงินได้ เพื่อป้องกันความเสี่ยงนี้ กลุ่มบริษัทมีนโยบายการให้สินเชื่อที่รัดกุม มีการติดตามเร่งรัดการชำระหนี้จากลูกหนี้อย่างสม่ำเสมอ มีฐานของลูกค้าที่หลากหลาย มีเงินมัดจำรับ เงินรับชั่วคราว และมีสินทรัพย์ที่ให้เช่าซื้อหรือเคยให้เช่าซื้อเป็นหลักประกัน</w:t>
      </w:r>
      <w:r>
        <w:rPr>
          <w:rFonts w:ascii="Angsana New" w:hAnsi="Angsana New" w:hint="cs"/>
          <w:sz w:val="30"/>
          <w:szCs w:val="30"/>
          <w:cs/>
        </w:rPr>
        <w:t xml:space="preserve"> (ลูกหนี้เงินให้กู้ยืม)</w:t>
      </w:r>
      <w:r w:rsidRPr="00EA6565">
        <w:rPr>
          <w:rFonts w:ascii="Angsana New" w:hAnsi="Angsana New"/>
          <w:sz w:val="30"/>
          <w:szCs w:val="30"/>
          <w:cs/>
        </w:rPr>
        <w:t xml:space="preserve"> ดังนั้น ฝ่ายบริหาร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EA6565">
        <w:rPr>
          <w:rFonts w:ascii="Angsana New" w:hAnsi="Angsana New"/>
          <w:sz w:val="30"/>
          <w:szCs w:val="30"/>
          <w:cs/>
        </w:rPr>
        <w:t>กลุ่มบริษัทจึงคาดว่าจะไม่ได้รับความเสียหาย</w:t>
      </w:r>
      <w:r>
        <w:rPr>
          <w:rFonts w:ascii="Angsana New" w:hAnsi="Angsana New" w:hint="cs"/>
          <w:sz w:val="30"/>
          <w:szCs w:val="30"/>
          <w:cs/>
        </w:rPr>
        <w:t>ที่จะเกิดขึ้นจริงสำหรับเงินฝากธนาคารและ</w:t>
      </w:r>
      <w:r w:rsidRPr="00EA6565">
        <w:rPr>
          <w:rFonts w:ascii="Angsana New" w:hAnsi="Angsana New"/>
          <w:sz w:val="30"/>
          <w:szCs w:val="30"/>
          <w:cs/>
        </w:rPr>
        <w:t>จากการเรียกเก็บหนี้จากลูกหนี้</w:t>
      </w:r>
      <w:r>
        <w:rPr>
          <w:rFonts w:ascii="Angsana New" w:hAnsi="Angsana New" w:hint="cs"/>
          <w:sz w:val="30"/>
          <w:szCs w:val="30"/>
          <w:cs/>
        </w:rPr>
        <w:t xml:space="preserve">ต่างๆ </w:t>
      </w:r>
      <w:r>
        <w:rPr>
          <w:rFonts w:ascii="Angsana New" w:hAnsi="Angsana New"/>
          <w:sz w:val="30"/>
          <w:szCs w:val="30"/>
          <w:cs/>
        </w:rPr>
        <w:t>เกินกว่า</w:t>
      </w:r>
      <w:r>
        <w:rPr>
          <w:rFonts w:ascii="Angsana New" w:hAnsi="Angsana New" w:hint="cs"/>
          <w:sz w:val="30"/>
          <w:szCs w:val="30"/>
          <w:cs/>
        </w:rPr>
        <w:t>มูลค่าตามบัญชีที่ได้แสดง</w:t>
      </w:r>
      <w:r w:rsidRPr="00EA6565">
        <w:rPr>
          <w:rFonts w:ascii="Angsana New" w:hAnsi="Angsana New"/>
          <w:sz w:val="30"/>
          <w:szCs w:val="30"/>
          <w:cs/>
        </w:rPr>
        <w:t>ไว้แล้วในงบการเงินนี้</w:t>
      </w:r>
      <w:r w:rsidR="009A3EEB" w:rsidRPr="00EA6565">
        <w:rPr>
          <w:rFonts w:ascii="Angsana New" w:hAnsi="Angsana New"/>
          <w:sz w:val="30"/>
          <w:szCs w:val="30"/>
          <w:cs/>
        </w:rPr>
        <w:t>อย่างมีนัยสำคัญ</w:t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B79CE" w:rsidRDefault="000B7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A6565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ความเสี่ยงของอัตราดอกเบี้ย</w:t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>ความเสี่ยงของอัตราดอกเบี้ยเกิดจากการเปลี่ยนแปลงของอัตราดอกเบี้ย กลุ่มบริษัทคาดว่าความเสี่ยงจากอัตราดอกเบี้ยมีจำนวนไม่เป็นนัยสำคัญ เนื่องจากเงินฝากบางส่วนเป็นบัญชีกระแสรายวัน ส่วนเงินฝากออมทรัพย์</w:t>
      </w:r>
      <w:r>
        <w:rPr>
          <w:rFonts w:ascii="Angsana New" w:hAnsi="Angsana New" w:hint="cs"/>
          <w:sz w:val="30"/>
          <w:szCs w:val="30"/>
          <w:cs/>
        </w:rPr>
        <w:t>และเงินฝากประจำ</w:t>
      </w:r>
      <w:r w:rsidRPr="00EA6565">
        <w:rPr>
          <w:rFonts w:ascii="Angsana New" w:hAnsi="Angsana New"/>
          <w:sz w:val="30"/>
          <w:szCs w:val="30"/>
          <w:cs/>
        </w:rPr>
        <w:t xml:space="preserve"> เงินให้กู้ยืม เงินกู้ยืม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 w:rsidRPr="00EA6565">
        <w:rPr>
          <w:rFonts w:ascii="Angsana New" w:hAnsi="Angsana New"/>
          <w:sz w:val="30"/>
          <w:szCs w:val="30"/>
          <w:cs/>
        </w:rPr>
        <w:t>และหุ้นกู้มีอัตราดอกเบี้ย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คงที่</w:t>
      </w:r>
      <w:r w:rsidRPr="00EA6565">
        <w:rPr>
          <w:rFonts w:ascii="Angsana New" w:hAnsi="Angsana New"/>
          <w:sz w:val="30"/>
          <w:szCs w:val="30"/>
          <w:cs/>
        </w:rPr>
        <w:t>ที่ใกล้เคียงหรืออ้างอิงกับอัตราดอกเบี้ยในตลาด ข้อมูลเกี่ยวกับอัตราดอกเบี้ยและระยะเวลาครบกำหนดที่สำคัญได้เปิดเผยไว้แล้วในส่วนต่างๆ ที่เกี่ยวข้องในงบการเงินนี้</w:t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EA6565">
        <w:rPr>
          <w:rFonts w:ascii="Angsana New" w:hAnsi="Angsana New"/>
          <w:i/>
          <w:iCs/>
          <w:sz w:val="30"/>
          <w:szCs w:val="30"/>
          <w:cs/>
        </w:rPr>
        <w:t>ความเสี่ยงของอัตราแลกเปลี่ยนเงินตราต่างประเทศ</w:t>
      </w: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Pr="00EA6565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>กลุ่มบริษัทมีรายการบัญชีบางรายการเป็นเงินตราต่างประเทศ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>ซึ่งส่วนใหญ่เป็นเงินลงทุนในบริษัทย่อยซึ่งประกอบกิจการในต่างประเทศ</w:t>
      </w:r>
      <w:r w:rsidRPr="00EA6565">
        <w:rPr>
          <w:rFonts w:ascii="Angsana New" w:hAnsi="Angsana New"/>
          <w:sz w:val="30"/>
          <w:szCs w:val="30"/>
          <w:cs/>
        </w:rPr>
        <w:t xml:space="preserve">ทำให้เกิดความเสี่ยงจากการเปลี่ยนแปลงของอัตราแลกเปลี่ยนเงินตราต่างประเทศ อย่างไรก็ตาม </w:t>
      </w:r>
      <w:r>
        <w:rPr>
          <w:rFonts w:ascii="Angsana New" w:hAnsi="Angsana New" w:hint="cs"/>
          <w:sz w:val="30"/>
          <w:szCs w:val="30"/>
          <w:cs/>
        </w:rPr>
        <w:t>ฝ่ายบริหารของกลุ่มบริษัท</w:t>
      </w:r>
      <w:r w:rsidRPr="00EA6565">
        <w:rPr>
          <w:rFonts w:ascii="Angsana New" w:hAnsi="Angsana New"/>
          <w:sz w:val="30"/>
          <w:szCs w:val="30"/>
          <w:cs/>
        </w:rPr>
        <w:t>เชื่อว่าความเสี่ยงจากอัตราแลกเปลี่ยนเงินตราต่างประเทศไม่เป็น</w:t>
      </w:r>
      <w:r w:rsidR="00AF7EAA">
        <w:rPr>
          <w:rFonts w:ascii="Angsana New" w:hAnsi="Angsana New" w:hint="cs"/>
          <w:sz w:val="30"/>
          <w:szCs w:val="30"/>
          <w:cs/>
        </w:rPr>
        <w:t>สาระ</w:t>
      </w:r>
      <w:r w:rsidRPr="00EA6565">
        <w:rPr>
          <w:rFonts w:ascii="Angsana New" w:hAnsi="Angsana New"/>
          <w:sz w:val="30"/>
          <w:szCs w:val="30"/>
          <w:cs/>
        </w:rPr>
        <w:t>สำคัญเนื่องจากกลุ่มบริษัทมี</w:t>
      </w:r>
      <w:r w:rsidR="008979BA">
        <w:rPr>
          <w:rFonts w:ascii="Angsana New" w:hAnsi="Angsana New" w:hint="cs"/>
          <w:sz w:val="30"/>
          <w:szCs w:val="30"/>
          <w:cs/>
        </w:rPr>
        <w:t>สัดส่วน</w:t>
      </w:r>
      <w:r w:rsidR="00362AF2">
        <w:rPr>
          <w:rFonts w:ascii="Angsana New" w:hAnsi="Angsana New" w:hint="cs"/>
          <w:sz w:val="30"/>
          <w:szCs w:val="30"/>
          <w:cs/>
        </w:rPr>
        <w:t>ของ</w:t>
      </w:r>
      <w:r w:rsidRPr="00EA6565">
        <w:rPr>
          <w:rFonts w:ascii="Angsana New" w:hAnsi="Angsana New"/>
          <w:sz w:val="30"/>
          <w:szCs w:val="30"/>
          <w:cs/>
        </w:rPr>
        <w:t>รายการธุรกรรมที่เป็นเงินตราต่างประเทศ</w:t>
      </w:r>
      <w:r w:rsidR="00657D00">
        <w:rPr>
          <w:rFonts w:ascii="Angsana New" w:hAnsi="Angsana New" w:hint="cs"/>
          <w:sz w:val="30"/>
          <w:szCs w:val="30"/>
          <w:cs/>
        </w:rPr>
        <w:t>ที่</w:t>
      </w:r>
      <w:r w:rsidR="008979BA">
        <w:rPr>
          <w:rFonts w:ascii="Angsana New" w:hAnsi="Angsana New"/>
          <w:sz w:val="30"/>
          <w:szCs w:val="30"/>
          <w:cs/>
        </w:rPr>
        <w:t>ไม่</w:t>
      </w:r>
      <w:r w:rsidR="008979BA">
        <w:rPr>
          <w:rFonts w:ascii="Angsana New" w:hAnsi="Angsana New" w:hint="cs"/>
          <w:sz w:val="30"/>
          <w:szCs w:val="30"/>
          <w:cs/>
        </w:rPr>
        <w:t>มี</w:t>
      </w:r>
      <w:r w:rsidR="00657D00" w:rsidRPr="00EA6565">
        <w:rPr>
          <w:rFonts w:ascii="Angsana New" w:hAnsi="Angsana New"/>
          <w:sz w:val="30"/>
          <w:szCs w:val="30"/>
          <w:cs/>
        </w:rPr>
        <w:t>นัยสำคัญ</w:t>
      </w:r>
      <w:r w:rsidR="00657D00">
        <w:rPr>
          <w:rFonts w:ascii="Angsana New" w:hAnsi="Angsana New" w:hint="cs"/>
          <w:sz w:val="30"/>
          <w:szCs w:val="30"/>
          <w:cs/>
        </w:rPr>
        <w:t>เ</w:t>
      </w:r>
      <w:r w:rsidRPr="00EA6565">
        <w:rPr>
          <w:rFonts w:ascii="Angsana New" w:hAnsi="Angsana New"/>
          <w:sz w:val="30"/>
          <w:szCs w:val="30"/>
          <w:cs/>
        </w:rPr>
        <w:t>มื่อเปรียบเทียบกับสัดส่วนของธุรกรรมโดยรวม จึงไม่ได้มีการใช้เครื่องมือทางการเงินเพื่อป้องกันความเสี่ยงดังกล่าวไว้</w:t>
      </w:r>
    </w:p>
    <w:p w:rsidR="00E93806" w:rsidRDefault="00E93806" w:rsidP="00E93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Pr="00657D00" w:rsidRDefault="00E93806" w:rsidP="00657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57D00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E93806" w:rsidRPr="00657D00" w:rsidRDefault="00E93806" w:rsidP="00657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3806" w:rsidRPr="00657D00" w:rsidRDefault="00E93806" w:rsidP="00E93806">
      <w:pPr>
        <w:pStyle w:val="NoSpacing"/>
        <w:jc w:val="thaiDistribute"/>
        <w:rPr>
          <w:rFonts w:ascii="Angsana New" w:hAnsi="Angsana New"/>
          <w:szCs w:val="30"/>
        </w:rPr>
      </w:pPr>
      <w:r w:rsidRPr="00657D00">
        <w:rPr>
          <w:rFonts w:ascii="Angsana New" w:hAnsi="Angsana New"/>
          <w:szCs w:val="30"/>
          <w:cs/>
        </w:rPr>
        <w:t xml:space="preserve">ณ วันที่ </w:t>
      </w:r>
      <w:r w:rsidRPr="00657D00">
        <w:rPr>
          <w:rFonts w:ascii="Angsana New" w:hAnsi="Angsana New"/>
          <w:szCs w:val="30"/>
        </w:rPr>
        <w:t xml:space="preserve">31 </w:t>
      </w:r>
      <w:r w:rsidRPr="00657D00">
        <w:rPr>
          <w:rFonts w:ascii="Angsana New" w:hAnsi="Angsana New"/>
          <w:szCs w:val="30"/>
          <w:cs/>
        </w:rPr>
        <w:t xml:space="preserve">ธันวาคม </w:t>
      </w:r>
      <w:r w:rsidR="008E0B61" w:rsidRPr="00657D00">
        <w:rPr>
          <w:rFonts w:ascii="Angsana New" w:hAnsi="Angsana New"/>
          <w:szCs w:val="30"/>
        </w:rPr>
        <w:t xml:space="preserve">2565 </w:t>
      </w:r>
      <w:r w:rsidR="008E0B61" w:rsidRPr="00657D00">
        <w:rPr>
          <w:rFonts w:ascii="Angsana New" w:hAnsi="Angsana New"/>
          <w:szCs w:val="30"/>
          <w:cs/>
        </w:rPr>
        <w:t xml:space="preserve">และ </w:t>
      </w:r>
      <w:r w:rsidR="008E0B61" w:rsidRPr="00657D00">
        <w:rPr>
          <w:rFonts w:ascii="Angsana New" w:hAnsi="Angsana New"/>
          <w:szCs w:val="30"/>
        </w:rPr>
        <w:t>2564</w:t>
      </w:r>
      <w:r w:rsidRPr="00657D00">
        <w:rPr>
          <w:rFonts w:ascii="Angsana New" w:hAnsi="Angsana New"/>
          <w:szCs w:val="30"/>
        </w:rPr>
        <w:t xml:space="preserve"> </w:t>
      </w:r>
      <w:r w:rsidRPr="00657D00">
        <w:rPr>
          <w:rFonts w:ascii="Angsana New" w:hAnsi="Angsana New"/>
          <w:szCs w:val="30"/>
          <w:cs/>
        </w:rPr>
        <w:t>กลุ่มบริษัทไม่มีสินทรัพย์</w:t>
      </w:r>
      <w:r w:rsidRPr="00657D00">
        <w:rPr>
          <w:rFonts w:ascii="Angsana New" w:hAnsi="Angsana New" w:hint="cs"/>
          <w:szCs w:val="30"/>
          <w:cs/>
        </w:rPr>
        <w:t>ทางการเงิน</w:t>
      </w:r>
      <w:r w:rsidRPr="00657D00">
        <w:rPr>
          <w:rFonts w:ascii="Angsana New" w:hAnsi="Angsana New"/>
          <w:szCs w:val="30"/>
          <w:cs/>
        </w:rPr>
        <w:t>และหนี้สิน</w:t>
      </w:r>
      <w:r w:rsidRPr="00657D00">
        <w:rPr>
          <w:rFonts w:ascii="Angsana New" w:hAnsi="Angsana New" w:hint="cs"/>
          <w:szCs w:val="30"/>
          <w:cs/>
        </w:rPr>
        <w:t>ทางการเงิน</w:t>
      </w:r>
      <w:r w:rsidRPr="00657D00">
        <w:rPr>
          <w:rFonts w:ascii="Angsana New" w:hAnsi="Angsana New"/>
          <w:szCs w:val="30"/>
          <w:cs/>
        </w:rPr>
        <w:t xml:space="preserve">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 ดังนั้น จึงไม่มีข้อมูลที่ต้องเปิดเผยเกี่ยวกับเทคนิคการประเมินมูลค่าและข้อมูลที่บริษัทนำมาใช้ในการพัฒนาการวัดมูลค่าต่างๆ </w:t>
      </w:r>
    </w:p>
    <w:p w:rsidR="00E93806" w:rsidRPr="00657D00" w:rsidRDefault="00E93806" w:rsidP="00E93806">
      <w:pPr>
        <w:pStyle w:val="NoSpacing"/>
        <w:jc w:val="thaiDistribute"/>
        <w:rPr>
          <w:rFonts w:ascii="Angsana New" w:hAnsi="Angsana New"/>
          <w:szCs w:val="30"/>
        </w:rPr>
      </w:pPr>
    </w:p>
    <w:p w:rsidR="00E93806" w:rsidRPr="00657D00" w:rsidRDefault="00E93806" w:rsidP="003F4E9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57D00">
        <w:rPr>
          <w:rFonts w:ascii="Angsana New" w:hAnsi="Angsana New"/>
          <w:sz w:val="30"/>
          <w:szCs w:val="30"/>
          <w:cs/>
        </w:rPr>
        <w:t>อย่างไรก็ดี</w:t>
      </w:r>
      <w:r w:rsidR="003F4E94">
        <w:rPr>
          <w:rFonts w:ascii="Angsana New" w:hAnsi="Angsana New" w:hint="cs"/>
          <w:sz w:val="30"/>
          <w:szCs w:val="30"/>
          <w:cs/>
        </w:rPr>
        <w:t xml:space="preserve"> </w:t>
      </w:r>
      <w:r w:rsidRPr="00657D00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657D00">
        <w:rPr>
          <w:rFonts w:ascii="Angsana New" w:hAnsi="Angsana New"/>
          <w:sz w:val="30"/>
          <w:szCs w:val="30"/>
          <w:cs/>
        </w:rPr>
        <w:t>หนี้สิน</w:t>
      </w:r>
      <w:r w:rsidRPr="00657D00">
        <w:rPr>
          <w:rFonts w:ascii="Angsana New" w:hAnsi="Angsana New" w:hint="cs"/>
          <w:sz w:val="30"/>
          <w:szCs w:val="30"/>
          <w:cs/>
        </w:rPr>
        <w:t>ทางการเงินที่สำคัญซึ่ง</w:t>
      </w:r>
      <w:r w:rsidRPr="00657D00">
        <w:rPr>
          <w:rFonts w:ascii="Angsana New" w:hAnsi="Angsana New"/>
          <w:sz w:val="30"/>
          <w:szCs w:val="30"/>
          <w:cs/>
        </w:rPr>
        <w:t xml:space="preserve">ไม่ได้วัดมูลค่าและแสดงด้วยมูลค่ายุติธรรมในงบแสดงฐานะการเงิน ณ วันที่ </w:t>
      </w:r>
      <w:r w:rsidRPr="00657D00">
        <w:rPr>
          <w:rFonts w:ascii="Angsana New" w:hAnsi="Angsana New"/>
          <w:sz w:val="30"/>
          <w:szCs w:val="30"/>
        </w:rPr>
        <w:t xml:space="preserve">31 </w:t>
      </w:r>
      <w:r w:rsidRPr="00657D0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E0B61" w:rsidRPr="00657D00">
        <w:rPr>
          <w:rFonts w:ascii="Angsana New" w:hAnsi="Angsana New"/>
          <w:sz w:val="30"/>
          <w:szCs w:val="30"/>
        </w:rPr>
        <w:t xml:space="preserve">2565 </w:t>
      </w:r>
      <w:r w:rsidR="008E0B61" w:rsidRPr="00657D00">
        <w:rPr>
          <w:rFonts w:ascii="Angsana New" w:hAnsi="Angsana New"/>
          <w:sz w:val="30"/>
          <w:szCs w:val="30"/>
          <w:cs/>
        </w:rPr>
        <w:t xml:space="preserve">และ </w:t>
      </w:r>
      <w:r w:rsidR="008E0B61" w:rsidRPr="00657D00">
        <w:rPr>
          <w:rFonts w:ascii="Angsana New" w:hAnsi="Angsana New"/>
          <w:sz w:val="30"/>
          <w:szCs w:val="30"/>
        </w:rPr>
        <w:t>2564</w:t>
      </w:r>
      <w:r w:rsidRPr="00657D00">
        <w:rPr>
          <w:rFonts w:ascii="Angsana New" w:hAnsi="Angsana New"/>
          <w:sz w:val="30"/>
          <w:szCs w:val="30"/>
          <w:cs/>
        </w:rPr>
        <w:t xml:space="preserve"> </w:t>
      </w:r>
      <w:r w:rsidRPr="00657D00">
        <w:rPr>
          <w:rFonts w:ascii="Angsana New" w:hAnsi="Angsana New" w:hint="cs"/>
          <w:sz w:val="30"/>
          <w:szCs w:val="30"/>
          <w:cs/>
        </w:rPr>
        <w:t>มี</w:t>
      </w:r>
      <w:r w:rsidRPr="00657D00">
        <w:rPr>
          <w:rFonts w:ascii="Angsana New" w:hAnsi="Angsana New"/>
          <w:sz w:val="30"/>
          <w:szCs w:val="30"/>
          <w:cs/>
        </w:rPr>
        <w:t>มูลค่ายุติธรรมที่เกี่ยวข้องดังนี้</w:t>
      </w:r>
    </w:p>
    <w:p w:rsidR="00E93806" w:rsidRPr="003F4E94" w:rsidRDefault="00E93806" w:rsidP="003F4E94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64" w:type="dxa"/>
        <w:tblLook w:val="04A0"/>
      </w:tblPr>
      <w:tblGrid>
        <w:gridCol w:w="2898"/>
        <w:gridCol w:w="270"/>
        <w:gridCol w:w="1530"/>
        <w:gridCol w:w="270"/>
        <w:gridCol w:w="1620"/>
        <w:gridCol w:w="270"/>
        <w:gridCol w:w="2606"/>
      </w:tblGrid>
      <w:tr w:rsidR="00AB221E" w:rsidRPr="003F4E94" w:rsidTr="003E07FF">
        <w:tc>
          <w:tcPr>
            <w:tcW w:w="2898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F4E94" w:rsidRDefault="00AB221E" w:rsidP="003F4E9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มูลค่ายุติธรรมในงบการเงินรวม</w:t>
            </w:r>
          </w:p>
          <w:p w:rsidR="00AB221E" w:rsidRPr="003F4E94" w:rsidRDefault="00AB221E" w:rsidP="003F4E94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AB221E" w:rsidRPr="003F4E94" w:rsidTr="0047724B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 w:rsidRPr="003F4E94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 w:rsidRPr="003F4E94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47724B" w:rsidRPr="003F4E94" w:rsidTr="0047724B">
        <w:tc>
          <w:tcPr>
            <w:tcW w:w="2898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47724B" w:rsidRPr="003F4E94" w:rsidRDefault="0047724B" w:rsidP="0079413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</w:t>
            </w:r>
            <w:r w:rsidRPr="003F4E94">
              <w:rPr>
                <w:rFonts w:ascii="Angsana New" w:hAnsi="Angsana New"/>
                <w:szCs w:val="30"/>
              </w:rPr>
              <w:t>,</w:t>
            </w:r>
            <w:r>
              <w:rPr>
                <w:rFonts w:ascii="Angsana New" w:hAnsi="Angsana New"/>
                <w:szCs w:val="30"/>
              </w:rPr>
              <w:t>213.0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7724B" w:rsidRPr="003F4E94" w:rsidRDefault="0047724B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4,518.8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 w:val="restart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76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F4E94">
              <w:rPr>
                <w:rFonts w:ascii="Angsana New" w:hAnsi="Angsana New"/>
                <w:sz w:val="29"/>
                <w:szCs w:val="29"/>
                <w:cs/>
              </w:rPr>
              <w:t xml:space="preserve">ข้อมูลระดับ </w:t>
            </w:r>
            <w:r w:rsidRPr="003F4E94">
              <w:rPr>
                <w:rFonts w:ascii="Angsana New" w:hAnsi="Angsana New"/>
                <w:sz w:val="29"/>
                <w:szCs w:val="29"/>
              </w:rPr>
              <w:t>3</w:t>
            </w:r>
          </w:p>
          <w:p w:rsidR="0047724B" w:rsidRPr="003F4E94" w:rsidRDefault="0047724B" w:rsidP="003E07FF">
            <w:pPr>
              <w:pStyle w:val="NoSpacing"/>
              <w:spacing w:line="276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F4E94">
              <w:rPr>
                <w:rFonts w:ascii="Angsana New" w:hAnsi="Angsana New" w:hint="cs"/>
                <w:sz w:val="29"/>
                <w:szCs w:val="29"/>
                <w:cs/>
              </w:rPr>
              <w:t>(กระแสเงินสดคิดลดด้วยอัตราดอกเบี้ยในท้องตลาดสำหรับลักษณะสินเชื่อที่ใกล้เคียงกัน)</w:t>
            </w:r>
          </w:p>
        </w:tc>
      </w:tr>
      <w:tr w:rsidR="0047724B" w:rsidRPr="003F4E94" w:rsidTr="0047724B">
        <w:tc>
          <w:tcPr>
            <w:tcW w:w="2898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7724B" w:rsidRPr="003F4E94" w:rsidRDefault="0047724B" w:rsidP="00B372D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</w:t>
            </w:r>
            <w:r w:rsidR="00B372DC">
              <w:rPr>
                <w:rFonts w:ascii="Angsana New" w:hAnsi="Angsana New"/>
                <w:szCs w:val="30"/>
              </w:rPr>
              <w:t>8.0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7724B" w:rsidRPr="003F4E94" w:rsidRDefault="0047724B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87.2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47724B" w:rsidRPr="003F4E94" w:rsidTr="0047724B">
        <w:tc>
          <w:tcPr>
            <w:tcW w:w="2898" w:type="dxa"/>
            <w:shd w:val="clear" w:color="auto" w:fill="auto"/>
          </w:tcPr>
          <w:p w:rsidR="0047724B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ลูกหนี้สินเชื่อรายย่อยเพื่อ</w:t>
            </w:r>
          </w:p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7724B" w:rsidRPr="003F4E94" w:rsidRDefault="0047724B" w:rsidP="0079413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  <w:p w:rsidR="0047724B" w:rsidRPr="003F4E94" w:rsidRDefault="0047724B" w:rsidP="0079413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11.7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7724B" w:rsidRPr="003F4E94" w:rsidRDefault="0047724B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  <w:p w:rsidR="0047724B" w:rsidRPr="003F4E94" w:rsidRDefault="0047724B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31.5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47724B" w:rsidRPr="003F4E94" w:rsidTr="0047724B">
        <w:tc>
          <w:tcPr>
            <w:tcW w:w="2898" w:type="dxa"/>
            <w:shd w:val="clear" w:color="auto" w:fill="auto"/>
          </w:tcPr>
          <w:p w:rsidR="0047724B" w:rsidRPr="003F4E94" w:rsidRDefault="0047724B" w:rsidP="00D062A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47724B" w:rsidRPr="003F4E94" w:rsidRDefault="0047724B" w:rsidP="00794135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30.5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7724B" w:rsidRPr="003F4E94" w:rsidRDefault="0047724B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61.3</w:t>
            </w:r>
          </w:p>
        </w:tc>
        <w:tc>
          <w:tcPr>
            <w:tcW w:w="270" w:type="dxa"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47724B" w:rsidRPr="003F4E94" w:rsidRDefault="0047724B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AB221E" w:rsidRPr="003F4E94" w:rsidTr="003E07FF">
        <w:tc>
          <w:tcPr>
            <w:tcW w:w="2898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งบการเงินเฉพาะบริษัท (ล้านบาท)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AB221E" w:rsidRPr="003F4E94" w:rsidTr="0077163E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3F4E94" w:rsidRPr="003F4E94" w:rsidTr="0077163E">
        <w:tc>
          <w:tcPr>
            <w:tcW w:w="2898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3F4E94" w:rsidRPr="003F4E94" w:rsidRDefault="0077163E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2,060.4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F4E94" w:rsidRPr="003F4E94" w:rsidRDefault="003F4E94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2,968.2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 w:val="restart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4E94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 </w:t>
            </w:r>
            <w:r w:rsidRPr="003F4E94">
              <w:rPr>
                <w:rFonts w:ascii="Angsana New" w:hAnsi="Angsana New"/>
                <w:sz w:val="28"/>
                <w:szCs w:val="28"/>
              </w:rPr>
              <w:t>3</w:t>
            </w:r>
          </w:p>
          <w:p w:rsidR="003F4E94" w:rsidRPr="003F4E94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4E94">
              <w:rPr>
                <w:rFonts w:ascii="Angsana New" w:hAnsi="Angsana New" w:hint="cs"/>
                <w:sz w:val="28"/>
                <w:szCs w:val="28"/>
                <w:cs/>
              </w:rPr>
              <w:t>(กระแสเงินสดคิดลดด้วยอัตราดอกเบี้ยในท้องตลาดสำหรับลักษณะสินเชื่อที่ใกล้เคียงกัน)</w:t>
            </w:r>
          </w:p>
        </w:tc>
      </w:tr>
      <w:tr w:rsidR="003F4E94" w:rsidRPr="003F4E94" w:rsidTr="0077163E">
        <w:tc>
          <w:tcPr>
            <w:tcW w:w="2898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4E94" w:rsidRPr="003F4E94" w:rsidRDefault="00972875" w:rsidP="00357702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</w:t>
            </w:r>
            <w:r w:rsidR="0077163E">
              <w:rPr>
                <w:rFonts w:ascii="Angsana New" w:hAnsi="Angsana New"/>
                <w:szCs w:val="30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F4E94" w:rsidRPr="003F4E94" w:rsidRDefault="003F4E94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69.7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3F4E94" w:rsidRPr="003F4E94" w:rsidTr="0077163E">
        <w:tc>
          <w:tcPr>
            <w:tcW w:w="2898" w:type="dxa"/>
            <w:shd w:val="clear" w:color="auto" w:fill="auto"/>
          </w:tcPr>
          <w:p w:rsidR="003F4E94" w:rsidRPr="003F4E94" w:rsidRDefault="003F4E94" w:rsidP="00D062A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4E94" w:rsidRPr="003F4E94" w:rsidRDefault="0077163E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30.5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F4E94" w:rsidRPr="003F4E94" w:rsidRDefault="003F4E94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61.3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vMerge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</w:tbl>
    <w:p w:rsidR="00AB221E" w:rsidRPr="003F4E94" w:rsidRDefault="00AB221E" w:rsidP="00E9380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464" w:type="dxa"/>
        <w:tblLook w:val="04A0"/>
      </w:tblPr>
      <w:tblGrid>
        <w:gridCol w:w="2898"/>
        <w:gridCol w:w="270"/>
        <w:gridCol w:w="1530"/>
        <w:gridCol w:w="270"/>
        <w:gridCol w:w="1620"/>
        <w:gridCol w:w="270"/>
        <w:gridCol w:w="2606"/>
      </w:tblGrid>
      <w:tr w:rsidR="00AB221E" w:rsidRPr="003F4E94" w:rsidTr="003E07FF">
        <w:tc>
          <w:tcPr>
            <w:tcW w:w="2898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มูลค่ายุติธรรมในงบการเงินรวม</w:t>
            </w:r>
          </w:p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และงบการเงินเฉพาะบริษัท (ล้านบาท)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</w:tr>
      <w:tr w:rsidR="00AB221E" w:rsidRPr="003F4E94" w:rsidTr="003E07FF">
        <w:tc>
          <w:tcPr>
            <w:tcW w:w="2898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>
              <w:rPr>
                <w:rFonts w:ascii="Angsana New" w:hAnsi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256</w:t>
            </w:r>
            <w:r w:rsidR="003F4E94">
              <w:rPr>
                <w:rFonts w:ascii="Angsana New" w:hAnsi="Angsana New" w:hint="cs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AB221E" w:rsidRPr="003F4E94" w:rsidRDefault="00AB221E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3F4E94" w:rsidRPr="003F4E94" w:rsidTr="003E07FF">
        <w:tc>
          <w:tcPr>
            <w:tcW w:w="2898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3F4E94" w:rsidRPr="003F4E94" w:rsidRDefault="003F4E94" w:rsidP="003F4E94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3F4E94" w:rsidRPr="003F4E94" w:rsidRDefault="003F4E94" w:rsidP="00D35CC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3F4E94">
              <w:rPr>
                <w:rFonts w:ascii="Angsana New" w:hAnsi="Angsana New"/>
                <w:szCs w:val="30"/>
              </w:rPr>
              <w:t>400.0</w:t>
            </w:r>
          </w:p>
        </w:tc>
        <w:tc>
          <w:tcPr>
            <w:tcW w:w="270" w:type="dxa"/>
            <w:shd w:val="clear" w:color="auto" w:fill="auto"/>
          </w:tcPr>
          <w:p w:rsidR="003F4E94" w:rsidRPr="003F4E94" w:rsidRDefault="003F4E94" w:rsidP="003E07FF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606" w:type="dxa"/>
            <w:shd w:val="clear" w:color="auto" w:fill="auto"/>
          </w:tcPr>
          <w:p w:rsidR="003F4E94" w:rsidRPr="008B7575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575">
              <w:rPr>
                <w:rFonts w:ascii="Angsana New" w:hAnsi="Angsana New"/>
                <w:sz w:val="26"/>
                <w:szCs w:val="26"/>
                <w:cs/>
              </w:rPr>
              <w:t xml:space="preserve">ข้อมูลระดับ </w:t>
            </w:r>
            <w:r w:rsidRPr="008B7575">
              <w:rPr>
                <w:rFonts w:ascii="Angsana New" w:hAnsi="Angsana New"/>
                <w:sz w:val="26"/>
                <w:szCs w:val="26"/>
              </w:rPr>
              <w:t>2</w:t>
            </w:r>
            <w:r w:rsidRPr="008B75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3F4E94" w:rsidRPr="008B7575" w:rsidRDefault="003F4E94" w:rsidP="003E07FF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575">
              <w:rPr>
                <w:rFonts w:ascii="Angsana New" w:hAnsi="Angsana New" w:hint="cs"/>
                <w:sz w:val="26"/>
                <w:szCs w:val="26"/>
                <w:cs/>
              </w:rPr>
              <w:t>(ราคาที่ประกาศและอ้างอิงไว้โดยสมาคมตลาดตราสารหนี้ไทย)</w:t>
            </w:r>
          </w:p>
        </w:tc>
      </w:tr>
    </w:tbl>
    <w:p w:rsidR="00AB221E" w:rsidRPr="008B7575" w:rsidRDefault="00AB221E" w:rsidP="00E9380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:rsidR="00AB221E" w:rsidRPr="008B7575" w:rsidRDefault="00AB221E" w:rsidP="00AB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7575">
        <w:rPr>
          <w:rFonts w:ascii="Angsana New" w:hAnsi="Angsana New"/>
          <w:sz w:val="30"/>
          <w:szCs w:val="30"/>
          <w:cs/>
        </w:rPr>
        <w:t>นอกเหนือจาก</w:t>
      </w:r>
      <w:r w:rsidRPr="008B7575">
        <w:rPr>
          <w:rFonts w:ascii="Angsana New" w:hAnsi="Angsana New" w:hint="cs"/>
          <w:sz w:val="30"/>
          <w:szCs w:val="30"/>
          <w:cs/>
        </w:rPr>
        <w:t>รายการตาม</w:t>
      </w:r>
      <w:r w:rsidRPr="008B7575">
        <w:rPr>
          <w:rFonts w:ascii="Angsana New" w:hAnsi="Angsana New"/>
          <w:sz w:val="30"/>
          <w:szCs w:val="30"/>
          <w:cs/>
        </w:rPr>
        <w:t>ที่กล่าวข้างต้น 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  <w:r w:rsidRPr="008B7575">
        <w:rPr>
          <w:rFonts w:ascii="Angsana New" w:hAnsi="Angsana New" w:hint="cs"/>
          <w:sz w:val="30"/>
          <w:szCs w:val="30"/>
          <w:cs/>
        </w:rPr>
        <w:t xml:space="preserve"> (ข้อมูลระดับ 2 ของลำดับชั้นมูลค่ายุติธรรม)</w:t>
      </w:r>
    </w:p>
    <w:p w:rsidR="00AB221E" w:rsidRPr="008B7575" w:rsidRDefault="00AB221E" w:rsidP="00AB221E">
      <w:pPr>
        <w:pStyle w:val="NoSpacing"/>
        <w:jc w:val="thaiDistribute"/>
        <w:rPr>
          <w:rFonts w:ascii="Angsana New" w:hAnsi="Angsana New"/>
          <w:szCs w:val="30"/>
          <w:highlight w:val="yellow"/>
        </w:rPr>
      </w:pPr>
    </w:p>
    <w:p w:rsidR="00AB221E" w:rsidRDefault="00AB221E" w:rsidP="00013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757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C31F40" w:rsidRPr="008B7575">
        <w:rPr>
          <w:rFonts w:ascii="Angsana New" w:hAnsi="Angsana New" w:hint="cs"/>
          <w:sz w:val="30"/>
          <w:szCs w:val="30"/>
          <w:cs/>
        </w:rPr>
        <w:t xml:space="preserve"> เงินฝาก</w:t>
      </w:r>
      <w:r w:rsidR="00BB4EDE" w:rsidRPr="008B7575">
        <w:rPr>
          <w:rFonts w:ascii="Angsana New" w:hAnsi="Angsana New" w:hint="cs"/>
          <w:sz w:val="30"/>
          <w:szCs w:val="30"/>
          <w:cs/>
        </w:rPr>
        <w:t>ประจำกับธนาคาร</w:t>
      </w:r>
      <w:r w:rsidRPr="008B7575">
        <w:rPr>
          <w:rFonts w:ascii="Angsana New" w:hAnsi="Angsana New" w:hint="cs"/>
          <w:sz w:val="30"/>
          <w:szCs w:val="30"/>
          <w:cs/>
        </w:rPr>
        <w:t xml:space="preserve"> </w:t>
      </w:r>
      <w:r w:rsidRPr="008B7575">
        <w:rPr>
          <w:rFonts w:ascii="Angsana New" w:hAnsi="Angsana New"/>
          <w:sz w:val="30"/>
          <w:szCs w:val="30"/>
          <w:cs/>
        </w:rPr>
        <w:t>เงินฝากกับสถาบันการเงินที่มีภาระค้ำประกัน เงินเบิกเกินบัญชี</w:t>
      </w:r>
      <w:r w:rsidRPr="008B7575">
        <w:rPr>
          <w:rFonts w:ascii="Angsana New" w:hAnsi="Angsana New" w:hint="cs"/>
          <w:sz w:val="30"/>
          <w:szCs w:val="30"/>
          <w:cs/>
        </w:rPr>
        <w:t xml:space="preserve"> </w:t>
      </w:r>
      <w:r w:rsidRPr="008B7575">
        <w:rPr>
          <w:rFonts w:ascii="Angsana New" w:hAnsi="Angsana New"/>
          <w:sz w:val="30"/>
          <w:szCs w:val="30"/>
          <w:cs/>
        </w:rPr>
        <w:t>ลูกหนี้และเจ้าหนี้การค้า ลูกหนี้และเจ้าหนี้อื่น เงินให้กู้ยืมและเงินกู้ยืม</w:t>
      </w:r>
      <w:r w:rsidR="00BB4EDE" w:rsidRPr="008B7575">
        <w:rPr>
          <w:rFonts w:ascii="Angsana New" w:hAnsi="Angsana New" w:hint="cs"/>
          <w:sz w:val="30"/>
          <w:szCs w:val="30"/>
          <w:cs/>
        </w:rPr>
        <w:t xml:space="preserve"> </w:t>
      </w:r>
      <w:r w:rsidRPr="008B7575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8B7575">
        <w:rPr>
          <w:rFonts w:ascii="Angsana New" w:hAnsi="Angsana New"/>
          <w:sz w:val="30"/>
          <w:szCs w:val="30"/>
          <w:cs/>
        </w:rPr>
        <w:t>มีมูลค่าตามบัญชีที่ไม่แตกต่างจากมูลค่ายุติธรรมอย่างเป็นสาระสำคัญเนื่องจากสินทรัพย์และหนี้สินทางการเงินเหล่านี้จะครบกำหนดในระยะเวลาอันสั้นหรือมีอัตราดอกเบี้ย</w:t>
      </w:r>
      <w:r w:rsidRPr="008B7575">
        <w:rPr>
          <w:rFonts w:ascii="Angsana New" w:hAnsi="Angsana New" w:hint="cs"/>
          <w:sz w:val="30"/>
          <w:szCs w:val="30"/>
          <w:cs/>
        </w:rPr>
        <w:t>คงที่</w:t>
      </w:r>
      <w:r w:rsidR="00C31F40" w:rsidRPr="008B7575">
        <w:rPr>
          <w:rFonts w:ascii="Angsana New" w:hAnsi="Angsana New"/>
          <w:sz w:val="30"/>
          <w:szCs w:val="30"/>
          <w:cs/>
        </w:rPr>
        <w:t>ที่ใกล้เคียงกับอัตรา</w:t>
      </w:r>
      <w:r w:rsidRPr="008B7575">
        <w:rPr>
          <w:rFonts w:ascii="Angsana New" w:hAnsi="Angsana New"/>
          <w:sz w:val="30"/>
          <w:szCs w:val="30"/>
          <w:cs/>
        </w:rPr>
        <w:t>ตลาด</w:t>
      </w:r>
      <w:r w:rsidR="004D394E" w:rsidRPr="008B7575">
        <w:rPr>
          <w:rFonts w:ascii="Angsana New" w:hAnsi="Angsana New" w:hint="cs"/>
          <w:sz w:val="30"/>
          <w:szCs w:val="30"/>
          <w:cs/>
        </w:rPr>
        <w:t>หรืออ้างอิงกับอัตราดอกเบี้ย</w:t>
      </w:r>
      <w:r w:rsidRPr="008B7575">
        <w:rPr>
          <w:rFonts w:ascii="Angsana New" w:hAnsi="Angsana New" w:hint="cs"/>
          <w:sz w:val="30"/>
          <w:szCs w:val="30"/>
          <w:cs/>
        </w:rPr>
        <w:t>ตลาด</w:t>
      </w:r>
    </w:p>
    <w:p w:rsidR="008B7575" w:rsidRPr="008B7575" w:rsidRDefault="008B7575" w:rsidP="00013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30C0B" w:rsidRPr="00F41948" w:rsidRDefault="00630C0B" w:rsidP="000C18E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ภาระผูกพัน</w:t>
      </w: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:rsidR="00282BC9" w:rsidRPr="003E7351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82BC9" w:rsidRPr="00AB3CB5" w:rsidRDefault="00282BC9" w:rsidP="00AB3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3C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3CB5">
        <w:rPr>
          <w:rFonts w:ascii="Angsana New" w:hAnsi="Angsana New"/>
          <w:sz w:val="30"/>
          <w:szCs w:val="30"/>
        </w:rPr>
        <w:t>3</w:t>
      </w:r>
      <w:r w:rsidR="000137AB">
        <w:rPr>
          <w:rFonts w:ascii="Angsana New" w:hAnsi="Angsana New"/>
          <w:sz w:val="30"/>
          <w:szCs w:val="30"/>
        </w:rPr>
        <w:t>1</w:t>
      </w:r>
      <w:r w:rsidR="007B24BE">
        <w:rPr>
          <w:rFonts w:ascii="Angsana New" w:hAnsi="Angsana New"/>
          <w:sz w:val="30"/>
          <w:szCs w:val="30"/>
          <w:cs/>
        </w:rPr>
        <w:t xml:space="preserve"> </w:t>
      </w:r>
      <w:r w:rsidR="000137AB">
        <w:rPr>
          <w:rFonts w:ascii="Angsana New" w:hAnsi="Angsana New" w:hint="cs"/>
          <w:sz w:val="30"/>
          <w:szCs w:val="30"/>
          <w:cs/>
        </w:rPr>
        <w:t>ธันวาคม</w:t>
      </w:r>
      <w:r w:rsidRPr="00AB3CB5">
        <w:rPr>
          <w:rFonts w:ascii="Angsana New" w:hAnsi="Angsana New"/>
          <w:sz w:val="30"/>
          <w:szCs w:val="30"/>
          <w:cs/>
        </w:rPr>
        <w:t xml:space="preserve"> </w:t>
      </w:r>
      <w:r w:rsidRPr="00AB3CB5">
        <w:rPr>
          <w:rFonts w:ascii="Angsana New" w:hAnsi="Angsana New"/>
          <w:sz w:val="30"/>
          <w:szCs w:val="30"/>
        </w:rPr>
        <w:t>256</w:t>
      </w:r>
      <w:r w:rsidR="0049417E">
        <w:rPr>
          <w:rFonts w:ascii="Angsana New" w:hAnsi="Angsana New" w:hint="cs"/>
          <w:sz w:val="30"/>
          <w:szCs w:val="30"/>
          <w:cs/>
        </w:rPr>
        <w:t>5</w:t>
      </w:r>
      <w:r w:rsidRPr="00AB3CB5">
        <w:rPr>
          <w:rFonts w:ascii="Angsana New" w:hAnsi="Angsana New"/>
          <w:sz w:val="30"/>
          <w:szCs w:val="30"/>
          <w:cs/>
        </w:rPr>
        <w:t xml:space="preserve"> </w:t>
      </w:r>
      <w:r w:rsidRPr="003E7351">
        <w:rPr>
          <w:rFonts w:ascii="Angsana New" w:hAnsi="Angsana New"/>
          <w:sz w:val="30"/>
          <w:szCs w:val="30"/>
          <w:cs/>
        </w:rPr>
        <w:t>กลุ่มบริษัท</w:t>
      </w:r>
      <w:r w:rsidRPr="00AB3CB5">
        <w:rPr>
          <w:rFonts w:ascii="Angsana New" w:hAnsi="Angsana New"/>
          <w:sz w:val="30"/>
          <w:szCs w:val="30"/>
          <w:cs/>
        </w:rPr>
        <w:t>มีภาระผูกพันตามสัญญาบริการ</w:t>
      </w:r>
      <w:r w:rsidR="00460102" w:rsidRPr="00AB3CB5">
        <w:rPr>
          <w:rFonts w:ascii="Angsana New" w:hAnsi="Angsana New"/>
          <w:sz w:val="30"/>
          <w:szCs w:val="30"/>
          <w:cs/>
        </w:rPr>
        <w:t>ซึ่งเกี่ยวเนื่องกับสัญญาเช่าพื้นที่อาคาร</w:t>
      </w:r>
      <w:r w:rsidRPr="00AB3CB5">
        <w:rPr>
          <w:rFonts w:ascii="Angsana New" w:hAnsi="Angsana New"/>
          <w:sz w:val="30"/>
          <w:szCs w:val="30"/>
          <w:cs/>
        </w:rPr>
        <w:t>เพื่อใช้เป็นสำนักงานและสาขาโดยมีภาระผูกพันที่จะต้องจ่ายค่าบริการดังนี้</w:t>
      </w:r>
    </w:p>
    <w:p w:rsidR="00282BC9" w:rsidRPr="00C75B9A" w:rsidRDefault="00282BC9" w:rsidP="0028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7920" w:type="dxa"/>
        <w:tblInd w:w="18" w:type="dxa"/>
        <w:tblLayout w:type="fixed"/>
        <w:tblLook w:val="0000"/>
      </w:tblPr>
      <w:tblGrid>
        <w:gridCol w:w="5850"/>
        <w:gridCol w:w="2070"/>
      </w:tblGrid>
      <w:tr w:rsidR="00282BC9" w:rsidRPr="003E7351" w:rsidTr="0077163E">
        <w:trPr>
          <w:trHeight w:val="3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BC9" w:rsidRPr="003E7351" w:rsidRDefault="00282BC9" w:rsidP="00927C3C">
            <w:pPr>
              <w:spacing w:line="216" w:lineRule="auto"/>
              <w:ind w:left="33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82BC9" w:rsidRPr="003E7351" w:rsidRDefault="00282BC9" w:rsidP="00927C3C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3E7351">
              <w:rPr>
                <w:rFonts w:ascii="Angsana New" w:hAnsi="Angsana New"/>
                <w:color w:val="000000"/>
                <w:szCs w:val="30"/>
                <w:cs/>
              </w:rPr>
              <w:t>งบการเงินรวมและ</w:t>
            </w:r>
          </w:p>
          <w:p w:rsidR="00282BC9" w:rsidRPr="003E7351" w:rsidRDefault="00282BC9" w:rsidP="00927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 (ล้านบาท)</w:t>
            </w:r>
          </w:p>
        </w:tc>
      </w:tr>
      <w:tr w:rsidR="00282BC9" w:rsidRPr="003E7351" w:rsidTr="0077163E">
        <w:trPr>
          <w:trHeight w:val="3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BC9" w:rsidRPr="003E7351" w:rsidRDefault="00282BC9" w:rsidP="006F0278">
            <w:pPr>
              <w:tabs>
                <w:tab w:val="clear" w:pos="227"/>
              </w:tabs>
              <w:spacing w:line="216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2BC9" w:rsidRPr="00357702" w:rsidRDefault="007052CC" w:rsidP="00AC5821">
            <w:pPr>
              <w:pStyle w:val="E0"/>
              <w:tabs>
                <w:tab w:val="clear" w:pos="1422"/>
                <w:tab w:val="left" w:pos="6"/>
              </w:tabs>
              <w:spacing w:line="216" w:lineRule="auto"/>
              <w:ind w:left="-108" w:right="432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13.0</w:t>
            </w:r>
          </w:p>
        </w:tc>
      </w:tr>
      <w:tr w:rsidR="00282BC9" w:rsidRPr="003E7351" w:rsidTr="0077163E">
        <w:trPr>
          <w:trHeight w:val="3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BC9" w:rsidRPr="003E7351" w:rsidRDefault="00282BC9" w:rsidP="006F0278">
            <w:pPr>
              <w:tabs>
                <w:tab w:val="clear" w:pos="227"/>
              </w:tabs>
              <w:spacing w:line="216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2BC9" w:rsidRPr="00357702" w:rsidRDefault="007052CC" w:rsidP="00AC5821">
            <w:pPr>
              <w:pStyle w:val="E0"/>
              <w:tabs>
                <w:tab w:val="clear" w:pos="1422"/>
                <w:tab w:val="left" w:pos="6"/>
              </w:tabs>
              <w:spacing w:line="216" w:lineRule="auto"/>
              <w:ind w:left="-108" w:right="432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24.8</w:t>
            </w:r>
          </w:p>
        </w:tc>
      </w:tr>
      <w:tr w:rsidR="00282BC9" w:rsidRPr="003E7351" w:rsidTr="0077163E">
        <w:trPr>
          <w:trHeight w:val="3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BC9" w:rsidRPr="003E7351" w:rsidRDefault="00282BC9" w:rsidP="006F0278">
            <w:pPr>
              <w:tabs>
                <w:tab w:val="clear" w:pos="227"/>
              </w:tabs>
              <w:spacing w:line="216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E735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2BC9" w:rsidRPr="00357702" w:rsidRDefault="0077163E" w:rsidP="00AC5821">
            <w:pPr>
              <w:pStyle w:val="E0"/>
              <w:tabs>
                <w:tab w:val="clear" w:pos="1422"/>
                <w:tab w:val="left" w:pos="6"/>
              </w:tabs>
              <w:spacing w:line="216" w:lineRule="auto"/>
              <w:ind w:left="-108" w:right="432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37</w:t>
            </w:r>
            <w:r w:rsidR="007052C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.8</w:t>
            </w:r>
          </w:p>
        </w:tc>
      </w:tr>
    </w:tbl>
    <w:p w:rsidR="00013611" w:rsidRDefault="00013611" w:rsidP="000C18E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hanging="3338"/>
        <w:jc w:val="both"/>
        <w:rPr>
          <w:rFonts w:ascii="Angsana New" w:hAnsi="Angsana New"/>
          <w:b/>
          <w:bCs/>
          <w:sz w:val="30"/>
          <w:szCs w:val="30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การบริหารจัดการทุน</w:t>
      </w:r>
    </w:p>
    <w:p w:rsidR="00013611" w:rsidRDefault="00013611" w:rsidP="0001361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13611" w:rsidRPr="002F6162" w:rsidRDefault="00013611" w:rsidP="0001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F6162">
        <w:rPr>
          <w:rFonts w:ascii="Angsana New" w:hAnsi="Angsana New"/>
          <w:sz w:val="30"/>
          <w:szCs w:val="30"/>
          <w:cs/>
        </w:rPr>
        <w:t xml:space="preserve">วัตถุประสงค์ในการบริหารจัดการทุนที่สำคัญของกลุ่มบริษัท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</w:p>
    <w:p w:rsidR="00013611" w:rsidRPr="002F6162" w:rsidRDefault="00013611" w:rsidP="0001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013611" w:rsidRPr="002F6162" w:rsidRDefault="00013611" w:rsidP="00013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F616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6162">
        <w:rPr>
          <w:rFonts w:ascii="Angsana New" w:hAnsi="Angsana New"/>
          <w:sz w:val="30"/>
          <w:szCs w:val="30"/>
        </w:rPr>
        <w:t xml:space="preserve">31 </w:t>
      </w:r>
      <w:r w:rsidRPr="002F6162">
        <w:rPr>
          <w:rFonts w:ascii="Angsana New" w:hAnsi="Angsana New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DF1BAB">
        <w:rPr>
          <w:rFonts w:ascii="Angsana New" w:hAnsi="Angsana New"/>
          <w:sz w:val="30"/>
          <w:szCs w:val="30"/>
        </w:rPr>
        <w:t xml:space="preserve"> </w:t>
      </w:r>
      <w:r w:rsidRPr="00DF1BAB">
        <w:rPr>
          <w:rFonts w:ascii="Angsana New" w:hAnsi="Angsana New"/>
          <w:sz w:val="30"/>
          <w:szCs w:val="30"/>
          <w:cs/>
        </w:rPr>
        <w:t>กลุ่มบริษัทมีอัตราส่วนหนี้สินต่อทุนเท่ากับ</w:t>
      </w:r>
      <w:r w:rsidRPr="00DF1BAB">
        <w:rPr>
          <w:rFonts w:ascii="Angsana New" w:hAnsi="Angsana New"/>
          <w:sz w:val="30"/>
          <w:szCs w:val="30"/>
        </w:rPr>
        <w:t xml:space="preserve"> </w:t>
      </w:r>
      <w:r w:rsidR="00DE6B3D">
        <w:rPr>
          <w:rFonts w:ascii="Angsana New" w:hAnsi="Angsana New"/>
          <w:sz w:val="30"/>
          <w:szCs w:val="30"/>
        </w:rPr>
        <w:t>0.</w:t>
      </w:r>
      <w:r w:rsidR="00DE6B3D">
        <w:rPr>
          <w:rFonts w:ascii="Angsana New" w:hAnsi="Angsana New" w:hint="cs"/>
          <w:sz w:val="30"/>
          <w:szCs w:val="30"/>
          <w:cs/>
        </w:rPr>
        <w:t>14</w:t>
      </w:r>
      <w:r w:rsidRPr="00DF1BAB">
        <w:rPr>
          <w:rFonts w:ascii="Angsana New" w:hAnsi="Angsana New"/>
          <w:sz w:val="30"/>
          <w:szCs w:val="30"/>
        </w:rPr>
        <w:t xml:space="preserve"> : 1.00 </w:t>
      </w:r>
      <w:r w:rsidRPr="00DF1BAB">
        <w:rPr>
          <w:rFonts w:ascii="Angsana New" w:hAnsi="Angsana New"/>
          <w:sz w:val="30"/>
          <w:szCs w:val="30"/>
          <w:cs/>
        </w:rPr>
        <w:t xml:space="preserve">และ </w:t>
      </w:r>
      <w:r w:rsidRPr="00DF1BAB">
        <w:rPr>
          <w:rFonts w:ascii="Angsana New" w:hAnsi="Angsana New"/>
          <w:sz w:val="30"/>
          <w:szCs w:val="30"/>
        </w:rPr>
        <w:t>0.</w:t>
      </w:r>
      <w:r w:rsidR="00C44491">
        <w:rPr>
          <w:rFonts w:ascii="Angsana New" w:hAnsi="Angsana New" w:hint="cs"/>
          <w:sz w:val="30"/>
          <w:szCs w:val="30"/>
          <w:cs/>
        </w:rPr>
        <w:t>2</w:t>
      </w:r>
      <w:r w:rsidRPr="00DF1BAB">
        <w:rPr>
          <w:rFonts w:ascii="Angsana New" w:hAnsi="Angsana New"/>
          <w:sz w:val="30"/>
          <w:szCs w:val="30"/>
        </w:rPr>
        <w:t xml:space="preserve">3 : 1.00 </w:t>
      </w:r>
      <w:r w:rsidRPr="00DF1BAB">
        <w:rPr>
          <w:rFonts w:ascii="Angsana New" w:hAnsi="Angsana New"/>
          <w:sz w:val="30"/>
          <w:szCs w:val="30"/>
          <w:cs/>
        </w:rPr>
        <w:t xml:space="preserve">ตามลำดับ (ส่วนของเฉพาะบริษัทเท่ากับ </w:t>
      </w:r>
      <w:r w:rsidR="00DF1BAB" w:rsidRPr="00DF1BAB">
        <w:rPr>
          <w:rFonts w:ascii="Angsana New" w:hAnsi="Angsana New"/>
          <w:sz w:val="30"/>
          <w:szCs w:val="30"/>
        </w:rPr>
        <w:t>0.</w:t>
      </w:r>
      <w:r w:rsidR="00DE6B3D">
        <w:rPr>
          <w:rFonts w:ascii="Angsana New" w:hAnsi="Angsana New" w:hint="cs"/>
          <w:sz w:val="30"/>
          <w:szCs w:val="30"/>
          <w:cs/>
        </w:rPr>
        <w:t>25</w:t>
      </w:r>
      <w:r w:rsidRPr="00DF1BAB">
        <w:rPr>
          <w:rFonts w:ascii="Angsana New" w:hAnsi="Angsana New"/>
          <w:sz w:val="30"/>
          <w:szCs w:val="30"/>
        </w:rPr>
        <w:t xml:space="preserve"> : 1.00 </w:t>
      </w:r>
      <w:r w:rsidRPr="00DF1BAB">
        <w:rPr>
          <w:rFonts w:ascii="Angsana New" w:hAnsi="Angsana New"/>
          <w:sz w:val="30"/>
          <w:szCs w:val="30"/>
          <w:cs/>
        </w:rPr>
        <w:t>และ</w:t>
      </w:r>
      <w:r w:rsidRPr="00560E7B">
        <w:rPr>
          <w:rFonts w:ascii="Angsana New" w:hAnsi="Angsana New"/>
          <w:sz w:val="30"/>
          <w:szCs w:val="30"/>
          <w:cs/>
        </w:rPr>
        <w:t xml:space="preserve"> </w:t>
      </w:r>
      <w:r w:rsidRPr="00560E7B">
        <w:rPr>
          <w:rFonts w:ascii="Angsana New" w:hAnsi="Angsana New"/>
          <w:sz w:val="30"/>
          <w:szCs w:val="30"/>
        </w:rPr>
        <w:t>0.</w:t>
      </w:r>
      <w:r w:rsidR="00C44491">
        <w:rPr>
          <w:rFonts w:ascii="Angsana New" w:hAnsi="Angsana New" w:hint="cs"/>
          <w:sz w:val="30"/>
          <w:szCs w:val="30"/>
          <w:cs/>
        </w:rPr>
        <w:t>31</w:t>
      </w:r>
      <w:r w:rsidRPr="00560E7B">
        <w:rPr>
          <w:rFonts w:ascii="Angsana New" w:hAnsi="Angsana New"/>
          <w:sz w:val="30"/>
          <w:szCs w:val="30"/>
        </w:rPr>
        <w:t xml:space="preserve"> : 1.00 </w:t>
      </w:r>
      <w:r w:rsidRPr="00560E7B">
        <w:rPr>
          <w:rFonts w:ascii="Angsana New" w:hAnsi="Angsana New"/>
          <w:sz w:val="30"/>
          <w:szCs w:val="30"/>
          <w:cs/>
        </w:rPr>
        <w:t>ตามลำดับ)</w:t>
      </w:r>
    </w:p>
    <w:p w:rsidR="00013611" w:rsidRDefault="00013611" w:rsidP="0001361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F5638" w:rsidRDefault="00FF5638" w:rsidP="000C18E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hanging="3338"/>
        <w:jc w:val="both"/>
        <w:rPr>
          <w:rFonts w:ascii="Angsana New" w:hAnsi="Angsana New"/>
          <w:b/>
          <w:bCs/>
          <w:sz w:val="30"/>
          <w:szCs w:val="30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กองทุนสำรองเลี้ยงชีพของพนักงานซึ่งจดทะเบียนแล้ว</w:t>
      </w:r>
    </w:p>
    <w:p w:rsidR="00FF5638" w:rsidRDefault="00FF5638" w:rsidP="00FF563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F5638" w:rsidRPr="00EA6565" w:rsidRDefault="00FF5638" w:rsidP="00FF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>บริษัทและบริษัทย่อยแห่งหนึ่ง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EA6565">
        <w:rPr>
          <w:rFonts w:ascii="Angsana New" w:hAnsi="Angsana New"/>
          <w:sz w:val="30"/>
          <w:szCs w:val="30"/>
        </w:rPr>
        <w:t>.</w:t>
      </w:r>
      <w:r w:rsidRPr="00EA6565">
        <w:rPr>
          <w:rFonts w:ascii="Angsana New" w:hAnsi="Angsana New"/>
          <w:sz w:val="30"/>
          <w:szCs w:val="30"/>
          <w:cs/>
        </w:rPr>
        <w:t>ศ</w:t>
      </w:r>
      <w:r w:rsidRPr="00EA6565">
        <w:rPr>
          <w:rFonts w:ascii="Angsana New" w:hAnsi="Angsana New"/>
          <w:sz w:val="30"/>
          <w:szCs w:val="30"/>
        </w:rPr>
        <w:t>. 2530</w:t>
      </w:r>
      <w:r w:rsidRPr="00EA6565">
        <w:rPr>
          <w:rFonts w:ascii="Angsana New" w:hAnsi="Angsana New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 บริษัทย่อยและพนักงานจะจ่ายเงินสมทบและเงินสะสมเข้ากองทุนในอัตราร้อยละ </w:t>
      </w:r>
      <w:r w:rsidRPr="00EA6565">
        <w:rPr>
          <w:rFonts w:ascii="Angsana New" w:hAnsi="Angsana New"/>
          <w:sz w:val="30"/>
          <w:szCs w:val="30"/>
        </w:rPr>
        <w:t>3</w:t>
      </w:r>
      <w:r w:rsidRPr="00EA6565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FF5638" w:rsidRPr="002F6162" w:rsidRDefault="00FF5638" w:rsidP="00FF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F5638" w:rsidRDefault="00FF5638" w:rsidP="00FF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6565">
        <w:rPr>
          <w:rFonts w:ascii="Angsana New" w:hAnsi="Angsana New"/>
          <w:sz w:val="30"/>
          <w:szCs w:val="30"/>
          <w:cs/>
        </w:rPr>
        <w:t xml:space="preserve">ส่วนที่กลุ่มบริษัทจ่ายเงินสมทบซึ่งบันทึกเป็นส่วนหนึ่งของค่าใช้จ่ายในการบริหารสำหรับปีสิ้นสุดวันที่ </w:t>
      </w:r>
      <w:r w:rsidRPr="00EA6565">
        <w:rPr>
          <w:rFonts w:ascii="Angsana New" w:hAnsi="Angsana New"/>
          <w:sz w:val="30"/>
          <w:szCs w:val="30"/>
        </w:rPr>
        <w:t xml:space="preserve">31 </w:t>
      </w:r>
      <w:r w:rsidRPr="00EA656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E0B61">
        <w:rPr>
          <w:rFonts w:ascii="Angsana New" w:hAnsi="Angsana New"/>
          <w:sz w:val="30"/>
          <w:szCs w:val="30"/>
        </w:rPr>
        <w:t xml:space="preserve">2565 </w:t>
      </w:r>
      <w:r w:rsidR="008E0B61">
        <w:rPr>
          <w:rFonts w:ascii="Angsana New" w:hAnsi="Angsana New"/>
          <w:sz w:val="30"/>
          <w:szCs w:val="30"/>
          <w:cs/>
        </w:rPr>
        <w:t xml:space="preserve">และ </w:t>
      </w:r>
      <w:r w:rsidR="008E0B61">
        <w:rPr>
          <w:rFonts w:ascii="Angsana New" w:hAnsi="Angsana New"/>
          <w:sz w:val="30"/>
          <w:szCs w:val="30"/>
        </w:rPr>
        <w:t>2564</w:t>
      </w:r>
      <w:r w:rsidRPr="00EA6565">
        <w:rPr>
          <w:rFonts w:ascii="Angsana New" w:hAnsi="Angsana New"/>
          <w:sz w:val="30"/>
          <w:szCs w:val="30"/>
          <w:cs/>
        </w:rPr>
        <w:t xml:space="preserve"> </w:t>
      </w:r>
      <w:r w:rsidR="00DC3912" w:rsidRPr="00107D4F">
        <w:rPr>
          <w:rFonts w:ascii="Angsana New" w:hAnsi="Angsana New"/>
          <w:sz w:val="30"/>
          <w:szCs w:val="30"/>
          <w:cs/>
        </w:rPr>
        <w:t>มีจำนวนเงิน</w:t>
      </w:r>
      <w:r w:rsidR="00DC3912" w:rsidRPr="00EB4974">
        <w:rPr>
          <w:rFonts w:ascii="Angsana New" w:hAnsi="Angsana New"/>
          <w:sz w:val="30"/>
          <w:szCs w:val="30"/>
          <w:cs/>
        </w:rPr>
        <w:t>ประมาณ</w:t>
      </w:r>
      <w:r w:rsidR="00DC3912" w:rsidRPr="00EB4974">
        <w:rPr>
          <w:rFonts w:ascii="Angsana New" w:hAnsi="Angsana New"/>
          <w:sz w:val="30"/>
          <w:szCs w:val="30"/>
        </w:rPr>
        <w:t xml:space="preserve"> </w:t>
      </w:r>
      <w:r w:rsidR="00DC3912">
        <w:rPr>
          <w:rFonts w:ascii="Angsana New" w:hAnsi="Angsana New"/>
          <w:sz w:val="30"/>
          <w:szCs w:val="30"/>
        </w:rPr>
        <w:t>0.3</w:t>
      </w:r>
      <w:r w:rsidR="00DC3912" w:rsidRPr="00EB497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A6565">
        <w:rPr>
          <w:rFonts w:ascii="Angsana New" w:hAnsi="Angsana New"/>
          <w:sz w:val="30"/>
          <w:szCs w:val="30"/>
          <w:cs/>
        </w:rPr>
        <w:t xml:space="preserve"> (ส่วนของเฉพาะบริษัท</w:t>
      </w:r>
      <w:r>
        <w:rPr>
          <w:rFonts w:ascii="Angsana New" w:hAnsi="Angsana New" w:hint="cs"/>
          <w:sz w:val="30"/>
          <w:szCs w:val="30"/>
          <w:cs/>
        </w:rPr>
        <w:t>มีจำนวนเงินเดียวกัน</w:t>
      </w:r>
      <w:r w:rsidRPr="00EA6565">
        <w:rPr>
          <w:rFonts w:ascii="Angsana New" w:hAnsi="Angsana New"/>
          <w:sz w:val="30"/>
          <w:szCs w:val="30"/>
          <w:cs/>
        </w:rPr>
        <w:t>)</w:t>
      </w:r>
    </w:p>
    <w:p w:rsidR="00FF5638" w:rsidRPr="00FF5638" w:rsidRDefault="00FF5638" w:rsidP="00FF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76B73" w:rsidRPr="00926280" w:rsidRDefault="00E76B73" w:rsidP="00E76B7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hanging="3338"/>
        <w:jc w:val="both"/>
        <w:rPr>
          <w:rFonts w:ascii="Angsana New" w:hAnsi="Angsana New"/>
          <w:b/>
          <w:bCs/>
          <w:sz w:val="30"/>
          <w:szCs w:val="30"/>
        </w:rPr>
      </w:pPr>
      <w:r w:rsidRPr="00926280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76B73" w:rsidRPr="00095FF7" w:rsidRDefault="00E76B73" w:rsidP="00E76B7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452A6" w:rsidRPr="00095FF7" w:rsidRDefault="00D452A6" w:rsidP="00D452A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5FF7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281162">
        <w:rPr>
          <w:rFonts w:ascii="Angsana New" w:hAnsi="Angsana New"/>
          <w:sz w:val="30"/>
          <w:szCs w:val="30"/>
        </w:rPr>
        <w:t>21</w:t>
      </w:r>
      <w:r w:rsidRPr="00095FF7">
        <w:rPr>
          <w:rFonts w:ascii="Angsana New" w:hAnsi="Angsana New"/>
          <w:sz w:val="30"/>
          <w:szCs w:val="30"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95FF7">
        <w:rPr>
          <w:rFonts w:ascii="Angsana New" w:hAnsi="Angsana New"/>
          <w:sz w:val="30"/>
          <w:szCs w:val="30"/>
        </w:rPr>
        <w:t>256</w:t>
      </w:r>
      <w:r w:rsidR="00095FF7" w:rsidRPr="00095FF7">
        <w:rPr>
          <w:rFonts w:ascii="Angsana New" w:hAnsi="Angsana New"/>
          <w:sz w:val="30"/>
          <w:szCs w:val="30"/>
        </w:rPr>
        <w:t>6</w:t>
      </w:r>
      <w:r w:rsidRPr="00095FF7">
        <w:rPr>
          <w:rFonts w:ascii="Angsana New" w:hAnsi="Angsana New"/>
          <w:sz w:val="30"/>
          <w:szCs w:val="30"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 xml:space="preserve">คณะกรรมการบริษัทได้มีมติอนุมัติให้บริษัทจ่ายเงินปันผลสำหรับผลการดำเนินงานปี </w:t>
      </w:r>
      <w:r w:rsidRPr="00095FF7">
        <w:rPr>
          <w:rFonts w:ascii="Angsana New" w:hAnsi="Angsana New"/>
          <w:sz w:val="30"/>
          <w:szCs w:val="30"/>
        </w:rPr>
        <w:t>256</w:t>
      </w:r>
      <w:r w:rsidR="00095FF7" w:rsidRPr="00095FF7">
        <w:rPr>
          <w:rFonts w:ascii="Angsana New" w:hAnsi="Angsana New"/>
          <w:sz w:val="30"/>
          <w:szCs w:val="30"/>
        </w:rPr>
        <w:t>5</w:t>
      </w:r>
      <w:r w:rsidRPr="00095FF7">
        <w:rPr>
          <w:rFonts w:ascii="Angsana New" w:hAnsi="Angsana New"/>
          <w:sz w:val="30"/>
          <w:szCs w:val="30"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>แก่ผู้ถือหุ้นในอัตราหุ้นละ</w:t>
      </w:r>
      <w:r w:rsidRPr="00095FF7">
        <w:rPr>
          <w:rFonts w:ascii="Angsana New" w:hAnsi="Angsana New" w:hint="cs"/>
          <w:sz w:val="30"/>
          <w:szCs w:val="30"/>
          <w:cs/>
        </w:rPr>
        <w:t xml:space="preserve"> </w:t>
      </w:r>
      <w:r w:rsidR="00A86BC4">
        <w:rPr>
          <w:rFonts w:ascii="Angsana New" w:hAnsi="Angsana New"/>
          <w:sz w:val="30"/>
          <w:szCs w:val="30"/>
        </w:rPr>
        <w:t>0.42</w:t>
      </w:r>
      <w:r w:rsidRPr="00095FF7">
        <w:rPr>
          <w:rFonts w:ascii="Angsana New" w:hAnsi="Angsana New"/>
          <w:sz w:val="30"/>
          <w:szCs w:val="30"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>บาท</w:t>
      </w:r>
      <w:r w:rsidRPr="00095FF7">
        <w:rPr>
          <w:rFonts w:ascii="Angsana New" w:hAnsi="Angsana New" w:hint="cs"/>
          <w:sz w:val="30"/>
          <w:szCs w:val="30"/>
          <w:cs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>เป็นเงินรวม</w:t>
      </w:r>
      <w:r w:rsidRPr="00095FF7">
        <w:rPr>
          <w:rFonts w:ascii="Angsana New" w:hAnsi="Angsana New" w:hint="cs"/>
          <w:sz w:val="30"/>
          <w:szCs w:val="30"/>
          <w:cs/>
        </w:rPr>
        <w:t xml:space="preserve"> </w:t>
      </w:r>
      <w:r w:rsidR="00A86BC4">
        <w:rPr>
          <w:rFonts w:ascii="Angsana New" w:hAnsi="Angsana New"/>
          <w:sz w:val="30"/>
          <w:szCs w:val="30"/>
        </w:rPr>
        <w:t>210</w:t>
      </w:r>
      <w:r w:rsidRPr="00095FF7">
        <w:rPr>
          <w:rFonts w:ascii="Angsana New" w:hAnsi="Angsana New" w:hint="cs"/>
          <w:sz w:val="30"/>
          <w:szCs w:val="30"/>
          <w:cs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>ล้านบาท</w:t>
      </w:r>
      <w:r w:rsidRPr="00095FF7">
        <w:rPr>
          <w:rFonts w:ascii="Angsana New" w:hAnsi="Angsana New" w:hint="cs"/>
          <w:sz w:val="30"/>
          <w:szCs w:val="30"/>
          <w:cs/>
        </w:rPr>
        <w:t xml:space="preserve"> ซึ่งจะถูกนำเสนอในการประชุมผู้ถือหุ้นครั้งถัดไปที่จะเกิดขึ้นในเดือนเมษายน 256</w:t>
      </w:r>
      <w:r w:rsidR="00095FF7" w:rsidRPr="00095FF7">
        <w:rPr>
          <w:rFonts w:ascii="Angsana New" w:hAnsi="Angsana New"/>
          <w:sz w:val="30"/>
          <w:szCs w:val="30"/>
        </w:rPr>
        <w:t>6</w:t>
      </w:r>
      <w:r w:rsidRPr="00095FF7">
        <w:rPr>
          <w:rFonts w:ascii="Angsana New" w:hAnsi="Angsana New" w:hint="cs"/>
          <w:sz w:val="30"/>
          <w:szCs w:val="30"/>
          <w:cs/>
        </w:rPr>
        <w:t xml:space="preserve"> </w:t>
      </w:r>
      <w:r w:rsidRPr="00095FF7">
        <w:rPr>
          <w:rFonts w:ascii="Angsana New" w:hAnsi="Angsana New"/>
          <w:sz w:val="30"/>
          <w:szCs w:val="30"/>
          <w:cs/>
        </w:rPr>
        <w:t>โดยกำหนดวันจ่ายเงินปันผลใน</w:t>
      </w:r>
      <w:r w:rsidR="00EA615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86BC4">
        <w:rPr>
          <w:rFonts w:ascii="Angsana New" w:hAnsi="Angsana New"/>
          <w:sz w:val="30"/>
          <w:szCs w:val="30"/>
        </w:rPr>
        <w:t>18</w:t>
      </w:r>
      <w:r w:rsidR="00EA6158">
        <w:rPr>
          <w:rFonts w:ascii="Angsana New" w:hAnsi="Angsana New"/>
          <w:sz w:val="30"/>
          <w:szCs w:val="30"/>
        </w:rPr>
        <w:t xml:space="preserve"> </w:t>
      </w:r>
      <w:r w:rsidRPr="00095FF7">
        <w:rPr>
          <w:rFonts w:ascii="Angsana New" w:hAnsi="Angsana New" w:hint="cs"/>
          <w:sz w:val="30"/>
          <w:szCs w:val="30"/>
          <w:cs/>
        </w:rPr>
        <w:t>พฤษภาคม</w:t>
      </w:r>
      <w:r w:rsidRPr="00095FF7">
        <w:rPr>
          <w:rFonts w:ascii="Angsana New" w:hAnsi="Angsana New"/>
          <w:sz w:val="30"/>
          <w:szCs w:val="30"/>
          <w:cs/>
        </w:rPr>
        <w:t xml:space="preserve"> </w:t>
      </w:r>
      <w:r w:rsidRPr="00095FF7">
        <w:rPr>
          <w:rFonts w:ascii="Angsana New" w:hAnsi="Angsana New"/>
          <w:sz w:val="30"/>
          <w:szCs w:val="30"/>
        </w:rPr>
        <w:t>256</w:t>
      </w:r>
      <w:r w:rsidR="00095FF7" w:rsidRPr="00095FF7">
        <w:rPr>
          <w:rFonts w:ascii="Angsana New" w:hAnsi="Angsana New"/>
          <w:sz w:val="30"/>
          <w:szCs w:val="30"/>
        </w:rPr>
        <w:t>6</w:t>
      </w:r>
    </w:p>
    <w:p w:rsidR="00E76B73" w:rsidRPr="00095FF7" w:rsidRDefault="00E76B73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82BC9" w:rsidRPr="00926280" w:rsidRDefault="00B71569" w:rsidP="005B265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F41948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</w:t>
      </w:r>
      <w:r w:rsidRPr="00F41948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งบการเงิน</w:t>
      </w:r>
    </w:p>
    <w:p w:rsidR="00282BC9" w:rsidRPr="00926280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A61106" w:rsidRPr="00926280" w:rsidRDefault="00B71569" w:rsidP="000C1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D0C32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งบการเงินนี้ได้รับการอนุมัติให้ออกโดยที่ประชุมคณะกรรมการบริษัทเมื่อ</w:t>
      </w:r>
      <w:r w:rsidRPr="005520E1">
        <w:rPr>
          <w:rFonts w:ascii="Angsana New" w:hAnsi="Angsana New"/>
          <w:sz w:val="30"/>
          <w:szCs w:val="30"/>
          <w:cs/>
        </w:rPr>
        <w:t>วันที่</w:t>
      </w:r>
      <w:r w:rsidRPr="00552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81162">
        <w:rPr>
          <w:rFonts w:ascii="Angsana New" w:hAnsi="Angsana New"/>
          <w:spacing w:val="-2"/>
          <w:sz w:val="30"/>
          <w:szCs w:val="30"/>
        </w:rPr>
        <w:t>21</w:t>
      </w:r>
      <w:r w:rsidRPr="005520E1">
        <w:rPr>
          <w:rFonts w:ascii="Angsana New" w:hAnsi="Angsana New" w:hint="cs"/>
          <w:spacing w:val="-2"/>
          <w:sz w:val="30"/>
          <w:szCs w:val="30"/>
          <w:cs/>
        </w:rPr>
        <w:t xml:space="preserve"> กุมภาพันธ์</w:t>
      </w:r>
      <w:r w:rsidRPr="00552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520E1">
        <w:rPr>
          <w:rFonts w:ascii="Angsana New" w:hAnsi="Angsana New"/>
          <w:spacing w:val="-2"/>
          <w:sz w:val="30"/>
          <w:szCs w:val="30"/>
        </w:rPr>
        <w:t>256</w:t>
      </w:r>
      <w:r w:rsidR="00095FF7">
        <w:rPr>
          <w:rFonts w:ascii="Angsana New" w:hAnsi="Angsana New"/>
          <w:spacing w:val="-2"/>
          <w:sz w:val="30"/>
          <w:szCs w:val="30"/>
        </w:rPr>
        <w:t>6</w:t>
      </w:r>
    </w:p>
    <w:sectPr w:rsidR="00A61106" w:rsidRPr="00926280" w:rsidSect="00320CF6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098" w:rsidRDefault="00704098">
      <w:r>
        <w:separator/>
      </w:r>
    </w:p>
  </w:endnote>
  <w:endnote w:type="continuationSeparator" w:id="0">
    <w:p w:rsidR="00704098" w:rsidRDefault="00704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Default="008B07A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9413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4135">
      <w:rPr>
        <w:rStyle w:val="PageNumber"/>
        <w:noProof/>
      </w:rPr>
      <w:t>30</w:t>
    </w:r>
    <w:r>
      <w:rPr>
        <w:rStyle w:val="PageNumber"/>
      </w:rPr>
      <w:fldChar w:fldCharType="end"/>
    </w:r>
  </w:p>
  <w:p w:rsidR="00794135" w:rsidRDefault="00794135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Pr="00200E89" w:rsidRDefault="00794135" w:rsidP="00AB7530">
    <w:pPr>
      <w:pStyle w:val="Footer"/>
      <w:jc w:val="right"/>
      <w:rPr>
        <w:rFonts w:ascii="Angsana New" w:hAnsi="Angsana New"/>
        <w:sz w:val="30"/>
        <w:szCs w:val="30"/>
      </w:rPr>
    </w:pPr>
    <w:r w:rsidRPr="00620A0F">
      <w:rPr>
        <w:rFonts w:ascii="Angsana New" w:hAnsi="Angsana New"/>
        <w:sz w:val="30"/>
        <w:szCs w:val="30"/>
      </w:rPr>
      <w:tab/>
    </w:r>
    <w:r w:rsidR="008B07A7"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="008B07A7" w:rsidRPr="00AB7530">
      <w:rPr>
        <w:rFonts w:ascii="Angsana New" w:hAnsi="Angsana New"/>
        <w:sz w:val="30"/>
        <w:szCs w:val="30"/>
      </w:rPr>
      <w:fldChar w:fldCharType="separate"/>
    </w:r>
    <w:r w:rsidR="00A86BC4">
      <w:rPr>
        <w:rFonts w:ascii="Angsana New" w:hAnsi="Angsana New"/>
        <w:noProof/>
        <w:sz w:val="30"/>
        <w:szCs w:val="30"/>
      </w:rPr>
      <w:t>40</w:t>
    </w:r>
    <w:r w:rsidR="008B07A7" w:rsidRPr="00AB7530">
      <w:rPr>
        <w:rFonts w:ascii="Angsana New" w:hAnsi="Angsana New"/>
        <w:sz w:val="30"/>
        <w:szCs w:val="30"/>
      </w:rPr>
      <w:fldChar w:fldCharType="end"/>
    </w:r>
  </w:p>
  <w:p w:rsidR="00794135" w:rsidRPr="005E26AF" w:rsidRDefault="00794135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Pr="00334F52" w:rsidRDefault="008B07A7">
    <w:pPr>
      <w:pStyle w:val="Footer"/>
      <w:jc w:val="right"/>
      <w:rPr>
        <w:rFonts w:ascii="Angsana New" w:hAnsi="Angsana New"/>
        <w:sz w:val="30"/>
        <w:szCs w:val="30"/>
      </w:rPr>
    </w:pPr>
    <w:r w:rsidRPr="00334F52">
      <w:rPr>
        <w:rFonts w:ascii="Angsana New" w:hAnsi="Angsana New"/>
        <w:sz w:val="30"/>
        <w:szCs w:val="30"/>
      </w:rPr>
      <w:fldChar w:fldCharType="begin"/>
    </w:r>
    <w:r w:rsidR="00794135" w:rsidRPr="00334F52">
      <w:rPr>
        <w:rFonts w:ascii="Angsana New" w:hAnsi="Angsana New"/>
        <w:sz w:val="30"/>
        <w:szCs w:val="30"/>
      </w:rPr>
      <w:instrText xml:space="preserve"> PAGE   \* MERGEFORMAT </w:instrText>
    </w:r>
    <w:r w:rsidRPr="00334F52">
      <w:rPr>
        <w:rFonts w:ascii="Angsana New" w:hAnsi="Angsana New"/>
        <w:sz w:val="30"/>
        <w:szCs w:val="30"/>
      </w:rPr>
      <w:fldChar w:fldCharType="separate"/>
    </w:r>
    <w:r w:rsidR="00A86BC4">
      <w:rPr>
        <w:rFonts w:ascii="Angsana New" w:hAnsi="Angsana New"/>
        <w:noProof/>
        <w:sz w:val="30"/>
        <w:szCs w:val="30"/>
      </w:rPr>
      <w:t>15</w:t>
    </w:r>
    <w:r w:rsidRPr="00334F52">
      <w:rPr>
        <w:rFonts w:ascii="Angsana New" w:hAnsi="Angsana New"/>
        <w:sz w:val="30"/>
        <w:szCs w:val="30"/>
      </w:rPr>
      <w:fldChar w:fldCharType="end"/>
    </w:r>
  </w:p>
  <w:p w:rsidR="00794135" w:rsidRPr="00AB7530" w:rsidRDefault="00794135">
    <w:pPr>
      <w:pStyle w:val="Footer"/>
      <w:rPr>
        <w:rStyle w:val="PageNumber"/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Default="00794135" w:rsidP="006737A8">
    <w:pPr>
      <w:pStyle w:val="Footer"/>
      <w:framePr w:wrap="around" w:vAnchor="text" w:hAnchor="margin" w:xAlign="right" w:y="1"/>
      <w:rPr>
        <w:rStyle w:val="PageNumber"/>
      </w:rPr>
    </w:pPr>
  </w:p>
  <w:p w:rsidR="00794135" w:rsidRPr="00FD32A3" w:rsidRDefault="00794135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="008B07A7"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="008B07A7" w:rsidRPr="00AB7530">
      <w:rPr>
        <w:rFonts w:ascii="Angsana New" w:hAnsi="Angsana New"/>
        <w:sz w:val="30"/>
        <w:szCs w:val="30"/>
      </w:rPr>
      <w:fldChar w:fldCharType="separate"/>
    </w:r>
    <w:r w:rsidR="00A86BC4">
      <w:rPr>
        <w:rFonts w:ascii="Angsana New" w:hAnsi="Angsana New"/>
        <w:noProof/>
        <w:sz w:val="30"/>
        <w:szCs w:val="30"/>
      </w:rPr>
      <w:t>62</w:t>
    </w:r>
    <w:r w:rsidR="008B07A7"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Pr="003077C5" w:rsidRDefault="00794135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="008B07A7"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="008B07A7" w:rsidRPr="00AB7530">
      <w:rPr>
        <w:rFonts w:ascii="Angsana New" w:hAnsi="Angsana New"/>
        <w:sz w:val="30"/>
        <w:szCs w:val="30"/>
      </w:rPr>
      <w:fldChar w:fldCharType="separate"/>
    </w:r>
    <w:r w:rsidR="00A86BC4">
      <w:rPr>
        <w:rFonts w:ascii="Angsana New" w:hAnsi="Angsana New"/>
        <w:noProof/>
        <w:sz w:val="30"/>
        <w:szCs w:val="30"/>
      </w:rPr>
      <w:t>48</w:t>
    </w:r>
    <w:r w:rsidR="008B07A7"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098" w:rsidRDefault="00704098">
      <w:r>
        <w:separator/>
      </w:r>
    </w:p>
  </w:footnote>
  <w:footnote w:type="continuationSeparator" w:id="0">
    <w:p w:rsidR="00704098" w:rsidRDefault="00704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:rsidR="00794135" w:rsidRPr="005C53D4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94135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2565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794135" w:rsidRPr="00C63E48" w:rsidRDefault="00794135" w:rsidP="006E4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35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:rsidR="00794135" w:rsidRPr="005C53D4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94135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2565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2564</w:t>
    </w:r>
  </w:p>
  <w:p w:rsidR="00794135" w:rsidRPr="006E41FB" w:rsidRDefault="00794135" w:rsidP="00200E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38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39"/>
  </w:num>
  <w:num w:numId="14">
    <w:abstractNumId w:val="23"/>
  </w:num>
  <w:num w:numId="15">
    <w:abstractNumId w:val="27"/>
  </w:num>
  <w:num w:numId="16">
    <w:abstractNumId w:val="11"/>
  </w:num>
  <w:num w:numId="17">
    <w:abstractNumId w:val="18"/>
  </w:num>
  <w:num w:numId="18">
    <w:abstractNumId w:val="19"/>
  </w:num>
  <w:num w:numId="19">
    <w:abstractNumId w:val="42"/>
  </w:num>
  <w:num w:numId="20">
    <w:abstractNumId w:val="40"/>
  </w:num>
  <w:num w:numId="21">
    <w:abstractNumId w:val="16"/>
  </w:num>
  <w:num w:numId="22">
    <w:abstractNumId w:val="41"/>
  </w:num>
  <w:num w:numId="23">
    <w:abstractNumId w:val="12"/>
  </w:num>
  <w:num w:numId="24">
    <w:abstractNumId w:val="35"/>
  </w:num>
  <w:num w:numId="25">
    <w:abstractNumId w:val="26"/>
  </w:num>
  <w:num w:numId="26">
    <w:abstractNumId w:val="21"/>
  </w:num>
  <w:num w:numId="27">
    <w:abstractNumId w:val="30"/>
  </w:num>
  <w:num w:numId="28">
    <w:abstractNumId w:val="43"/>
  </w:num>
  <w:num w:numId="29">
    <w:abstractNumId w:val="22"/>
  </w:num>
  <w:num w:numId="30">
    <w:abstractNumId w:val="24"/>
  </w:num>
  <w:num w:numId="31">
    <w:abstractNumId w:val="13"/>
  </w:num>
  <w:num w:numId="32">
    <w:abstractNumId w:val="31"/>
  </w:num>
  <w:num w:numId="33">
    <w:abstractNumId w:val="34"/>
  </w:num>
  <w:num w:numId="34">
    <w:abstractNumId w:val="14"/>
  </w:num>
  <w:num w:numId="35">
    <w:abstractNumId w:val="28"/>
  </w:num>
  <w:num w:numId="36">
    <w:abstractNumId w:val="37"/>
  </w:num>
  <w:num w:numId="37">
    <w:abstractNumId w:val="32"/>
  </w:num>
  <w:num w:numId="38">
    <w:abstractNumId w:val="20"/>
  </w:num>
  <w:num w:numId="39">
    <w:abstractNumId w:val="38"/>
  </w:num>
  <w:num w:numId="40">
    <w:abstractNumId w:val="44"/>
  </w:num>
  <w:num w:numId="41">
    <w:abstractNumId w:val="15"/>
  </w:num>
  <w:num w:numId="42">
    <w:abstractNumId w:val="10"/>
  </w:num>
  <w:num w:numId="43">
    <w:abstractNumId w:val="33"/>
  </w:num>
  <w:num w:numId="44">
    <w:abstractNumId w:val="29"/>
  </w:num>
  <w:num w:numId="45">
    <w:abstractNumId w:val="36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attachedTemplate r:id="rId1"/>
  <w:stylePaneFormatFilter w:val="3F01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42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299"/>
    <w:rsid w:val="0000068D"/>
    <w:rsid w:val="000009D3"/>
    <w:rsid w:val="00000BEA"/>
    <w:rsid w:val="00001229"/>
    <w:rsid w:val="00001620"/>
    <w:rsid w:val="00001CE1"/>
    <w:rsid w:val="00001D2F"/>
    <w:rsid w:val="000025E6"/>
    <w:rsid w:val="00002734"/>
    <w:rsid w:val="00002799"/>
    <w:rsid w:val="000031A2"/>
    <w:rsid w:val="000032E3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476"/>
    <w:rsid w:val="00007860"/>
    <w:rsid w:val="0000791F"/>
    <w:rsid w:val="00010C82"/>
    <w:rsid w:val="0001101D"/>
    <w:rsid w:val="00011101"/>
    <w:rsid w:val="0001179A"/>
    <w:rsid w:val="000117B0"/>
    <w:rsid w:val="00011B30"/>
    <w:rsid w:val="00011E3D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3F4"/>
    <w:rsid w:val="000149AC"/>
    <w:rsid w:val="00014BDD"/>
    <w:rsid w:val="000150AB"/>
    <w:rsid w:val="000150DB"/>
    <w:rsid w:val="00015C50"/>
    <w:rsid w:val="000162D2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4E"/>
    <w:rsid w:val="0002067E"/>
    <w:rsid w:val="00020C4E"/>
    <w:rsid w:val="00020CBE"/>
    <w:rsid w:val="0002126E"/>
    <w:rsid w:val="0002155D"/>
    <w:rsid w:val="0002184A"/>
    <w:rsid w:val="00021A6D"/>
    <w:rsid w:val="00021AEF"/>
    <w:rsid w:val="00021D7D"/>
    <w:rsid w:val="00021F69"/>
    <w:rsid w:val="0002283A"/>
    <w:rsid w:val="00022BC1"/>
    <w:rsid w:val="00022CD1"/>
    <w:rsid w:val="00023AC5"/>
    <w:rsid w:val="00023C54"/>
    <w:rsid w:val="00023CF9"/>
    <w:rsid w:val="00023D13"/>
    <w:rsid w:val="00024209"/>
    <w:rsid w:val="000242DE"/>
    <w:rsid w:val="000248B5"/>
    <w:rsid w:val="000251CF"/>
    <w:rsid w:val="000260CA"/>
    <w:rsid w:val="0002628A"/>
    <w:rsid w:val="000262BD"/>
    <w:rsid w:val="000264A4"/>
    <w:rsid w:val="00026870"/>
    <w:rsid w:val="00026C3B"/>
    <w:rsid w:val="00026E46"/>
    <w:rsid w:val="00026F94"/>
    <w:rsid w:val="00027177"/>
    <w:rsid w:val="00027302"/>
    <w:rsid w:val="000273D5"/>
    <w:rsid w:val="0002756E"/>
    <w:rsid w:val="00027810"/>
    <w:rsid w:val="0002789F"/>
    <w:rsid w:val="00027CF6"/>
    <w:rsid w:val="00027EB5"/>
    <w:rsid w:val="000305E0"/>
    <w:rsid w:val="00030743"/>
    <w:rsid w:val="0003091D"/>
    <w:rsid w:val="00030D87"/>
    <w:rsid w:val="00030FB1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5471"/>
    <w:rsid w:val="0003570D"/>
    <w:rsid w:val="00035DD8"/>
    <w:rsid w:val="00035E54"/>
    <w:rsid w:val="00036184"/>
    <w:rsid w:val="00036485"/>
    <w:rsid w:val="000364B0"/>
    <w:rsid w:val="00036B8F"/>
    <w:rsid w:val="0003706F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6A2"/>
    <w:rsid w:val="00042F17"/>
    <w:rsid w:val="000436BD"/>
    <w:rsid w:val="000437CD"/>
    <w:rsid w:val="000439E0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E37"/>
    <w:rsid w:val="00046E9F"/>
    <w:rsid w:val="00046FBF"/>
    <w:rsid w:val="000471B1"/>
    <w:rsid w:val="000476A4"/>
    <w:rsid w:val="00047ABE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24CC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D79"/>
    <w:rsid w:val="00054F4E"/>
    <w:rsid w:val="0005510D"/>
    <w:rsid w:val="00055189"/>
    <w:rsid w:val="0005531C"/>
    <w:rsid w:val="0005608B"/>
    <w:rsid w:val="000564E7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4A8"/>
    <w:rsid w:val="000626CB"/>
    <w:rsid w:val="000627D6"/>
    <w:rsid w:val="00062DAD"/>
    <w:rsid w:val="00063153"/>
    <w:rsid w:val="0006352D"/>
    <w:rsid w:val="00063863"/>
    <w:rsid w:val="00063A07"/>
    <w:rsid w:val="000642CD"/>
    <w:rsid w:val="00064357"/>
    <w:rsid w:val="0006487F"/>
    <w:rsid w:val="00064F7D"/>
    <w:rsid w:val="0006584F"/>
    <w:rsid w:val="00065981"/>
    <w:rsid w:val="000659B0"/>
    <w:rsid w:val="00065AED"/>
    <w:rsid w:val="00066929"/>
    <w:rsid w:val="00066962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8D6"/>
    <w:rsid w:val="00070D9C"/>
    <w:rsid w:val="00071174"/>
    <w:rsid w:val="00071B95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B9"/>
    <w:rsid w:val="000745BB"/>
    <w:rsid w:val="00074681"/>
    <w:rsid w:val="00074845"/>
    <w:rsid w:val="00075137"/>
    <w:rsid w:val="00075184"/>
    <w:rsid w:val="000752D9"/>
    <w:rsid w:val="0007532D"/>
    <w:rsid w:val="000758D0"/>
    <w:rsid w:val="000759FD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60C"/>
    <w:rsid w:val="00077695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A5"/>
    <w:rsid w:val="0008205D"/>
    <w:rsid w:val="000826A0"/>
    <w:rsid w:val="00082BEB"/>
    <w:rsid w:val="00082C44"/>
    <w:rsid w:val="00082E15"/>
    <w:rsid w:val="000831AD"/>
    <w:rsid w:val="000834EE"/>
    <w:rsid w:val="000837F9"/>
    <w:rsid w:val="000839D8"/>
    <w:rsid w:val="00083D5B"/>
    <w:rsid w:val="00083F37"/>
    <w:rsid w:val="0008424D"/>
    <w:rsid w:val="00084564"/>
    <w:rsid w:val="00084711"/>
    <w:rsid w:val="000853D3"/>
    <w:rsid w:val="00085585"/>
    <w:rsid w:val="00085AD8"/>
    <w:rsid w:val="00085D27"/>
    <w:rsid w:val="00085FAA"/>
    <w:rsid w:val="00086100"/>
    <w:rsid w:val="00086194"/>
    <w:rsid w:val="0008694E"/>
    <w:rsid w:val="00086BCD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180B"/>
    <w:rsid w:val="0009197B"/>
    <w:rsid w:val="000919E8"/>
    <w:rsid w:val="00091A3A"/>
    <w:rsid w:val="00091D1F"/>
    <w:rsid w:val="0009208F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5FF7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2AA1"/>
    <w:rsid w:val="000A2AC2"/>
    <w:rsid w:val="000A2D5D"/>
    <w:rsid w:val="000A2D79"/>
    <w:rsid w:val="000A2FA8"/>
    <w:rsid w:val="000A32EB"/>
    <w:rsid w:val="000A331F"/>
    <w:rsid w:val="000A3A08"/>
    <w:rsid w:val="000A3CC9"/>
    <w:rsid w:val="000A3D1D"/>
    <w:rsid w:val="000A3F94"/>
    <w:rsid w:val="000A441E"/>
    <w:rsid w:val="000A4748"/>
    <w:rsid w:val="000A54C0"/>
    <w:rsid w:val="000A5B26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C5A"/>
    <w:rsid w:val="000B0E21"/>
    <w:rsid w:val="000B100B"/>
    <w:rsid w:val="000B10F0"/>
    <w:rsid w:val="000B14D1"/>
    <w:rsid w:val="000B169D"/>
    <w:rsid w:val="000B174D"/>
    <w:rsid w:val="000B1C5B"/>
    <w:rsid w:val="000B237F"/>
    <w:rsid w:val="000B2447"/>
    <w:rsid w:val="000B2516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5DCE"/>
    <w:rsid w:val="000B615D"/>
    <w:rsid w:val="000B62EC"/>
    <w:rsid w:val="000B63C5"/>
    <w:rsid w:val="000B65F6"/>
    <w:rsid w:val="000B66CC"/>
    <w:rsid w:val="000B69E5"/>
    <w:rsid w:val="000B72AC"/>
    <w:rsid w:val="000B7389"/>
    <w:rsid w:val="000B73BA"/>
    <w:rsid w:val="000B79CE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205A"/>
    <w:rsid w:val="000C21E0"/>
    <w:rsid w:val="000C2300"/>
    <w:rsid w:val="000C24AB"/>
    <w:rsid w:val="000C4350"/>
    <w:rsid w:val="000C4928"/>
    <w:rsid w:val="000C4E6E"/>
    <w:rsid w:val="000C520D"/>
    <w:rsid w:val="000C5402"/>
    <w:rsid w:val="000C57A9"/>
    <w:rsid w:val="000C58D2"/>
    <w:rsid w:val="000C5A24"/>
    <w:rsid w:val="000C5AAA"/>
    <w:rsid w:val="000C651C"/>
    <w:rsid w:val="000C653F"/>
    <w:rsid w:val="000C666B"/>
    <w:rsid w:val="000C6680"/>
    <w:rsid w:val="000C68E9"/>
    <w:rsid w:val="000C6DCF"/>
    <w:rsid w:val="000C6FA5"/>
    <w:rsid w:val="000C6FF2"/>
    <w:rsid w:val="000C7590"/>
    <w:rsid w:val="000C773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1173"/>
    <w:rsid w:val="000D1627"/>
    <w:rsid w:val="000D168C"/>
    <w:rsid w:val="000D1792"/>
    <w:rsid w:val="000D1C59"/>
    <w:rsid w:val="000D1DEA"/>
    <w:rsid w:val="000D1F65"/>
    <w:rsid w:val="000D249F"/>
    <w:rsid w:val="000D25A1"/>
    <w:rsid w:val="000D26B6"/>
    <w:rsid w:val="000D26CF"/>
    <w:rsid w:val="000D28B8"/>
    <w:rsid w:val="000D2938"/>
    <w:rsid w:val="000D2BA1"/>
    <w:rsid w:val="000D2BE2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F00"/>
    <w:rsid w:val="000D515C"/>
    <w:rsid w:val="000D5745"/>
    <w:rsid w:val="000D5793"/>
    <w:rsid w:val="000D5A2D"/>
    <w:rsid w:val="000D6116"/>
    <w:rsid w:val="000D68B5"/>
    <w:rsid w:val="000D6B2F"/>
    <w:rsid w:val="000D6B75"/>
    <w:rsid w:val="000D6C53"/>
    <w:rsid w:val="000D7100"/>
    <w:rsid w:val="000D7450"/>
    <w:rsid w:val="000D786B"/>
    <w:rsid w:val="000D78FE"/>
    <w:rsid w:val="000D7B32"/>
    <w:rsid w:val="000E00CF"/>
    <w:rsid w:val="000E06C7"/>
    <w:rsid w:val="000E0B53"/>
    <w:rsid w:val="000E0B7D"/>
    <w:rsid w:val="000E0CFF"/>
    <w:rsid w:val="000E123A"/>
    <w:rsid w:val="000E149A"/>
    <w:rsid w:val="000E1704"/>
    <w:rsid w:val="000E172E"/>
    <w:rsid w:val="000E1839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F6E"/>
    <w:rsid w:val="000E4A33"/>
    <w:rsid w:val="000E4D34"/>
    <w:rsid w:val="000E5452"/>
    <w:rsid w:val="000E57A1"/>
    <w:rsid w:val="000E5AD1"/>
    <w:rsid w:val="000E5E9D"/>
    <w:rsid w:val="000E63F6"/>
    <w:rsid w:val="000E64CF"/>
    <w:rsid w:val="000E66CF"/>
    <w:rsid w:val="000E6E65"/>
    <w:rsid w:val="000E6ED0"/>
    <w:rsid w:val="000E71B6"/>
    <w:rsid w:val="000E7220"/>
    <w:rsid w:val="000E7545"/>
    <w:rsid w:val="000E77C3"/>
    <w:rsid w:val="000E7878"/>
    <w:rsid w:val="000E7FD2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A3A"/>
    <w:rsid w:val="000F2A4A"/>
    <w:rsid w:val="000F2B59"/>
    <w:rsid w:val="000F2B72"/>
    <w:rsid w:val="000F31F2"/>
    <w:rsid w:val="000F3AA4"/>
    <w:rsid w:val="000F3BC7"/>
    <w:rsid w:val="000F3C83"/>
    <w:rsid w:val="000F3CBF"/>
    <w:rsid w:val="000F3E08"/>
    <w:rsid w:val="000F4121"/>
    <w:rsid w:val="000F43DB"/>
    <w:rsid w:val="000F474C"/>
    <w:rsid w:val="000F48CD"/>
    <w:rsid w:val="000F4A11"/>
    <w:rsid w:val="000F4AE9"/>
    <w:rsid w:val="000F58A3"/>
    <w:rsid w:val="000F656A"/>
    <w:rsid w:val="000F65AC"/>
    <w:rsid w:val="000F6906"/>
    <w:rsid w:val="000F6940"/>
    <w:rsid w:val="000F6A7A"/>
    <w:rsid w:val="000F7077"/>
    <w:rsid w:val="000F7187"/>
    <w:rsid w:val="000F73FA"/>
    <w:rsid w:val="0010025E"/>
    <w:rsid w:val="001005A5"/>
    <w:rsid w:val="00100F04"/>
    <w:rsid w:val="00100F0B"/>
    <w:rsid w:val="00101084"/>
    <w:rsid w:val="001011DA"/>
    <w:rsid w:val="001017C3"/>
    <w:rsid w:val="00101BD4"/>
    <w:rsid w:val="0010270C"/>
    <w:rsid w:val="00102E66"/>
    <w:rsid w:val="001032AB"/>
    <w:rsid w:val="001032EC"/>
    <w:rsid w:val="00103533"/>
    <w:rsid w:val="001035A3"/>
    <w:rsid w:val="00103834"/>
    <w:rsid w:val="00103BCD"/>
    <w:rsid w:val="001041C7"/>
    <w:rsid w:val="00104854"/>
    <w:rsid w:val="00104A09"/>
    <w:rsid w:val="00104D55"/>
    <w:rsid w:val="00104D9F"/>
    <w:rsid w:val="001053FB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2FA"/>
    <w:rsid w:val="001073CA"/>
    <w:rsid w:val="001075A6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F65"/>
    <w:rsid w:val="0011506D"/>
    <w:rsid w:val="0011510F"/>
    <w:rsid w:val="001152BF"/>
    <w:rsid w:val="001153E9"/>
    <w:rsid w:val="00115B7C"/>
    <w:rsid w:val="001163BA"/>
    <w:rsid w:val="00116850"/>
    <w:rsid w:val="00116AB6"/>
    <w:rsid w:val="0011715D"/>
    <w:rsid w:val="00120011"/>
    <w:rsid w:val="0012086A"/>
    <w:rsid w:val="0012090A"/>
    <w:rsid w:val="0012096E"/>
    <w:rsid w:val="00120BD0"/>
    <w:rsid w:val="00120F7A"/>
    <w:rsid w:val="00121593"/>
    <w:rsid w:val="00121944"/>
    <w:rsid w:val="00122000"/>
    <w:rsid w:val="00122602"/>
    <w:rsid w:val="00122C16"/>
    <w:rsid w:val="00122DD2"/>
    <w:rsid w:val="001234D5"/>
    <w:rsid w:val="0012372D"/>
    <w:rsid w:val="00123841"/>
    <w:rsid w:val="001239A5"/>
    <w:rsid w:val="00123B55"/>
    <w:rsid w:val="001240DF"/>
    <w:rsid w:val="00124481"/>
    <w:rsid w:val="00124B6C"/>
    <w:rsid w:val="00124DD4"/>
    <w:rsid w:val="00124F65"/>
    <w:rsid w:val="00124FFC"/>
    <w:rsid w:val="001252F0"/>
    <w:rsid w:val="00125344"/>
    <w:rsid w:val="0012559C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573"/>
    <w:rsid w:val="001305CC"/>
    <w:rsid w:val="0013077C"/>
    <w:rsid w:val="0013096C"/>
    <w:rsid w:val="00130A5D"/>
    <w:rsid w:val="00130B44"/>
    <w:rsid w:val="00130C93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2EBD"/>
    <w:rsid w:val="001331BF"/>
    <w:rsid w:val="0013347A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A9F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81"/>
    <w:rsid w:val="00137BA5"/>
    <w:rsid w:val="0014001C"/>
    <w:rsid w:val="001403B1"/>
    <w:rsid w:val="00140CC4"/>
    <w:rsid w:val="00140DB5"/>
    <w:rsid w:val="0014123F"/>
    <w:rsid w:val="00141CF7"/>
    <w:rsid w:val="00142075"/>
    <w:rsid w:val="001420F3"/>
    <w:rsid w:val="001423D9"/>
    <w:rsid w:val="00142707"/>
    <w:rsid w:val="0014270F"/>
    <w:rsid w:val="001428B6"/>
    <w:rsid w:val="001429FD"/>
    <w:rsid w:val="00143D2C"/>
    <w:rsid w:val="00143EFB"/>
    <w:rsid w:val="00144834"/>
    <w:rsid w:val="0014509E"/>
    <w:rsid w:val="001451C4"/>
    <w:rsid w:val="001452D0"/>
    <w:rsid w:val="00145421"/>
    <w:rsid w:val="00145B3F"/>
    <w:rsid w:val="00145C94"/>
    <w:rsid w:val="00145E5C"/>
    <w:rsid w:val="001466A8"/>
    <w:rsid w:val="001466B8"/>
    <w:rsid w:val="0014699C"/>
    <w:rsid w:val="00146D74"/>
    <w:rsid w:val="00146F06"/>
    <w:rsid w:val="00146F93"/>
    <w:rsid w:val="001470FF"/>
    <w:rsid w:val="00147553"/>
    <w:rsid w:val="00147B02"/>
    <w:rsid w:val="00147C09"/>
    <w:rsid w:val="00147CA9"/>
    <w:rsid w:val="00147E15"/>
    <w:rsid w:val="00147E7E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3D"/>
    <w:rsid w:val="00152C68"/>
    <w:rsid w:val="00152D6C"/>
    <w:rsid w:val="00153154"/>
    <w:rsid w:val="00153333"/>
    <w:rsid w:val="0015337A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2C65"/>
    <w:rsid w:val="00162E16"/>
    <w:rsid w:val="00162E59"/>
    <w:rsid w:val="001635F6"/>
    <w:rsid w:val="001637D2"/>
    <w:rsid w:val="00163FBF"/>
    <w:rsid w:val="001649A9"/>
    <w:rsid w:val="001655D1"/>
    <w:rsid w:val="001656EB"/>
    <w:rsid w:val="00165AF1"/>
    <w:rsid w:val="00165C45"/>
    <w:rsid w:val="00165FE0"/>
    <w:rsid w:val="00166668"/>
    <w:rsid w:val="00166786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712"/>
    <w:rsid w:val="001719CE"/>
    <w:rsid w:val="00171DB3"/>
    <w:rsid w:val="00171E77"/>
    <w:rsid w:val="001722CC"/>
    <w:rsid w:val="00172624"/>
    <w:rsid w:val="0017262B"/>
    <w:rsid w:val="00172714"/>
    <w:rsid w:val="00172862"/>
    <w:rsid w:val="00172CFB"/>
    <w:rsid w:val="001734B6"/>
    <w:rsid w:val="00173BB0"/>
    <w:rsid w:val="00173EDC"/>
    <w:rsid w:val="00173F5F"/>
    <w:rsid w:val="001741DF"/>
    <w:rsid w:val="00174598"/>
    <w:rsid w:val="00174DA4"/>
    <w:rsid w:val="00174DF4"/>
    <w:rsid w:val="001750EA"/>
    <w:rsid w:val="00175CC4"/>
    <w:rsid w:val="00175DC3"/>
    <w:rsid w:val="00175F56"/>
    <w:rsid w:val="001763B3"/>
    <w:rsid w:val="00176407"/>
    <w:rsid w:val="00176882"/>
    <w:rsid w:val="001773E5"/>
    <w:rsid w:val="001776F1"/>
    <w:rsid w:val="00177BEA"/>
    <w:rsid w:val="00177BF4"/>
    <w:rsid w:val="001805DF"/>
    <w:rsid w:val="00180993"/>
    <w:rsid w:val="001809E1"/>
    <w:rsid w:val="00180A72"/>
    <w:rsid w:val="00180C7E"/>
    <w:rsid w:val="00180CCE"/>
    <w:rsid w:val="001817AE"/>
    <w:rsid w:val="00181859"/>
    <w:rsid w:val="001819C3"/>
    <w:rsid w:val="00181D6B"/>
    <w:rsid w:val="00182400"/>
    <w:rsid w:val="00183204"/>
    <w:rsid w:val="001832E2"/>
    <w:rsid w:val="00183319"/>
    <w:rsid w:val="00183467"/>
    <w:rsid w:val="00183A7A"/>
    <w:rsid w:val="00183B39"/>
    <w:rsid w:val="00183D08"/>
    <w:rsid w:val="001840AB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71"/>
    <w:rsid w:val="00191CEF"/>
    <w:rsid w:val="00192291"/>
    <w:rsid w:val="00192F26"/>
    <w:rsid w:val="00193F2E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940"/>
    <w:rsid w:val="00195A17"/>
    <w:rsid w:val="00195B8A"/>
    <w:rsid w:val="00195C53"/>
    <w:rsid w:val="00195E36"/>
    <w:rsid w:val="001960BF"/>
    <w:rsid w:val="00196380"/>
    <w:rsid w:val="0019694A"/>
    <w:rsid w:val="00197199"/>
    <w:rsid w:val="0019727C"/>
    <w:rsid w:val="001974E1"/>
    <w:rsid w:val="001975F1"/>
    <w:rsid w:val="001975F7"/>
    <w:rsid w:val="0019766A"/>
    <w:rsid w:val="00197804"/>
    <w:rsid w:val="00197964"/>
    <w:rsid w:val="00197E81"/>
    <w:rsid w:val="001A02B4"/>
    <w:rsid w:val="001A02F7"/>
    <w:rsid w:val="001A075B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6A1"/>
    <w:rsid w:val="001A3827"/>
    <w:rsid w:val="001A3857"/>
    <w:rsid w:val="001A3944"/>
    <w:rsid w:val="001A3E60"/>
    <w:rsid w:val="001A4350"/>
    <w:rsid w:val="001A437D"/>
    <w:rsid w:val="001A4793"/>
    <w:rsid w:val="001A5134"/>
    <w:rsid w:val="001A5955"/>
    <w:rsid w:val="001A5A47"/>
    <w:rsid w:val="001A5B8F"/>
    <w:rsid w:val="001A5E5F"/>
    <w:rsid w:val="001A644E"/>
    <w:rsid w:val="001A6612"/>
    <w:rsid w:val="001A66CE"/>
    <w:rsid w:val="001A6886"/>
    <w:rsid w:val="001A6BA3"/>
    <w:rsid w:val="001A6BC7"/>
    <w:rsid w:val="001A7001"/>
    <w:rsid w:val="001A70E5"/>
    <w:rsid w:val="001A70FB"/>
    <w:rsid w:val="001A749D"/>
    <w:rsid w:val="001B02AB"/>
    <w:rsid w:val="001B08D6"/>
    <w:rsid w:val="001B1192"/>
    <w:rsid w:val="001B19DD"/>
    <w:rsid w:val="001B1B2D"/>
    <w:rsid w:val="001B1D28"/>
    <w:rsid w:val="001B239F"/>
    <w:rsid w:val="001B2861"/>
    <w:rsid w:val="001B2C21"/>
    <w:rsid w:val="001B2DE7"/>
    <w:rsid w:val="001B31C6"/>
    <w:rsid w:val="001B33F8"/>
    <w:rsid w:val="001B3637"/>
    <w:rsid w:val="001B3F00"/>
    <w:rsid w:val="001B4702"/>
    <w:rsid w:val="001B4C4E"/>
    <w:rsid w:val="001B4F5D"/>
    <w:rsid w:val="001B5D5C"/>
    <w:rsid w:val="001B6095"/>
    <w:rsid w:val="001B6284"/>
    <w:rsid w:val="001B62CB"/>
    <w:rsid w:val="001B67A6"/>
    <w:rsid w:val="001B6BAE"/>
    <w:rsid w:val="001B6DED"/>
    <w:rsid w:val="001B7154"/>
    <w:rsid w:val="001B7747"/>
    <w:rsid w:val="001B79CD"/>
    <w:rsid w:val="001B7F7B"/>
    <w:rsid w:val="001C062A"/>
    <w:rsid w:val="001C091D"/>
    <w:rsid w:val="001C0D1F"/>
    <w:rsid w:val="001C0E7E"/>
    <w:rsid w:val="001C1123"/>
    <w:rsid w:val="001C1173"/>
    <w:rsid w:val="001C172E"/>
    <w:rsid w:val="001C191B"/>
    <w:rsid w:val="001C1BAC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D9"/>
    <w:rsid w:val="001C4FED"/>
    <w:rsid w:val="001C530E"/>
    <w:rsid w:val="001C5435"/>
    <w:rsid w:val="001C5821"/>
    <w:rsid w:val="001C5D40"/>
    <w:rsid w:val="001C670D"/>
    <w:rsid w:val="001C673E"/>
    <w:rsid w:val="001C676B"/>
    <w:rsid w:val="001C68AF"/>
    <w:rsid w:val="001C6BF6"/>
    <w:rsid w:val="001C6C46"/>
    <w:rsid w:val="001C7002"/>
    <w:rsid w:val="001C71C3"/>
    <w:rsid w:val="001C7239"/>
    <w:rsid w:val="001C73A6"/>
    <w:rsid w:val="001C7FDE"/>
    <w:rsid w:val="001D00E2"/>
    <w:rsid w:val="001D11C7"/>
    <w:rsid w:val="001D1426"/>
    <w:rsid w:val="001D280C"/>
    <w:rsid w:val="001D2C51"/>
    <w:rsid w:val="001D2C61"/>
    <w:rsid w:val="001D37B4"/>
    <w:rsid w:val="001D37E9"/>
    <w:rsid w:val="001D382E"/>
    <w:rsid w:val="001D3B52"/>
    <w:rsid w:val="001D3C1A"/>
    <w:rsid w:val="001D4BE5"/>
    <w:rsid w:val="001D4DF5"/>
    <w:rsid w:val="001D503E"/>
    <w:rsid w:val="001D59C8"/>
    <w:rsid w:val="001D5BF3"/>
    <w:rsid w:val="001D5D89"/>
    <w:rsid w:val="001D6006"/>
    <w:rsid w:val="001D60D0"/>
    <w:rsid w:val="001D6D0D"/>
    <w:rsid w:val="001D7278"/>
    <w:rsid w:val="001D7BAA"/>
    <w:rsid w:val="001D7E76"/>
    <w:rsid w:val="001E02DC"/>
    <w:rsid w:val="001E10B3"/>
    <w:rsid w:val="001E124E"/>
    <w:rsid w:val="001E184B"/>
    <w:rsid w:val="001E1F4F"/>
    <w:rsid w:val="001E21FE"/>
    <w:rsid w:val="001E2602"/>
    <w:rsid w:val="001E2696"/>
    <w:rsid w:val="001E27A7"/>
    <w:rsid w:val="001E29BD"/>
    <w:rsid w:val="001E31A2"/>
    <w:rsid w:val="001E32DF"/>
    <w:rsid w:val="001E33C3"/>
    <w:rsid w:val="001E3518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C3"/>
    <w:rsid w:val="001E6358"/>
    <w:rsid w:val="001E68DF"/>
    <w:rsid w:val="001E6A19"/>
    <w:rsid w:val="001E73B4"/>
    <w:rsid w:val="001E7680"/>
    <w:rsid w:val="001E7D9B"/>
    <w:rsid w:val="001E7F51"/>
    <w:rsid w:val="001F00B1"/>
    <w:rsid w:val="001F0204"/>
    <w:rsid w:val="001F0BE3"/>
    <w:rsid w:val="001F1303"/>
    <w:rsid w:val="001F1370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7D7"/>
    <w:rsid w:val="001F4844"/>
    <w:rsid w:val="001F4C08"/>
    <w:rsid w:val="001F515E"/>
    <w:rsid w:val="001F5699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E23"/>
    <w:rsid w:val="00200703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91"/>
    <w:rsid w:val="00204125"/>
    <w:rsid w:val="00204496"/>
    <w:rsid w:val="00204927"/>
    <w:rsid w:val="00205272"/>
    <w:rsid w:val="0020607D"/>
    <w:rsid w:val="002060FB"/>
    <w:rsid w:val="00206260"/>
    <w:rsid w:val="0020637B"/>
    <w:rsid w:val="00206AD5"/>
    <w:rsid w:val="00206D9F"/>
    <w:rsid w:val="00206DC9"/>
    <w:rsid w:val="00207349"/>
    <w:rsid w:val="0020762A"/>
    <w:rsid w:val="00210133"/>
    <w:rsid w:val="00210215"/>
    <w:rsid w:val="00210755"/>
    <w:rsid w:val="002114D1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2F9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A8C"/>
    <w:rsid w:val="00214E7B"/>
    <w:rsid w:val="00215747"/>
    <w:rsid w:val="002159D0"/>
    <w:rsid w:val="00215A03"/>
    <w:rsid w:val="00215E2D"/>
    <w:rsid w:val="002161C2"/>
    <w:rsid w:val="00216224"/>
    <w:rsid w:val="0021650B"/>
    <w:rsid w:val="00216622"/>
    <w:rsid w:val="002167C0"/>
    <w:rsid w:val="00216B05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BEC"/>
    <w:rsid w:val="002233FE"/>
    <w:rsid w:val="00223E09"/>
    <w:rsid w:val="00224383"/>
    <w:rsid w:val="002244CD"/>
    <w:rsid w:val="002258CA"/>
    <w:rsid w:val="00226357"/>
    <w:rsid w:val="00226863"/>
    <w:rsid w:val="00226B5E"/>
    <w:rsid w:val="0022745C"/>
    <w:rsid w:val="002304C7"/>
    <w:rsid w:val="002306EB"/>
    <w:rsid w:val="0023073A"/>
    <w:rsid w:val="00230B03"/>
    <w:rsid w:val="00230F38"/>
    <w:rsid w:val="00231A6C"/>
    <w:rsid w:val="00231E67"/>
    <w:rsid w:val="0023280F"/>
    <w:rsid w:val="00232B12"/>
    <w:rsid w:val="00232EEE"/>
    <w:rsid w:val="0023303E"/>
    <w:rsid w:val="00233488"/>
    <w:rsid w:val="0023389F"/>
    <w:rsid w:val="002339B0"/>
    <w:rsid w:val="00234A92"/>
    <w:rsid w:val="00234B1B"/>
    <w:rsid w:val="002350F3"/>
    <w:rsid w:val="00235344"/>
    <w:rsid w:val="00235E3B"/>
    <w:rsid w:val="002361B9"/>
    <w:rsid w:val="00236CCD"/>
    <w:rsid w:val="00236D5F"/>
    <w:rsid w:val="0023711C"/>
    <w:rsid w:val="0023716A"/>
    <w:rsid w:val="0023724F"/>
    <w:rsid w:val="002373A3"/>
    <w:rsid w:val="002374B5"/>
    <w:rsid w:val="002403E3"/>
    <w:rsid w:val="002404B3"/>
    <w:rsid w:val="00240824"/>
    <w:rsid w:val="002409F5"/>
    <w:rsid w:val="00240C81"/>
    <w:rsid w:val="00240FD4"/>
    <w:rsid w:val="0024114D"/>
    <w:rsid w:val="0024119B"/>
    <w:rsid w:val="0024148E"/>
    <w:rsid w:val="00241F21"/>
    <w:rsid w:val="00241FD5"/>
    <w:rsid w:val="002422A0"/>
    <w:rsid w:val="00243361"/>
    <w:rsid w:val="0024383F"/>
    <w:rsid w:val="00243AA1"/>
    <w:rsid w:val="00243FE4"/>
    <w:rsid w:val="002440A1"/>
    <w:rsid w:val="00244153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DFB"/>
    <w:rsid w:val="00247F8D"/>
    <w:rsid w:val="002501A5"/>
    <w:rsid w:val="0025067C"/>
    <w:rsid w:val="00250980"/>
    <w:rsid w:val="0025120C"/>
    <w:rsid w:val="00251453"/>
    <w:rsid w:val="002515C7"/>
    <w:rsid w:val="0025174A"/>
    <w:rsid w:val="00251C70"/>
    <w:rsid w:val="00251C97"/>
    <w:rsid w:val="00251E11"/>
    <w:rsid w:val="00251E6A"/>
    <w:rsid w:val="002521DA"/>
    <w:rsid w:val="00252435"/>
    <w:rsid w:val="002525BA"/>
    <w:rsid w:val="00252A18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357"/>
    <w:rsid w:val="0025737B"/>
    <w:rsid w:val="00257440"/>
    <w:rsid w:val="00257A5A"/>
    <w:rsid w:val="00257C70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A2"/>
    <w:rsid w:val="00264432"/>
    <w:rsid w:val="00264716"/>
    <w:rsid w:val="002647A2"/>
    <w:rsid w:val="00264983"/>
    <w:rsid w:val="002649D7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1FF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5EA"/>
    <w:rsid w:val="00272751"/>
    <w:rsid w:val="00272B4D"/>
    <w:rsid w:val="00272F67"/>
    <w:rsid w:val="00273219"/>
    <w:rsid w:val="002732DE"/>
    <w:rsid w:val="0027362D"/>
    <w:rsid w:val="00273813"/>
    <w:rsid w:val="00274370"/>
    <w:rsid w:val="0027482C"/>
    <w:rsid w:val="00274932"/>
    <w:rsid w:val="00274B99"/>
    <w:rsid w:val="00274DE4"/>
    <w:rsid w:val="002751DC"/>
    <w:rsid w:val="00275AB5"/>
    <w:rsid w:val="00275D34"/>
    <w:rsid w:val="00275D4C"/>
    <w:rsid w:val="00276102"/>
    <w:rsid w:val="00276163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BAB"/>
    <w:rsid w:val="00277D75"/>
    <w:rsid w:val="00277DDE"/>
    <w:rsid w:val="002801FC"/>
    <w:rsid w:val="002806BB"/>
    <w:rsid w:val="002806DB"/>
    <w:rsid w:val="002806F6"/>
    <w:rsid w:val="00280CC1"/>
    <w:rsid w:val="00280EBE"/>
    <w:rsid w:val="00281162"/>
    <w:rsid w:val="0028132B"/>
    <w:rsid w:val="0028152D"/>
    <w:rsid w:val="00281659"/>
    <w:rsid w:val="00281662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62B9"/>
    <w:rsid w:val="00286714"/>
    <w:rsid w:val="00286A7E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BE"/>
    <w:rsid w:val="0029364A"/>
    <w:rsid w:val="0029380C"/>
    <w:rsid w:val="00294117"/>
    <w:rsid w:val="002941EA"/>
    <w:rsid w:val="002947CF"/>
    <w:rsid w:val="00294B75"/>
    <w:rsid w:val="00294C20"/>
    <w:rsid w:val="00294DB5"/>
    <w:rsid w:val="00294DF0"/>
    <w:rsid w:val="00295235"/>
    <w:rsid w:val="00295452"/>
    <w:rsid w:val="0029595D"/>
    <w:rsid w:val="002962E1"/>
    <w:rsid w:val="00296DE4"/>
    <w:rsid w:val="00297380"/>
    <w:rsid w:val="00297554"/>
    <w:rsid w:val="00297963"/>
    <w:rsid w:val="00297B74"/>
    <w:rsid w:val="00297D28"/>
    <w:rsid w:val="00297EA4"/>
    <w:rsid w:val="002A0365"/>
    <w:rsid w:val="002A0976"/>
    <w:rsid w:val="002A0BE7"/>
    <w:rsid w:val="002A0EF9"/>
    <w:rsid w:val="002A0EFC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A5F"/>
    <w:rsid w:val="002A3C95"/>
    <w:rsid w:val="002A3CFA"/>
    <w:rsid w:val="002A3F0D"/>
    <w:rsid w:val="002A42BE"/>
    <w:rsid w:val="002A458D"/>
    <w:rsid w:val="002A4905"/>
    <w:rsid w:val="002A4B40"/>
    <w:rsid w:val="002A50E2"/>
    <w:rsid w:val="002A5349"/>
    <w:rsid w:val="002A5650"/>
    <w:rsid w:val="002A57C7"/>
    <w:rsid w:val="002A5E2D"/>
    <w:rsid w:val="002A6379"/>
    <w:rsid w:val="002A663B"/>
    <w:rsid w:val="002A6927"/>
    <w:rsid w:val="002A6998"/>
    <w:rsid w:val="002A6C0E"/>
    <w:rsid w:val="002A6CB8"/>
    <w:rsid w:val="002A719B"/>
    <w:rsid w:val="002A7EE2"/>
    <w:rsid w:val="002B04F8"/>
    <w:rsid w:val="002B0CC7"/>
    <w:rsid w:val="002B13D3"/>
    <w:rsid w:val="002B17C4"/>
    <w:rsid w:val="002B17EA"/>
    <w:rsid w:val="002B1DE1"/>
    <w:rsid w:val="002B1F1B"/>
    <w:rsid w:val="002B2313"/>
    <w:rsid w:val="002B243A"/>
    <w:rsid w:val="002B28F2"/>
    <w:rsid w:val="002B290B"/>
    <w:rsid w:val="002B2C40"/>
    <w:rsid w:val="002B2DB2"/>
    <w:rsid w:val="002B2E7D"/>
    <w:rsid w:val="002B310D"/>
    <w:rsid w:val="002B3607"/>
    <w:rsid w:val="002B3DB7"/>
    <w:rsid w:val="002B49B0"/>
    <w:rsid w:val="002B51A4"/>
    <w:rsid w:val="002B5AAE"/>
    <w:rsid w:val="002B60CB"/>
    <w:rsid w:val="002B63E8"/>
    <w:rsid w:val="002B6686"/>
    <w:rsid w:val="002B675F"/>
    <w:rsid w:val="002B6810"/>
    <w:rsid w:val="002B6D7F"/>
    <w:rsid w:val="002B7202"/>
    <w:rsid w:val="002B7AD3"/>
    <w:rsid w:val="002C002A"/>
    <w:rsid w:val="002C009B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CC0"/>
    <w:rsid w:val="002C1E9E"/>
    <w:rsid w:val="002C210C"/>
    <w:rsid w:val="002C27ED"/>
    <w:rsid w:val="002C2A42"/>
    <w:rsid w:val="002C2EA7"/>
    <w:rsid w:val="002C309C"/>
    <w:rsid w:val="002C34D5"/>
    <w:rsid w:val="002C359F"/>
    <w:rsid w:val="002C373A"/>
    <w:rsid w:val="002C3938"/>
    <w:rsid w:val="002C3C07"/>
    <w:rsid w:val="002C3CD4"/>
    <w:rsid w:val="002C4B49"/>
    <w:rsid w:val="002C4EE6"/>
    <w:rsid w:val="002C51FB"/>
    <w:rsid w:val="002C55C5"/>
    <w:rsid w:val="002C6228"/>
    <w:rsid w:val="002C6443"/>
    <w:rsid w:val="002C6470"/>
    <w:rsid w:val="002C69BF"/>
    <w:rsid w:val="002C6A84"/>
    <w:rsid w:val="002C6DCD"/>
    <w:rsid w:val="002C6FA4"/>
    <w:rsid w:val="002C7847"/>
    <w:rsid w:val="002C797C"/>
    <w:rsid w:val="002C7A09"/>
    <w:rsid w:val="002C7C0B"/>
    <w:rsid w:val="002C7CA1"/>
    <w:rsid w:val="002C7F57"/>
    <w:rsid w:val="002D002E"/>
    <w:rsid w:val="002D03E8"/>
    <w:rsid w:val="002D044D"/>
    <w:rsid w:val="002D1420"/>
    <w:rsid w:val="002D1623"/>
    <w:rsid w:val="002D169B"/>
    <w:rsid w:val="002D1A1B"/>
    <w:rsid w:val="002D261C"/>
    <w:rsid w:val="002D28A3"/>
    <w:rsid w:val="002D2BD9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969"/>
    <w:rsid w:val="002D5D26"/>
    <w:rsid w:val="002D6BCA"/>
    <w:rsid w:val="002D6CAD"/>
    <w:rsid w:val="002D706B"/>
    <w:rsid w:val="002D709C"/>
    <w:rsid w:val="002D7555"/>
    <w:rsid w:val="002D762D"/>
    <w:rsid w:val="002D782F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EB"/>
    <w:rsid w:val="002E2A24"/>
    <w:rsid w:val="002E2BD8"/>
    <w:rsid w:val="002E3044"/>
    <w:rsid w:val="002E31FE"/>
    <w:rsid w:val="002E37FC"/>
    <w:rsid w:val="002E3A76"/>
    <w:rsid w:val="002E3ACD"/>
    <w:rsid w:val="002E40A3"/>
    <w:rsid w:val="002E42CB"/>
    <w:rsid w:val="002E499F"/>
    <w:rsid w:val="002E4DF7"/>
    <w:rsid w:val="002E50EC"/>
    <w:rsid w:val="002E56E5"/>
    <w:rsid w:val="002E591C"/>
    <w:rsid w:val="002E5B2A"/>
    <w:rsid w:val="002E5B67"/>
    <w:rsid w:val="002E627D"/>
    <w:rsid w:val="002E63AF"/>
    <w:rsid w:val="002E66F9"/>
    <w:rsid w:val="002E683E"/>
    <w:rsid w:val="002E6A66"/>
    <w:rsid w:val="002E6B30"/>
    <w:rsid w:val="002E6DF0"/>
    <w:rsid w:val="002E6FAE"/>
    <w:rsid w:val="002E7073"/>
    <w:rsid w:val="002E77EA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47"/>
    <w:rsid w:val="002F2E12"/>
    <w:rsid w:val="002F2EA6"/>
    <w:rsid w:val="002F3F72"/>
    <w:rsid w:val="002F41C3"/>
    <w:rsid w:val="002F430A"/>
    <w:rsid w:val="002F4966"/>
    <w:rsid w:val="002F49F5"/>
    <w:rsid w:val="002F4A12"/>
    <w:rsid w:val="002F4F5E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2F754A"/>
    <w:rsid w:val="00300103"/>
    <w:rsid w:val="0030031B"/>
    <w:rsid w:val="00300875"/>
    <w:rsid w:val="00300B41"/>
    <w:rsid w:val="0030107C"/>
    <w:rsid w:val="003011BA"/>
    <w:rsid w:val="003011CA"/>
    <w:rsid w:val="00301BDC"/>
    <w:rsid w:val="0030283B"/>
    <w:rsid w:val="00302A20"/>
    <w:rsid w:val="00302B22"/>
    <w:rsid w:val="00302CA0"/>
    <w:rsid w:val="00303939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F11"/>
    <w:rsid w:val="003060F5"/>
    <w:rsid w:val="0030625B"/>
    <w:rsid w:val="00306C6D"/>
    <w:rsid w:val="00306EC0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37A"/>
    <w:rsid w:val="0031261C"/>
    <w:rsid w:val="00312A79"/>
    <w:rsid w:val="00313F8E"/>
    <w:rsid w:val="00314307"/>
    <w:rsid w:val="00314952"/>
    <w:rsid w:val="0031523D"/>
    <w:rsid w:val="003156EB"/>
    <w:rsid w:val="003159F1"/>
    <w:rsid w:val="00315FF6"/>
    <w:rsid w:val="0031692D"/>
    <w:rsid w:val="003169FF"/>
    <w:rsid w:val="00316C9D"/>
    <w:rsid w:val="00316DFD"/>
    <w:rsid w:val="00316F62"/>
    <w:rsid w:val="0031713C"/>
    <w:rsid w:val="003173B9"/>
    <w:rsid w:val="003173E1"/>
    <w:rsid w:val="003175B9"/>
    <w:rsid w:val="00317764"/>
    <w:rsid w:val="00317981"/>
    <w:rsid w:val="003203B9"/>
    <w:rsid w:val="00320C81"/>
    <w:rsid w:val="00320CF6"/>
    <w:rsid w:val="0032123D"/>
    <w:rsid w:val="0032143A"/>
    <w:rsid w:val="0032143B"/>
    <w:rsid w:val="0032143F"/>
    <w:rsid w:val="003219D1"/>
    <w:rsid w:val="00321D38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DAD"/>
    <w:rsid w:val="00322E48"/>
    <w:rsid w:val="00322EB8"/>
    <w:rsid w:val="0032319D"/>
    <w:rsid w:val="0032321E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5FD5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B5D"/>
    <w:rsid w:val="00330CD2"/>
    <w:rsid w:val="00331704"/>
    <w:rsid w:val="00331F73"/>
    <w:rsid w:val="00332138"/>
    <w:rsid w:val="00332406"/>
    <w:rsid w:val="0033296B"/>
    <w:rsid w:val="003330CA"/>
    <w:rsid w:val="0033318B"/>
    <w:rsid w:val="00333864"/>
    <w:rsid w:val="00333D74"/>
    <w:rsid w:val="003342E2"/>
    <w:rsid w:val="0033432E"/>
    <w:rsid w:val="00334376"/>
    <w:rsid w:val="0033448D"/>
    <w:rsid w:val="003344DF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21A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943"/>
    <w:rsid w:val="003409FE"/>
    <w:rsid w:val="00340A0C"/>
    <w:rsid w:val="003411F8"/>
    <w:rsid w:val="00341463"/>
    <w:rsid w:val="0034175B"/>
    <w:rsid w:val="003417ED"/>
    <w:rsid w:val="0034252A"/>
    <w:rsid w:val="00342C59"/>
    <w:rsid w:val="00342F7F"/>
    <w:rsid w:val="00342FCF"/>
    <w:rsid w:val="00343343"/>
    <w:rsid w:val="00343D31"/>
    <w:rsid w:val="00343FC1"/>
    <w:rsid w:val="0034468E"/>
    <w:rsid w:val="00344DA9"/>
    <w:rsid w:val="00344E31"/>
    <w:rsid w:val="00345012"/>
    <w:rsid w:val="00345113"/>
    <w:rsid w:val="00345182"/>
    <w:rsid w:val="003456D5"/>
    <w:rsid w:val="00345A09"/>
    <w:rsid w:val="00345AD5"/>
    <w:rsid w:val="00345FF2"/>
    <w:rsid w:val="00346091"/>
    <w:rsid w:val="003462F7"/>
    <w:rsid w:val="0034698B"/>
    <w:rsid w:val="00346E74"/>
    <w:rsid w:val="00346F28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7D9"/>
    <w:rsid w:val="00350988"/>
    <w:rsid w:val="00350BCC"/>
    <w:rsid w:val="00350C21"/>
    <w:rsid w:val="00351203"/>
    <w:rsid w:val="00351802"/>
    <w:rsid w:val="00351B02"/>
    <w:rsid w:val="00352168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6384"/>
    <w:rsid w:val="0035694D"/>
    <w:rsid w:val="00356FD5"/>
    <w:rsid w:val="00357107"/>
    <w:rsid w:val="00357401"/>
    <w:rsid w:val="00357702"/>
    <w:rsid w:val="00357963"/>
    <w:rsid w:val="003579AA"/>
    <w:rsid w:val="00357BD9"/>
    <w:rsid w:val="0036021C"/>
    <w:rsid w:val="00360285"/>
    <w:rsid w:val="00360EAF"/>
    <w:rsid w:val="00361441"/>
    <w:rsid w:val="0036156F"/>
    <w:rsid w:val="003618F1"/>
    <w:rsid w:val="00361AF4"/>
    <w:rsid w:val="00361CA4"/>
    <w:rsid w:val="00361F5D"/>
    <w:rsid w:val="00362134"/>
    <w:rsid w:val="00362313"/>
    <w:rsid w:val="00362458"/>
    <w:rsid w:val="00362675"/>
    <w:rsid w:val="003627F0"/>
    <w:rsid w:val="00362AE1"/>
    <w:rsid w:val="00362AF2"/>
    <w:rsid w:val="00363689"/>
    <w:rsid w:val="00363828"/>
    <w:rsid w:val="00363F6E"/>
    <w:rsid w:val="00364380"/>
    <w:rsid w:val="003645AA"/>
    <w:rsid w:val="00364B59"/>
    <w:rsid w:val="0036504B"/>
    <w:rsid w:val="003657FA"/>
    <w:rsid w:val="00365972"/>
    <w:rsid w:val="00365CE9"/>
    <w:rsid w:val="00366076"/>
    <w:rsid w:val="00366CA5"/>
    <w:rsid w:val="00366FCC"/>
    <w:rsid w:val="00367488"/>
    <w:rsid w:val="00367EBC"/>
    <w:rsid w:val="00367EFE"/>
    <w:rsid w:val="00370996"/>
    <w:rsid w:val="00370B73"/>
    <w:rsid w:val="0037139C"/>
    <w:rsid w:val="003714EA"/>
    <w:rsid w:val="0037152C"/>
    <w:rsid w:val="00371581"/>
    <w:rsid w:val="0037268A"/>
    <w:rsid w:val="0037294A"/>
    <w:rsid w:val="00372C8C"/>
    <w:rsid w:val="003731A1"/>
    <w:rsid w:val="003735C7"/>
    <w:rsid w:val="003737B3"/>
    <w:rsid w:val="003737D0"/>
    <w:rsid w:val="00373EFC"/>
    <w:rsid w:val="00373FE6"/>
    <w:rsid w:val="0037410D"/>
    <w:rsid w:val="003743FB"/>
    <w:rsid w:val="00374726"/>
    <w:rsid w:val="003748EB"/>
    <w:rsid w:val="00374FE3"/>
    <w:rsid w:val="003761C7"/>
    <w:rsid w:val="003765EC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B1F"/>
    <w:rsid w:val="00380C76"/>
    <w:rsid w:val="00380F0F"/>
    <w:rsid w:val="0038196D"/>
    <w:rsid w:val="00381BDD"/>
    <w:rsid w:val="00381BEB"/>
    <w:rsid w:val="00381E6C"/>
    <w:rsid w:val="00382069"/>
    <w:rsid w:val="0038223B"/>
    <w:rsid w:val="003829CF"/>
    <w:rsid w:val="00382AF0"/>
    <w:rsid w:val="00382D34"/>
    <w:rsid w:val="00382FA6"/>
    <w:rsid w:val="00383319"/>
    <w:rsid w:val="003838B5"/>
    <w:rsid w:val="003838D4"/>
    <w:rsid w:val="00383D9A"/>
    <w:rsid w:val="00383F4F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D43"/>
    <w:rsid w:val="0039202C"/>
    <w:rsid w:val="00392131"/>
    <w:rsid w:val="00392155"/>
    <w:rsid w:val="00392910"/>
    <w:rsid w:val="003929B8"/>
    <w:rsid w:val="00392D36"/>
    <w:rsid w:val="00393AD7"/>
    <w:rsid w:val="00393F8C"/>
    <w:rsid w:val="003949FA"/>
    <w:rsid w:val="00394B13"/>
    <w:rsid w:val="00395122"/>
    <w:rsid w:val="003952E3"/>
    <w:rsid w:val="003953C6"/>
    <w:rsid w:val="003957F0"/>
    <w:rsid w:val="003959E5"/>
    <w:rsid w:val="00395B80"/>
    <w:rsid w:val="00395FFD"/>
    <w:rsid w:val="00396415"/>
    <w:rsid w:val="003967EF"/>
    <w:rsid w:val="00396C9E"/>
    <w:rsid w:val="00396D4A"/>
    <w:rsid w:val="003972D4"/>
    <w:rsid w:val="003975CE"/>
    <w:rsid w:val="003976C9"/>
    <w:rsid w:val="00397892"/>
    <w:rsid w:val="00397AA1"/>
    <w:rsid w:val="00397BE0"/>
    <w:rsid w:val="00397C90"/>
    <w:rsid w:val="00397DFC"/>
    <w:rsid w:val="003A01D1"/>
    <w:rsid w:val="003A0915"/>
    <w:rsid w:val="003A1453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33"/>
    <w:rsid w:val="003A3E05"/>
    <w:rsid w:val="003A3FBC"/>
    <w:rsid w:val="003A436C"/>
    <w:rsid w:val="003A4499"/>
    <w:rsid w:val="003A44BB"/>
    <w:rsid w:val="003A490B"/>
    <w:rsid w:val="003A4D6B"/>
    <w:rsid w:val="003A56A4"/>
    <w:rsid w:val="003A5B49"/>
    <w:rsid w:val="003A5E70"/>
    <w:rsid w:val="003A61D4"/>
    <w:rsid w:val="003A62F3"/>
    <w:rsid w:val="003A63C0"/>
    <w:rsid w:val="003A65FB"/>
    <w:rsid w:val="003A68CD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2C6"/>
    <w:rsid w:val="003B0684"/>
    <w:rsid w:val="003B09F8"/>
    <w:rsid w:val="003B0A8E"/>
    <w:rsid w:val="003B0B35"/>
    <w:rsid w:val="003B0D33"/>
    <w:rsid w:val="003B11DD"/>
    <w:rsid w:val="003B11EB"/>
    <w:rsid w:val="003B1C5B"/>
    <w:rsid w:val="003B2972"/>
    <w:rsid w:val="003B2C42"/>
    <w:rsid w:val="003B2D82"/>
    <w:rsid w:val="003B3353"/>
    <w:rsid w:val="003B3ED9"/>
    <w:rsid w:val="003B43A5"/>
    <w:rsid w:val="003B43FC"/>
    <w:rsid w:val="003B4896"/>
    <w:rsid w:val="003B49D6"/>
    <w:rsid w:val="003B50FF"/>
    <w:rsid w:val="003B5EFA"/>
    <w:rsid w:val="003B5F64"/>
    <w:rsid w:val="003B6562"/>
    <w:rsid w:val="003B67A6"/>
    <w:rsid w:val="003B6A0A"/>
    <w:rsid w:val="003B6DA1"/>
    <w:rsid w:val="003B76E8"/>
    <w:rsid w:val="003B77C4"/>
    <w:rsid w:val="003B77D3"/>
    <w:rsid w:val="003C0229"/>
    <w:rsid w:val="003C083A"/>
    <w:rsid w:val="003C0A47"/>
    <w:rsid w:val="003C0BD9"/>
    <w:rsid w:val="003C0C90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3852"/>
    <w:rsid w:val="003C3DD9"/>
    <w:rsid w:val="003C4099"/>
    <w:rsid w:val="003C4323"/>
    <w:rsid w:val="003C4543"/>
    <w:rsid w:val="003C4E4D"/>
    <w:rsid w:val="003C5CE0"/>
    <w:rsid w:val="003C5EEC"/>
    <w:rsid w:val="003C6523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10A9"/>
    <w:rsid w:val="003D15F4"/>
    <w:rsid w:val="003D1CD9"/>
    <w:rsid w:val="003D1D0E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401C"/>
    <w:rsid w:val="003D4927"/>
    <w:rsid w:val="003D4E11"/>
    <w:rsid w:val="003D5376"/>
    <w:rsid w:val="003D5697"/>
    <w:rsid w:val="003D5EEF"/>
    <w:rsid w:val="003D5FA8"/>
    <w:rsid w:val="003D6281"/>
    <w:rsid w:val="003D64F9"/>
    <w:rsid w:val="003D65A0"/>
    <w:rsid w:val="003D6A35"/>
    <w:rsid w:val="003D7712"/>
    <w:rsid w:val="003D7935"/>
    <w:rsid w:val="003D7BDE"/>
    <w:rsid w:val="003D7C7B"/>
    <w:rsid w:val="003D7EAF"/>
    <w:rsid w:val="003E07FF"/>
    <w:rsid w:val="003E0828"/>
    <w:rsid w:val="003E0C3B"/>
    <w:rsid w:val="003E0C98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FE7"/>
    <w:rsid w:val="003E3215"/>
    <w:rsid w:val="003E3301"/>
    <w:rsid w:val="003E3DB5"/>
    <w:rsid w:val="003E3F64"/>
    <w:rsid w:val="003E456A"/>
    <w:rsid w:val="003E4651"/>
    <w:rsid w:val="003E4D17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EB"/>
    <w:rsid w:val="003E7D5C"/>
    <w:rsid w:val="003E7EF4"/>
    <w:rsid w:val="003E7FFE"/>
    <w:rsid w:val="003F0253"/>
    <w:rsid w:val="003F05A8"/>
    <w:rsid w:val="003F0893"/>
    <w:rsid w:val="003F10AA"/>
    <w:rsid w:val="003F11BD"/>
    <w:rsid w:val="003F16F4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2E3"/>
    <w:rsid w:val="003F4655"/>
    <w:rsid w:val="003F4777"/>
    <w:rsid w:val="003F4792"/>
    <w:rsid w:val="003F479D"/>
    <w:rsid w:val="003F481E"/>
    <w:rsid w:val="003F4E22"/>
    <w:rsid w:val="003F4E94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49E"/>
    <w:rsid w:val="00400577"/>
    <w:rsid w:val="00400BCB"/>
    <w:rsid w:val="00400C7F"/>
    <w:rsid w:val="00400D95"/>
    <w:rsid w:val="004011AA"/>
    <w:rsid w:val="0040132E"/>
    <w:rsid w:val="0040173F"/>
    <w:rsid w:val="0040178C"/>
    <w:rsid w:val="0040187A"/>
    <w:rsid w:val="00402055"/>
    <w:rsid w:val="00402312"/>
    <w:rsid w:val="004023B8"/>
    <w:rsid w:val="00402F62"/>
    <w:rsid w:val="00403165"/>
    <w:rsid w:val="00403456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479B"/>
    <w:rsid w:val="0040501F"/>
    <w:rsid w:val="004053CC"/>
    <w:rsid w:val="0040561C"/>
    <w:rsid w:val="00405991"/>
    <w:rsid w:val="00405A91"/>
    <w:rsid w:val="004061C4"/>
    <w:rsid w:val="004061CB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4E"/>
    <w:rsid w:val="00413D77"/>
    <w:rsid w:val="00414397"/>
    <w:rsid w:val="004145F5"/>
    <w:rsid w:val="00414764"/>
    <w:rsid w:val="00414C9B"/>
    <w:rsid w:val="00414D2A"/>
    <w:rsid w:val="004153CF"/>
    <w:rsid w:val="00415613"/>
    <w:rsid w:val="0041634B"/>
    <w:rsid w:val="00416484"/>
    <w:rsid w:val="004164F0"/>
    <w:rsid w:val="0041690C"/>
    <w:rsid w:val="00416ED6"/>
    <w:rsid w:val="00416EE6"/>
    <w:rsid w:val="0041730A"/>
    <w:rsid w:val="00417B96"/>
    <w:rsid w:val="00417BEE"/>
    <w:rsid w:val="004206DF"/>
    <w:rsid w:val="004209DB"/>
    <w:rsid w:val="00420BC2"/>
    <w:rsid w:val="004213EE"/>
    <w:rsid w:val="0042155A"/>
    <w:rsid w:val="00421816"/>
    <w:rsid w:val="004218AD"/>
    <w:rsid w:val="00421990"/>
    <w:rsid w:val="004221EF"/>
    <w:rsid w:val="00422799"/>
    <w:rsid w:val="0042297C"/>
    <w:rsid w:val="00422C68"/>
    <w:rsid w:val="00422EC4"/>
    <w:rsid w:val="004236FA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62FA"/>
    <w:rsid w:val="004264F1"/>
    <w:rsid w:val="00426540"/>
    <w:rsid w:val="00426938"/>
    <w:rsid w:val="00426CCA"/>
    <w:rsid w:val="00427161"/>
    <w:rsid w:val="00427319"/>
    <w:rsid w:val="0042766B"/>
    <w:rsid w:val="00427855"/>
    <w:rsid w:val="00427CCD"/>
    <w:rsid w:val="00427E93"/>
    <w:rsid w:val="00427F92"/>
    <w:rsid w:val="004305E3"/>
    <w:rsid w:val="00430784"/>
    <w:rsid w:val="004307AA"/>
    <w:rsid w:val="004308DC"/>
    <w:rsid w:val="00430E2E"/>
    <w:rsid w:val="00430E51"/>
    <w:rsid w:val="0043106E"/>
    <w:rsid w:val="0043196F"/>
    <w:rsid w:val="004319F4"/>
    <w:rsid w:val="00431C35"/>
    <w:rsid w:val="00431FDF"/>
    <w:rsid w:val="0043212C"/>
    <w:rsid w:val="00432303"/>
    <w:rsid w:val="00432320"/>
    <w:rsid w:val="00432555"/>
    <w:rsid w:val="00432810"/>
    <w:rsid w:val="00432D1F"/>
    <w:rsid w:val="0043368E"/>
    <w:rsid w:val="004338D9"/>
    <w:rsid w:val="00433AE7"/>
    <w:rsid w:val="00433B3F"/>
    <w:rsid w:val="0043432E"/>
    <w:rsid w:val="004345EE"/>
    <w:rsid w:val="00434672"/>
    <w:rsid w:val="0043487F"/>
    <w:rsid w:val="0043493F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D4"/>
    <w:rsid w:val="004372F1"/>
    <w:rsid w:val="00437392"/>
    <w:rsid w:val="00437475"/>
    <w:rsid w:val="0043771C"/>
    <w:rsid w:val="00437841"/>
    <w:rsid w:val="00437979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20EE"/>
    <w:rsid w:val="004421F7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43F3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7583"/>
    <w:rsid w:val="00447918"/>
    <w:rsid w:val="00447A30"/>
    <w:rsid w:val="004501EB"/>
    <w:rsid w:val="004502AF"/>
    <w:rsid w:val="004507D9"/>
    <w:rsid w:val="00450A8B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32DA"/>
    <w:rsid w:val="00453827"/>
    <w:rsid w:val="00453ED3"/>
    <w:rsid w:val="0045463C"/>
    <w:rsid w:val="00454873"/>
    <w:rsid w:val="00454DA0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388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4064"/>
    <w:rsid w:val="004641EA"/>
    <w:rsid w:val="0046477C"/>
    <w:rsid w:val="004647E7"/>
    <w:rsid w:val="00464C4D"/>
    <w:rsid w:val="00465200"/>
    <w:rsid w:val="004654F4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AA"/>
    <w:rsid w:val="0047101D"/>
    <w:rsid w:val="00471339"/>
    <w:rsid w:val="004714CD"/>
    <w:rsid w:val="00471506"/>
    <w:rsid w:val="00471C6C"/>
    <w:rsid w:val="0047210B"/>
    <w:rsid w:val="00472B14"/>
    <w:rsid w:val="00472B4A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087"/>
    <w:rsid w:val="00476363"/>
    <w:rsid w:val="004763C1"/>
    <w:rsid w:val="0047675D"/>
    <w:rsid w:val="0047692B"/>
    <w:rsid w:val="00476D8F"/>
    <w:rsid w:val="00476EF0"/>
    <w:rsid w:val="00477137"/>
    <w:rsid w:val="0047724B"/>
    <w:rsid w:val="0047746C"/>
    <w:rsid w:val="00477DFC"/>
    <w:rsid w:val="00480196"/>
    <w:rsid w:val="004807F3"/>
    <w:rsid w:val="004809A7"/>
    <w:rsid w:val="00480A3A"/>
    <w:rsid w:val="004810CF"/>
    <w:rsid w:val="004810D1"/>
    <w:rsid w:val="00481477"/>
    <w:rsid w:val="004818D6"/>
    <w:rsid w:val="00481B58"/>
    <w:rsid w:val="00481C1F"/>
    <w:rsid w:val="004821A2"/>
    <w:rsid w:val="0048232C"/>
    <w:rsid w:val="00482441"/>
    <w:rsid w:val="004824CD"/>
    <w:rsid w:val="0048269E"/>
    <w:rsid w:val="004828E6"/>
    <w:rsid w:val="00482BDC"/>
    <w:rsid w:val="00482C00"/>
    <w:rsid w:val="00482FF4"/>
    <w:rsid w:val="00483208"/>
    <w:rsid w:val="0048351F"/>
    <w:rsid w:val="00483C90"/>
    <w:rsid w:val="00483E1F"/>
    <w:rsid w:val="0048447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4CB"/>
    <w:rsid w:val="004875E0"/>
    <w:rsid w:val="004876E5"/>
    <w:rsid w:val="0048797E"/>
    <w:rsid w:val="00487BD7"/>
    <w:rsid w:val="00487D48"/>
    <w:rsid w:val="00490526"/>
    <w:rsid w:val="0049080B"/>
    <w:rsid w:val="0049096E"/>
    <w:rsid w:val="00490EC4"/>
    <w:rsid w:val="00490F07"/>
    <w:rsid w:val="004913BB"/>
    <w:rsid w:val="004915C5"/>
    <w:rsid w:val="00491D58"/>
    <w:rsid w:val="00491D89"/>
    <w:rsid w:val="00491E6B"/>
    <w:rsid w:val="004924EF"/>
    <w:rsid w:val="004925D2"/>
    <w:rsid w:val="00492C86"/>
    <w:rsid w:val="00492CC5"/>
    <w:rsid w:val="00493262"/>
    <w:rsid w:val="00493359"/>
    <w:rsid w:val="0049339D"/>
    <w:rsid w:val="0049367A"/>
    <w:rsid w:val="004936D4"/>
    <w:rsid w:val="0049412E"/>
    <w:rsid w:val="0049417B"/>
    <w:rsid w:val="0049417E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159"/>
    <w:rsid w:val="00497490"/>
    <w:rsid w:val="004979CF"/>
    <w:rsid w:val="00497BB8"/>
    <w:rsid w:val="00497E8A"/>
    <w:rsid w:val="00497FA0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A73"/>
    <w:rsid w:val="004A2C2C"/>
    <w:rsid w:val="004A2E6E"/>
    <w:rsid w:val="004A33A7"/>
    <w:rsid w:val="004A33D3"/>
    <w:rsid w:val="004A37E2"/>
    <w:rsid w:val="004A3EAA"/>
    <w:rsid w:val="004A3EC2"/>
    <w:rsid w:val="004A4055"/>
    <w:rsid w:val="004A414A"/>
    <w:rsid w:val="004A41C1"/>
    <w:rsid w:val="004A432D"/>
    <w:rsid w:val="004A4FB7"/>
    <w:rsid w:val="004A4FFB"/>
    <w:rsid w:val="004A516C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E9B"/>
    <w:rsid w:val="004B3082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C6"/>
    <w:rsid w:val="004B52DC"/>
    <w:rsid w:val="004B5656"/>
    <w:rsid w:val="004B59C2"/>
    <w:rsid w:val="004B61DE"/>
    <w:rsid w:val="004B66C1"/>
    <w:rsid w:val="004B7D4B"/>
    <w:rsid w:val="004C0222"/>
    <w:rsid w:val="004C067D"/>
    <w:rsid w:val="004C0A9A"/>
    <w:rsid w:val="004C1A0F"/>
    <w:rsid w:val="004C204B"/>
    <w:rsid w:val="004C2233"/>
    <w:rsid w:val="004C2428"/>
    <w:rsid w:val="004C251C"/>
    <w:rsid w:val="004C3748"/>
    <w:rsid w:val="004C3C99"/>
    <w:rsid w:val="004C3DA3"/>
    <w:rsid w:val="004C44F6"/>
    <w:rsid w:val="004C4A0A"/>
    <w:rsid w:val="004C4E47"/>
    <w:rsid w:val="004C5180"/>
    <w:rsid w:val="004C5C56"/>
    <w:rsid w:val="004C5DFB"/>
    <w:rsid w:val="004C5EE7"/>
    <w:rsid w:val="004C60A8"/>
    <w:rsid w:val="004C628D"/>
    <w:rsid w:val="004C6378"/>
    <w:rsid w:val="004C6565"/>
    <w:rsid w:val="004C6AED"/>
    <w:rsid w:val="004C6ED8"/>
    <w:rsid w:val="004C6FE3"/>
    <w:rsid w:val="004C748C"/>
    <w:rsid w:val="004C7973"/>
    <w:rsid w:val="004C7987"/>
    <w:rsid w:val="004C7CBA"/>
    <w:rsid w:val="004C7EE3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775"/>
    <w:rsid w:val="004D384F"/>
    <w:rsid w:val="004D394E"/>
    <w:rsid w:val="004D3B69"/>
    <w:rsid w:val="004D3DA5"/>
    <w:rsid w:val="004D42C1"/>
    <w:rsid w:val="004D44C4"/>
    <w:rsid w:val="004D483E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D60"/>
    <w:rsid w:val="004E0F0F"/>
    <w:rsid w:val="004E12AC"/>
    <w:rsid w:val="004E12BF"/>
    <w:rsid w:val="004E1496"/>
    <w:rsid w:val="004E1704"/>
    <w:rsid w:val="004E1B74"/>
    <w:rsid w:val="004E1FB1"/>
    <w:rsid w:val="004E211D"/>
    <w:rsid w:val="004E2490"/>
    <w:rsid w:val="004E25B3"/>
    <w:rsid w:val="004E2750"/>
    <w:rsid w:val="004E2909"/>
    <w:rsid w:val="004E2E2F"/>
    <w:rsid w:val="004E337E"/>
    <w:rsid w:val="004E3D7C"/>
    <w:rsid w:val="004E3E5F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841"/>
    <w:rsid w:val="004E7AF2"/>
    <w:rsid w:val="004E7BA0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659"/>
    <w:rsid w:val="004F26E5"/>
    <w:rsid w:val="004F2E78"/>
    <w:rsid w:val="004F3572"/>
    <w:rsid w:val="004F391D"/>
    <w:rsid w:val="004F3F13"/>
    <w:rsid w:val="004F4307"/>
    <w:rsid w:val="004F437E"/>
    <w:rsid w:val="004F4ED5"/>
    <w:rsid w:val="004F5623"/>
    <w:rsid w:val="004F56B5"/>
    <w:rsid w:val="004F5771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04"/>
    <w:rsid w:val="004F7F6B"/>
    <w:rsid w:val="00500034"/>
    <w:rsid w:val="00500115"/>
    <w:rsid w:val="00500A60"/>
    <w:rsid w:val="00500F23"/>
    <w:rsid w:val="0050105F"/>
    <w:rsid w:val="005012FA"/>
    <w:rsid w:val="005017B1"/>
    <w:rsid w:val="005018DD"/>
    <w:rsid w:val="00501E8D"/>
    <w:rsid w:val="005021FB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C3"/>
    <w:rsid w:val="00504BE4"/>
    <w:rsid w:val="00504DD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963"/>
    <w:rsid w:val="00512D08"/>
    <w:rsid w:val="00512D74"/>
    <w:rsid w:val="00512E9A"/>
    <w:rsid w:val="005135B1"/>
    <w:rsid w:val="00513BBF"/>
    <w:rsid w:val="00513BC7"/>
    <w:rsid w:val="00514201"/>
    <w:rsid w:val="005143E7"/>
    <w:rsid w:val="005144D8"/>
    <w:rsid w:val="005144E5"/>
    <w:rsid w:val="005145F4"/>
    <w:rsid w:val="00514D5C"/>
    <w:rsid w:val="00514EC1"/>
    <w:rsid w:val="0051508E"/>
    <w:rsid w:val="005151EA"/>
    <w:rsid w:val="00515280"/>
    <w:rsid w:val="0051568B"/>
    <w:rsid w:val="0051577E"/>
    <w:rsid w:val="00515921"/>
    <w:rsid w:val="0051593A"/>
    <w:rsid w:val="005160B8"/>
    <w:rsid w:val="005161C5"/>
    <w:rsid w:val="0051632D"/>
    <w:rsid w:val="00516345"/>
    <w:rsid w:val="005165C7"/>
    <w:rsid w:val="0051707D"/>
    <w:rsid w:val="005174D7"/>
    <w:rsid w:val="005174EA"/>
    <w:rsid w:val="00517587"/>
    <w:rsid w:val="00517686"/>
    <w:rsid w:val="00517EF3"/>
    <w:rsid w:val="005205C5"/>
    <w:rsid w:val="005206F4"/>
    <w:rsid w:val="00520951"/>
    <w:rsid w:val="00521318"/>
    <w:rsid w:val="005213D5"/>
    <w:rsid w:val="00521D19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3403"/>
    <w:rsid w:val="005238C8"/>
    <w:rsid w:val="00523D55"/>
    <w:rsid w:val="0052401C"/>
    <w:rsid w:val="005240C5"/>
    <w:rsid w:val="0052445D"/>
    <w:rsid w:val="00524CAF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524"/>
    <w:rsid w:val="0052787E"/>
    <w:rsid w:val="005278DC"/>
    <w:rsid w:val="00530052"/>
    <w:rsid w:val="00530A18"/>
    <w:rsid w:val="00530D74"/>
    <w:rsid w:val="0053156E"/>
    <w:rsid w:val="005315E6"/>
    <w:rsid w:val="0053247B"/>
    <w:rsid w:val="005326BA"/>
    <w:rsid w:val="0053274F"/>
    <w:rsid w:val="005329A9"/>
    <w:rsid w:val="00532A9C"/>
    <w:rsid w:val="00532B8E"/>
    <w:rsid w:val="00532C36"/>
    <w:rsid w:val="00532D14"/>
    <w:rsid w:val="00533363"/>
    <w:rsid w:val="005334BE"/>
    <w:rsid w:val="00533B1F"/>
    <w:rsid w:val="00533B9E"/>
    <w:rsid w:val="00533D1B"/>
    <w:rsid w:val="005340A3"/>
    <w:rsid w:val="005340F6"/>
    <w:rsid w:val="00534BA6"/>
    <w:rsid w:val="00534BFA"/>
    <w:rsid w:val="00534C43"/>
    <w:rsid w:val="00534E67"/>
    <w:rsid w:val="00535695"/>
    <w:rsid w:val="00535B35"/>
    <w:rsid w:val="00535D4D"/>
    <w:rsid w:val="00536064"/>
    <w:rsid w:val="0053611B"/>
    <w:rsid w:val="0053693C"/>
    <w:rsid w:val="00536AA7"/>
    <w:rsid w:val="00536B19"/>
    <w:rsid w:val="00536B37"/>
    <w:rsid w:val="005373EF"/>
    <w:rsid w:val="00537762"/>
    <w:rsid w:val="00537831"/>
    <w:rsid w:val="00540A9C"/>
    <w:rsid w:val="00540BF2"/>
    <w:rsid w:val="00540E87"/>
    <w:rsid w:val="00540F20"/>
    <w:rsid w:val="00540F65"/>
    <w:rsid w:val="00540F78"/>
    <w:rsid w:val="005419BF"/>
    <w:rsid w:val="00542019"/>
    <w:rsid w:val="005422DF"/>
    <w:rsid w:val="00542402"/>
    <w:rsid w:val="00542A3D"/>
    <w:rsid w:val="00542C46"/>
    <w:rsid w:val="005430F2"/>
    <w:rsid w:val="005435A0"/>
    <w:rsid w:val="005435BA"/>
    <w:rsid w:val="00543A79"/>
    <w:rsid w:val="00543B17"/>
    <w:rsid w:val="00543B5E"/>
    <w:rsid w:val="00543C93"/>
    <w:rsid w:val="00543F09"/>
    <w:rsid w:val="00544D4F"/>
    <w:rsid w:val="0054519C"/>
    <w:rsid w:val="005457A1"/>
    <w:rsid w:val="005458B8"/>
    <w:rsid w:val="00545B9B"/>
    <w:rsid w:val="00545D86"/>
    <w:rsid w:val="00546460"/>
    <w:rsid w:val="005467BA"/>
    <w:rsid w:val="00546961"/>
    <w:rsid w:val="005469BD"/>
    <w:rsid w:val="00547175"/>
    <w:rsid w:val="005471C4"/>
    <w:rsid w:val="005471ED"/>
    <w:rsid w:val="00547294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7DD"/>
    <w:rsid w:val="005520DA"/>
    <w:rsid w:val="005520E1"/>
    <w:rsid w:val="00552403"/>
    <w:rsid w:val="00552803"/>
    <w:rsid w:val="00552864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23C"/>
    <w:rsid w:val="005553C2"/>
    <w:rsid w:val="005558FD"/>
    <w:rsid w:val="00555A76"/>
    <w:rsid w:val="00555BBA"/>
    <w:rsid w:val="00555F3B"/>
    <w:rsid w:val="00556106"/>
    <w:rsid w:val="00556291"/>
    <w:rsid w:val="005562E1"/>
    <w:rsid w:val="005563C8"/>
    <w:rsid w:val="00556714"/>
    <w:rsid w:val="00556969"/>
    <w:rsid w:val="00556F70"/>
    <w:rsid w:val="00557755"/>
    <w:rsid w:val="00557846"/>
    <w:rsid w:val="00557891"/>
    <w:rsid w:val="00557987"/>
    <w:rsid w:val="00557C8D"/>
    <w:rsid w:val="00557CB3"/>
    <w:rsid w:val="00557D16"/>
    <w:rsid w:val="00560250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9E4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E45"/>
    <w:rsid w:val="00566E8A"/>
    <w:rsid w:val="00567513"/>
    <w:rsid w:val="0056759D"/>
    <w:rsid w:val="00567DE6"/>
    <w:rsid w:val="005706D3"/>
    <w:rsid w:val="00570998"/>
    <w:rsid w:val="005709A9"/>
    <w:rsid w:val="00570DA4"/>
    <w:rsid w:val="00571605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E5C"/>
    <w:rsid w:val="00576159"/>
    <w:rsid w:val="00576360"/>
    <w:rsid w:val="005765B4"/>
    <w:rsid w:val="0057717A"/>
    <w:rsid w:val="00577204"/>
    <w:rsid w:val="005776DB"/>
    <w:rsid w:val="00577825"/>
    <w:rsid w:val="00580099"/>
    <w:rsid w:val="005804A1"/>
    <w:rsid w:val="005805F4"/>
    <w:rsid w:val="00580D62"/>
    <w:rsid w:val="00580D9F"/>
    <w:rsid w:val="00580DB7"/>
    <w:rsid w:val="00580DD4"/>
    <w:rsid w:val="00580F30"/>
    <w:rsid w:val="00581213"/>
    <w:rsid w:val="0058130F"/>
    <w:rsid w:val="005814A0"/>
    <w:rsid w:val="005819DB"/>
    <w:rsid w:val="00581CA1"/>
    <w:rsid w:val="00581DC7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57BD"/>
    <w:rsid w:val="00585A49"/>
    <w:rsid w:val="005860AD"/>
    <w:rsid w:val="00586BF7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249D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83F"/>
    <w:rsid w:val="005978B5"/>
    <w:rsid w:val="005A077B"/>
    <w:rsid w:val="005A09A5"/>
    <w:rsid w:val="005A0CBC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2E"/>
    <w:rsid w:val="005A3359"/>
    <w:rsid w:val="005A34B1"/>
    <w:rsid w:val="005A3712"/>
    <w:rsid w:val="005A384B"/>
    <w:rsid w:val="005A392C"/>
    <w:rsid w:val="005A41A4"/>
    <w:rsid w:val="005A41A8"/>
    <w:rsid w:val="005A43FA"/>
    <w:rsid w:val="005A4DF1"/>
    <w:rsid w:val="005A4E01"/>
    <w:rsid w:val="005A4F24"/>
    <w:rsid w:val="005A5255"/>
    <w:rsid w:val="005A5693"/>
    <w:rsid w:val="005A56C9"/>
    <w:rsid w:val="005A5873"/>
    <w:rsid w:val="005A5C69"/>
    <w:rsid w:val="005A5D71"/>
    <w:rsid w:val="005A648D"/>
    <w:rsid w:val="005A6491"/>
    <w:rsid w:val="005A6D47"/>
    <w:rsid w:val="005A749F"/>
    <w:rsid w:val="005A74CB"/>
    <w:rsid w:val="005A7AEF"/>
    <w:rsid w:val="005A7D07"/>
    <w:rsid w:val="005B0916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DD6"/>
    <w:rsid w:val="005B1ECD"/>
    <w:rsid w:val="005B25B4"/>
    <w:rsid w:val="005B265C"/>
    <w:rsid w:val="005B26F2"/>
    <w:rsid w:val="005B30DB"/>
    <w:rsid w:val="005B3166"/>
    <w:rsid w:val="005B3710"/>
    <w:rsid w:val="005B38C4"/>
    <w:rsid w:val="005B3A48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EA4"/>
    <w:rsid w:val="005B7785"/>
    <w:rsid w:val="005B78C6"/>
    <w:rsid w:val="005B7A79"/>
    <w:rsid w:val="005B7CE4"/>
    <w:rsid w:val="005B7F39"/>
    <w:rsid w:val="005C025A"/>
    <w:rsid w:val="005C0305"/>
    <w:rsid w:val="005C0312"/>
    <w:rsid w:val="005C0371"/>
    <w:rsid w:val="005C13E2"/>
    <w:rsid w:val="005C1623"/>
    <w:rsid w:val="005C1973"/>
    <w:rsid w:val="005C1C0F"/>
    <w:rsid w:val="005C20F4"/>
    <w:rsid w:val="005C215A"/>
    <w:rsid w:val="005C2B33"/>
    <w:rsid w:val="005C2C42"/>
    <w:rsid w:val="005C3706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7D1"/>
    <w:rsid w:val="005C6C58"/>
    <w:rsid w:val="005C6D2D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F1F"/>
    <w:rsid w:val="005D0FBD"/>
    <w:rsid w:val="005D1E73"/>
    <w:rsid w:val="005D236F"/>
    <w:rsid w:val="005D2424"/>
    <w:rsid w:val="005D2557"/>
    <w:rsid w:val="005D2D37"/>
    <w:rsid w:val="005D3164"/>
    <w:rsid w:val="005D39A4"/>
    <w:rsid w:val="005D3EFA"/>
    <w:rsid w:val="005D3F6D"/>
    <w:rsid w:val="005D4955"/>
    <w:rsid w:val="005D4B44"/>
    <w:rsid w:val="005D523C"/>
    <w:rsid w:val="005D5CCD"/>
    <w:rsid w:val="005D5F3B"/>
    <w:rsid w:val="005D64AE"/>
    <w:rsid w:val="005D6774"/>
    <w:rsid w:val="005D6912"/>
    <w:rsid w:val="005D6B96"/>
    <w:rsid w:val="005D6EC1"/>
    <w:rsid w:val="005D70DE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6CE"/>
    <w:rsid w:val="005E7A62"/>
    <w:rsid w:val="005E7D0D"/>
    <w:rsid w:val="005F0923"/>
    <w:rsid w:val="005F0E74"/>
    <w:rsid w:val="005F0E95"/>
    <w:rsid w:val="005F12F9"/>
    <w:rsid w:val="005F1361"/>
    <w:rsid w:val="005F1465"/>
    <w:rsid w:val="005F1559"/>
    <w:rsid w:val="005F1974"/>
    <w:rsid w:val="005F1F23"/>
    <w:rsid w:val="005F2806"/>
    <w:rsid w:val="005F2ADF"/>
    <w:rsid w:val="005F2DAA"/>
    <w:rsid w:val="005F3616"/>
    <w:rsid w:val="005F36E2"/>
    <w:rsid w:val="005F3D2D"/>
    <w:rsid w:val="005F44F7"/>
    <w:rsid w:val="005F4617"/>
    <w:rsid w:val="005F4A7D"/>
    <w:rsid w:val="005F4DE1"/>
    <w:rsid w:val="005F5041"/>
    <w:rsid w:val="005F52B7"/>
    <w:rsid w:val="005F52BD"/>
    <w:rsid w:val="005F58BD"/>
    <w:rsid w:val="005F5D09"/>
    <w:rsid w:val="005F604A"/>
    <w:rsid w:val="005F605A"/>
    <w:rsid w:val="005F63B6"/>
    <w:rsid w:val="005F6660"/>
    <w:rsid w:val="005F6A49"/>
    <w:rsid w:val="005F6D09"/>
    <w:rsid w:val="005F7084"/>
    <w:rsid w:val="005F72A0"/>
    <w:rsid w:val="005F76E9"/>
    <w:rsid w:val="0060033A"/>
    <w:rsid w:val="006004DE"/>
    <w:rsid w:val="00600724"/>
    <w:rsid w:val="00600C41"/>
    <w:rsid w:val="00600F5F"/>
    <w:rsid w:val="00600FE3"/>
    <w:rsid w:val="00601077"/>
    <w:rsid w:val="00601833"/>
    <w:rsid w:val="006018BE"/>
    <w:rsid w:val="00601B4B"/>
    <w:rsid w:val="00601C8A"/>
    <w:rsid w:val="006020AE"/>
    <w:rsid w:val="006021FF"/>
    <w:rsid w:val="00602231"/>
    <w:rsid w:val="0060267B"/>
    <w:rsid w:val="006026DD"/>
    <w:rsid w:val="00602A75"/>
    <w:rsid w:val="00602B81"/>
    <w:rsid w:val="00602BE5"/>
    <w:rsid w:val="00603297"/>
    <w:rsid w:val="00603A58"/>
    <w:rsid w:val="00603B92"/>
    <w:rsid w:val="00603C89"/>
    <w:rsid w:val="00603E67"/>
    <w:rsid w:val="0060430E"/>
    <w:rsid w:val="00604802"/>
    <w:rsid w:val="00604D14"/>
    <w:rsid w:val="0060522D"/>
    <w:rsid w:val="00605A32"/>
    <w:rsid w:val="00606153"/>
    <w:rsid w:val="006066E6"/>
    <w:rsid w:val="00606C54"/>
    <w:rsid w:val="00606FDA"/>
    <w:rsid w:val="006071B9"/>
    <w:rsid w:val="006074E3"/>
    <w:rsid w:val="006077E3"/>
    <w:rsid w:val="0061026B"/>
    <w:rsid w:val="00610598"/>
    <w:rsid w:val="0061074A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446F"/>
    <w:rsid w:val="0061471E"/>
    <w:rsid w:val="00614B13"/>
    <w:rsid w:val="0061554D"/>
    <w:rsid w:val="00615DF7"/>
    <w:rsid w:val="00615F2C"/>
    <w:rsid w:val="00616049"/>
    <w:rsid w:val="006164F1"/>
    <w:rsid w:val="0061675B"/>
    <w:rsid w:val="006168B6"/>
    <w:rsid w:val="00616B36"/>
    <w:rsid w:val="00616BE5"/>
    <w:rsid w:val="00617B31"/>
    <w:rsid w:val="00617D63"/>
    <w:rsid w:val="00617DA5"/>
    <w:rsid w:val="00617E81"/>
    <w:rsid w:val="00620482"/>
    <w:rsid w:val="006206DF"/>
    <w:rsid w:val="006207FC"/>
    <w:rsid w:val="00620A0F"/>
    <w:rsid w:val="00620EB6"/>
    <w:rsid w:val="00621117"/>
    <w:rsid w:val="00621624"/>
    <w:rsid w:val="00621717"/>
    <w:rsid w:val="0062190E"/>
    <w:rsid w:val="00621F5A"/>
    <w:rsid w:val="00622A52"/>
    <w:rsid w:val="00622B46"/>
    <w:rsid w:val="00622BE2"/>
    <w:rsid w:val="00622C9F"/>
    <w:rsid w:val="00622E13"/>
    <w:rsid w:val="0062305A"/>
    <w:rsid w:val="00623A79"/>
    <w:rsid w:val="00623E79"/>
    <w:rsid w:val="00623FAE"/>
    <w:rsid w:val="00624369"/>
    <w:rsid w:val="0062502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930"/>
    <w:rsid w:val="00630BF4"/>
    <w:rsid w:val="00630C0B"/>
    <w:rsid w:val="00630E6B"/>
    <w:rsid w:val="00631310"/>
    <w:rsid w:val="0063150A"/>
    <w:rsid w:val="006317EA"/>
    <w:rsid w:val="00631E56"/>
    <w:rsid w:val="00632129"/>
    <w:rsid w:val="006328EF"/>
    <w:rsid w:val="00632C7C"/>
    <w:rsid w:val="0063303C"/>
    <w:rsid w:val="00633527"/>
    <w:rsid w:val="006337C7"/>
    <w:rsid w:val="0063389A"/>
    <w:rsid w:val="00633C92"/>
    <w:rsid w:val="00633E44"/>
    <w:rsid w:val="00633E5E"/>
    <w:rsid w:val="00633F9C"/>
    <w:rsid w:val="00634276"/>
    <w:rsid w:val="006342DC"/>
    <w:rsid w:val="006343F3"/>
    <w:rsid w:val="00634450"/>
    <w:rsid w:val="0063451A"/>
    <w:rsid w:val="006345E2"/>
    <w:rsid w:val="0063490C"/>
    <w:rsid w:val="00634B14"/>
    <w:rsid w:val="00634C93"/>
    <w:rsid w:val="00635179"/>
    <w:rsid w:val="00635321"/>
    <w:rsid w:val="00635803"/>
    <w:rsid w:val="00635D00"/>
    <w:rsid w:val="00635EC5"/>
    <w:rsid w:val="0063602E"/>
    <w:rsid w:val="0063719B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BCA"/>
    <w:rsid w:val="006421F2"/>
    <w:rsid w:val="006427D7"/>
    <w:rsid w:val="00642F5F"/>
    <w:rsid w:val="006431E5"/>
    <w:rsid w:val="00643407"/>
    <w:rsid w:val="0064350A"/>
    <w:rsid w:val="00643CBB"/>
    <w:rsid w:val="00643E9C"/>
    <w:rsid w:val="006440C6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60E3"/>
    <w:rsid w:val="0064638B"/>
    <w:rsid w:val="00646560"/>
    <w:rsid w:val="00646B42"/>
    <w:rsid w:val="00646C57"/>
    <w:rsid w:val="0064736A"/>
    <w:rsid w:val="006473C9"/>
    <w:rsid w:val="00647A83"/>
    <w:rsid w:val="00650EF3"/>
    <w:rsid w:val="0065186F"/>
    <w:rsid w:val="00651AFB"/>
    <w:rsid w:val="00652442"/>
    <w:rsid w:val="006524AA"/>
    <w:rsid w:val="00652525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57D00"/>
    <w:rsid w:val="0066008B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892"/>
    <w:rsid w:val="00664983"/>
    <w:rsid w:val="0066548A"/>
    <w:rsid w:val="006658D3"/>
    <w:rsid w:val="006659A9"/>
    <w:rsid w:val="00665C2C"/>
    <w:rsid w:val="0066609A"/>
    <w:rsid w:val="00666153"/>
    <w:rsid w:val="00666305"/>
    <w:rsid w:val="00666504"/>
    <w:rsid w:val="006667E1"/>
    <w:rsid w:val="00667203"/>
    <w:rsid w:val="00667300"/>
    <w:rsid w:val="00667546"/>
    <w:rsid w:val="0066771C"/>
    <w:rsid w:val="00667AAD"/>
    <w:rsid w:val="0067029A"/>
    <w:rsid w:val="00670372"/>
    <w:rsid w:val="0067041F"/>
    <w:rsid w:val="0067047D"/>
    <w:rsid w:val="0067119A"/>
    <w:rsid w:val="0067125D"/>
    <w:rsid w:val="006712D0"/>
    <w:rsid w:val="00671462"/>
    <w:rsid w:val="00671560"/>
    <w:rsid w:val="00671A1F"/>
    <w:rsid w:val="00671E52"/>
    <w:rsid w:val="00671E62"/>
    <w:rsid w:val="00672382"/>
    <w:rsid w:val="006728B0"/>
    <w:rsid w:val="00672CB2"/>
    <w:rsid w:val="00672D63"/>
    <w:rsid w:val="00673282"/>
    <w:rsid w:val="006735BE"/>
    <w:rsid w:val="006737A8"/>
    <w:rsid w:val="00673D3E"/>
    <w:rsid w:val="0067500F"/>
    <w:rsid w:val="006750BE"/>
    <w:rsid w:val="006757F1"/>
    <w:rsid w:val="00675D78"/>
    <w:rsid w:val="0067604C"/>
    <w:rsid w:val="0067609D"/>
    <w:rsid w:val="0067649B"/>
    <w:rsid w:val="00676520"/>
    <w:rsid w:val="00676579"/>
    <w:rsid w:val="006765BB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3159"/>
    <w:rsid w:val="00683849"/>
    <w:rsid w:val="00683B8C"/>
    <w:rsid w:val="00683E6A"/>
    <w:rsid w:val="0068413E"/>
    <w:rsid w:val="006843A6"/>
    <w:rsid w:val="00684723"/>
    <w:rsid w:val="00684FB1"/>
    <w:rsid w:val="00685470"/>
    <w:rsid w:val="00686081"/>
    <w:rsid w:val="00686448"/>
    <w:rsid w:val="006868A3"/>
    <w:rsid w:val="00686EB4"/>
    <w:rsid w:val="006873D4"/>
    <w:rsid w:val="00687767"/>
    <w:rsid w:val="006878F3"/>
    <w:rsid w:val="006905A2"/>
    <w:rsid w:val="0069065F"/>
    <w:rsid w:val="00690B0D"/>
    <w:rsid w:val="00690B31"/>
    <w:rsid w:val="006910AC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4F8"/>
    <w:rsid w:val="006946D8"/>
    <w:rsid w:val="00694756"/>
    <w:rsid w:val="00694A33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A0D7E"/>
    <w:rsid w:val="006A0F09"/>
    <w:rsid w:val="006A1138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642"/>
    <w:rsid w:val="006A5903"/>
    <w:rsid w:val="006A6336"/>
    <w:rsid w:val="006A63E3"/>
    <w:rsid w:val="006A6510"/>
    <w:rsid w:val="006A6549"/>
    <w:rsid w:val="006A6A80"/>
    <w:rsid w:val="006A6D65"/>
    <w:rsid w:val="006A6DDE"/>
    <w:rsid w:val="006A708C"/>
    <w:rsid w:val="006A77A2"/>
    <w:rsid w:val="006A799A"/>
    <w:rsid w:val="006B01D8"/>
    <w:rsid w:val="006B0688"/>
    <w:rsid w:val="006B07BF"/>
    <w:rsid w:val="006B09C1"/>
    <w:rsid w:val="006B0D3C"/>
    <w:rsid w:val="006B0E70"/>
    <w:rsid w:val="006B1021"/>
    <w:rsid w:val="006B13E1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7C9"/>
    <w:rsid w:val="006B5E42"/>
    <w:rsid w:val="006B6423"/>
    <w:rsid w:val="006B70CC"/>
    <w:rsid w:val="006B75C6"/>
    <w:rsid w:val="006B77D8"/>
    <w:rsid w:val="006B797D"/>
    <w:rsid w:val="006B7B00"/>
    <w:rsid w:val="006C0265"/>
    <w:rsid w:val="006C049A"/>
    <w:rsid w:val="006C0729"/>
    <w:rsid w:val="006C0797"/>
    <w:rsid w:val="006C090D"/>
    <w:rsid w:val="006C0F50"/>
    <w:rsid w:val="006C11CD"/>
    <w:rsid w:val="006C12F0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87"/>
    <w:rsid w:val="006C5D92"/>
    <w:rsid w:val="006C5FB3"/>
    <w:rsid w:val="006C6003"/>
    <w:rsid w:val="006C6042"/>
    <w:rsid w:val="006C6247"/>
    <w:rsid w:val="006C62E5"/>
    <w:rsid w:val="006C6A33"/>
    <w:rsid w:val="006C77A0"/>
    <w:rsid w:val="006C7A40"/>
    <w:rsid w:val="006D02E9"/>
    <w:rsid w:val="006D0A89"/>
    <w:rsid w:val="006D0B1A"/>
    <w:rsid w:val="006D0BA7"/>
    <w:rsid w:val="006D0F86"/>
    <w:rsid w:val="006D1259"/>
    <w:rsid w:val="006D14B5"/>
    <w:rsid w:val="006D1861"/>
    <w:rsid w:val="006D1906"/>
    <w:rsid w:val="006D1995"/>
    <w:rsid w:val="006D19CC"/>
    <w:rsid w:val="006D1B34"/>
    <w:rsid w:val="006D1E6F"/>
    <w:rsid w:val="006D2521"/>
    <w:rsid w:val="006D259B"/>
    <w:rsid w:val="006D2736"/>
    <w:rsid w:val="006D27A3"/>
    <w:rsid w:val="006D2935"/>
    <w:rsid w:val="006D2EAA"/>
    <w:rsid w:val="006D3066"/>
    <w:rsid w:val="006D30CE"/>
    <w:rsid w:val="006D3269"/>
    <w:rsid w:val="006D32AB"/>
    <w:rsid w:val="006D348E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796"/>
    <w:rsid w:val="006D6909"/>
    <w:rsid w:val="006D6BA6"/>
    <w:rsid w:val="006D6BB5"/>
    <w:rsid w:val="006D6E34"/>
    <w:rsid w:val="006D6F91"/>
    <w:rsid w:val="006D7349"/>
    <w:rsid w:val="006D75C6"/>
    <w:rsid w:val="006D7E82"/>
    <w:rsid w:val="006E05F2"/>
    <w:rsid w:val="006E0910"/>
    <w:rsid w:val="006E0CD8"/>
    <w:rsid w:val="006E1074"/>
    <w:rsid w:val="006E13A4"/>
    <w:rsid w:val="006E15E9"/>
    <w:rsid w:val="006E1D0B"/>
    <w:rsid w:val="006E1F0C"/>
    <w:rsid w:val="006E21C7"/>
    <w:rsid w:val="006E22DA"/>
    <w:rsid w:val="006E2847"/>
    <w:rsid w:val="006E28F9"/>
    <w:rsid w:val="006E323B"/>
    <w:rsid w:val="006E3291"/>
    <w:rsid w:val="006E341A"/>
    <w:rsid w:val="006E34C9"/>
    <w:rsid w:val="006E3CA2"/>
    <w:rsid w:val="006E4011"/>
    <w:rsid w:val="006E401A"/>
    <w:rsid w:val="006E41FB"/>
    <w:rsid w:val="006E47F6"/>
    <w:rsid w:val="006E4AF8"/>
    <w:rsid w:val="006E5664"/>
    <w:rsid w:val="006E56DC"/>
    <w:rsid w:val="006E58DD"/>
    <w:rsid w:val="006E5B55"/>
    <w:rsid w:val="006E5FE2"/>
    <w:rsid w:val="006E6087"/>
    <w:rsid w:val="006E612B"/>
    <w:rsid w:val="006E6192"/>
    <w:rsid w:val="006E624B"/>
    <w:rsid w:val="006E68B9"/>
    <w:rsid w:val="006E6972"/>
    <w:rsid w:val="006E6A1D"/>
    <w:rsid w:val="006E6D1F"/>
    <w:rsid w:val="006E6DF9"/>
    <w:rsid w:val="006E7359"/>
    <w:rsid w:val="006E7423"/>
    <w:rsid w:val="006E7DB8"/>
    <w:rsid w:val="006E7FCB"/>
    <w:rsid w:val="006F0139"/>
    <w:rsid w:val="006F0208"/>
    <w:rsid w:val="006F0278"/>
    <w:rsid w:val="006F046E"/>
    <w:rsid w:val="006F0657"/>
    <w:rsid w:val="006F099C"/>
    <w:rsid w:val="006F09BD"/>
    <w:rsid w:val="006F0A31"/>
    <w:rsid w:val="006F0DD0"/>
    <w:rsid w:val="006F14C1"/>
    <w:rsid w:val="006F168C"/>
    <w:rsid w:val="006F16A9"/>
    <w:rsid w:val="006F1960"/>
    <w:rsid w:val="006F1EC8"/>
    <w:rsid w:val="006F20F7"/>
    <w:rsid w:val="006F241F"/>
    <w:rsid w:val="006F296F"/>
    <w:rsid w:val="006F3232"/>
    <w:rsid w:val="006F3340"/>
    <w:rsid w:val="006F33C1"/>
    <w:rsid w:val="006F3531"/>
    <w:rsid w:val="006F3585"/>
    <w:rsid w:val="006F3741"/>
    <w:rsid w:val="006F3E48"/>
    <w:rsid w:val="006F3FF0"/>
    <w:rsid w:val="006F42E2"/>
    <w:rsid w:val="006F471E"/>
    <w:rsid w:val="006F482C"/>
    <w:rsid w:val="006F48B8"/>
    <w:rsid w:val="006F48F1"/>
    <w:rsid w:val="006F5140"/>
    <w:rsid w:val="006F52A0"/>
    <w:rsid w:val="006F54CD"/>
    <w:rsid w:val="006F68AB"/>
    <w:rsid w:val="006F6A30"/>
    <w:rsid w:val="006F6A97"/>
    <w:rsid w:val="006F6BD3"/>
    <w:rsid w:val="006F70DD"/>
    <w:rsid w:val="006F7DA0"/>
    <w:rsid w:val="007003BF"/>
    <w:rsid w:val="007011E0"/>
    <w:rsid w:val="007013AE"/>
    <w:rsid w:val="007016AE"/>
    <w:rsid w:val="00701AF7"/>
    <w:rsid w:val="00701B18"/>
    <w:rsid w:val="00701DBD"/>
    <w:rsid w:val="007020B7"/>
    <w:rsid w:val="007021AE"/>
    <w:rsid w:val="007024A9"/>
    <w:rsid w:val="00702746"/>
    <w:rsid w:val="00702B61"/>
    <w:rsid w:val="00702C24"/>
    <w:rsid w:val="00702D90"/>
    <w:rsid w:val="00702DC4"/>
    <w:rsid w:val="0070403E"/>
    <w:rsid w:val="00704098"/>
    <w:rsid w:val="0070439B"/>
    <w:rsid w:val="007044A2"/>
    <w:rsid w:val="0070460A"/>
    <w:rsid w:val="007049D1"/>
    <w:rsid w:val="00704BCB"/>
    <w:rsid w:val="00704C3C"/>
    <w:rsid w:val="007050C5"/>
    <w:rsid w:val="007052A4"/>
    <w:rsid w:val="007052CC"/>
    <w:rsid w:val="00705313"/>
    <w:rsid w:val="00705799"/>
    <w:rsid w:val="00705A4C"/>
    <w:rsid w:val="007060B5"/>
    <w:rsid w:val="0070617E"/>
    <w:rsid w:val="007062F3"/>
    <w:rsid w:val="00706F3E"/>
    <w:rsid w:val="00707612"/>
    <w:rsid w:val="00707919"/>
    <w:rsid w:val="007079FF"/>
    <w:rsid w:val="00707E42"/>
    <w:rsid w:val="00707E72"/>
    <w:rsid w:val="00710234"/>
    <w:rsid w:val="007106C2"/>
    <w:rsid w:val="00710882"/>
    <w:rsid w:val="00710AA3"/>
    <w:rsid w:val="00710B50"/>
    <w:rsid w:val="007114A4"/>
    <w:rsid w:val="007115DA"/>
    <w:rsid w:val="0071163B"/>
    <w:rsid w:val="00711FD7"/>
    <w:rsid w:val="00712382"/>
    <w:rsid w:val="0071307F"/>
    <w:rsid w:val="0071316F"/>
    <w:rsid w:val="00713E01"/>
    <w:rsid w:val="00713E19"/>
    <w:rsid w:val="0071412F"/>
    <w:rsid w:val="007146C2"/>
    <w:rsid w:val="0071474B"/>
    <w:rsid w:val="007149D5"/>
    <w:rsid w:val="00714CA5"/>
    <w:rsid w:val="00715118"/>
    <w:rsid w:val="00715312"/>
    <w:rsid w:val="00715335"/>
    <w:rsid w:val="00715593"/>
    <w:rsid w:val="00715A0E"/>
    <w:rsid w:val="00715BF9"/>
    <w:rsid w:val="00715C4D"/>
    <w:rsid w:val="00715C71"/>
    <w:rsid w:val="00715F65"/>
    <w:rsid w:val="007162AA"/>
    <w:rsid w:val="007169E7"/>
    <w:rsid w:val="00716D92"/>
    <w:rsid w:val="00716E68"/>
    <w:rsid w:val="00716EBC"/>
    <w:rsid w:val="00717C37"/>
    <w:rsid w:val="00717D83"/>
    <w:rsid w:val="00717EB8"/>
    <w:rsid w:val="007200EB"/>
    <w:rsid w:val="007202EA"/>
    <w:rsid w:val="00720308"/>
    <w:rsid w:val="00720460"/>
    <w:rsid w:val="0072055C"/>
    <w:rsid w:val="00720579"/>
    <w:rsid w:val="00720989"/>
    <w:rsid w:val="007216F1"/>
    <w:rsid w:val="00721895"/>
    <w:rsid w:val="00721A76"/>
    <w:rsid w:val="00721F37"/>
    <w:rsid w:val="00722483"/>
    <w:rsid w:val="007224A9"/>
    <w:rsid w:val="007226C7"/>
    <w:rsid w:val="00722754"/>
    <w:rsid w:val="00722B6B"/>
    <w:rsid w:val="00722D25"/>
    <w:rsid w:val="00723427"/>
    <w:rsid w:val="0072381E"/>
    <w:rsid w:val="00723A43"/>
    <w:rsid w:val="00723B6E"/>
    <w:rsid w:val="00723D46"/>
    <w:rsid w:val="00723E70"/>
    <w:rsid w:val="00723EDB"/>
    <w:rsid w:val="0072422C"/>
    <w:rsid w:val="0072456B"/>
    <w:rsid w:val="007247D3"/>
    <w:rsid w:val="00724BDC"/>
    <w:rsid w:val="00725506"/>
    <w:rsid w:val="00725795"/>
    <w:rsid w:val="00725A30"/>
    <w:rsid w:val="00726053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35B"/>
    <w:rsid w:val="00734976"/>
    <w:rsid w:val="00734D15"/>
    <w:rsid w:val="00734D6F"/>
    <w:rsid w:val="00735587"/>
    <w:rsid w:val="00735666"/>
    <w:rsid w:val="007359F8"/>
    <w:rsid w:val="00735BE5"/>
    <w:rsid w:val="00735F83"/>
    <w:rsid w:val="00736434"/>
    <w:rsid w:val="00736466"/>
    <w:rsid w:val="00736B4F"/>
    <w:rsid w:val="00736F34"/>
    <w:rsid w:val="00737152"/>
    <w:rsid w:val="007375C1"/>
    <w:rsid w:val="00737BB0"/>
    <w:rsid w:val="007409AB"/>
    <w:rsid w:val="00740FF9"/>
    <w:rsid w:val="00741772"/>
    <w:rsid w:val="007422A4"/>
    <w:rsid w:val="007424B5"/>
    <w:rsid w:val="00742525"/>
    <w:rsid w:val="0074262D"/>
    <w:rsid w:val="007426E0"/>
    <w:rsid w:val="0074297F"/>
    <w:rsid w:val="00742CE6"/>
    <w:rsid w:val="00743995"/>
    <w:rsid w:val="00743BA3"/>
    <w:rsid w:val="00743CDA"/>
    <w:rsid w:val="00743EBB"/>
    <w:rsid w:val="00744248"/>
    <w:rsid w:val="00744623"/>
    <w:rsid w:val="0074480E"/>
    <w:rsid w:val="00744C73"/>
    <w:rsid w:val="00744DCF"/>
    <w:rsid w:val="00744ECF"/>
    <w:rsid w:val="007453A1"/>
    <w:rsid w:val="0074679C"/>
    <w:rsid w:val="007469C3"/>
    <w:rsid w:val="00746E08"/>
    <w:rsid w:val="007477C5"/>
    <w:rsid w:val="00747CBB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26A2"/>
    <w:rsid w:val="00763054"/>
    <w:rsid w:val="007631BA"/>
    <w:rsid w:val="007638B8"/>
    <w:rsid w:val="00763C53"/>
    <w:rsid w:val="00764184"/>
    <w:rsid w:val="00764332"/>
    <w:rsid w:val="007644F3"/>
    <w:rsid w:val="00764566"/>
    <w:rsid w:val="00764CE2"/>
    <w:rsid w:val="00765834"/>
    <w:rsid w:val="00766221"/>
    <w:rsid w:val="0076642F"/>
    <w:rsid w:val="00766975"/>
    <w:rsid w:val="00766CCD"/>
    <w:rsid w:val="00766D7A"/>
    <w:rsid w:val="00767BC1"/>
    <w:rsid w:val="00767DC0"/>
    <w:rsid w:val="00770248"/>
    <w:rsid w:val="007703A4"/>
    <w:rsid w:val="007707A8"/>
    <w:rsid w:val="007708A4"/>
    <w:rsid w:val="00770C8E"/>
    <w:rsid w:val="00771499"/>
    <w:rsid w:val="0077161A"/>
    <w:rsid w:val="0077163E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EAA"/>
    <w:rsid w:val="007734D0"/>
    <w:rsid w:val="007736B3"/>
    <w:rsid w:val="0077374B"/>
    <w:rsid w:val="00773B69"/>
    <w:rsid w:val="00773CA7"/>
    <w:rsid w:val="00773F03"/>
    <w:rsid w:val="00774A00"/>
    <w:rsid w:val="00774C5A"/>
    <w:rsid w:val="00774E50"/>
    <w:rsid w:val="00774F82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FDF"/>
    <w:rsid w:val="007807ED"/>
    <w:rsid w:val="00780906"/>
    <w:rsid w:val="007811BA"/>
    <w:rsid w:val="00781439"/>
    <w:rsid w:val="0078160C"/>
    <w:rsid w:val="0078187E"/>
    <w:rsid w:val="00781DA9"/>
    <w:rsid w:val="00781DB9"/>
    <w:rsid w:val="00781E27"/>
    <w:rsid w:val="00782661"/>
    <w:rsid w:val="007827DE"/>
    <w:rsid w:val="007829A5"/>
    <w:rsid w:val="00783199"/>
    <w:rsid w:val="00783875"/>
    <w:rsid w:val="00783AC3"/>
    <w:rsid w:val="00783D61"/>
    <w:rsid w:val="00783F2D"/>
    <w:rsid w:val="00784426"/>
    <w:rsid w:val="00784B0B"/>
    <w:rsid w:val="00784CEC"/>
    <w:rsid w:val="00784D65"/>
    <w:rsid w:val="00784EEF"/>
    <w:rsid w:val="00785527"/>
    <w:rsid w:val="0078557D"/>
    <w:rsid w:val="007859F5"/>
    <w:rsid w:val="00785AAC"/>
    <w:rsid w:val="00785CBD"/>
    <w:rsid w:val="00785CE1"/>
    <w:rsid w:val="00785EC8"/>
    <w:rsid w:val="00786072"/>
    <w:rsid w:val="007867E8"/>
    <w:rsid w:val="00786A7F"/>
    <w:rsid w:val="00786DE1"/>
    <w:rsid w:val="00787031"/>
    <w:rsid w:val="0078718C"/>
    <w:rsid w:val="007875A9"/>
    <w:rsid w:val="0078769F"/>
    <w:rsid w:val="00787D19"/>
    <w:rsid w:val="00787F3A"/>
    <w:rsid w:val="007903EC"/>
    <w:rsid w:val="007904A5"/>
    <w:rsid w:val="00790736"/>
    <w:rsid w:val="007909DE"/>
    <w:rsid w:val="00790C38"/>
    <w:rsid w:val="00791380"/>
    <w:rsid w:val="00791406"/>
    <w:rsid w:val="00791B60"/>
    <w:rsid w:val="00791D40"/>
    <w:rsid w:val="0079236D"/>
    <w:rsid w:val="00792478"/>
    <w:rsid w:val="00792573"/>
    <w:rsid w:val="007929F3"/>
    <w:rsid w:val="00793065"/>
    <w:rsid w:val="00793230"/>
    <w:rsid w:val="0079372B"/>
    <w:rsid w:val="00793A5F"/>
    <w:rsid w:val="007940FC"/>
    <w:rsid w:val="00794135"/>
    <w:rsid w:val="0079413B"/>
    <w:rsid w:val="007943B5"/>
    <w:rsid w:val="0079442E"/>
    <w:rsid w:val="007946AD"/>
    <w:rsid w:val="007946C0"/>
    <w:rsid w:val="007946FE"/>
    <w:rsid w:val="00794BC4"/>
    <w:rsid w:val="00794C9A"/>
    <w:rsid w:val="00795388"/>
    <w:rsid w:val="00795568"/>
    <w:rsid w:val="00795828"/>
    <w:rsid w:val="00795DC4"/>
    <w:rsid w:val="00796339"/>
    <w:rsid w:val="00796BD2"/>
    <w:rsid w:val="00796D11"/>
    <w:rsid w:val="00796FCA"/>
    <w:rsid w:val="007976CA"/>
    <w:rsid w:val="007A02A2"/>
    <w:rsid w:val="007A0372"/>
    <w:rsid w:val="007A03EA"/>
    <w:rsid w:val="007A0DD2"/>
    <w:rsid w:val="007A0E57"/>
    <w:rsid w:val="007A12A2"/>
    <w:rsid w:val="007A1FF7"/>
    <w:rsid w:val="007A2315"/>
    <w:rsid w:val="007A23C6"/>
    <w:rsid w:val="007A2E7B"/>
    <w:rsid w:val="007A2EE2"/>
    <w:rsid w:val="007A38C2"/>
    <w:rsid w:val="007A3925"/>
    <w:rsid w:val="007A3B6D"/>
    <w:rsid w:val="007A413E"/>
    <w:rsid w:val="007A428B"/>
    <w:rsid w:val="007A42FB"/>
    <w:rsid w:val="007A43B5"/>
    <w:rsid w:val="007A516C"/>
    <w:rsid w:val="007A549E"/>
    <w:rsid w:val="007A564D"/>
    <w:rsid w:val="007A5BB2"/>
    <w:rsid w:val="007A5C0F"/>
    <w:rsid w:val="007A5C98"/>
    <w:rsid w:val="007A5D0C"/>
    <w:rsid w:val="007A611F"/>
    <w:rsid w:val="007A66F0"/>
    <w:rsid w:val="007A6856"/>
    <w:rsid w:val="007A74CC"/>
    <w:rsid w:val="007A78B9"/>
    <w:rsid w:val="007B0365"/>
    <w:rsid w:val="007B045A"/>
    <w:rsid w:val="007B0B7C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509D"/>
    <w:rsid w:val="007B53D8"/>
    <w:rsid w:val="007B59C7"/>
    <w:rsid w:val="007B5BBF"/>
    <w:rsid w:val="007B5E13"/>
    <w:rsid w:val="007B60AA"/>
    <w:rsid w:val="007B6181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B59"/>
    <w:rsid w:val="007C1BE4"/>
    <w:rsid w:val="007C1FD4"/>
    <w:rsid w:val="007C27BC"/>
    <w:rsid w:val="007C2E97"/>
    <w:rsid w:val="007C300B"/>
    <w:rsid w:val="007C3053"/>
    <w:rsid w:val="007C334D"/>
    <w:rsid w:val="007C33A9"/>
    <w:rsid w:val="007C34E3"/>
    <w:rsid w:val="007C35BB"/>
    <w:rsid w:val="007C3A4A"/>
    <w:rsid w:val="007C3BB1"/>
    <w:rsid w:val="007C3FB2"/>
    <w:rsid w:val="007C4924"/>
    <w:rsid w:val="007C4B42"/>
    <w:rsid w:val="007C50FF"/>
    <w:rsid w:val="007C51C5"/>
    <w:rsid w:val="007C575D"/>
    <w:rsid w:val="007C58A3"/>
    <w:rsid w:val="007C58A6"/>
    <w:rsid w:val="007C5AE4"/>
    <w:rsid w:val="007C5BBD"/>
    <w:rsid w:val="007C6AD1"/>
    <w:rsid w:val="007C71F5"/>
    <w:rsid w:val="007C7746"/>
    <w:rsid w:val="007C7B7D"/>
    <w:rsid w:val="007C7CE8"/>
    <w:rsid w:val="007C7EB5"/>
    <w:rsid w:val="007D00FA"/>
    <w:rsid w:val="007D03DF"/>
    <w:rsid w:val="007D07B0"/>
    <w:rsid w:val="007D086A"/>
    <w:rsid w:val="007D0C65"/>
    <w:rsid w:val="007D0CA5"/>
    <w:rsid w:val="007D0CB9"/>
    <w:rsid w:val="007D0F4B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A54"/>
    <w:rsid w:val="007D2CC2"/>
    <w:rsid w:val="007D3090"/>
    <w:rsid w:val="007D332D"/>
    <w:rsid w:val="007D36D3"/>
    <w:rsid w:val="007D3814"/>
    <w:rsid w:val="007D39D4"/>
    <w:rsid w:val="007D3C1C"/>
    <w:rsid w:val="007D3E23"/>
    <w:rsid w:val="007D4005"/>
    <w:rsid w:val="007D42BD"/>
    <w:rsid w:val="007D446D"/>
    <w:rsid w:val="007D452F"/>
    <w:rsid w:val="007D463D"/>
    <w:rsid w:val="007D47ED"/>
    <w:rsid w:val="007D4C1C"/>
    <w:rsid w:val="007D4C52"/>
    <w:rsid w:val="007D4F4F"/>
    <w:rsid w:val="007D5939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90E"/>
    <w:rsid w:val="007E3DA1"/>
    <w:rsid w:val="007E3F02"/>
    <w:rsid w:val="007E435C"/>
    <w:rsid w:val="007E45CD"/>
    <w:rsid w:val="007E5133"/>
    <w:rsid w:val="007E6CC6"/>
    <w:rsid w:val="007E7432"/>
    <w:rsid w:val="007E7736"/>
    <w:rsid w:val="007E7D21"/>
    <w:rsid w:val="007F008E"/>
    <w:rsid w:val="007F0807"/>
    <w:rsid w:val="007F0849"/>
    <w:rsid w:val="007F0AAF"/>
    <w:rsid w:val="007F0BB5"/>
    <w:rsid w:val="007F0CEC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95C"/>
    <w:rsid w:val="007F31B1"/>
    <w:rsid w:val="007F320E"/>
    <w:rsid w:val="007F34F1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DD2"/>
    <w:rsid w:val="00800122"/>
    <w:rsid w:val="00800311"/>
    <w:rsid w:val="00800B66"/>
    <w:rsid w:val="00800C41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9F5"/>
    <w:rsid w:val="00802BD2"/>
    <w:rsid w:val="00802F5D"/>
    <w:rsid w:val="00803383"/>
    <w:rsid w:val="008037AB"/>
    <w:rsid w:val="0080387A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1196"/>
    <w:rsid w:val="00811414"/>
    <w:rsid w:val="00811651"/>
    <w:rsid w:val="00811AF8"/>
    <w:rsid w:val="00811C06"/>
    <w:rsid w:val="00812022"/>
    <w:rsid w:val="00812179"/>
    <w:rsid w:val="0081248D"/>
    <w:rsid w:val="00813037"/>
    <w:rsid w:val="0081394F"/>
    <w:rsid w:val="0081396F"/>
    <w:rsid w:val="008139C3"/>
    <w:rsid w:val="00813AF6"/>
    <w:rsid w:val="00813DB8"/>
    <w:rsid w:val="00813F7C"/>
    <w:rsid w:val="0081425A"/>
    <w:rsid w:val="008143AA"/>
    <w:rsid w:val="00814903"/>
    <w:rsid w:val="00814A26"/>
    <w:rsid w:val="008151E7"/>
    <w:rsid w:val="00815451"/>
    <w:rsid w:val="008159B3"/>
    <w:rsid w:val="00815DCF"/>
    <w:rsid w:val="00816010"/>
    <w:rsid w:val="0081645C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716"/>
    <w:rsid w:val="008179A2"/>
    <w:rsid w:val="00817BF1"/>
    <w:rsid w:val="00817CC8"/>
    <w:rsid w:val="00820054"/>
    <w:rsid w:val="0082024A"/>
    <w:rsid w:val="00820C45"/>
    <w:rsid w:val="00820D71"/>
    <w:rsid w:val="00820D8E"/>
    <w:rsid w:val="0082170B"/>
    <w:rsid w:val="00821D89"/>
    <w:rsid w:val="0082222E"/>
    <w:rsid w:val="0082234B"/>
    <w:rsid w:val="008223E8"/>
    <w:rsid w:val="0082269E"/>
    <w:rsid w:val="008226B0"/>
    <w:rsid w:val="008227EE"/>
    <w:rsid w:val="00822AD3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B2D"/>
    <w:rsid w:val="00830F12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875"/>
    <w:rsid w:val="00836B5F"/>
    <w:rsid w:val="00836EE0"/>
    <w:rsid w:val="0083730B"/>
    <w:rsid w:val="00837629"/>
    <w:rsid w:val="0083764E"/>
    <w:rsid w:val="00840167"/>
    <w:rsid w:val="008403EA"/>
    <w:rsid w:val="008404B3"/>
    <w:rsid w:val="00840888"/>
    <w:rsid w:val="00840A57"/>
    <w:rsid w:val="00840AF1"/>
    <w:rsid w:val="00841679"/>
    <w:rsid w:val="008418E1"/>
    <w:rsid w:val="00841DE4"/>
    <w:rsid w:val="00842332"/>
    <w:rsid w:val="00842448"/>
    <w:rsid w:val="00842898"/>
    <w:rsid w:val="00842B63"/>
    <w:rsid w:val="00842FF6"/>
    <w:rsid w:val="0084342E"/>
    <w:rsid w:val="00843616"/>
    <w:rsid w:val="0084380C"/>
    <w:rsid w:val="008438C5"/>
    <w:rsid w:val="0084391F"/>
    <w:rsid w:val="00843DE9"/>
    <w:rsid w:val="00844059"/>
    <w:rsid w:val="00844564"/>
    <w:rsid w:val="00844803"/>
    <w:rsid w:val="008451BC"/>
    <w:rsid w:val="00845267"/>
    <w:rsid w:val="008453AC"/>
    <w:rsid w:val="008455C5"/>
    <w:rsid w:val="0084568A"/>
    <w:rsid w:val="0084628B"/>
    <w:rsid w:val="008467FD"/>
    <w:rsid w:val="00846DE4"/>
    <w:rsid w:val="008478B0"/>
    <w:rsid w:val="00847ADB"/>
    <w:rsid w:val="00847DE2"/>
    <w:rsid w:val="00847EEB"/>
    <w:rsid w:val="00847F83"/>
    <w:rsid w:val="00850342"/>
    <w:rsid w:val="008505C8"/>
    <w:rsid w:val="008514DF"/>
    <w:rsid w:val="00851703"/>
    <w:rsid w:val="008517C7"/>
    <w:rsid w:val="008518D7"/>
    <w:rsid w:val="00851B27"/>
    <w:rsid w:val="00851F07"/>
    <w:rsid w:val="008525A1"/>
    <w:rsid w:val="0085274D"/>
    <w:rsid w:val="00852A04"/>
    <w:rsid w:val="00852C7B"/>
    <w:rsid w:val="00852F96"/>
    <w:rsid w:val="00853225"/>
    <w:rsid w:val="00853271"/>
    <w:rsid w:val="0085360D"/>
    <w:rsid w:val="008538C2"/>
    <w:rsid w:val="00853C02"/>
    <w:rsid w:val="00853E22"/>
    <w:rsid w:val="00854044"/>
    <w:rsid w:val="008549C9"/>
    <w:rsid w:val="00854BF8"/>
    <w:rsid w:val="00854E64"/>
    <w:rsid w:val="0085549A"/>
    <w:rsid w:val="0085570F"/>
    <w:rsid w:val="0085582A"/>
    <w:rsid w:val="00855961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E53"/>
    <w:rsid w:val="00857FE4"/>
    <w:rsid w:val="00860324"/>
    <w:rsid w:val="008605AA"/>
    <w:rsid w:val="00860BD6"/>
    <w:rsid w:val="0086120F"/>
    <w:rsid w:val="0086175E"/>
    <w:rsid w:val="00861883"/>
    <w:rsid w:val="00861A79"/>
    <w:rsid w:val="00861F7E"/>
    <w:rsid w:val="00862279"/>
    <w:rsid w:val="00862423"/>
    <w:rsid w:val="0086259E"/>
    <w:rsid w:val="00862747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508B"/>
    <w:rsid w:val="00865405"/>
    <w:rsid w:val="008657C8"/>
    <w:rsid w:val="0086597A"/>
    <w:rsid w:val="00865BA4"/>
    <w:rsid w:val="00865C2F"/>
    <w:rsid w:val="00865E27"/>
    <w:rsid w:val="00866480"/>
    <w:rsid w:val="00866848"/>
    <w:rsid w:val="00866B1E"/>
    <w:rsid w:val="008679E4"/>
    <w:rsid w:val="00867B20"/>
    <w:rsid w:val="00867D66"/>
    <w:rsid w:val="00867F0B"/>
    <w:rsid w:val="00870282"/>
    <w:rsid w:val="00870D40"/>
    <w:rsid w:val="00871236"/>
    <w:rsid w:val="008716A4"/>
    <w:rsid w:val="00871B09"/>
    <w:rsid w:val="00871FCF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E12"/>
    <w:rsid w:val="00876228"/>
    <w:rsid w:val="008762ED"/>
    <w:rsid w:val="00876335"/>
    <w:rsid w:val="0087663A"/>
    <w:rsid w:val="00877145"/>
    <w:rsid w:val="008773B6"/>
    <w:rsid w:val="00877C68"/>
    <w:rsid w:val="00880240"/>
    <w:rsid w:val="008803F6"/>
    <w:rsid w:val="00880C30"/>
    <w:rsid w:val="00880C75"/>
    <w:rsid w:val="008811FC"/>
    <w:rsid w:val="008819FC"/>
    <w:rsid w:val="00881A14"/>
    <w:rsid w:val="00882212"/>
    <w:rsid w:val="0088248E"/>
    <w:rsid w:val="008825C1"/>
    <w:rsid w:val="008826D9"/>
    <w:rsid w:val="008828C6"/>
    <w:rsid w:val="0088296E"/>
    <w:rsid w:val="00882D3F"/>
    <w:rsid w:val="00882E07"/>
    <w:rsid w:val="00882E1D"/>
    <w:rsid w:val="00883D37"/>
    <w:rsid w:val="00883EF4"/>
    <w:rsid w:val="00884264"/>
    <w:rsid w:val="008842FB"/>
    <w:rsid w:val="0088436F"/>
    <w:rsid w:val="008844B8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A58"/>
    <w:rsid w:val="00887EFD"/>
    <w:rsid w:val="00890558"/>
    <w:rsid w:val="00890576"/>
    <w:rsid w:val="008909A1"/>
    <w:rsid w:val="00890F8C"/>
    <w:rsid w:val="00890FAC"/>
    <w:rsid w:val="0089124B"/>
    <w:rsid w:val="0089128B"/>
    <w:rsid w:val="00891601"/>
    <w:rsid w:val="00891621"/>
    <w:rsid w:val="0089179F"/>
    <w:rsid w:val="00891D95"/>
    <w:rsid w:val="00891E7D"/>
    <w:rsid w:val="0089236B"/>
    <w:rsid w:val="0089289F"/>
    <w:rsid w:val="0089315C"/>
    <w:rsid w:val="00893166"/>
    <w:rsid w:val="00893373"/>
    <w:rsid w:val="008937C7"/>
    <w:rsid w:val="00893BE5"/>
    <w:rsid w:val="00893E5E"/>
    <w:rsid w:val="008947E3"/>
    <w:rsid w:val="00894890"/>
    <w:rsid w:val="00894B82"/>
    <w:rsid w:val="00894E38"/>
    <w:rsid w:val="00895213"/>
    <w:rsid w:val="00895564"/>
    <w:rsid w:val="0089562D"/>
    <w:rsid w:val="0089564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37F"/>
    <w:rsid w:val="00897500"/>
    <w:rsid w:val="008979BA"/>
    <w:rsid w:val="008A01CD"/>
    <w:rsid w:val="008A0464"/>
    <w:rsid w:val="008A0791"/>
    <w:rsid w:val="008A0BD8"/>
    <w:rsid w:val="008A0FFC"/>
    <w:rsid w:val="008A12B6"/>
    <w:rsid w:val="008A1326"/>
    <w:rsid w:val="008A1808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6257"/>
    <w:rsid w:val="008A69BA"/>
    <w:rsid w:val="008A69BC"/>
    <w:rsid w:val="008A6EE4"/>
    <w:rsid w:val="008A736B"/>
    <w:rsid w:val="008A7551"/>
    <w:rsid w:val="008A7834"/>
    <w:rsid w:val="008B0118"/>
    <w:rsid w:val="008B069A"/>
    <w:rsid w:val="008B07A7"/>
    <w:rsid w:val="008B0961"/>
    <w:rsid w:val="008B0969"/>
    <w:rsid w:val="008B0CB2"/>
    <w:rsid w:val="008B1091"/>
    <w:rsid w:val="008B1598"/>
    <w:rsid w:val="008B1631"/>
    <w:rsid w:val="008B178D"/>
    <w:rsid w:val="008B17F6"/>
    <w:rsid w:val="008B1D21"/>
    <w:rsid w:val="008B22CE"/>
    <w:rsid w:val="008B257F"/>
    <w:rsid w:val="008B261D"/>
    <w:rsid w:val="008B2819"/>
    <w:rsid w:val="008B3508"/>
    <w:rsid w:val="008B356E"/>
    <w:rsid w:val="008B39E6"/>
    <w:rsid w:val="008B4C9F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E8D"/>
    <w:rsid w:val="008B70B2"/>
    <w:rsid w:val="008B70DC"/>
    <w:rsid w:val="008B7402"/>
    <w:rsid w:val="008B7575"/>
    <w:rsid w:val="008B786A"/>
    <w:rsid w:val="008B7BC1"/>
    <w:rsid w:val="008C056F"/>
    <w:rsid w:val="008C0920"/>
    <w:rsid w:val="008C0ADC"/>
    <w:rsid w:val="008C0D66"/>
    <w:rsid w:val="008C0DDF"/>
    <w:rsid w:val="008C1419"/>
    <w:rsid w:val="008C167D"/>
    <w:rsid w:val="008C17E7"/>
    <w:rsid w:val="008C1968"/>
    <w:rsid w:val="008C21E2"/>
    <w:rsid w:val="008C250B"/>
    <w:rsid w:val="008C26B9"/>
    <w:rsid w:val="008C2FBE"/>
    <w:rsid w:val="008C320D"/>
    <w:rsid w:val="008C380E"/>
    <w:rsid w:val="008C3EDD"/>
    <w:rsid w:val="008C4377"/>
    <w:rsid w:val="008C44E4"/>
    <w:rsid w:val="008C44F9"/>
    <w:rsid w:val="008C466B"/>
    <w:rsid w:val="008C485A"/>
    <w:rsid w:val="008C5DED"/>
    <w:rsid w:val="008C63D8"/>
    <w:rsid w:val="008C646D"/>
    <w:rsid w:val="008C658A"/>
    <w:rsid w:val="008C65F8"/>
    <w:rsid w:val="008C6AD0"/>
    <w:rsid w:val="008C74FF"/>
    <w:rsid w:val="008C767A"/>
    <w:rsid w:val="008C7872"/>
    <w:rsid w:val="008C7A4A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504"/>
    <w:rsid w:val="008D4777"/>
    <w:rsid w:val="008D4B73"/>
    <w:rsid w:val="008D514C"/>
    <w:rsid w:val="008D562A"/>
    <w:rsid w:val="008D57B5"/>
    <w:rsid w:val="008D57FA"/>
    <w:rsid w:val="008D5A28"/>
    <w:rsid w:val="008D5A3A"/>
    <w:rsid w:val="008D5A7F"/>
    <w:rsid w:val="008D604F"/>
    <w:rsid w:val="008D6090"/>
    <w:rsid w:val="008D631E"/>
    <w:rsid w:val="008D6B5C"/>
    <w:rsid w:val="008D6C2C"/>
    <w:rsid w:val="008D6D8F"/>
    <w:rsid w:val="008D6E32"/>
    <w:rsid w:val="008D77A5"/>
    <w:rsid w:val="008D77D4"/>
    <w:rsid w:val="008D77D8"/>
    <w:rsid w:val="008D7E46"/>
    <w:rsid w:val="008E0263"/>
    <w:rsid w:val="008E051E"/>
    <w:rsid w:val="008E0667"/>
    <w:rsid w:val="008E0A57"/>
    <w:rsid w:val="008E0B61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C74"/>
    <w:rsid w:val="008E5ED1"/>
    <w:rsid w:val="008E60E2"/>
    <w:rsid w:val="008E61F4"/>
    <w:rsid w:val="008E63E9"/>
    <w:rsid w:val="008E67B9"/>
    <w:rsid w:val="008E69FB"/>
    <w:rsid w:val="008E7622"/>
    <w:rsid w:val="008E777C"/>
    <w:rsid w:val="008E7BE0"/>
    <w:rsid w:val="008E7CE0"/>
    <w:rsid w:val="008E7D8C"/>
    <w:rsid w:val="008E7FAB"/>
    <w:rsid w:val="008F0085"/>
    <w:rsid w:val="008F0218"/>
    <w:rsid w:val="008F0967"/>
    <w:rsid w:val="008F0CF0"/>
    <w:rsid w:val="008F1035"/>
    <w:rsid w:val="008F1CC4"/>
    <w:rsid w:val="008F2215"/>
    <w:rsid w:val="008F22DE"/>
    <w:rsid w:val="008F34E2"/>
    <w:rsid w:val="008F3508"/>
    <w:rsid w:val="008F3923"/>
    <w:rsid w:val="008F3B39"/>
    <w:rsid w:val="008F3E36"/>
    <w:rsid w:val="008F45F3"/>
    <w:rsid w:val="008F46F0"/>
    <w:rsid w:val="008F4BF8"/>
    <w:rsid w:val="008F4F8E"/>
    <w:rsid w:val="008F4FFB"/>
    <w:rsid w:val="008F56FB"/>
    <w:rsid w:val="008F57F8"/>
    <w:rsid w:val="008F5BC1"/>
    <w:rsid w:val="008F783D"/>
    <w:rsid w:val="008F793D"/>
    <w:rsid w:val="008F7CAD"/>
    <w:rsid w:val="0090002E"/>
    <w:rsid w:val="00900166"/>
    <w:rsid w:val="009006C5"/>
    <w:rsid w:val="009008AE"/>
    <w:rsid w:val="00901541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CD1"/>
    <w:rsid w:val="00903D71"/>
    <w:rsid w:val="00903DFD"/>
    <w:rsid w:val="00904267"/>
    <w:rsid w:val="0090452F"/>
    <w:rsid w:val="009045DE"/>
    <w:rsid w:val="00904AAC"/>
    <w:rsid w:val="009052B8"/>
    <w:rsid w:val="0090642C"/>
    <w:rsid w:val="0090651F"/>
    <w:rsid w:val="00906682"/>
    <w:rsid w:val="00906757"/>
    <w:rsid w:val="00906BEA"/>
    <w:rsid w:val="009070F5"/>
    <w:rsid w:val="00907196"/>
    <w:rsid w:val="0090741A"/>
    <w:rsid w:val="00907439"/>
    <w:rsid w:val="00907869"/>
    <w:rsid w:val="00910039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5CD"/>
    <w:rsid w:val="00912ED8"/>
    <w:rsid w:val="00912FC3"/>
    <w:rsid w:val="009130AF"/>
    <w:rsid w:val="009136EE"/>
    <w:rsid w:val="00913AC2"/>
    <w:rsid w:val="00913D0C"/>
    <w:rsid w:val="00913E22"/>
    <w:rsid w:val="00914E66"/>
    <w:rsid w:val="009151B5"/>
    <w:rsid w:val="009153FA"/>
    <w:rsid w:val="009155B8"/>
    <w:rsid w:val="009156C6"/>
    <w:rsid w:val="009157A8"/>
    <w:rsid w:val="00915B3E"/>
    <w:rsid w:val="00915D04"/>
    <w:rsid w:val="00916462"/>
    <w:rsid w:val="00916602"/>
    <w:rsid w:val="00916872"/>
    <w:rsid w:val="0091707F"/>
    <w:rsid w:val="00917702"/>
    <w:rsid w:val="00917DBC"/>
    <w:rsid w:val="00920370"/>
    <w:rsid w:val="00920725"/>
    <w:rsid w:val="00920B06"/>
    <w:rsid w:val="00920DD1"/>
    <w:rsid w:val="0092118A"/>
    <w:rsid w:val="009218CE"/>
    <w:rsid w:val="00921C2B"/>
    <w:rsid w:val="00921DDC"/>
    <w:rsid w:val="00921EA3"/>
    <w:rsid w:val="0092204F"/>
    <w:rsid w:val="00922754"/>
    <w:rsid w:val="00922940"/>
    <w:rsid w:val="00922C0B"/>
    <w:rsid w:val="0092317A"/>
    <w:rsid w:val="0092376A"/>
    <w:rsid w:val="00923872"/>
    <w:rsid w:val="009239AD"/>
    <w:rsid w:val="009247D5"/>
    <w:rsid w:val="009247E5"/>
    <w:rsid w:val="00925190"/>
    <w:rsid w:val="00925795"/>
    <w:rsid w:val="00925973"/>
    <w:rsid w:val="00925E57"/>
    <w:rsid w:val="00926280"/>
    <w:rsid w:val="00926296"/>
    <w:rsid w:val="009264E2"/>
    <w:rsid w:val="00926D55"/>
    <w:rsid w:val="00926D8C"/>
    <w:rsid w:val="00926F96"/>
    <w:rsid w:val="00927061"/>
    <w:rsid w:val="009273D0"/>
    <w:rsid w:val="00927589"/>
    <w:rsid w:val="009275F2"/>
    <w:rsid w:val="009277BE"/>
    <w:rsid w:val="00927C3C"/>
    <w:rsid w:val="00930564"/>
    <w:rsid w:val="009306EA"/>
    <w:rsid w:val="00930772"/>
    <w:rsid w:val="00930F1E"/>
    <w:rsid w:val="00931029"/>
    <w:rsid w:val="0093125D"/>
    <w:rsid w:val="009314BC"/>
    <w:rsid w:val="0093174F"/>
    <w:rsid w:val="00931773"/>
    <w:rsid w:val="00931A6A"/>
    <w:rsid w:val="00931C35"/>
    <w:rsid w:val="00931E73"/>
    <w:rsid w:val="0093202C"/>
    <w:rsid w:val="00932721"/>
    <w:rsid w:val="00932BC2"/>
    <w:rsid w:val="00932BDF"/>
    <w:rsid w:val="00932EE0"/>
    <w:rsid w:val="00933198"/>
    <w:rsid w:val="00933278"/>
    <w:rsid w:val="009334AD"/>
    <w:rsid w:val="00933883"/>
    <w:rsid w:val="009339D6"/>
    <w:rsid w:val="00933EC1"/>
    <w:rsid w:val="00934230"/>
    <w:rsid w:val="009342E1"/>
    <w:rsid w:val="009343DB"/>
    <w:rsid w:val="00934B1B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BBB"/>
    <w:rsid w:val="00936FB5"/>
    <w:rsid w:val="00937089"/>
    <w:rsid w:val="00937184"/>
    <w:rsid w:val="00937A03"/>
    <w:rsid w:val="00937A08"/>
    <w:rsid w:val="00937CA0"/>
    <w:rsid w:val="00937CDD"/>
    <w:rsid w:val="00937D3D"/>
    <w:rsid w:val="00937FAB"/>
    <w:rsid w:val="00937FD4"/>
    <w:rsid w:val="009400C9"/>
    <w:rsid w:val="009401CD"/>
    <w:rsid w:val="00940315"/>
    <w:rsid w:val="009406E7"/>
    <w:rsid w:val="009408F7"/>
    <w:rsid w:val="00940DA7"/>
    <w:rsid w:val="0094102E"/>
    <w:rsid w:val="0094145C"/>
    <w:rsid w:val="00941663"/>
    <w:rsid w:val="0094239E"/>
    <w:rsid w:val="00942F10"/>
    <w:rsid w:val="0094309C"/>
    <w:rsid w:val="00943717"/>
    <w:rsid w:val="00943803"/>
    <w:rsid w:val="009438D2"/>
    <w:rsid w:val="00943D22"/>
    <w:rsid w:val="00944061"/>
    <w:rsid w:val="0094434E"/>
    <w:rsid w:val="0094457C"/>
    <w:rsid w:val="00944A76"/>
    <w:rsid w:val="00944A89"/>
    <w:rsid w:val="00944E9C"/>
    <w:rsid w:val="00944FF4"/>
    <w:rsid w:val="00945200"/>
    <w:rsid w:val="009456A3"/>
    <w:rsid w:val="0094576C"/>
    <w:rsid w:val="009458F3"/>
    <w:rsid w:val="0094742F"/>
    <w:rsid w:val="00947BA9"/>
    <w:rsid w:val="0095023A"/>
    <w:rsid w:val="00950360"/>
    <w:rsid w:val="00950F41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79F"/>
    <w:rsid w:val="009529E8"/>
    <w:rsid w:val="00952CA4"/>
    <w:rsid w:val="00952D17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42C"/>
    <w:rsid w:val="00962872"/>
    <w:rsid w:val="00962AB0"/>
    <w:rsid w:val="00962D49"/>
    <w:rsid w:val="00962D64"/>
    <w:rsid w:val="00962FB6"/>
    <w:rsid w:val="0096301C"/>
    <w:rsid w:val="00963328"/>
    <w:rsid w:val="009633EC"/>
    <w:rsid w:val="00963AC3"/>
    <w:rsid w:val="00964BCB"/>
    <w:rsid w:val="00964D50"/>
    <w:rsid w:val="009653FB"/>
    <w:rsid w:val="00965406"/>
    <w:rsid w:val="0096562A"/>
    <w:rsid w:val="00965959"/>
    <w:rsid w:val="00965EF7"/>
    <w:rsid w:val="0096617A"/>
    <w:rsid w:val="00966A6E"/>
    <w:rsid w:val="00966A9B"/>
    <w:rsid w:val="00966C18"/>
    <w:rsid w:val="00966C29"/>
    <w:rsid w:val="00966CB8"/>
    <w:rsid w:val="009672E8"/>
    <w:rsid w:val="00967E0D"/>
    <w:rsid w:val="009705C1"/>
    <w:rsid w:val="00970E35"/>
    <w:rsid w:val="00971039"/>
    <w:rsid w:val="00971201"/>
    <w:rsid w:val="00971937"/>
    <w:rsid w:val="00971CEB"/>
    <w:rsid w:val="00972875"/>
    <w:rsid w:val="00972BEB"/>
    <w:rsid w:val="00972C3D"/>
    <w:rsid w:val="00973610"/>
    <w:rsid w:val="0097369C"/>
    <w:rsid w:val="00973C6D"/>
    <w:rsid w:val="0097404F"/>
    <w:rsid w:val="00974520"/>
    <w:rsid w:val="009745D4"/>
    <w:rsid w:val="0097464B"/>
    <w:rsid w:val="00974685"/>
    <w:rsid w:val="00974ADC"/>
    <w:rsid w:val="00974D4E"/>
    <w:rsid w:val="009753C4"/>
    <w:rsid w:val="00975400"/>
    <w:rsid w:val="00975625"/>
    <w:rsid w:val="009758E1"/>
    <w:rsid w:val="00975AFB"/>
    <w:rsid w:val="00975D89"/>
    <w:rsid w:val="00975EF8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B0F"/>
    <w:rsid w:val="00980E0D"/>
    <w:rsid w:val="00980E3F"/>
    <w:rsid w:val="00981282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BFF"/>
    <w:rsid w:val="00985618"/>
    <w:rsid w:val="00985C42"/>
    <w:rsid w:val="009862CE"/>
    <w:rsid w:val="0098659A"/>
    <w:rsid w:val="009865E5"/>
    <w:rsid w:val="00986840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84B"/>
    <w:rsid w:val="00991DA6"/>
    <w:rsid w:val="00991E35"/>
    <w:rsid w:val="0099215A"/>
    <w:rsid w:val="009922B9"/>
    <w:rsid w:val="009924D0"/>
    <w:rsid w:val="009928E1"/>
    <w:rsid w:val="00992B6A"/>
    <w:rsid w:val="00993078"/>
    <w:rsid w:val="009934D1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9768B"/>
    <w:rsid w:val="009A0317"/>
    <w:rsid w:val="009A04AC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EEB"/>
    <w:rsid w:val="009A3F6D"/>
    <w:rsid w:val="009A4053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B2B"/>
    <w:rsid w:val="009A63B7"/>
    <w:rsid w:val="009A6449"/>
    <w:rsid w:val="009A6464"/>
    <w:rsid w:val="009A7071"/>
    <w:rsid w:val="009A72FD"/>
    <w:rsid w:val="009A757E"/>
    <w:rsid w:val="009A764C"/>
    <w:rsid w:val="009A765D"/>
    <w:rsid w:val="009A79ED"/>
    <w:rsid w:val="009A7B1D"/>
    <w:rsid w:val="009B058D"/>
    <w:rsid w:val="009B0621"/>
    <w:rsid w:val="009B06E6"/>
    <w:rsid w:val="009B073C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CEA"/>
    <w:rsid w:val="009B3DCF"/>
    <w:rsid w:val="009B4508"/>
    <w:rsid w:val="009B5272"/>
    <w:rsid w:val="009B5664"/>
    <w:rsid w:val="009B5821"/>
    <w:rsid w:val="009B58EC"/>
    <w:rsid w:val="009B5D09"/>
    <w:rsid w:val="009B5FA4"/>
    <w:rsid w:val="009B690F"/>
    <w:rsid w:val="009B6D8E"/>
    <w:rsid w:val="009B6E2D"/>
    <w:rsid w:val="009B705A"/>
    <w:rsid w:val="009B73C4"/>
    <w:rsid w:val="009B79FA"/>
    <w:rsid w:val="009B7C7D"/>
    <w:rsid w:val="009B7D89"/>
    <w:rsid w:val="009C056A"/>
    <w:rsid w:val="009C155F"/>
    <w:rsid w:val="009C1B39"/>
    <w:rsid w:val="009C1BCF"/>
    <w:rsid w:val="009C1FA3"/>
    <w:rsid w:val="009C211D"/>
    <w:rsid w:val="009C271A"/>
    <w:rsid w:val="009C285A"/>
    <w:rsid w:val="009C35D3"/>
    <w:rsid w:val="009C35F1"/>
    <w:rsid w:val="009C37DC"/>
    <w:rsid w:val="009C380D"/>
    <w:rsid w:val="009C398C"/>
    <w:rsid w:val="009C3E0E"/>
    <w:rsid w:val="009C416D"/>
    <w:rsid w:val="009C41FE"/>
    <w:rsid w:val="009C44EA"/>
    <w:rsid w:val="009C45A2"/>
    <w:rsid w:val="009C4716"/>
    <w:rsid w:val="009C4749"/>
    <w:rsid w:val="009C4A14"/>
    <w:rsid w:val="009C5262"/>
    <w:rsid w:val="009C53E9"/>
    <w:rsid w:val="009C56E3"/>
    <w:rsid w:val="009C628A"/>
    <w:rsid w:val="009C66EE"/>
    <w:rsid w:val="009C6928"/>
    <w:rsid w:val="009C6D32"/>
    <w:rsid w:val="009C6ED6"/>
    <w:rsid w:val="009C74D0"/>
    <w:rsid w:val="009C74E3"/>
    <w:rsid w:val="009C79DD"/>
    <w:rsid w:val="009C7D92"/>
    <w:rsid w:val="009C7FAA"/>
    <w:rsid w:val="009D0221"/>
    <w:rsid w:val="009D0296"/>
    <w:rsid w:val="009D0796"/>
    <w:rsid w:val="009D07A9"/>
    <w:rsid w:val="009D0F83"/>
    <w:rsid w:val="009D12BE"/>
    <w:rsid w:val="009D1317"/>
    <w:rsid w:val="009D167F"/>
    <w:rsid w:val="009D1771"/>
    <w:rsid w:val="009D1C05"/>
    <w:rsid w:val="009D1C85"/>
    <w:rsid w:val="009D1DA1"/>
    <w:rsid w:val="009D1ED9"/>
    <w:rsid w:val="009D2719"/>
    <w:rsid w:val="009D2950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60A"/>
    <w:rsid w:val="009D5697"/>
    <w:rsid w:val="009D6400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D7D9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2CC7"/>
    <w:rsid w:val="009E2DBB"/>
    <w:rsid w:val="009E2E53"/>
    <w:rsid w:val="009E3048"/>
    <w:rsid w:val="009E35CD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52C"/>
    <w:rsid w:val="009E6860"/>
    <w:rsid w:val="009E6982"/>
    <w:rsid w:val="009E6EF3"/>
    <w:rsid w:val="009E7CC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77D"/>
    <w:rsid w:val="009F6D67"/>
    <w:rsid w:val="009F71C2"/>
    <w:rsid w:val="009F753E"/>
    <w:rsid w:val="009F77CF"/>
    <w:rsid w:val="009F79C5"/>
    <w:rsid w:val="009F7BC0"/>
    <w:rsid w:val="00A00194"/>
    <w:rsid w:val="00A00BA5"/>
    <w:rsid w:val="00A00E72"/>
    <w:rsid w:val="00A01257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591"/>
    <w:rsid w:val="00A039A5"/>
    <w:rsid w:val="00A040C2"/>
    <w:rsid w:val="00A044AF"/>
    <w:rsid w:val="00A04587"/>
    <w:rsid w:val="00A04595"/>
    <w:rsid w:val="00A0459D"/>
    <w:rsid w:val="00A046F8"/>
    <w:rsid w:val="00A04ABC"/>
    <w:rsid w:val="00A04C63"/>
    <w:rsid w:val="00A04D00"/>
    <w:rsid w:val="00A05329"/>
    <w:rsid w:val="00A054DC"/>
    <w:rsid w:val="00A05611"/>
    <w:rsid w:val="00A05705"/>
    <w:rsid w:val="00A05C82"/>
    <w:rsid w:val="00A064D6"/>
    <w:rsid w:val="00A0658B"/>
    <w:rsid w:val="00A0658F"/>
    <w:rsid w:val="00A0691C"/>
    <w:rsid w:val="00A069F2"/>
    <w:rsid w:val="00A06C25"/>
    <w:rsid w:val="00A06D19"/>
    <w:rsid w:val="00A06F6F"/>
    <w:rsid w:val="00A07586"/>
    <w:rsid w:val="00A0783F"/>
    <w:rsid w:val="00A10073"/>
    <w:rsid w:val="00A10BCC"/>
    <w:rsid w:val="00A1121D"/>
    <w:rsid w:val="00A116BC"/>
    <w:rsid w:val="00A11B6F"/>
    <w:rsid w:val="00A120A7"/>
    <w:rsid w:val="00A12E4E"/>
    <w:rsid w:val="00A12EC4"/>
    <w:rsid w:val="00A12FE1"/>
    <w:rsid w:val="00A130B0"/>
    <w:rsid w:val="00A14084"/>
    <w:rsid w:val="00A144DA"/>
    <w:rsid w:val="00A146DD"/>
    <w:rsid w:val="00A146E2"/>
    <w:rsid w:val="00A14D80"/>
    <w:rsid w:val="00A14F9D"/>
    <w:rsid w:val="00A15077"/>
    <w:rsid w:val="00A1527A"/>
    <w:rsid w:val="00A159C7"/>
    <w:rsid w:val="00A15ED8"/>
    <w:rsid w:val="00A160A3"/>
    <w:rsid w:val="00A16B61"/>
    <w:rsid w:val="00A16FA5"/>
    <w:rsid w:val="00A17D79"/>
    <w:rsid w:val="00A2019E"/>
    <w:rsid w:val="00A20219"/>
    <w:rsid w:val="00A20535"/>
    <w:rsid w:val="00A2072B"/>
    <w:rsid w:val="00A20D13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5E5"/>
    <w:rsid w:val="00A23792"/>
    <w:rsid w:val="00A2408D"/>
    <w:rsid w:val="00A241B3"/>
    <w:rsid w:val="00A2432B"/>
    <w:rsid w:val="00A243D4"/>
    <w:rsid w:val="00A2482E"/>
    <w:rsid w:val="00A2488D"/>
    <w:rsid w:val="00A256CA"/>
    <w:rsid w:val="00A259D0"/>
    <w:rsid w:val="00A25A02"/>
    <w:rsid w:val="00A25C6F"/>
    <w:rsid w:val="00A25ED1"/>
    <w:rsid w:val="00A26C94"/>
    <w:rsid w:val="00A26FE7"/>
    <w:rsid w:val="00A27194"/>
    <w:rsid w:val="00A27597"/>
    <w:rsid w:val="00A276AE"/>
    <w:rsid w:val="00A27A5E"/>
    <w:rsid w:val="00A30044"/>
    <w:rsid w:val="00A3074F"/>
    <w:rsid w:val="00A30B8C"/>
    <w:rsid w:val="00A30D56"/>
    <w:rsid w:val="00A30D94"/>
    <w:rsid w:val="00A30F2E"/>
    <w:rsid w:val="00A316E5"/>
    <w:rsid w:val="00A31810"/>
    <w:rsid w:val="00A31913"/>
    <w:rsid w:val="00A31AF9"/>
    <w:rsid w:val="00A31BF1"/>
    <w:rsid w:val="00A32008"/>
    <w:rsid w:val="00A3212A"/>
    <w:rsid w:val="00A327AD"/>
    <w:rsid w:val="00A32998"/>
    <w:rsid w:val="00A32B42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A74"/>
    <w:rsid w:val="00A34E37"/>
    <w:rsid w:val="00A34FE1"/>
    <w:rsid w:val="00A35331"/>
    <w:rsid w:val="00A3603A"/>
    <w:rsid w:val="00A3604C"/>
    <w:rsid w:val="00A364A4"/>
    <w:rsid w:val="00A3673C"/>
    <w:rsid w:val="00A36864"/>
    <w:rsid w:val="00A36882"/>
    <w:rsid w:val="00A36D29"/>
    <w:rsid w:val="00A37E1B"/>
    <w:rsid w:val="00A37E72"/>
    <w:rsid w:val="00A40160"/>
    <w:rsid w:val="00A40325"/>
    <w:rsid w:val="00A4033A"/>
    <w:rsid w:val="00A404EB"/>
    <w:rsid w:val="00A40854"/>
    <w:rsid w:val="00A40BD6"/>
    <w:rsid w:val="00A40C9F"/>
    <w:rsid w:val="00A40E35"/>
    <w:rsid w:val="00A410ED"/>
    <w:rsid w:val="00A42574"/>
    <w:rsid w:val="00A425B6"/>
    <w:rsid w:val="00A42FB1"/>
    <w:rsid w:val="00A43021"/>
    <w:rsid w:val="00A43645"/>
    <w:rsid w:val="00A439F1"/>
    <w:rsid w:val="00A44108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0B3"/>
    <w:rsid w:val="00A46365"/>
    <w:rsid w:val="00A46657"/>
    <w:rsid w:val="00A46743"/>
    <w:rsid w:val="00A4676E"/>
    <w:rsid w:val="00A46C61"/>
    <w:rsid w:val="00A46D37"/>
    <w:rsid w:val="00A47805"/>
    <w:rsid w:val="00A4799D"/>
    <w:rsid w:val="00A47BDF"/>
    <w:rsid w:val="00A47D1B"/>
    <w:rsid w:val="00A47EEF"/>
    <w:rsid w:val="00A507D4"/>
    <w:rsid w:val="00A51344"/>
    <w:rsid w:val="00A51699"/>
    <w:rsid w:val="00A51748"/>
    <w:rsid w:val="00A521F6"/>
    <w:rsid w:val="00A522F7"/>
    <w:rsid w:val="00A52665"/>
    <w:rsid w:val="00A52779"/>
    <w:rsid w:val="00A52873"/>
    <w:rsid w:val="00A52B34"/>
    <w:rsid w:val="00A52C70"/>
    <w:rsid w:val="00A53280"/>
    <w:rsid w:val="00A53881"/>
    <w:rsid w:val="00A539CC"/>
    <w:rsid w:val="00A539D3"/>
    <w:rsid w:val="00A53ED2"/>
    <w:rsid w:val="00A53F6C"/>
    <w:rsid w:val="00A53FB8"/>
    <w:rsid w:val="00A5414A"/>
    <w:rsid w:val="00A5428B"/>
    <w:rsid w:val="00A54624"/>
    <w:rsid w:val="00A546E4"/>
    <w:rsid w:val="00A548EC"/>
    <w:rsid w:val="00A54AB6"/>
    <w:rsid w:val="00A54BDD"/>
    <w:rsid w:val="00A54C02"/>
    <w:rsid w:val="00A5508F"/>
    <w:rsid w:val="00A551E6"/>
    <w:rsid w:val="00A55890"/>
    <w:rsid w:val="00A55B25"/>
    <w:rsid w:val="00A55CFA"/>
    <w:rsid w:val="00A55D02"/>
    <w:rsid w:val="00A55E9C"/>
    <w:rsid w:val="00A562CB"/>
    <w:rsid w:val="00A56409"/>
    <w:rsid w:val="00A5652B"/>
    <w:rsid w:val="00A574E2"/>
    <w:rsid w:val="00A577F1"/>
    <w:rsid w:val="00A57BF6"/>
    <w:rsid w:val="00A6032C"/>
    <w:rsid w:val="00A60334"/>
    <w:rsid w:val="00A606F6"/>
    <w:rsid w:val="00A608D0"/>
    <w:rsid w:val="00A609E5"/>
    <w:rsid w:val="00A60A1A"/>
    <w:rsid w:val="00A61106"/>
    <w:rsid w:val="00A61A41"/>
    <w:rsid w:val="00A61CB1"/>
    <w:rsid w:val="00A61EDA"/>
    <w:rsid w:val="00A62299"/>
    <w:rsid w:val="00A62AED"/>
    <w:rsid w:val="00A62B53"/>
    <w:rsid w:val="00A62C16"/>
    <w:rsid w:val="00A63039"/>
    <w:rsid w:val="00A633F2"/>
    <w:rsid w:val="00A635DB"/>
    <w:rsid w:val="00A638F6"/>
    <w:rsid w:val="00A638FE"/>
    <w:rsid w:val="00A63E21"/>
    <w:rsid w:val="00A641CF"/>
    <w:rsid w:val="00A645D9"/>
    <w:rsid w:val="00A64613"/>
    <w:rsid w:val="00A64658"/>
    <w:rsid w:val="00A64926"/>
    <w:rsid w:val="00A65609"/>
    <w:rsid w:val="00A65A25"/>
    <w:rsid w:val="00A66739"/>
    <w:rsid w:val="00A66ABF"/>
    <w:rsid w:val="00A67808"/>
    <w:rsid w:val="00A6783F"/>
    <w:rsid w:val="00A705AA"/>
    <w:rsid w:val="00A70706"/>
    <w:rsid w:val="00A7078C"/>
    <w:rsid w:val="00A7090C"/>
    <w:rsid w:val="00A709C7"/>
    <w:rsid w:val="00A70F7B"/>
    <w:rsid w:val="00A7156B"/>
    <w:rsid w:val="00A716FF"/>
    <w:rsid w:val="00A7184E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4AD"/>
    <w:rsid w:val="00A74BD8"/>
    <w:rsid w:val="00A7505D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C8B"/>
    <w:rsid w:val="00A77DF7"/>
    <w:rsid w:val="00A80A61"/>
    <w:rsid w:val="00A80EEC"/>
    <w:rsid w:val="00A811C4"/>
    <w:rsid w:val="00A81218"/>
    <w:rsid w:val="00A81256"/>
    <w:rsid w:val="00A8179E"/>
    <w:rsid w:val="00A81B8A"/>
    <w:rsid w:val="00A81FE2"/>
    <w:rsid w:val="00A8228E"/>
    <w:rsid w:val="00A82352"/>
    <w:rsid w:val="00A82424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914"/>
    <w:rsid w:val="00A8493F"/>
    <w:rsid w:val="00A84BAC"/>
    <w:rsid w:val="00A84E36"/>
    <w:rsid w:val="00A84FA3"/>
    <w:rsid w:val="00A85067"/>
    <w:rsid w:val="00A85084"/>
    <w:rsid w:val="00A850AF"/>
    <w:rsid w:val="00A85189"/>
    <w:rsid w:val="00A8561B"/>
    <w:rsid w:val="00A857DD"/>
    <w:rsid w:val="00A85969"/>
    <w:rsid w:val="00A85A21"/>
    <w:rsid w:val="00A85A24"/>
    <w:rsid w:val="00A85AC0"/>
    <w:rsid w:val="00A85C03"/>
    <w:rsid w:val="00A861F6"/>
    <w:rsid w:val="00A864AB"/>
    <w:rsid w:val="00A8650A"/>
    <w:rsid w:val="00A869BF"/>
    <w:rsid w:val="00A86AAD"/>
    <w:rsid w:val="00A86BC4"/>
    <w:rsid w:val="00A86DFB"/>
    <w:rsid w:val="00A86E0A"/>
    <w:rsid w:val="00A8793C"/>
    <w:rsid w:val="00A87C2B"/>
    <w:rsid w:val="00A87C63"/>
    <w:rsid w:val="00A87EF7"/>
    <w:rsid w:val="00A87F56"/>
    <w:rsid w:val="00A9018C"/>
    <w:rsid w:val="00A90519"/>
    <w:rsid w:val="00A90630"/>
    <w:rsid w:val="00A9077D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4048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931"/>
    <w:rsid w:val="00A96B87"/>
    <w:rsid w:val="00A96DE1"/>
    <w:rsid w:val="00A970C7"/>
    <w:rsid w:val="00A97224"/>
    <w:rsid w:val="00A9731B"/>
    <w:rsid w:val="00A973C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90C"/>
    <w:rsid w:val="00AA1B65"/>
    <w:rsid w:val="00AA212E"/>
    <w:rsid w:val="00AA22AE"/>
    <w:rsid w:val="00AA27D8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7F6"/>
    <w:rsid w:val="00AB1C6E"/>
    <w:rsid w:val="00AB1C81"/>
    <w:rsid w:val="00AB1E0A"/>
    <w:rsid w:val="00AB2168"/>
    <w:rsid w:val="00AB221E"/>
    <w:rsid w:val="00AB22AA"/>
    <w:rsid w:val="00AB2D93"/>
    <w:rsid w:val="00AB2F20"/>
    <w:rsid w:val="00AB32D6"/>
    <w:rsid w:val="00AB3CB5"/>
    <w:rsid w:val="00AB446B"/>
    <w:rsid w:val="00AB47C4"/>
    <w:rsid w:val="00AB48C9"/>
    <w:rsid w:val="00AB5301"/>
    <w:rsid w:val="00AB5847"/>
    <w:rsid w:val="00AB5BBA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0948"/>
    <w:rsid w:val="00AC144B"/>
    <w:rsid w:val="00AC14E5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46E"/>
    <w:rsid w:val="00AC45F4"/>
    <w:rsid w:val="00AC4CBE"/>
    <w:rsid w:val="00AC4DA2"/>
    <w:rsid w:val="00AC4F08"/>
    <w:rsid w:val="00AC56FA"/>
    <w:rsid w:val="00AC5821"/>
    <w:rsid w:val="00AC58EA"/>
    <w:rsid w:val="00AC5A1E"/>
    <w:rsid w:val="00AC5E7C"/>
    <w:rsid w:val="00AC605D"/>
    <w:rsid w:val="00AC6166"/>
    <w:rsid w:val="00AC64B6"/>
    <w:rsid w:val="00AC6767"/>
    <w:rsid w:val="00AC6BD5"/>
    <w:rsid w:val="00AC6D69"/>
    <w:rsid w:val="00AC6E80"/>
    <w:rsid w:val="00AC6F2D"/>
    <w:rsid w:val="00AC70F0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52"/>
    <w:rsid w:val="00AD1812"/>
    <w:rsid w:val="00AD1B49"/>
    <w:rsid w:val="00AD1D12"/>
    <w:rsid w:val="00AD1DF0"/>
    <w:rsid w:val="00AD1E8A"/>
    <w:rsid w:val="00AD2394"/>
    <w:rsid w:val="00AD26C2"/>
    <w:rsid w:val="00AD3D3C"/>
    <w:rsid w:val="00AD3EA2"/>
    <w:rsid w:val="00AD449F"/>
    <w:rsid w:val="00AD478B"/>
    <w:rsid w:val="00AD4A2F"/>
    <w:rsid w:val="00AD4E09"/>
    <w:rsid w:val="00AD5058"/>
    <w:rsid w:val="00AD50A9"/>
    <w:rsid w:val="00AD5C20"/>
    <w:rsid w:val="00AD6138"/>
    <w:rsid w:val="00AD680B"/>
    <w:rsid w:val="00AD6CD7"/>
    <w:rsid w:val="00AD6FC0"/>
    <w:rsid w:val="00AD7006"/>
    <w:rsid w:val="00AD7489"/>
    <w:rsid w:val="00AD7773"/>
    <w:rsid w:val="00AD7CC9"/>
    <w:rsid w:val="00AD7DC5"/>
    <w:rsid w:val="00AD7F64"/>
    <w:rsid w:val="00AE0408"/>
    <w:rsid w:val="00AE08F7"/>
    <w:rsid w:val="00AE0F4C"/>
    <w:rsid w:val="00AE0FE3"/>
    <w:rsid w:val="00AE147E"/>
    <w:rsid w:val="00AE14CD"/>
    <w:rsid w:val="00AE1665"/>
    <w:rsid w:val="00AE2022"/>
    <w:rsid w:val="00AE2197"/>
    <w:rsid w:val="00AE2B9B"/>
    <w:rsid w:val="00AE2BAD"/>
    <w:rsid w:val="00AE2D5D"/>
    <w:rsid w:val="00AE2E6E"/>
    <w:rsid w:val="00AE2F4D"/>
    <w:rsid w:val="00AE2F5F"/>
    <w:rsid w:val="00AE2FF0"/>
    <w:rsid w:val="00AE31C7"/>
    <w:rsid w:val="00AE33CF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A5"/>
    <w:rsid w:val="00AE56DE"/>
    <w:rsid w:val="00AE5853"/>
    <w:rsid w:val="00AE602B"/>
    <w:rsid w:val="00AE669C"/>
    <w:rsid w:val="00AE6849"/>
    <w:rsid w:val="00AE6B1D"/>
    <w:rsid w:val="00AE6C42"/>
    <w:rsid w:val="00AE6DC4"/>
    <w:rsid w:val="00AE6E4E"/>
    <w:rsid w:val="00AE7659"/>
    <w:rsid w:val="00AF03D4"/>
    <w:rsid w:val="00AF058B"/>
    <w:rsid w:val="00AF0A9C"/>
    <w:rsid w:val="00AF0AB2"/>
    <w:rsid w:val="00AF0AB5"/>
    <w:rsid w:val="00AF0B39"/>
    <w:rsid w:val="00AF0C0F"/>
    <w:rsid w:val="00AF0E00"/>
    <w:rsid w:val="00AF1063"/>
    <w:rsid w:val="00AF13D4"/>
    <w:rsid w:val="00AF17AA"/>
    <w:rsid w:val="00AF1D7E"/>
    <w:rsid w:val="00AF2DA3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40B"/>
    <w:rsid w:val="00AF5A8F"/>
    <w:rsid w:val="00AF5F4F"/>
    <w:rsid w:val="00AF619C"/>
    <w:rsid w:val="00AF6607"/>
    <w:rsid w:val="00AF6770"/>
    <w:rsid w:val="00AF678A"/>
    <w:rsid w:val="00AF6F11"/>
    <w:rsid w:val="00AF6FD9"/>
    <w:rsid w:val="00AF7191"/>
    <w:rsid w:val="00AF77D5"/>
    <w:rsid w:val="00AF78C3"/>
    <w:rsid w:val="00AF7C3B"/>
    <w:rsid w:val="00AF7CF3"/>
    <w:rsid w:val="00AF7EAA"/>
    <w:rsid w:val="00B0020F"/>
    <w:rsid w:val="00B0029F"/>
    <w:rsid w:val="00B0049A"/>
    <w:rsid w:val="00B004E5"/>
    <w:rsid w:val="00B005A0"/>
    <w:rsid w:val="00B00CFE"/>
    <w:rsid w:val="00B00D03"/>
    <w:rsid w:val="00B0132E"/>
    <w:rsid w:val="00B015E3"/>
    <w:rsid w:val="00B01BE5"/>
    <w:rsid w:val="00B01D57"/>
    <w:rsid w:val="00B01EB8"/>
    <w:rsid w:val="00B01FA7"/>
    <w:rsid w:val="00B023C2"/>
    <w:rsid w:val="00B028A3"/>
    <w:rsid w:val="00B02C2C"/>
    <w:rsid w:val="00B02DC8"/>
    <w:rsid w:val="00B0327B"/>
    <w:rsid w:val="00B03399"/>
    <w:rsid w:val="00B03405"/>
    <w:rsid w:val="00B034BA"/>
    <w:rsid w:val="00B03A81"/>
    <w:rsid w:val="00B03CC6"/>
    <w:rsid w:val="00B0440A"/>
    <w:rsid w:val="00B0501D"/>
    <w:rsid w:val="00B050B2"/>
    <w:rsid w:val="00B05216"/>
    <w:rsid w:val="00B053C8"/>
    <w:rsid w:val="00B056C4"/>
    <w:rsid w:val="00B05E0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1454"/>
    <w:rsid w:val="00B11586"/>
    <w:rsid w:val="00B11AB9"/>
    <w:rsid w:val="00B11B44"/>
    <w:rsid w:val="00B11C40"/>
    <w:rsid w:val="00B11D97"/>
    <w:rsid w:val="00B1230C"/>
    <w:rsid w:val="00B123F6"/>
    <w:rsid w:val="00B12E35"/>
    <w:rsid w:val="00B135F9"/>
    <w:rsid w:val="00B13B7F"/>
    <w:rsid w:val="00B13E6D"/>
    <w:rsid w:val="00B14188"/>
    <w:rsid w:val="00B14254"/>
    <w:rsid w:val="00B14553"/>
    <w:rsid w:val="00B14881"/>
    <w:rsid w:val="00B148C0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C7B"/>
    <w:rsid w:val="00B20972"/>
    <w:rsid w:val="00B209F4"/>
    <w:rsid w:val="00B20B5F"/>
    <w:rsid w:val="00B20FA0"/>
    <w:rsid w:val="00B21304"/>
    <w:rsid w:val="00B21486"/>
    <w:rsid w:val="00B21758"/>
    <w:rsid w:val="00B21AC3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685"/>
    <w:rsid w:val="00B2504F"/>
    <w:rsid w:val="00B2596E"/>
    <w:rsid w:val="00B259E7"/>
    <w:rsid w:val="00B25BE8"/>
    <w:rsid w:val="00B2661D"/>
    <w:rsid w:val="00B26A1E"/>
    <w:rsid w:val="00B26AF3"/>
    <w:rsid w:val="00B26F8C"/>
    <w:rsid w:val="00B27036"/>
    <w:rsid w:val="00B27A0B"/>
    <w:rsid w:val="00B27C11"/>
    <w:rsid w:val="00B27C57"/>
    <w:rsid w:val="00B30342"/>
    <w:rsid w:val="00B30366"/>
    <w:rsid w:val="00B30646"/>
    <w:rsid w:val="00B30A9B"/>
    <w:rsid w:val="00B30DF7"/>
    <w:rsid w:val="00B31014"/>
    <w:rsid w:val="00B31462"/>
    <w:rsid w:val="00B317FE"/>
    <w:rsid w:val="00B31F30"/>
    <w:rsid w:val="00B31F31"/>
    <w:rsid w:val="00B32D9F"/>
    <w:rsid w:val="00B3315B"/>
    <w:rsid w:val="00B332BA"/>
    <w:rsid w:val="00B33CFE"/>
    <w:rsid w:val="00B340FD"/>
    <w:rsid w:val="00B34D97"/>
    <w:rsid w:val="00B34F0A"/>
    <w:rsid w:val="00B35047"/>
    <w:rsid w:val="00B3586C"/>
    <w:rsid w:val="00B359F1"/>
    <w:rsid w:val="00B35C7C"/>
    <w:rsid w:val="00B3602E"/>
    <w:rsid w:val="00B36A8D"/>
    <w:rsid w:val="00B36B8C"/>
    <w:rsid w:val="00B37066"/>
    <w:rsid w:val="00B371F0"/>
    <w:rsid w:val="00B372DC"/>
    <w:rsid w:val="00B37AAE"/>
    <w:rsid w:val="00B37ADB"/>
    <w:rsid w:val="00B37B14"/>
    <w:rsid w:val="00B40529"/>
    <w:rsid w:val="00B40592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75E"/>
    <w:rsid w:val="00B4283A"/>
    <w:rsid w:val="00B42C9B"/>
    <w:rsid w:val="00B42F6C"/>
    <w:rsid w:val="00B434EB"/>
    <w:rsid w:val="00B4486E"/>
    <w:rsid w:val="00B44936"/>
    <w:rsid w:val="00B44C43"/>
    <w:rsid w:val="00B450F5"/>
    <w:rsid w:val="00B460B4"/>
    <w:rsid w:val="00B46150"/>
    <w:rsid w:val="00B465C4"/>
    <w:rsid w:val="00B469D9"/>
    <w:rsid w:val="00B46BE2"/>
    <w:rsid w:val="00B475C6"/>
    <w:rsid w:val="00B4773A"/>
    <w:rsid w:val="00B50702"/>
    <w:rsid w:val="00B507EC"/>
    <w:rsid w:val="00B509F2"/>
    <w:rsid w:val="00B50D4F"/>
    <w:rsid w:val="00B512CD"/>
    <w:rsid w:val="00B51353"/>
    <w:rsid w:val="00B51AB5"/>
    <w:rsid w:val="00B51CCB"/>
    <w:rsid w:val="00B5245C"/>
    <w:rsid w:val="00B52B8B"/>
    <w:rsid w:val="00B52C39"/>
    <w:rsid w:val="00B52D7A"/>
    <w:rsid w:val="00B53199"/>
    <w:rsid w:val="00B532F7"/>
    <w:rsid w:val="00B538A9"/>
    <w:rsid w:val="00B5455F"/>
    <w:rsid w:val="00B5456F"/>
    <w:rsid w:val="00B549F0"/>
    <w:rsid w:val="00B54AF5"/>
    <w:rsid w:val="00B54D38"/>
    <w:rsid w:val="00B553D8"/>
    <w:rsid w:val="00B5586F"/>
    <w:rsid w:val="00B559E7"/>
    <w:rsid w:val="00B55C07"/>
    <w:rsid w:val="00B560AD"/>
    <w:rsid w:val="00B564FE"/>
    <w:rsid w:val="00B5675B"/>
    <w:rsid w:val="00B567ED"/>
    <w:rsid w:val="00B56AB1"/>
    <w:rsid w:val="00B56C3A"/>
    <w:rsid w:val="00B57265"/>
    <w:rsid w:val="00B57402"/>
    <w:rsid w:val="00B5777C"/>
    <w:rsid w:val="00B57C52"/>
    <w:rsid w:val="00B60B53"/>
    <w:rsid w:val="00B610A2"/>
    <w:rsid w:val="00B610EC"/>
    <w:rsid w:val="00B61596"/>
    <w:rsid w:val="00B61D7B"/>
    <w:rsid w:val="00B61DAC"/>
    <w:rsid w:val="00B61EE4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70119"/>
    <w:rsid w:val="00B70133"/>
    <w:rsid w:val="00B70741"/>
    <w:rsid w:val="00B70793"/>
    <w:rsid w:val="00B7083B"/>
    <w:rsid w:val="00B70933"/>
    <w:rsid w:val="00B70E64"/>
    <w:rsid w:val="00B70E6C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8CB"/>
    <w:rsid w:val="00B748EA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53D"/>
    <w:rsid w:val="00B85A65"/>
    <w:rsid w:val="00B85EE0"/>
    <w:rsid w:val="00B862AB"/>
    <w:rsid w:val="00B86BC2"/>
    <w:rsid w:val="00B87188"/>
    <w:rsid w:val="00B879A0"/>
    <w:rsid w:val="00B87E18"/>
    <w:rsid w:val="00B87FAF"/>
    <w:rsid w:val="00B902B2"/>
    <w:rsid w:val="00B9038A"/>
    <w:rsid w:val="00B90B34"/>
    <w:rsid w:val="00B90B69"/>
    <w:rsid w:val="00B90CD8"/>
    <w:rsid w:val="00B91791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4364"/>
    <w:rsid w:val="00B94522"/>
    <w:rsid w:val="00B9472C"/>
    <w:rsid w:val="00B94A33"/>
    <w:rsid w:val="00B94A5C"/>
    <w:rsid w:val="00B94AD2"/>
    <w:rsid w:val="00B95199"/>
    <w:rsid w:val="00B95825"/>
    <w:rsid w:val="00B9584B"/>
    <w:rsid w:val="00B95AA9"/>
    <w:rsid w:val="00B95E4B"/>
    <w:rsid w:val="00B95E67"/>
    <w:rsid w:val="00B95F53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90E"/>
    <w:rsid w:val="00BA2FB7"/>
    <w:rsid w:val="00BA3377"/>
    <w:rsid w:val="00BA3B96"/>
    <w:rsid w:val="00BA40CF"/>
    <w:rsid w:val="00BA425C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E02"/>
    <w:rsid w:val="00BA706F"/>
    <w:rsid w:val="00BA7126"/>
    <w:rsid w:val="00BA767E"/>
    <w:rsid w:val="00BA77C4"/>
    <w:rsid w:val="00BA7B40"/>
    <w:rsid w:val="00BB0530"/>
    <w:rsid w:val="00BB056E"/>
    <w:rsid w:val="00BB06F0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2CB"/>
    <w:rsid w:val="00BB266A"/>
    <w:rsid w:val="00BB2C4E"/>
    <w:rsid w:val="00BB2DF7"/>
    <w:rsid w:val="00BB2F1C"/>
    <w:rsid w:val="00BB3E28"/>
    <w:rsid w:val="00BB3F50"/>
    <w:rsid w:val="00BB3F98"/>
    <w:rsid w:val="00BB4051"/>
    <w:rsid w:val="00BB418F"/>
    <w:rsid w:val="00BB4573"/>
    <w:rsid w:val="00BB47FB"/>
    <w:rsid w:val="00BB4E80"/>
    <w:rsid w:val="00BB4EDE"/>
    <w:rsid w:val="00BB5162"/>
    <w:rsid w:val="00BB5296"/>
    <w:rsid w:val="00BB52FD"/>
    <w:rsid w:val="00BB536D"/>
    <w:rsid w:val="00BB5A0B"/>
    <w:rsid w:val="00BB5CCD"/>
    <w:rsid w:val="00BB5FDB"/>
    <w:rsid w:val="00BB6411"/>
    <w:rsid w:val="00BB6495"/>
    <w:rsid w:val="00BB661B"/>
    <w:rsid w:val="00BB672E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E7F"/>
    <w:rsid w:val="00BC0CFB"/>
    <w:rsid w:val="00BC0D8C"/>
    <w:rsid w:val="00BC0F3B"/>
    <w:rsid w:val="00BC119F"/>
    <w:rsid w:val="00BC150C"/>
    <w:rsid w:val="00BC17A8"/>
    <w:rsid w:val="00BC18EF"/>
    <w:rsid w:val="00BC1C85"/>
    <w:rsid w:val="00BC1E96"/>
    <w:rsid w:val="00BC2023"/>
    <w:rsid w:val="00BC24A0"/>
    <w:rsid w:val="00BC2E6B"/>
    <w:rsid w:val="00BC322A"/>
    <w:rsid w:val="00BC325D"/>
    <w:rsid w:val="00BC32B3"/>
    <w:rsid w:val="00BC378F"/>
    <w:rsid w:val="00BC3946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6198"/>
    <w:rsid w:val="00BC61CE"/>
    <w:rsid w:val="00BC65FF"/>
    <w:rsid w:val="00BC6A79"/>
    <w:rsid w:val="00BC6E89"/>
    <w:rsid w:val="00BC796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B23"/>
    <w:rsid w:val="00BD1D39"/>
    <w:rsid w:val="00BD2191"/>
    <w:rsid w:val="00BD2780"/>
    <w:rsid w:val="00BD29FE"/>
    <w:rsid w:val="00BD2F73"/>
    <w:rsid w:val="00BD3446"/>
    <w:rsid w:val="00BD3B2D"/>
    <w:rsid w:val="00BD46E4"/>
    <w:rsid w:val="00BD4DF8"/>
    <w:rsid w:val="00BD4F97"/>
    <w:rsid w:val="00BD5166"/>
    <w:rsid w:val="00BD5658"/>
    <w:rsid w:val="00BD574A"/>
    <w:rsid w:val="00BD5A42"/>
    <w:rsid w:val="00BD5AF5"/>
    <w:rsid w:val="00BD5D72"/>
    <w:rsid w:val="00BD6591"/>
    <w:rsid w:val="00BD6B59"/>
    <w:rsid w:val="00BD6C20"/>
    <w:rsid w:val="00BD6F34"/>
    <w:rsid w:val="00BD7214"/>
    <w:rsid w:val="00BD7337"/>
    <w:rsid w:val="00BD7526"/>
    <w:rsid w:val="00BD7664"/>
    <w:rsid w:val="00BD7EDF"/>
    <w:rsid w:val="00BD7FA7"/>
    <w:rsid w:val="00BE017B"/>
    <w:rsid w:val="00BE01AD"/>
    <w:rsid w:val="00BE029C"/>
    <w:rsid w:val="00BE05A6"/>
    <w:rsid w:val="00BE0841"/>
    <w:rsid w:val="00BE0866"/>
    <w:rsid w:val="00BE09CB"/>
    <w:rsid w:val="00BE0E66"/>
    <w:rsid w:val="00BE166A"/>
    <w:rsid w:val="00BE17AF"/>
    <w:rsid w:val="00BE2722"/>
    <w:rsid w:val="00BE30B2"/>
    <w:rsid w:val="00BE314F"/>
    <w:rsid w:val="00BE3652"/>
    <w:rsid w:val="00BE38F6"/>
    <w:rsid w:val="00BE3DDD"/>
    <w:rsid w:val="00BE4095"/>
    <w:rsid w:val="00BE4378"/>
    <w:rsid w:val="00BE45EE"/>
    <w:rsid w:val="00BE4613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9B3"/>
    <w:rsid w:val="00BF4A77"/>
    <w:rsid w:val="00BF4CF0"/>
    <w:rsid w:val="00BF527A"/>
    <w:rsid w:val="00BF57B1"/>
    <w:rsid w:val="00BF63E0"/>
    <w:rsid w:val="00BF678D"/>
    <w:rsid w:val="00BF6B36"/>
    <w:rsid w:val="00BF6C48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0808"/>
    <w:rsid w:val="00C01E4B"/>
    <w:rsid w:val="00C02100"/>
    <w:rsid w:val="00C02127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7BF"/>
    <w:rsid w:val="00C04946"/>
    <w:rsid w:val="00C04A62"/>
    <w:rsid w:val="00C04D54"/>
    <w:rsid w:val="00C0507D"/>
    <w:rsid w:val="00C0549F"/>
    <w:rsid w:val="00C055B7"/>
    <w:rsid w:val="00C055D7"/>
    <w:rsid w:val="00C05ADE"/>
    <w:rsid w:val="00C05C62"/>
    <w:rsid w:val="00C05D50"/>
    <w:rsid w:val="00C05FB6"/>
    <w:rsid w:val="00C062A9"/>
    <w:rsid w:val="00C06A87"/>
    <w:rsid w:val="00C06CFA"/>
    <w:rsid w:val="00C06E18"/>
    <w:rsid w:val="00C07096"/>
    <w:rsid w:val="00C07B47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465"/>
    <w:rsid w:val="00C12C99"/>
    <w:rsid w:val="00C12E53"/>
    <w:rsid w:val="00C12F04"/>
    <w:rsid w:val="00C1305D"/>
    <w:rsid w:val="00C132BA"/>
    <w:rsid w:val="00C1386A"/>
    <w:rsid w:val="00C13A63"/>
    <w:rsid w:val="00C14E36"/>
    <w:rsid w:val="00C15526"/>
    <w:rsid w:val="00C159A5"/>
    <w:rsid w:val="00C159AA"/>
    <w:rsid w:val="00C15B44"/>
    <w:rsid w:val="00C15FA2"/>
    <w:rsid w:val="00C16862"/>
    <w:rsid w:val="00C16A61"/>
    <w:rsid w:val="00C16B50"/>
    <w:rsid w:val="00C16BE4"/>
    <w:rsid w:val="00C16ECB"/>
    <w:rsid w:val="00C17078"/>
    <w:rsid w:val="00C179A7"/>
    <w:rsid w:val="00C17F91"/>
    <w:rsid w:val="00C201A7"/>
    <w:rsid w:val="00C201C1"/>
    <w:rsid w:val="00C20A1B"/>
    <w:rsid w:val="00C20A67"/>
    <w:rsid w:val="00C20CBC"/>
    <w:rsid w:val="00C20CE1"/>
    <w:rsid w:val="00C2150F"/>
    <w:rsid w:val="00C21615"/>
    <w:rsid w:val="00C21F19"/>
    <w:rsid w:val="00C21FAF"/>
    <w:rsid w:val="00C222D2"/>
    <w:rsid w:val="00C224FD"/>
    <w:rsid w:val="00C225B0"/>
    <w:rsid w:val="00C22858"/>
    <w:rsid w:val="00C22CD8"/>
    <w:rsid w:val="00C22FD7"/>
    <w:rsid w:val="00C2388B"/>
    <w:rsid w:val="00C23982"/>
    <w:rsid w:val="00C23AA1"/>
    <w:rsid w:val="00C23F3E"/>
    <w:rsid w:val="00C23FA6"/>
    <w:rsid w:val="00C243ED"/>
    <w:rsid w:val="00C2457B"/>
    <w:rsid w:val="00C2469A"/>
    <w:rsid w:val="00C24A50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AA4"/>
    <w:rsid w:val="00C26BCE"/>
    <w:rsid w:val="00C26D67"/>
    <w:rsid w:val="00C275D9"/>
    <w:rsid w:val="00C27A79"/>
    <w:rsid w:val="00C27D74"/>
    <w:rsid w:val="00C301B1"/>
    <w:rsid w:val="00C30368"/>
    <w:rsid w:val="00C30959"/>
    <w:rsid w:val="00C30983"/>
    <w:rsid w:val="00C30987"/>
    <w:rsid w:val="00C3130E"/>
    <w:rsid w:val="00C3151E"/>
    <w:rsid w:val="00C31F40"/>
    <w:rsid w:val="00C3218F"/>
    <w:rsid w:val="00C32EC9"/>
    <w:rsid w:val="00C33422"/>
    <w:rsid w:val="00C33C7A"/>
    <w:rsid w:val="00C33DEE"/>
    <w:rsid w:val="00C33E36"/>
    <w:rsid w:val="00C33F19"/>
    <w:rsid w:val="00C340DB"/>
    <w:rsid w:val="00C34102"/>
    <w:rsid w:val="00C345F3"/>
    <w:rsid w:val="00C347FC"/>
    <w:rsid w:val="00C34E4A"/>
    <w:rsid w:val="00C34E8B"/>
    <w:rsid w:val="00C3502C"/>
    <w:rsid w:val="00C350A9"/>
    <w:rsid w:val="00C351D2"/>
    <w:rsid w:val="00C35E85"/>
    <w:rsid w:val="00C35ED7"/>
    <w:rsid w:val="00C3655D"/>
    <w:rsid w:val="00C36B9F"/>
    <w:rsid w:val="00C36BD0"/>
    <w:rsid w:val="00C36C52"/>
    <w:rsid w:val="00C36FD3"/>
    <w:rsid w:val="00C373C9"/>
    <w:rsid w:val="00C3753B"/>
    <w:rsid w:val="00C37D76"/>
    <w:rsid w:val="00C37EA7"/>
    <w:rsid w:val="00C37F24"/>
    <w:rsid w:val="00C40B6B"/>
    <w:rsid w:val="00C4146C"/>
    <w:rsid w:val="00C41640"/>
    <w:rsid w:val="00C4165D"/>
    <w:rsid w:val="00C41AF0"/>
    <w:rsid w:val="00C42344"/>
    <w:rsid w:val="00C42CBA"/>
    <w:rsid w:val="00C43092"/>
    <w:rsid w:val="00C43340"/>
    <w:rsid w:val="00C43C5B"/>
    <w:rsid w:val="00C4421D"/>
    <w:rsid w:val="00C44491"/>
    <w:rsid w:val="00C445A4"/>
    <w:rsid w:val="00C44904"/>
    <w:rsid w:val="00C44C22"/>
    <w:rsid w:val="00C4501B"/>
    <w:rsid w:val="00C4533A"/>
    <w:rsid w:val="00C4552F"/>
    <w:rsid w:val="00C45887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126"/>
    <w:rsid w:val="00C502C2"/>
    <w:rsid w:val="00C504DA"/>
    <w:rsid w:val="00C50683"/>
    <w:rsid w:val="00C510CD"/>
    <w:rsid w:val="00C511D6"/>
    <w:rsid w:val="00C51B8B"/>
    <w:rsid w:val="00C5200E"/>
    <w:rsid w:val="00C52241"/>
    <w:rsid w:val="00C5253E"/>
    <w:rsid w:val="00C527AC"/>
    <w:rsid w:val="00C52824"/>
    <w:rsid w:val="00C529F0"/>
    <w:rsid w:val="00C52A11"/>
    <w:rsid w:val="00C52A25"/>
    <w:rsid w:val="00C52A63"/>
    <w:rsid w:val="00C52BD6"/>
    <w:rsid w:val="00C532AD"/>
    <w:rsid w:val="00C53A97"/>
    <w:rsid w:val="00C53ED3"/>
    <w:rsid w:val="00C54150"/>
    <w:rsid w:val="00C541C7"/>
    <w:rsid w:val="00C544E9"/>
    <w:rsid w:val="00C5485A"/>
    <w:rsid w:val="00C54ABA"/>
    <w:rsid w:val="00C54C2D"/>
    <w:rsid w:val="00C54CE7"/>
    <w:rsid w:val="00C54D55"/>
    <w:rsid w:val="00C54DF6"/>
    <w:rsid w:val="00C54EA2"/>
    <w:rsid w:val="00C55677"/>
    <w:rsid w:val="00C55890"/>
    <w:rsid w:val="00C55E9C"/>
    <w:rsid w:val="00C5635D"/>
    <w:rsid w:val="00C57D2A"/>
    <w:rsid w:val="00C607A1"/>
    <w:rsid w:val="00C60922"/>
    <w:rsid w:val="00C60A68"/>
    <w:rsid w:val="00C61183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E48"/>
    <w:rsid w:val="00C640DA"/>
    <w:rsid w:val="00C6459A"/>
    <w:rsid w:val="00C6492D"/>
    <w:rsid w:val="00C6499A"/>
    <w:rsid w:val="00C64B81"/>
    <w:rsid w:val="00C6566A"/>
    <w:rsid w:val="00C65965"/>
    <w:rsid w:val="00C659C5"/>
    <w:rsid w:val="00C66156"/>
    <w:rsid w:val="00C663D0"/>
    <w:rsid w:val="00C66822"/>
    <w:rsid w:val="00C668AB"/>
    <w:rsid w:val="00C66B82"/>
    <w:rsid w:val="00C66DD1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1F3C"/>
    <w:rsid w:val="00C720B6"/>
    <w:rsid w:val="00C7225E"/>
    <w:rsid w:val="00C7250C"/>
    <w:rsid w:val="00C72573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531"/>
    <w:rsid w:val="00C7598D"/>
    <w:rsid w:val="00C75A13"/>
    <w:rsid w:val="00C75B9A"/>
    <w:rsid w:val="00C75D6B"/>
    <w:rsid w:val="00C75E96"/>
    <w:rsid w:val="00C75FED"/>
    <w:rsid w:val="00C766B8"/>
    <w:rsid w:val="00C76873"/>
    <w:rsid w:val="00C768AA"/>
    <w:rsid w:val="00C76D39"/>
    <w:rsid w:val="00C77284"/>
    <w:rsid w:val="00C7766B"/>
    <w:rsid w:val="00C77BDE"/>
    <w:rsid w:val="00C77FBD"/>
    <w:rsid w:val="00C801FB"/>
    <w:rsid w:val="00C802AC"/>
    <w:rsid w:val="00C80395"/>
    <w:rsid w:val="00C804F4"/>
    <w:rsid w:val="00C808C7"/>
    <w:rsid w:val="00C80A8A"/>
    <w:rsid w:val="00C81724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EF"/>
    <w:rsid w:val="00C84029"/>
    <w:rsid w:val="00C8442A"/>
    <w:rsid w:val="00C846A0"/>
    <w:rsid w:val="00C84867"/>
    <w:rsid w:val="00C84BF2"/>
    <w:rsid w:val="00C855FB"/>
    <w:rsid w:val="00C861D7"/>
    <w:rsid w:val="00C86550"/>
    <w:rsid w:val="00C8669C"/>
    <w:rsid w:val="00C86923"/>
    <w:rsid w:val="00C86B5E"/>
    <w:rsid w:val="00C86E49"/>
    <w:rsid w:val="00C877C2"/>
    <w:rsid w:val="00C8787D"/>
    <w:rsid w:val="00C902D5"/>
    <w:rsid w:val="00C9042B"/>
    <w:rsid w:val="00C9082B"/>
    <w:rsid w:val="00C90A41"/>
    <w:rsid w:val="00C90A5D"/>
    <w:rsid w:val="00C91080"/>
    <w:rsid w:val="00C918FC"/>
    <w:rsid w:val="00C9190C"/>
    <w:rsid w:val="00C91C38"/>
    <w:rsid w:val="00C92284"/>
    <w:rsid w:val="00C9243C"/>
    <w:rsid w:val="00C9275F"/>
    <w:rsid w:val="00C92AA7"/>
    <w:rsid w:val="00C92C82"/>
    <w:rsid w:val="00C92C95"/>
    <w:rsid w:val="00C93249"/>
    <w:rsid w:val="00C93272"/>
    <w:rsid w:val="00C936EB"/>
    <w:rsid w:val="00C93827"/>
    <w:rsid w:val="00C94193"/>
    <w:rsid w:val="00C94209"/>
    <w:rsid w:val="00C9435B"/>
    <w:rsid w:val="00C94521"/>
    <w:rsid w:val="00C95127"/>
    <w:rsid w:val="00C95492"/>
    <w:rsid w:val="00C95672"/>
    <w:rsid w:val="00C95AFD"/>
    <w:rsid w:val="00C95DBA"/>
    <w:rsid w:val="00C95FEC"/>
    <w:rsid w:val="00C96A44"/>
    <w:rsid w:val="00C96A70"/>
    <w:rsid w:val="00C96BB3"/>
    <w:rsid w:val="00C97437"/>
    <w:rsid w:val="00C974B9"/>
    <w:rsid w:val="00C974E6"/>
    <w:rsid w:val="00C979E5"/>
    <w:rsid w:val="00C97FED"/>
    <w:rsid w:val="00CA0242"/>
    <w:rsid w:val="00CA0A0C"/>
    <w:rsid w:val="00CA0B56"/>
    <w:rsid w:val="00CA13E1"/>
    <w:rsid w:val="00CA1EBA"/>
    <w:rsid w:val="00CA1F6F"/>
    <w:rsid w:val="00CA2246"/>
    <w:rsid w:val="00CA27B9"/>
    <w:rsid w:val="00CA284C"/>
    <w:rsid w:val="00CA2F34"/>
    <w:rsid w:val="00CA30CF"/>
    <w:rsid w:val="00CA3602"/>
    <w:rsid w:val="00CA3702"/>
    <w:rsid w:val="00CA3D75"/>
    <w:rsid w:val="00CA4297"/>
    <w:rsid w:val="00CA4573"/>
    <w:rsid w:val="00CA4585"/>
    <w:rsid w:val="00CA4A28"/>
    <w:rsid w:val="00CA4E08"/>
    <w:rsid w:val="00CA4EFB"/>
    <w:rsid w:val="00CA50BE"/>
    <w:rsid w:val="00CA50C5"/>
    <w:rsid w:val="00CA5601"/>
    <w:rsid w:val="00CA6084"/>
    <w:rsid w:val="00CA622D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FC9"/>
    <w:rsid w:val="00CA7FF5"/>
    <w:rsid w:val="00CB035B"/>
    <w:rsid w:val="00CB03C4"/>
    <w:rsid w:val="00CB05A2"/>
    <w:rsid w:val="00CB0C5A"/>
    <w:rsid w:val="00CB0DD6"/>
    <w:rsid w:val="00CB1575"/>
    <w:rsid w:val="00CB1BE6"/>
    <w:rsid w:val="00CB278D"/>
    <w:rsid w:val="00CB2C76"/>
    <w:rsid w:val="00CB38C8"/>
    <w:rsid w:val="00CB3A5D"/>
    <w:rsid w:val="00CB3BC5"/>
    <w:rsid w:val="00CB401F"/>
    <w:rsid w:val="00CB404B"/>
    <w:rsid w:val="00CB430F"/>
    <w:rsid w:val="00CB44BD"/>
    <w:rsid w:val="00CB4A9E"/>
    <w:rsid w:val="00CB4B57"/>
    <w:rsid w:val="00CB4C95"/>
    <w:rsid w:val="00CB50A0"/>
    <w:rsid w:val="00CB517D"/>
    <w:rsid w:val="00CB551F"/>
    <w:rsid w:val="00CB5783"/>
    <w:rsid w:val="00CB6500"/>
    <w:rsid w:val="00CB695A"/>
    <w:rsid w:val="00CB69D1"/>
    <w:rsid w:val="00CB6A74"/>
    <w:rsid w:val="00CB6DCD"/>
    <w:rsid w:val="00CB6F96"/>
    <w:rsid w:val="00CB718B"/>
    <w:rsid w:val="00CB719F"/>
    <w:rsid w:val="00CB7C1B"/>
    <w:rsid w:val="00CB7F3A"/>
    <w:rsid w:val="00CC00CD"/>
    <w:rsid w:val="00CC022D"/>
    <w:rsid w:val="00CC0B32"/>
    <w:rsid w:val="00CC106B"/>
    <w:rsid w:val="00CC1272"/>
    <w:rsid w:val="00CC1D7C"/>
    <w:rsid w:val="00CC2090"/>
    <w:rsid w:val="00CC250E"/>
    <w:rsid w:val="00CC2620"/>
    <w:rsid w:val="00CC2695"/>
    <w:rsid w:val="00CC299F"/>
    <w:rsid w:val="00CC30A2"/>
    <w:rsid w:val="00CC30F4"/>
    <w:rsid w:val="00CC3593"/>
    <w:rsid w:val="00CC3921"/>
    <w:rsid w:val="00CC3F79"/>
    <w:rsid w:val="00CC4082"/>
    <w:rsid w:val="00CC4EF5"/>
    <w:rsid w:val="00CC5065"/>
    <w:rsid w:val="00CC56B4"/>
    <w:rsid w:val="00CC5709"/>
    <w:rsid w:val="00CC5ECA"/>
    <w:rsid w:val="00CC5F53"/>
    <w:rsid w:val="00CC5F73"/>
    <w:rsid w:val="00CC5FEB"/>
    <w:rsid w:val="00CC6077"/>
    <w:rsid w:val="00CC60CF"/>
    <w:rsid w:val="00CC66AA"/>
    <w:rsid w:val="00CC6BED"/>
    <w:rsid w:val="00CC7B85"/>
    <w:rsid w:val="00CC7B89"/>
    <w:rsid w:val="00CC7CF4"/>
    <w:rsid w:val="00CC7D6A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BD3"/>
    <w:rsid w:val="00CD2DDC"/>
    <w:rsid w:val="00CD3191"/>
    <w:rsid w:val="00CD3335"/>
    <w:rsid w:val="00CD3681"/>
    <w:rsid w:val="00CD375F"/>
    <w:rsid w:val="00CD38A7"/>
    <w:rsid w:val="00CD3B7F"/>
    <w:rsid w:val="00CD3D43"/>
    <w:rsid w:val="00CD3DE6"/>
    <w:rsid w:val="00CD3E2C"/>
    <w:rsid w:val="00CD3ED2"/>
    <w:rsid w:val="00CD43B4"/>
    <w:rsid w:val="00CD4A0B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E0B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117"/>
    <w:rsid w:val="00CE420D"/>
    <w:rsid w:val="00CE4BB0"/>
    <w:rsid w:val="00CE4C4A"/>
    <w:rsid w:val="00CE4D1E"/>
    <w:rsid w:val="00CE528E"/>
    <w:rsid w:val="00CE54F0"/>
    <w:rsid w:val="00CE62BD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651"/>
    <w:rsid w:val="00CF2835"/>
    <w:rsid w:val="00CF2AB7"/>
    <w:rsid w:val="00CF2E8A"/>
    <w:rsid w:val="00CF2F5C"/>
    <w:rsid w:val="00CF3389"/>
    <w:rsid w:val="00CF33EA"/>
    <w:rsid w:val="00CF36CA"/>
    <w:rsid w:val="00CF3C64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61C3"/>
    <w:rsid w:val="00CF7F2B"/>
    <w:rsid w:val="00D00139"/>
    <w:rsid w:val="00D0032F"/>
    <w:rsid w:val="00D004D4"/>
    <w:rsid w:val="00D00A55"/>
    <w:rsid w:val="00D00E68"/>
    <w:rsid w:val="00D011A6"/>
    <w:rsid w:val="00D0134B"/>
    <w:rsid w:val="00D018B5"/>
    <w:rsid w:val="00D01BBF"/>
    <w:rsid w:val="00D01D10"/>
    <w:rsid w:val="00D024A5"/>
    <w:rsid w:val="00D027EE"/>
    <w:rsid w:val="00D03566"/>
    <w:rsid w:val="00D03713"/>
    <w:rsid w:val="00D03744"/>
    <w:rsid w:val="00D038DD"/>
    <w:rsid w:val="00D039AC"/>
    <w:rsid w:val="00D03A72"/>
    <w:rsid w:val="00D03D22"/>
    <w:rsid w:val="00D03D8D"/>
    <w:rsid w:val="00D0430B"/>
    <w:rsid w:val="00D0430E"/>
    <w:rsid w:val="00D0441B"/>
    <w:rsid w:val="00D045D8"/>
    <w:rsid w:val="00D04F01"/>
    <w:rsid w:val="00D05440"/>
    <w:rsid w:val="00D0565F"/>
    <w:rsid w:val="00D05781"/>
    <w:rsid w:val="00D05A9C"/>
    <w:rsid w:val="00D062A0"/>
    <w:rsid w:val="00D06362"/>
    <w:rsid w:val="00D06365"/>
    <w:rsid w:val="00D06415"/>
    <w:rsid w:val="00D06714"/>
    <w:rsid w:val="00D067FD"/>
    <w:rsid w:val="00D069A8"/>
    <w:rsid w:val="00D06AC4"/>
    <w:rsid w:val="00D07589"/>
    <w:rsid w:val="00D07B7F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FAB"/>
    <w:rsid w:val="00D122DE"/>
    <w:rsid w:val="00D125C6"/>
    <w:rsid w:val="00D12663"/>
    <w:rsid w:val="00D12B3E"/>
    <w:rsid w:val="00D13C01"/>
    <w:rsid w:val="00D13D38"/>
    <w:rsid w:val="00D144D1"/>
    <w:rsid w:val="00D146E2"/>
    <w:rsid w:val="00D14884"/>
    <w:rsid w:val="00D148FB"/>
    <w:rsid w:val="00D149D0"/>
    <w:rsid w:val="00D14BAE"/>
    <w:rsid w:val="00D15157"/>
    <w:rsid w:val="00D151AC"/>
    <w:rsid w:val="00D151DB"/>
    <w:rsid w:val="00D153CE"/>
    <w:rsid w:val="00D15443"/>
    <w:rsid w:val="00D154B6"/>
    <w:rsid w:val="00D166E4"/>
    <w:rsid w:val="00D16725"/>
    <w:rsid w:val="00D169B6"/>
    <w:rsid w:val="00D1723A"/>
    <w:rsid w:val="00D175BC"/>
    <w:rsid w:val="00D17F23"/>
    <w:rsid w:val="00D2018B"/>
    <w:rsid w:val="00D20654"/>
    <w:rsid w:val="00D206AA"/>
    <w:rsid w:val="00D20DF0"/>
    <w:rsid w:val="00D21C58"/>
    <w:rsid w:val="00D2281A"/>
    <w:rsid w:val="00D22F6E"/>
    <w:rsid w:val="00D23051"/>
    <w:rsid w:val="00D23065"/>
    <w:rsid w:val="00D231F8"/>
    <w:rsid w:val="00D236C2"/>
    <w:rsid w:val="00D23E8F"/>
    <w:rsid w:val="00D243DC"/>
    <w:rsid w:val="00D24414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30D8D"/>
    <w:rsid w:val="00D313B6"/>
    <w:rsid w:val="00D320EA"/>
    <w:rsid w:val="00D321D8"/>
    <w:rsid w:val="00D32291"/>
    <w:rsid w:val="00D3239E"/>
    <w:rsid w:val="00D324AB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AA4"/>
    <w:rsid w:val="00D352D6"/>
    <w:rsid w:val="00D3545A"/>
    <w:rsid w:val="00D35CC6"/>
    <w:rsid w:val="00D362A2"/>
    <w:rsid w:val="00D36682"/>
    <w:rsid w:val="00D3678E"/>
    <w:rsid w:val="00D36ACF"/>
    <w:rsid w:val="00D36D01"/>
    <w:rsid w:val="00D37407"/>
    <w:rsid w:val="00D3764A"/>
    <w:rsid w:val="00D376A8"/>
    <w:rsid w:val="00D37814"/>
    <w:rsid w:val="00D37DD6"/>
    <w:rsid w:val="00D37F10"/>
    <w:rsid w:val="00D40286"/>
    <w:rsid w:val="00D402B4"/>
    <w:rsid w:val="00D40B52"/>
    <w:rsid w:val="00D40C86"/>
    <w:rsid w:val="00D40D31"/>
    <w:rsid w:val="00D40DF0"/>
    <w:rsid w:val="00D41A54"/>
    <w:rsid w:val="00D41D9B"/>
    <w:rsid w:val="00D41FF2"/>
    <w:rsid w:val="00D42151"/>
    <w:rsid w:val="00D42327"/>
    <w:rsid w:val="00D42399"/>
    <w:rsid w:val="00D42515"/>
    <w:rsid w:val="00D427EE"/>
    <w:rsid w:val="00D42A9F"/>
    <w:rsid w:val="00D42B09"/>
    <w:rsid w:val="00D42BB7"/>
    <w:rsid w:val="00D432D9"/>
    <w:rsid w:val="00D43B27"/>
    <w:rsid w:val="00D43CB8"/>
    <w:rsid w:val="00D4463F"/>
    <w:rsid w:val="00D44D28"/>
    <w:rsid w:val="00D44E1B"/>
    <w:rsid w:val="00D4502E"/>
    <w:rsid w:val="00D45191"/>
    <w:rsid w:val="00D45233"/>
    <w:rsid w:val="00D452A6"/>
    <w:rsid w:val="00D454A8"/>
    <w:rsid w:val="00D45995"/>
    <w:rsid w:val="00D45A37"/>
    <w:rsid w:val="00D45A6A"/>
    <w:rsid w:val="00D45A6F"/>
    <w:rsid w:val="00D45BFC"/>
    <w:rsid w:val="00D46C28"/>
    <w:rsid w:val="00D46EC4"/>
    <w:rsid w:val="00D472CC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0FD"/>
    <w:rsid w:val="00D523C9"/>
    <w:rsid w:val="00D53600"/>
    <w:rsid w:val="00D53B7A"/>
    <w:rsid w:val="00D53BE5"/>
    <w:rsid w:val="00D53D87"/>
    <w:rsid w:val="00D53DF9"/>
    <w:rsid w:val="00D53FC9"/>
    <w:rsid w:val="00D54A0A"/>
    <w:rsid w:val="00D54B04"/>
    <w:rsid w:val="00D54B58"/>
    <w:rsid w:val="00D54E72"/>
    <w:rsid w:val="00D55370"/>
    <w:rsid w:val="00D553BF"/>
    <w:rsid w:val="00D55483"/>
    <w:rsid w:val="00D556A8"/>
    <w:rsid w:val="00D55A5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049"/>
    <w:rsid w:val="00D60C6E"/>
    <w:rsid w:val="00D61252"/>
    <w:rsid w:val="00D61602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D6"/>
    <w:rsid w:val="00D64419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87D"/>
    <w:rsid w:val="00D67956"/>
    <w:rsid w:val="00D6797C"/>
    <w:rsid w:val="00D67C92"/>
    <w:rsid w:val="00D67F77"/>
    <w:rsid w:val="00D67FDF"/>
    <w:rsid w:val="00D70261"/>
    <w:rsid w:val="00D702E4"/>
    <w:rsid w:val="00D7046E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902"/>
    <w:rsid w:val="00D733B5"/>
    <w:rsid w:val="00D736B9"/>
    <w:rsid w:val="00D73B53"/>
    <w:rsid w:val="00D73E2E"/>
    <w:rsid w:val="00D740F2"/>
    <w:rsid w:val="00D74702"/>
    <w:rsid w:val="00D74753"/>
    <w:rsid w:val="00D74807"/>
    <w:rsid w:val="00D748B6"/>
    <w:rsid w:val="00D74FBC"/>
    <w:rsid w:val="00D752D3"/>
    <w:rsid w:val="00D753BF"/>
    <w:rsid w:val="00D75628"/>
    <w:rsid w:val="00D75818"/>
    <w:rsid w:val="00D75DDC"/>
    <w:rsid w:val="00D75EBF"/>
    <w:rsid w:val="00D76161"/>
    <w:rsid w:val="00D761AC"/>
    <w:rsid w:val="00D76730"/>
    <w:rsid w:val="00D76892"/>
    <w:rsid w:val="00D76BBC"/>
    <w:rsid w:val="00D76CAE"/>
    <w:rsid w:val="00D76FBD"/>
    <w:rsid w:val="00D76FF2"/>
    <w:rsid w:val="00D776F4"/>
    <w:rsid w:val="00D77790"/>
    <w:rsid w:val="00D77C6C"/>
    <w:rsid w:val="00D77F35"/>
    <w:rsid w:val="00D80222"/>
    <w:rsid w:val="00D80857"/>
    <w:rsid w:val="00D80999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3325"/>
    <w:rsid w:val="00D83395"/>
    <w:rsid w:val="00D83840"/>
    <w:rsid w:val="00D83B4B"/>
    <w:rsid w:val="00D8433C"/>
    <w:rsid w:val="00D84C63"/>
    <w:rsid w:val="00D85136"/>
    <w:rsid w:val="00D85540"/>
    <w:rsid w:val="00D85AD0"/>
    <w:rsid w:val="00D86112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1E95"/>
    <w:rsid w:val="00D92907"/>
    <w:rsid w:val="00D93319"/>
    <w:rsid w:val="00D93415"/>
    <w:rsid w:val="00D93BD0"/>
    <w:rsid w:val="00D93C34"/>
    <w:rsid w:val="00D93CD1"/>
    <w:rsid w:val="00D94CAB"/>
    <w:rsid w:val="00D94DF6"/>
    <w:rsid w:val="00D94F06"/>
    <w:rsid w:val="00D95013"/>
    <w:rsid w:val="00D955DF"/>
    <w:rsid w:val="00D958B9"/>
    <w:rsid w:val="00D95C64"/>
    <w:rsid w:val="00D95E33"/>
    <w:rsid w:val="00D95F14"/>
    <w:rsid w:val="00D96065"/>
    <w:rsid w:val="00D960D1"/>
    <w:rsid w:val="00D966BE"/>
    <w:rsid w:val="00D967F6"/>
    <w:rsid w:val="00D96BE6"/>
    <w:rsid w:val="00D96D46"/>
    <w:rsid w:val="00D9741E"/>
    <w:rsid w:val="00D978C7"/>
    <w:rsid w:val="00D97927"/>
    <w:rsid w:val="00D979D0"/>
    <w:rsid w:val="00DA0BE1"/>
    <w:rsid w:val="00DA1ADF"/>
    <w:rsid w:val="00DA1B59"/>
    <w:rsid w:val="00DA1BC5"/>
    <w:rsid w:val="00DA1C07"/>
    <w:rsid w:val="00DA1C49"/>
    <w:rsid w:val="00DA2176"/>
    <w:rsid w:val="00DA274C"/>
    <w:rsid w:val="00DA2960"/>
    <w:rsid w:val="00DA2A86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0CA"/>
    <w:rsid w:val="00DA42C9"/>
    <w:rsid w:val="00DA448C"/>
    <w:rsid w:val="00DA454B"/>
    <w:rsid w:val="00DA4559"/>
    <w:rsid w:val="00DA47FA"/>
    <w:rsid w:val="00DA4A2F"/>
    <w:rsid w:val="00DA4CF3"/>
    <w:rsid w:val="00DA4D1D"/>
    <w:rsid w:val="00DA4E65"/>
    <w:rsid w:val="00DA4EDC"/>
    <w:rsid w:val="00DA5397"/>
    <w:rsid w:val="00DA53F6"/>
    <w:rsid w:val="00DA5760"/>
    <w:rsid w:val="00DA5AD8"/>
    <w:rsid w:val="00DA5E85"/>
    <w:rsid w:val="00DA6466"/>
    <w:rsid w:val="00DA69FC"/>
    <w:rsid w:val="00DA6B93"/>
    <w:rsid w:val="00DA6ECE"/>
    <w:rsid w:val="00DA6FA2"/>
    <w:rsid w:val="00DA6FD9"/>
    <w:rsid w:val="00DA7572"/>
    <w:rsid w:val="00DA78D1"/>
    <w:rsid w:val="00DA7CD9"/>
    <w:rsid w:val="00DB0140"/>
    <w:rsid w:val="00DB01D9"/>
    <w:rsid w:val="00DB061E"/>
    <w:rsid w:val="00DB08C3"/>
    <w:rsid w:val="00DB118A"/>
    <w:rsid w:val="00DB11CF"/>
    <w:rsid w:val="00DB1693"/>
    <w:rsid w:val="00DB1AD0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FA"/>
    <w:rsid w:val="00DB4492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7FD"/>
    <w:rsid w:val="00DB68FD"/>
    <w:rsid w:val="00DB6B0E"/>
    <w:rsid w:val="00DB70F0"/>
    <w:rsid w:val="00DB7322"/>
    <w:rsid w:val="00DB793A"/>
    <w:rsid w:val="00DC097F"/>
    <w:rsid w:val="00DC0B8D"/>
    <w:rsid w:val="00DC0E77"/>
    <w:rsid w:val="00DC11F6"/>
    <w:rsid w:val="00DC19DA"/>
    <w:rsid w:val="00DC1AC5"/>
    <w:rsid w:val="00DC1B8F"/>
    <w:rsid w:val="00DC20C9"/>
    <w:rsid w:val="00DC2DE1"/>
    <w:rsid w:val="00DC306C"/>
    <w:rsid w:val="00DC35CB"/>
    <w:rsid w:val="00DC3912"/>
    <w:rsid w:val="00DC3CB0"/>
    <w:rsid w:val="00DC3F1E"/>
    <w:rsid w:val="00DC42F1"/>
    <w:rsid w:val="00DC445F"/>
    <w:rsid w:val="00DC4814"/>
    <w:rsid w:val="00DC4B54"/>
    <w:rsid w:val="00DC4C58"/>
    <w:rsid w:val="00DC4CB7"/>
    <w:rsid w:val="00DC4CE7"/>
    <w:rsid w:val="00DC58A2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8C2"/>
    <w:rsid w:val="00DD1B25"/>
    <w:rsid w:val="00DD1C49"/>
    <w:rsid w:val="00DD1F81"/>
    <w:rsid w:val="00DD274E"/>
    <w:rsid w:val="00DD29A8"/>
    <w:rsid w:val="00DD331F"/>
    <w:rsid w:val="00DD34F1"/>
    <w:rsid w:val="00DD36ED"/>
    <w:rsid w:val="00DD377A"/>
    <w:rsid w:val="00DD3903"/>
    <w:rsid w:val="00DD3DE2"/>
    <w:rsid w:val="00DD3EA3"/>
    <w:rsid w:val="00DD43E4"/>
    <w:rsid w:val="00DD4A89"/>
    <w:rsid w:val="00DD4ED7"/>
    <w:rsid w:val="00DD50F0"/>
    <w:rsid w:val="00DD5151"/>
    <w:rsid w:val="00DD52EA"/>
    <w:rsid w:val="00DD5607"/>
    <w:rsid w:val="00DD5BF1"/>
    <w:rsid w:val="00DD5DCA"/>
    <w:rsid w:val="00DD5F64"/>
    <w:rsid w:val="00DD5FA2"/>
    <w:rsid w:val="00DD6031"/>
    <w:rsid w:val="00DD61F2"/>
    <w:rsid w:val="00DD6722"/>
    <w:rsid w:val="00DD7AB2"/>
    <w:rsid w:val="00DD7E10"/>
    <w:rsid w:val="00DE0373"/>
    <w:rsid w:val="00DE0541"/>
    <w:rsid w:val="00DE07D9"/>
    <w:rsid w:val="00DE0B8C"/>
    <w:rsid w:val="00DE0E2C"/>
    <w:rsid w:val="00DE14B0"/>
    <w:rsid w:val="00DE153F"/>
    <w:rsid w:val="00DE1543"/>
    <w:rsid w:val="00DE172A"/>
    <w:rsid w:val="00DE185D"/>
    <w:rsid w:val="00DE1C3D"/>
    <w:rsid w:val="00DE1D93"/>
    <w:rsid w:val="00DE1EAB"/>
    <w:rsid w:val="00DE2065"/>
    <w:rsid w:val="00DE2176"/>
    <w:rsid w:val="00DE294A"/>
    <w:rsid w:val="00DE34BF"/>
    <w:rsid w:val="00DE353D"/>
    <w:rsid w:val="00DE37FB"/>
    <w:rsid w:val="00DE3EA4"/>
    <w:rsid w:val="00DE44B0"/>
    <w:rsid w:val="00DE44D5"/>
    <w:rsid w:val="00DE5532"/>
    <w:rsid w:val="00DE57E6"/>
    <w:rsid w:val="00DE58B2"/>
    <w:rsid w:val="00DE58C4"/>
    <w:rsid w:val="00DE5C91"/>
    <w:rsid w:val="00DE6587"/>
    <w:rsid w:val="00DE66D3"/>
    <w:rsid w:val="00DE6A7E"/>
    <w:rsid w:val="00DE6B3D"/>
    <w:rsid w:val="00DE6FE2"/>
    <w:rsid w:val="00DE7260"/>
    <w:rsid w:val="00DE75E2"/>
    <w:rsid w:val="00DE7DC1"/>
    <w:rsid w:val="00DE7E88"/>
    <w:rsid w:val="00DF008E"/>
    <w:rsid w:val="00DF0171"/>
    <w:rsid w:val="00DF02AF"/>
    <w:rsid w:val="00DF0BE2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921"/>
    <w:rsid w:val="00DF294D"/>
    <w:rsid w:val="00DF2BA6"/>
    <w:rsid w:val="00DF2EC7"/>
    <w:rsid w:val="00DF3222"/>
    <w:rsid w:val="00DF39BC"/>
    <w:rsid w:val="00DF40B7"/>
    <w:rsid w:val="00DF421F"/>
    <w:rsid w:val="00DF425C"/>
    <w:rsid w:val="00DF462E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99"/>
    <w:rsid w:val="00DF6814"/>
    <w:rsid w:val="00DF6ED1"/>
    <w:rsid w:val="00DF6F0D"/>
    <w:rsid w:val="00DF749B"/>
    <w:rsid w:val="00DF761C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E39"/>
    <w:rsid w:val="00E01F00"/>
    <w:rsid w:val="00E01FBC"/>
    <w:rsid w:val="00E022E4"/>
    <w:rsid w:val="00E02A7E"/>
    <w:rsid w:val="00E02FC7"/>
    <w:rsid w:val="00E03B2D"/>
    <w:rsid w:val="00E03BE9"/>
    <w:rsid w:val="00E03C0B"/>
    <w:rsid w:val="00E04245"/>
    <w:rsid w:val="00E042CD"/>
    <w:rsid w:val="00E04CC9"/>
    <w:rsid w:val="00E04EA6"/>
    <w:rsid w:val="00E04FEA"/>
    <w:rsid w:val="00E0527C"/>
    <w:rsid w:val="00E0532E"/>
    <w:rsid w:val="00E0589C"/>
    <w:rsid w:val="00E058DE"/>
    <w:rsid w:val="00E059B7"/>
    <w:rsid w:val="00E05CA0"/>
    <w:rsid w:val="00E05F16"/>
    <w:rsid w:val="00E06581"/>
    <w:rsid w:val="00E067CF"/>
    <w:rsid w:val="00E06D64"/>
    <w:rsid w:val="00E071B7"/>
    <w:rsid w:val="00E0733B"/>
    <w:rsid w:val="00E07499"/>
    <w:rsid w:val="00E07D06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695"/>
    <w:rsid w:val="00E147E6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A0B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85"/>
    <w:rsid w:val="00E207A5"/>
    <w:rsid w:val="00E2084E"/>
    <w:rsid w:val="00E208B2"/>
    <w:rsid w:val="00E20A3F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7A0"/>
    <w:rsid w:val="00E267CC"/>
    <w:rsid w:val="00E26ED5"/>
    <w:rsid w:val="00E271CD"/>
    <w:rsid w:val="00E27503"/>
    <w:rsid w:val="00E2775B"/>
    <w:rsid w:val="00E278F8"/>
    <w:rsid w:val="00E27C7E"/>
    <w:rsid w:val="00E304FA"/>
    <w:rsid w:val="00E30D76"/>
    <w:rsid w:val="00E30DE6"/>
    <w:rsid w:val="00E3100E"/>
    <w:rsid w:val="00E311EC"/>
    <w:rsid w:val="00E3176B"/>
    <w:rsid w:val="00E3193A"/>
    <w:rsid w:val="00E322BF"/>
    <w:rsid w:val="00E32566"/>
    <w:rsid w:val="00E32DDB"/>
    <w:rsid w:val="00E3304C"/>
    <w:rsid w:val="00E3319B"/>
    <w:rsid w:val="00E33707"/>
    <w:rsid w:val="00E337D6"/>
    <w:rsid w:val="00E33D0B"/>
    <w:rsid w:val="00E33F16"/>
    <w:rsid w:val="00E341EF"/>
    <w:rsid w:val="00E34738"/>
    <w:rsid w:val="00E348E8"/>
    <w:rsid w:val="00E34A17"/>
    <w:rsid w:val="00E3506E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164F"/>
    <w:rsid w:val="00E4192B"/>
    <w:rsid w:val="00E41B34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6EE"/>
    <w:rsid w:val="00E43BDC"/>
    <w:rsid w:val="00E44030"/>
    <w:rsid w:val="00E44149"/>
    <w:rsid w:val="00E44183"/>
    <w:rsid w:val="00E44559"/>
    <w:rsid w:val="00E44834"/>
    <w:rsid w:val="00E44C98"/>
    <w:rsid w:val="00E44D37"/>
    <w:rsid w:val="00E44E5A"/>
    <w:rsid w:val="00E45361"/>
    <w:rsid w:val="00E4586F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50133"/>
    <w:rsid w:val="00E50244"/>
    <w:rsid w:val="00E50367"/>
    <w:rsid w:val="00E50503"/>
    <w:rsid w:val="00E5059D"/>
    <w:rsid w:val="00E50775"/>
    <w:rsid w:val="00E50D2F"/>
    <w:rsid w:val="00E50D75"/>
    <w:rsid w:val="00E51286"/>
    <w:rsid w:val="00E513A0"/>
    <w:rsid w:val="00E515DB"/>
    <w:rsid w:val="00E516A8"/>
    <w:rsid w:val="00E51864"/>
    <w:rsid w:val="00E51902"/>
    <w:rsid w:val="00E52104"/>
    <w:rsid w:val="00E52363"/>
    <w:rsid w:val="00E52B03"/>
    <w:rsid w:val="00E53283"/>
    <w:rsid w:val="00E53542"/>
    <w:rsid w:val="00E54780"/>
    <w:rsid w:val="00E54C86"/>
    <w:rsid w:val="00E55116"/>
    <w:rsid w:val="00E553AE"/>
    <w:rsid w:val="00E55431"/>
    <w:rsid w:val="00E55510"/>
    <w:rsid w:val="00E55CFA"/>
    <w:rsid w:val="00E5742C"/>
    <w:rsid w:val="00E576B9"/>
    <w:rsid w:val="00E57A26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D62"/>
    <w:rsid w:val="00E62D6D"/>
    <w:rsid w:val="00E62EB6"/>
    <w:rsid w:val="00E630B3"/>
    <w:rsid w:val="00E6381C"/>
    <w:rsid w:val="00E63B89"/>
    <w:rsid w:val="00E63C63"/>
    <w:rsid w:val="00E63F8F"/>
    <w:rsid w:val="00E6453C"/>
    <w:rsid w:val="00E6457E"/>
    <w:rsid w:val="00E6466A"/>
    <w:rsid w:val="00E6468C"/>
    <w:rsid w:val="00E64930"/>
    <w:rsid w:val="00E64EF6"/>
    <w:rsid w:val="00E652EC"/>
    <w:rsid w:val="00E654BE"/>
    <w:rsid w:val="00E65F18"/>
    <w:rsid w:val="00E66032"/>
    <w:rsid w:val="00E660F7"/>
    <w:rsid w:val="00E6649C"/>
    <w:rsid w:val="00E66750"/>
    <w:rsid w:val="00E6679E"/>
    <w:rsid w:val="00E66C1A"/>
    <w:rsid w:val="00E671B4"/>
    <w:rsid w:val="00E6726A"/>
    <w:rsid w:val="00E67EF7"/>
    <w:rsid w:val="00E67FFB"/>
    <w:rsid w:val="00E70523"/>
    <w:rsid w:val="00E709CC"/>
    <w:rsid w:val="00E70B16"/>
    <w:rsid w:val="00E70BD8"/>
    <w:rsid w:val="00E721C6"/>
    <w:rsid w:val="00E72424"/>
    <w:rsid w:val="00E724B5"/>
    <w:rsid w:val="00E72568"/>
    <w:rsid w:val="00E725BA"/>
    <w:rsid w:val="00E725C6"/>
    <w:rsid w:val="00E7275A"/>
    <w:rsid w:val="00E72FF3"/>
    <w:rsid w:val="00E731E8"/>
    <w:rsid w:val="00E73788"/>
    <w:rsid w:val="00E73A6D"/>
    <w:rsid w:val="00E7471A"/>
    <w:rsid w:val="00E74E11"/>
    <w:rsid w:val="00E754F3"/>
    <w:rsid w:val="00E75C77"/>
    <w:rsid w:val="00E76218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2EE"/>
    <w:rsid w:val="00E804E8"/>
    <w:rsid w:val="00E809E1"/>
    <w:rsid w:val="00E80E45"/>
    <w:rsid w:val="00E80FD8"/>
    <w:rsid w:val="00E81305"/>
    <w:rsid w:val="00E814EE"/>
    <w:rsid w:val="00E82024"/>
    <w:rsid w:val="00E8210F"/>
    <w:rsid w:val="00E821E7"/>
    <w:rsid w:val="00E8280E"/>
    <w:rsid w:val="00E82A77"/>
    <w:rsid w:val="00E82DDB"/>
    <w:rsid w:val="00E82FD3"/>
    <w:rsid w:val="00E83237"/>
    <w:rsid w:val="00E8368A"/>
    <w:rsid w:val="00E83B33"/>
    <w:rsid w:val="00E8403C"/>
    <w:rsid w:val="00E8550C"/>
    <w:rsid w:val="00E85971"/>
    <w:rsid w:val="00E85C79"/>
    <w:rsid w:val="00E86DF3"/>
    <w:rsid w:val="00E86EE9"/>
    <w:rsid w:val="00E871A8"/>
    <w:rsid w:val="00E87A97"/>
    <w:rsid w:val="00E87DD8"/>
    <w:rsid w:val="00E87E29"/>
    <w:rsid w:val="00E87F12"/>
    <w:rsid w:val="00E90616"/>
    <w:rsid w:val="00E90939"/>
    <w:rsid w:val="00E90A98"/>
    <w:rsid w:val="00E90C48"/>
    <w:rsid w:val="00E90ED1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C70"/>
    <w:rsid w:val="00E93591"/>
    <w:rsid w:val="00E93725"/>
    <w:rsid w:val="00E93806"/>
    <w:rsid w:val="00E93C6D"/>
    <w:rsid w:val="00E93F27"/>
    <w:rsid w:val="00E9468B"/>
    <w:rsid w:val="00E947CC"/>
    <w:rsid w:val="00E94BD4"/>
    <w:rsid w:val="00E94C15"/>
    <w:rsid w:val="00E94D7F"/>
    <w:rsid w:val="00E956AF"/>
    <w:rsid w:val="00E95ADD"/>
    <w:rsid w:val="00E95DE0"/>
    <w:rsid w:val="00E9606E"/>
    <w:rsid w:val="00E968B1"/>
    <w:rsid w:val="00E96AFA"/>
    <w:rsid w:val="00E96FB9"/>
    <w:rsid w:val="00E97090"/>
    <w:rsid w:val="00E970E9"/>
    <w:rsid w:val="00E97331"/>
    <w:rsid w:val="00E97338"/>
    <w:rsid w:val="00E976C8"/>
    <w:rsid w:val="00E97841"/>
    <w:rsid w:val="00E9798B"/>
    <w:rsid w:val="00E97A16"/>
    <w:rsid w:val="00E97FE0"/>
    <w:rsid w:val="00EA01A7"/>
    <w:rsid w:val="00EA01CD"/>
    <w:rsid w:val="00EA07D0"/>
    <w:rsid w:val="00EA0BF9"/>
    <w:rsid w:val="00EA0E5A"/>
    <w:rsid w:val="00EA1002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27"/>
    <w:rsid w:val="00EA5CBC"/>
    <w:rsid w:val="00EA5D2B"/>
    <w:rsid w:val="00EA6153"/>
    <w:rsid w:val="00EA6158"/>
    <w:rsid w:val="00EA6565"/>
    <w:rsid w:val="00EA6B2C"/>
    <w:rsid w:val="00EA6BF7"/>
    <w:rsid w:val="00EA6C8D"/>
    <w:rsid w:val="00EA6DD6"/>
    <w:rsid w:val="00EA6DFF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20DB"/>
    <w:rsid w:val="00EB2B70"/>
    <w:rsid w:val="00EB2E39"/>
    <w:rsid w:val="00EB2F4C"/>
    <w:rsid w:val="00EB396C"/>
    <w:rsid w:val="00EB3AE7"/>
    <w:rsid w:val="00EB40EC"/>
    <w:rsid w:val="00EB40F5"/>
    <w:rsid w:val="00EB42E0"/>
    <w:rsid w:val="00EB4735"/>
    <w:rsid w:val="00EB48B7"/>
    <w:rsid w:val="00EB4A6C"/>
    <w:rsid w:val="00EB4BF3"/>
    <w:rsid w:val="00EB4C1C"/>
    <w:rsid w:val="00EB4E90"/>
    <w:rsid w:val="00EB4F38"/>
    <w:rsid w:val="00EB533A"/>
    <w:rsid w:val="00EB60D2"/>
    <w:rsid w:val="00EB6508"/>
    <w:rsid w:val="00EB6570"/>
    <w:rsid w:val="00EB6A9D"/>
    <w:rsid w:val="00EB6BF6"/>
    <w:rsid w:val="00EB6F8A"/>
    <w:rsid w:val="00EB70C3"/>
    <w:rsid w:val="00EB74D8"/>
    <w:rsid w:val="00EB7B1E"/>
    <w:rsid w:val="00EB7B5A"/>
    <w:rsid w:val="00EC0093"/>
    <w:rsid w:val="00EC03D0"/>
    <w:rsid w:val="00EC155B"/>
    <w:rsid w:val="00EC167E"/>
    <w:rsid w:val="00EC189F"/>
    <w:rsid w:val="00EC1EAE"/>
    <w:rsid w:val="00EC20AD"/>
    <w:rsid w:val="00EC2276"/>
    <w:rsid w:val="00EC2506"/>
    <w:rsid w:val="00EC28D3"/>
    <w:rsid w:val="00EC28D5"/>
    <w:rsid w:val="00EC2A4B"/>
    <w:rsid w:val="00EC2E54"/>
    <w:rsid w:val="00EC2F36"/>
    <w:rsid w:val="00EC2FDB"/>
    <w:rsid w:val="00EC3043"/>
    <w:rsid w:val="00EC3368"/>
    <w:rsid w:val="00EC3627"/>
    <w:rsid w:val="00EC3AC9"/>
    <w:rsid w:val="00EC4057"/>
    <w:rsid w:val="00EC4FEA"/>
    <w:rsid w:val="00EC51A4"/>
    <w:rsid w:val="00EC53D4"/>
    <w:rsid w:val="00EC570C"/>
    <w:rsid w:val="00EC6A12"/>
    <w:rsid w:val="00EC6DD6"/>
    <w:rsid w:val="00EC74D6"/>
    <w:rsid w:val="00EC7749"/>
    <w:rsid w:val="00EC7D1F"/>
    <w:rsid w:val="00ED02DC"/>
    <w:rsid w:val="00ED0C32"/>
    <w:rsid w:val="00ED0D46"/>
    <w:rsid w:val="00ED153C"/>
    <w:rsid w:val="00ED16AF"/>
    <w:rsid w:val="00ED18EA"/>
    <w:rsid w:val="00ED1C92"/>
    <w:rsid w:val="00ED1D24"/>
    <w:rsid w:val="00ED2A89"/>
    <w:rsid w:val="00ED2D45"/>
    <w:rsid w:val="00ED2F34"/>
    <w:rsid w:val="00ED2FE7"/>
    <w:rsid w:val="00ED31CA"/>
    <w:rsid w:val="00ED32AB"/>
    <w:rsid w:val="00ED337B"/>
    <w:rsid w:val="00ED3421"/>
    <w:rsid w:val="00ED3966"/>
    <w:rsid w:val="00ED3C80"/>
    <w:rsid w:val="00ED3F5C"/>
    <w:rsid w:val="00ED47A4"/>
    <w:rsid w:val="00ED4F4F"/>
    <w:rsid w:val="00ED506C"/>
    <w:rsid w:val="00ED5077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CB0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4567"/>
    <w:rsid w:val="00EE4909"/>
    <w:rsid w:val="00EE49C2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620"/>
    <w:rsid w:val="00EE6754"/>
    <w:rsid w:val="00EE6A75"/>
    <w:rsid w:val="00EE6ABE"/>
    <w:rsid w:val="00EE717D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2C60"/>
    <w:rsid w:val="00EF305F"/>
    <w:rsid w:val="00EF3E64"/>
    <w:rsid w:val="00EF3ECE"/>
    <w:rsid w:val="00EF3FA0"/>
    <w:rsid w:val="00EF4001"/>
    <w:rsid w:val="00EF4946"/>
    <w:rsid w:val="00EF53A8"/>
    <w:rsid w:val="00EF574B"/>
    <w:rsid w:val="00EF57A7"/>
    <w:rsid w:val="00EF59CC"/>
    <w:rsid w:val="00EF5A9C"/>
    <w:rsid w:val="00EF66AC"/>
    <w:rsid w:val="00EF68FD"/>
    <w:rsid w:val="00EF6960"/>
    <w:rsid w:val="00EF6D91"/>
    <w:rsid w:val="00EF7098"/>
    <w:rsid w:val="00EF7B1A"/>
    <w:rsid w:val="00EF7F41"/>
    <w:rsid w:val="00EF7FB0"/>
    <w:rsid w:val="00F008F6"/>
    <w:rsid w:val="00F01064"/>
    <w:rsid w:val="00F0113D"/>
    <w:rsid w:val="00F01527"/>
    <w:rsid w:val="00F0182A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DDA"/>
    <w:rsid w:val="00F04EAF"/>
    <w:rsid w:val="00F04EE3"/>
    <w:rsid w:val="00F05071"/>
    <w:rsid w:val="00F05138"/>
    <w:rsid w:val="00F05642"/>
    <w:rsid w:val="00F05689"/>
    <w:rsid w:val="00F0599F"/>
    <w:rsid w:val="00F059B5"/>
    <w:rsid w:val="00F05D8D"/>
    <w:rsid w:val="00F06611"/>
    <w:rsid w:val="00F06867"/>
    <w:rsid w:val="00F06AE8"/>
    <w:rsid w:val="00F06E7A"/>
    <w:rsid w:val="00F06F9E"/>
    <w:rsid w:val="00F06FD7"/>
    <w:rsid w:val="00F0716F"/>
    <w:rsid w:val="00F073E5"/>
    <w:rsid w:val="00F075BC"/>
    <w:rsid w:val="00F0771D"/>
    <w:rsid w:val="00F0793F"/>
    <w:rsid w:val="00F07DB6"/>
    <w:rsid w:val="00F07DF1"/>
    <w:rsid w:val="00F10093"/>
    <w:rsid w:val="00F105B3"/>
    <w:rsid w:val="00F10749"/>
    <w:rsid w:val="00F1075F"/>
    <w:rsid w:val="00F108F0"/>
    <w:rsid w:val="00F10A2B"/>
    <w:rsid w:val="00F10BF5"/>
    <w:rsid w:val="00F10CEE"/>
    <w:rsid w:val="00F10EF6"/>
    <w:rsid w:val="00F115B2"/>
    <w:rsid w:val="00F1180A"/>
    <w:rsid w:val="00F11B19"/>
    <w:rsid w:val="00F1206E"/>
    <w:rsid w:val="00F124A5"/>
    <w:rsid w:val="00F129B2"/>
    <w:rsid w:val="00F12CDA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358"/>
    <w:rsid w:val="00F163FA"/>
    <w:rsid w:val="00F16A15"/>
    <w:rsid w:val="00F16A26"/>
    <w:rsid w:val="00F16F23"/>
    <w:rsid w:val="00F17277"/>
    <w:rsid w:val="00F1733B"/>
    <w:rsid w:val="00F17EDB"/>
    <w:rsid w:val="00F20B06"/>
    <w:rsid w:val="00F217DA"/>
    <w:rsid w:val="00F21D89"/>
    <w:rsid w:val="00F21FB8"/>
    <w:rsid w:val="00F2281F"/>
    <w:rsid w:val="00F228FF"/>
    <w:rsid w:val="00F2295E"/>
    <w:rsid w:val="00F23294"/>
    <w:rsid w:val="00F232F0"/>
    <w:rsid w:val="00F23406"/>
    <w:rsid w:val="00F23986"/>
    <w:rsid w:val="00F23A52"/>
    <w:rsid w:val="00F23BBE"/>
    <w:rsid w:val="00F23FF9"/>
    <w:rsid w:val="00F2447D"/>
    <w:rsid w:val="00F247F8"/>
    <w:rsid w:val="00F24836"/>
    <w:rsid w:val="00F255CF"/>
    <w:rsid w:val="00F25EE8"/>
    <w:rsid w:val="00F26495"/>
    <w:rsid w:val="00F26BE2"/>
    <w:rsid w:val="00F26F25"/>
    <w:rsid w:val="00F27033"/>
    <w:rsid w:val="00F27AC4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D1A"/>
    <w:rsid w:val="00F33EC4"/>
    <w:rsid w:val="00F341D8"/>
    <w:rsid w:val="00F34A58"/>
    <w:rsid w:val="00F35128"/>
    <w:rsid w:val="00F352F7"/>
    <w:rsid w:val="00F3542D"/>
    <w:rsid w:val="00F3544F"/>
    <w:rsid w:val="00F356DC"/>
    <w:rsid w:val="00F358DC"/>
    <w:rsid w:val="00F35D78"/>
    <w:rsid w:val="00F35E56"/>
    <w:rsid w:val="00F3607A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E9"/>
    <w:rsid w:val="00F42068"/>
    <w:rsid w:val="00F420BD"/>
    <w:rsid w:val="00F4222D"/>
    <w:rsid w:val="00F422BD"/>
    <w:rsid w:val="00F4254F"/>
    <w:rsid w:val="00F4256D"/>
    <w:rsid w:val="00F429EC"/>
    <w:rsid w:val="00F42B0D"/>
    <w:rsid w:val="00F42B37"/>
    <w:rsid w:val="00F42D15"/>
    <w:rsid w:val="00F42F95"/>
    <w:rsid w:val="00F43064"/>
    <w:rsid w:val="00F43CDF"/>
    <w:rsid w:val="00F44235"/>
    <w:rsid w:val="00F4425D"/>
    <w:rsid w:val="00F442C4"/>
    <w:rsid w:val="00F44AF8"/>
    <w:rsid w:val="00F44C45"/>
    <w:rsid w:val="00F44C88"/>
    <w:rsid w:val="00F44D19"/>
    <w:rsid w:val="00F44E5B"/>
    <w:rsid w:val="00F4557C"/>
    <w:rsid w:val="00F45853"/>
    <w:rsid w:val="00F45987"/>
    <w:rsid w:val="00F45A30"/>
    <w:rsid w:val="00F45C76"/>
    <w:rsid w:val="00F45D74"/>
    <w:rsid w:val="00F45E59"/>
    <w:rsid w:val="00F46317"/>
    <w:rsid w:val="00F463B6"/>
    <w:rsid w:val="00F46454"/>
    <w:rsid w:val="00F46572"/>
    <w:rsid w:val="00F465B8"/>
    <w:rsid w:val="00F4760B"/>
    <w:rsid w:val="00F47652"/>
    <w:rsid w:val="00F4795D"/>
    <w:rsid w:val="00F4796E"/>
    <w:rsid w:val="00F50AF2"/>
    <w:rsid w:val="00F50B31"/>
    <w:rsid w:val="00F510C5"/>
    <w:rsid w:val="00F51245"/>
    <w:rsid w:val="00F5195C"/>
    <w:rsid w:val="00F51E44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7334"/>
    <w:rsid w:val="00F57510"/>
    <w:rsid w:val="00F5777C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226E"/>
    <w:rsid w:val="00F6228C"/>
    <w:rsid w:val="00F624D6"/>
    <w:rsid w:val="00F627DB"/>
    <w:rsid w:val="00F62E8B"/>
    <w:rsid w:val="00F638DD"/>
    <w:rsid w:val="00F63F07"/>
    <w:rsid w:val="00F6411E"/>
    <w:rsid w:val="00F641D3"/>
    <w:rsid w:val="00F6426E"/>
    <w:rsid w:val="00F647D8"/>
    <w:rsid w:val="00F64C55"/>
    <w:rsid w:val="00F64E1A"/>
    <w:rsid w:val="00F65540"/>
    <w:rsid w:val="00F65623"/>
    <w:rsid w:val="00F658B7"/>
    <w:rsid w:val="00F65C7D"/>
    <w:rsid w:val="00F65F11"/>
    <w:rsid w:val="00F6678A"/>
    <w:rsid w:val="00F66939"/>
    <w:rsid w:val="00F66B4C"/>
    <w:rsid w:val="00F6797E"/>
    <w:rsid w:val="00F67AC2"/>
    <w:rsid w:val="00F67E7D"/>
    <w:rsid w:val="00F70374"/>
    <w:rsid w:val="00F7062A"/>
    <w:rsid w:val="00F7090D"/>
    <w:rsid w:val="00F70C17"/>
    <w:rsid w:val="00F71125"/>
    <w:rsid w:val="00F71236"/>
    <w:rsid w:val="00F7133E"/>
    <w:rsid w:val="00F713F8"/>
    <w:rsid w:val="00F71787"/>
    <w:rsid w:val="00F71813"/>
    <w:rsid w:val="00F71EF0"/>
    <w:rsid w:val="00F729BA"/>
    <w:rsid w:val="00F729D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6C50"/>
    <w:rsid w:val="00F7727C"/>
    <w:rsid w:val="00F773A0"/>
    <w:rsid w:val="00F773A5"/>
    <w:rsid w:val="00F77986"/>
    <w:rsid w:val="00F77E91"/>
    <w:rsid w:val="00F801DC"/>
    <w:rsid w:val="00F803AA"/>
    <w:rsid w:val="00F809C7"/>
    <w:rsid w:val="00F80B7B"/>
    <w:rsid w:val="00F80C5B"/>
    <w:rsid w:val="00F80F27"/>
    <w:rsid w:val="00F81518"/>
    <w:rsid w:val="00F81C60"/>
    <w:rsid w:val="00F8264B"/>
    <w:rsid w:val="00F83570"/>
    <w:rsid w:val="00F83761"/>
    <w:rsid w:val="00F839B2"/>
    <w:rsid w:val="00F83BAF"/>
    <w:rsid w:val="00F83C30"/>
    <w:rsid w:val="00F84022"/>
    <w:rsid w:val="00F8421E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FB8"/>
    <w:rsid w:val="00F8754A"/>
    <w:rsid w:val="00F878CA"/>
    <w:rsid w:val="00F90007"/>
    <w:rsid w:val="00F9011E"/>
    <w:rsid w:val="00F9066E"/>
    <w:rsid w:val="00F90E5E"/>
    <w:rsid w:val="00F915C2"/>
    <w:rsid w:val="00F9162B"/>
    <w:rsid w:val="00F91EBD"/>
    <w:rsid w:val="00F92538"/>
    <w:rsid w:val="00F926B8"/>
    <w:rsid w:val="00F92DC1"/>
    <w:rsid w:val="00F92F01"/>
    <w:rsid w:val="00F942C5"/>
    <w:rsid w:val="00F94600"/>
    <w:rsid w:val="00F94F19"/>
    <w:rsid w:val="00F95BB4"/>
    <w:rsid w:val="00F967FD"/>
    <w:rsid w:val="00F96AEF"/>
    <w:rsid w:val="00F96EE9"/>
    <w:rsid w:val="00F97325"/>
    <w:rsid w:val="00F97A8A"/>
    <w:rsid w:val="00FA0062"/>
    <w:rsid w:val="00FA05DC"/>
    <w:rsid w:val="00FA05EC"/>
    <w:rsid w:val="00FA061A"/>
    <w:rsid w:val="00FA08FD"/>
    <w:rsid w:val="00FA116F"/>
    <w:rsid w:val="00FA14C2"/>
    <w:rsid w:val="00FA1854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644"/>
    <w:rsid w:val="00FA4C2A"/>
    <w:rsid w:val="00FA4D4A"/>
    <w:rsid w:val="00FA500E"/>
    <w:rsid w:val="00FA5528"/>
    <w:rsid w:val="00FA5992"/>
    <w:rsid w:val="00FA5E37"/>
    <w:rsid w:val="00FA5F25"/>
    <w:rsid w:val="00FA6190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19B"/>
    <w:rsid w:val="00FB0225"/>
    <w:rsid w:val="00FB03F7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1BC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4689"/>
    <w:rsid w:val="00FB482D"/>
    <w:rsid w:val="00FB4C54"/>
    <w:rsid w:val="00FB5364"/>
    <w:rsid w:val="00FB5544"/>
    <w:rsid w:val="00FB5F4D"/>
    <w:rsid w:val="00FB6669"/>
    <w:rsid w:val="00FB6CA1"/>
    <w:rsid w:val="00FB7229"/>
    <w:rsid w:val="00FB75DB"/>
    <w:rsid w:val="00FB796E"/>
    <w:rsid w:val="00FC07C6"/>
    <w:rsid w:val="00FC0CCA"/>
    <w:rsid w:val="00FC0DD9"/>
    <w:rsid w:val="00FC1292"/>
    <w:rsid w:val="00FC1478"/>
    <w:rsid w:val="00FC1727"/>
    <w:rsid w:val="00FC1A0F"/>
    <w:rsid w:val="00FC2149"/>
    <w:rsid w:val="00FC2156"/>
    <w:rsid w:val="00FC22D8"/>
    <w:rsid w:val="00FC2CED"/>
    <w:rsid w:val="00FC2DD6"/>
    <w:rsid w:val="00FC2E57"/>
    <w:rsid w:val="00FC319A"/>
    <w:rsid w:val="00FC3838"/>
    <w:rsid w:val="00FC3B49"/>
    <w:rsid w:val="00FC3B60"/>
    <w:rsid w:val="00FC40B4"/>
    <w:rsid w:val="00FC4296"/>
    <w:rsid w:val="00FC4326"/>
    <w:rsid w:val="00FC4A8F"/>
    <w:rsid w:val="00FC4B2F"/>
    <w:rsid w:val="00FC4BA9"/>
    <w:rsid w:val="00FC4C35"/>
    <w:rsid w:val="00FC4C51"/>
    <w:rsid w:val="00FC4EC0"/>
    <w:rsid w:val="00FC5867"/>
    <w:rsid w:val="00FC5A6A"/>
    <w:rsid w:val="00FC5BF4"/>
    <w:rsid w:val="00FC5F8D"/>
    <w:rsid w:val="00FC6163"/>
    <w:rsid w:val="00FC62FB"/>
    <w:rsid w:val="00FC6954"/>
    <w:rsid w:val="00FC6A39"/>
    <w:rsid w:val="00FC6D7E"/>
    <w:rsid w:val="00FC72EC"/>
    <w:rsid w:val="00FC76CE"/>
    <w:rsid w:val="00FC79F0"/>
    <w:rsid w:val="00FC7CAB"/>
    <w:rsid w:val="00FC7EE7"/>
    <w:rsid w:val="00FD080D"/>
    <w:rsid w:val="00FD0843"/>
    <w:rsid w:val="00FD0B3A"/>
    <w:rsid w:val="00FD123A"/>
    <w:rsid w:val="00FD13AE"/>
    <w:rsid w:val="00FD179D"/>
    <w:rsid w:val="00FD1B70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5DB0"/>
    <w:rsid w:val="00FD6320"/>
    <w:rsid w:val="00FD6448"/>
    <w:rsid w:val="00FD6471"/>
    <w:rsid w:val="00FD676E"/>
    <w:rsid w:val="00FD6AFF"/>
    <w:rsid w:val="00FD6CD1"/>
    <w:rsid w:val="00FD6DA3"/>
    <w:rsid w:val="00FD7079"/>
    <w:rsid w:val="00FD7623"/>
    <w:rsid w:val="00FD7883"/>
    <w:rsid w:val="00FD7E8D"/>
    <w:rsid w:val="00FD7ECE"/>
    <w:rsid w:val="00FE03C7"/>
    <w:rsid w:val="00FE0A63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C72"/>
    <w:rsid w:val="00FE51A9"/>
    <w:rsid w:val="00FE56B3"/>
    <w:rsid w:val="00FE5B3B"/>
    <w:rsid w:val="00FE62CC"/>
    <w:rsid w:val="00FE6500"/>
    <w:rsid w:val="00FE6730"/>
    <w:rsid w:val="00FE6F03"/>
    <w:rsid w:val="00FE731E"/>
    <w:rsid w:val="00FE74CD"/>
    <w:rsid w:val="00FE74F3"/>
    <w:rsid w:val="00FE7511"/>
    <w:rsid w:val="00FE7B7D"/>
    <w:rsid w:val="00FE7CA0"/>
    <w:rsid w:val="00FE7ED4"/>
    <w:rsid w:val="00FE7FC8"/>
    <w:rsid w:val="00FF026F"/>
    <w:rsid w:val="00FF11BC"/>
    <w:rsid w:val="00FF15AD"/>
    <w:rsid w:val="00FF173D"/>
    <w:rsid w:val="00FF1A4D"/>
    <w:rsid w:val="00FF2364"/>
    <w:rsid w:val="00FF240B"/>
    <w:rsid w:val="00FF24DC"/>
    <w:rsid w:val="00FF2636"/>
    <w:rsid w:val="00FF268A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3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4730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DE7DC1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A4148-DFDB-4CF6-A20C-462689390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1372</TotalTime>
  <Pages>48</Pages>
  <Words>11386</Words>
  <Characters>64902</Characters>
  <Application>Microsoft Office Word</Application>
  <DocSecurity>0</DocSecurity>
  <Lines>540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76136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Nan</cp:lastModifiedBy>
  <cp:revision>429</cp:revision>
  <cp:lastPrinted>2023-02-09T09:44:00Z</cp:lastPrinted>
  <dcterms:created xsi:type="dcterms:W3CDTF">2022-12-30T04:09:00Z</dcterms:created>
  <dcterms:modified xsi:type="dcterms:W3CDTF">2023-02-21T09:43:00Z</dcterms:modified>
</cp:coreProperties>
</file>