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5EE8F7BE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  <w:r w:rsidR="0082679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และบริษัทย่อย</w:t>
            </w:r>
          </w:p>
          <w:p w14:paraId="7AB933B8" w14:textId="77777777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</w:p>
          <w:p w14:paraId="2E020598" w14:textId="008B3AD7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45E44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  <w:r w:rsidR="004656FE"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1498AFE4" w14:textId="77777777" w:rsidR="00B626F4" w:rsidRPr="00167DAC" w:rsidRDefault="00B626F4">
      <w:pPr>
        <w:sectPr w:rsidR="00B626F4" w:rsidRPr="00167DAC" w:rsidSect="00A34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A06A43" w14:textId="77777777" w:rsidR="009D09D1" w:rsidRPr="00167DAC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77777777" w:rsidR="009D09D1" w:rsidRPr="00167DAC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เสนอ</w:t>
      </w:r>
      <w:r w:rsidRPr="00167DAC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167DAC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14:paraId="18CB3765" w14:textId="77777777" w:rsidR="00D72F1E" w:rsidRPr="00167DAC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718EF10" w14:textId="241CBBEC" w:rsidR="00D72F1E" w:rsidRPr="00167DAC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 w:rsidRPr="00167DAC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167DAC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281506" w:rsidRPr="00167DAC">
        <w:rPr>
          <w:rFonts w:ascii="Angsana New" w:hAnsi="Angsana New"/>
          <w:sz w:val="32"/>
          <w:szCs w:val="32"/>
        </w:rPr>
        <w:t>31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745E44">
        <w:rPr>
          <w:rFonts w:ascii="Angsana New" w:hAnsi="Angsana New"/>
          <w:spacing w:val="-2"/>
          <w:sz w:val="32"/>
          <w:szCs w:val="32"/>
        </w:rPr>
        <w:t>5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 w:rsidRPr="00167DA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167DA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67DAC">
        <w:rPr>
          <w:rFonts w:ascii="Angsana New" w:hAnsi="Angsana New" w:hint="cs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 </w:t>
      </w:r>
      <w:r w:rsidRPr="00167DA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167DAC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2981CB2" w14:textId="790E8F53" w:rsidR="00D72F1E" w:rsidRPr="00167DAC" w:rsidRDefault="00D72F1E" w:rsidP="00D72F1E">
      <w:pPr>
        <w:rPr>
          <w:rFonts w:ascii="Angsana New" w:hAnsi="Angsana New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67DAC">
        <w:rPr>
          <w:rFonts w:ascii="Angsana New" w:hAnsi="Angsana New"/>
          <w:sz w:val="32"/>
          <w:szCs w:val="32"/>
          <w:cs/>
        </w:rPr>
        <w:t>เห็น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 w:rsidRPr="00167DAC">
        <w:rPr>
          <w:rFonts w:ascii="Angsana New" w:hAnsi="Angsana New"/>
          <w:spacing w:val="-4"/>
          <w:sz w:val="32"/>
          <w:szCs w:val="32"/>
        </w:rPr>
        <w:t>31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745E44">
        <w:rPr>
          <w:rFonts w:ascii="Angsana New" w:hAnsi="Angsana New"/>
          <w:spacing w:val="-2"/>
          <w:sz w:val="32"/>
          <w:szCs w:val="32"/>
        </w:rPr>
        <w:t>5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43977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="00710850"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167DA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0919103" w14:textId="77777777" w:rsidR="00D72F1E" w:rsidRPr="00167DAC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4EA58" w14:textId="4F383898" w:rsidR="00D72F1E" w:rsidRPr="00167DAC" w:rsidRDefault="00916E05" w:rsidP="007108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916E0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16048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4F0C08" w14:textId="77777777" w:rsidR="004D6B6A" w:rsidRPr="00167DAC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RPr="00167DAC" w:rsidSect="004D6B6A">
          <w:headerReference w:type="default" r:id="rId14"/>
          <w:footerReference w:type="default" r:id="rId15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568D757B" w14:textId="77777777" w:rsidR="00DA0E43" w:rsidRPr="00167DAC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67DA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E0E314" w14:textId="77777777" w:rsidR="00DA0E43" w:rsidRPr="00167DAC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67DAC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741F40" w14:textId="40B4B500" w:rsidR="00D72F1E" w:rsidRPr="00167DAC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943977"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ADFC1CC" w14:textId="77777777" w:rsidR="00D72F1E" w:rsidRPr="00167DAC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51AB05C" w14:textId="3605002D" w:rsidR="00D72F1E" w:rsidRPr="00167DAC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E13910" w:rsidRPr="00167DAC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1BECA000" w14:textId="77777777" w:rsidR="00D72F1E" w:rsidRPr="00167DAC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</w:t>
      </w:r>
      <w:r w:rsidRPr="00167DAC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14:paraId="5FC2ED19" w14:textId="68F7FDDF" w:rsidR="00D72F1E" w:rsidRPr="00167DAC" w:rsidRDefault="00ED12D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00A4A1C" w14:textId="34B38A93" w:rsidR="00ED12DE" w:rsidRPr="00167DAC" w:rsidRDefault="00ED12D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ทำความเข้าใจขั้นตอนการปฏิบัติงานและการควบคุมภายในที่เกี่ยวข้องกับการ</w:t>
      </w:r>
      <w:r w:rsidR="00301B08" w:rsidRPr="00167DAC">
        <w:rPr>
          <w:rFonts w:ascii="Angsana New" w:hAnsi="Angsana New" w:cs="Angsana New" w:hint="cs"/>
          <w:sz w:val="32"/>
          <w:szCs w:val="32"/>
          <w:cs/>
        </w:rPr>
        <w:t>รับรู้รายได้จากการขายของบริษัทฯ</w:t>
      </w:r>
    </w:p>
    <w:p w14:paraId="540ED4C3" w14:textId="608B6E10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 w:rsidRPr="00167DA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14:paraId="58052045" w14:textId="77777777" w:rsidR="00457769" w:rsidRPr="00167DAC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 w:rsidRPr="00167DAC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 w:rsidRPr="00167DAC"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14:paraId="57B3D254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898C37F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55C783FC" w14:textId="0B057B92" w:rsidR="002436BB" w:rsidRPr="00167DAC" w:rsidRDefault="00D72F1E" w:rsidP="00566C2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cs="Angsana New"/>
          <w:sz w:val="32"/>
          <w:szCs w:val="32"/>
          <w:cs/>
        </w:rPr>
        <w:t>วิเคราะห์เปรียบเทียบ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ความสัมพันธ์</w:t>
      </w:r>
      <w:r w:rsidR="007614E8" w:rsidRPr="00167DAC">
        <w:rPr>
          <w:rFonts w:ascii="Angsana New" w:hAnsi="Angsana New" w:cs="Angsana New" w:hint="cs"/>
          <w:sz w:val="32"/>
          <w:szCs w:val="32"/>
          <w:cs/>
        </w:rPr>
        <w:t>ของ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รายการทางบัญชีที่เกี่ยวข้องกับบัญชีรายได้</w:t>
      </w:r>
      <w:r w:rsidR="005005BC" w:rsidRPr="00167DAC">
        <w:rPr>
          <w:rFonts w:ascii="Angsana New" w:hAnsi="Angsana New" w:cs="Angsana New" w:hint="cs"/>
          <w:sz w:val="32"/>
          <w:szCs w:val="32"/>
          <w:cs/>
        </w:rPr>
        <w:t>จากการขายและวิเคราะห์เปรียบเทียบ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ข้อมูลบัญชีรายได้แบบแยกย่อย (</w:t>
      </w:r>
      <w:r w:rsidRPr="00167DAC">
        <w:rPr>
          <w:rFonts w:ascii="Angsana New" w:hAnsi="Angsana New" w:cs="Angsana New"/>
          <w:sz w:val="32"/>
          <w:szCs w:val="32"/>
        </w:rPr>
        <w:t xml:space="preserve">Disaggregated data) </w:t>
      </w:r>
      <w:r w:rsidRPr="00167DAC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 w:rsidRPr="00167DAC">
        <w:rPr>
          <w:rFonts w:ascii="Angsana New" w:hAnsi="Angsana New" w:cs="Angsana New"/>
          <w:sz w:val="32"/>
          <w:szCs w:val="32"/>
        </w:rPr>
        <w:t xml:space="preserve">     </w:t>
      </w:r>
      <w:r w:rsidRPr="00167DAC">
        <w:rPr>
          <w:rFonts w:ascii="Angsana New" w:hAnsi="Angsana New" w:cs="Angsana New"/>
          <w:sz w:val="32"/>
          <w:szCs w:val="32"/>
          <w:cs/>
        </w:rPr>
        <w:t>ที่อาจเกิดขึ้นของรายการขายตลอดรอบระยะเวลา</w:t>
      </w:r>
      <w:r w:rsidR="008B7C26" w:rsidRPr="00167DAC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2436BB" w:rsidRPr="00167D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1F301D" w14:textId="77777777" w:rsidR="00D72F1E" w:rsidRPr="00167DAC" w:rsidRDefault="00D72F1E" w:rsidP="004D6B6A">
      <w:pPr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ค่าความนิยม และเครื่องหมายการค้า </w:t>
      </w:r>
    </w:p>
    <w:p w14:paraId="35B6CE55" w14:textId="3F3BE7CF" w:rsidR="008E5E4D" w:rsidRPr="00167DAC" w:rsidRDefault="00D72F1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7864DF" w:rsidRPr="00167DAC">
        <w:rPr>
          <w:rFonts w:ascii="Angsana New" w:hAnsi="Angsana New"/>
          <w:sz w:val="32"/>
          <w:szCs w:val="32"/>
        </w:rPr>
        <w:t>16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="00950FB4" w:rsidRPr="00167DAC">
        <w:rPr>
          <w:rFonts w:ascii="Angsana New" w:hAnsi="Angsana New"/>
          <w:sz w:val="32"/>
          <w:szCs w:val="32"/>
        </w:rPr>
        <w:t xml:space="preserve"> </w:t>
      </w:r>
      <w:r w:rsidR="00461A5B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7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ตามลำดับ เนื่องจากการประเมินการด้อยค่าของค่าความนิยมและสินทรัพย์ไม่มีตัวตน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167DAC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</w:p>
    <w:p w14:paraId="41165305" w14:textId="77777777" w:rsidR="008E5E4D" w:rsidRPr="00167DAC" w:rsidRDefault="008E5E4D" w:rsidP="008E5E4D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1A01B82" w14:textId="6EB6C0B3" w:rsidR="00E708D0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F06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บริษัทฯ</w:t>
      </w:r>
      <w:r w:rsidR="0042312E" w:rsidRPr="00167DAC">
        <w:rPr>
          <w:rFonts w:ascii="Angsana New" w:hAnsi="Angsana New" w:cs="Angsana New"/>
          <w:sz w:val="32"/>
          <w:szCs w:val="32"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</w:t>
      </w:r>
      <w:r w:rsidR="00F06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การให้ประโยชน์ของสินทรัพย์หรือไม่</w:t>
      </w:r>
    </w:p>
    <w:p w14:paraId="726E7535" w14:textId="77777777" w:rsidR="00F518A2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ทดสอบข้อสมมติที่สำคัญที่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39347898" w14:textId="3BEDBDE8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พิจารณาอัตราคิดลดที่ฝ่ายบริหารของบริษัทฯเลือกใช้โดยการวิเคราะห์ต้นทุน</w:t>
      </w:r>
      <w:r w:rsidR="00157DB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157DB4" w:rsidRPr="00167DAC">
        <w:rPr>
          <w:rFonts w:ascii="Angsana New" w:hAnsi="Angsana New" w:cs="Angsana New" w:hint="cs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ของบริษัทฯและของอุตสาหกรรม</w:t>
      </w:r>
      <w:r w:rsidR="00364241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824BA20" w14:textId="77777777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14:paraId="007D9242" w14:textId="77777777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 </w:t>
      </w:r>
    </w:p>
    <w:p w14:paraId="613131D6" w14:textId="7D06948B" w:rsidR="00D72F1E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สอบทานการเปิดเผยข้อมูลเกี่ยวกับการประเมินการด</w:t>
      </w:r>
      <w:r w:rsidR="008C3062" w:rsidRPr="00167DAC">
        <w:rPr>
          <w:rFonts w:ascii="Angsana New" w:hAnsi="Angsana New" w:cs="Angsana New"/>
          <w:sz w:val="32"/>
          <w:szCs w:val="32"/>
          <w:cs/>
        </w:rPr>
        <w:t>้อยค่าของค่าความนิยมและสินทรัพย</w:t>
      </w:r>
      <w:r w:rsidR="008C3062" w:rsidRPr="00167DAC">
        <w:rPr>
          <w:rFonts w:ascii="Angsana New" w:hAnsi="Angsana New" w:cs="Angsana New" w:hint="cs"/>
          <w:sz w:val="32"/>
          <w:szCs w:val="32"/>
          <w:cs/>
        </w:rPr>
        <w:t>์</w:t>
      </w:r>
      <w:r w:rsidRPr="00167DAC">
        <w:rPr>
          <w:rFonts w:ascii="Angsana New" w:hAnsi="Angsana New" w:cs="Angsana New"/>
          <w:sz w:val="32"/>
          <w:szCs w:val="32"/>
          <w:cs/>
        </w:rPr>
        <w:t>ไม่มีตัวตน 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3751BDFA" w14:textId="77777777" w:rsidR="00D72F1E" w:rsidRPr="00167DAC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ค่าเผื่อการด้อยค่าเงินลงทุนในบริษัทย่อย </w:t>
      </w:r>
    </w:p>
    <w:p w14:paraId="55F1F47D" w14:textId="673503AE" w:rsidR="00D72F1E" w:rsidRPr="00167DAC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817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2</w:t>
      </w:r>
      <w:r w:rsidRPr="00167DAC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167DAC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B478B9">
        <w:rPr>
          <w:rFonts w:ascii="Angsana New" w:hAnsi="Angsana New"/>
          <w:sz w:val="32"/>
          <w:szCs w:val="32"/>
        </w:rPr>
        <w:t xml:space="preserve"> </w:t>
      </w:r>
      <w:r w:rsidR="00B478B9" w:rsidRPr="00167DAC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="00B478B9"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="00B478B9" w:rsidRPr="00167DAC">
        <w:rPr>
          <w:rFonts w:ascii="Angsana New" w:hAnsi="Angsana New"/>
          <w:sz w:val="32"/>
          <w:szCs w:val="32"/>
          <w:cs/>
        </w:rPr>
        <w:t>มูลค่า</w:t>
      </w:r>
      <w:r w:rsidR="00B478B9" w:rsidRPr="00167DAC">
        <w:rPr>
          <w:rFonts w:ascii="Angsana New" w:hAnsi="Angsana New" w:hint="cs"/>
          <w:sz w:val="32"/>
          <w:szCs w:val="32"/>
          <w:cs/>
        </w:rPr>
        <w:t>ของ</w:t>
      </w:r>
      <w:r w:rsidR="00B478B9" w:rsidRPr="00167DA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57769" w:rsidRPr="00167DAC">
        <w:rPr>
          <w:rFonts w:ascii="Angsana New" w:hAnsi="Angsana New" w:hint="cs"/>
          <w:sz w:val="32"/>
          <w:szCs w:val="32"/>
          <w:cs/>
        </w:rPr>
        <w:t xml:space="preserve"> </w:t>
      </w:r>
      <w:r w:rsidR="00457769" w:rsidRPr="00167DAC">
        <w:rPr>
          <w:rFonts w:ascii="Angsana New" w:hAnsi="Angsana New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3E3D42FE" w14:textId="77777777" w:rsidR="0028305B" w:rsidRPr="00167DAC" w:rsidRDefault="0028305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 w:rsidRPr="00167DAC">
        <w:rPr>
          <w:rFonts w:ascii="Angsana New" w:hAnsi="Angsana New"/>
          <w:sz w:val="32"/>
          <w:szCs w:val="32"/>
          <w:cs/>
        </w:rPr>
        <w:br w:type="page"/>
      </w:r>
    </w:p>
    <w:p w14:paraId="1A39D46F" w14:textId="77777777" w:rsidR="00681D90" w:rsidRPr="00167DAC" w:rsidRDefault="00681D90" w:rsidP="00681D90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lastRenderedPageBreak/>
        <w:t>วิธีการตรวจสอบที่สำคัญของข้าพเจ้า รวมหัวข้อ ดังต่อไปนี้</w:t>
      </w:r>
    </w:p>
    <w:p w14:paraId="4AD75218" w14:textId="77777777" w:rsidR="00681D90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ประเมินความเหมาะสมของแบบจำลองทางการเงินที่ฝ่ายบริหารของบริษัทฯเลือกใช้โดยการทำ</w:t>
      </w:r>
      <w:r w:rsidR="00AC3ED1" w:rsidRPr="00167DAC">
        <w:rPr>
          <w:rFonts w:ascii="Angsana New" w:hAnsi="Angsana New" w:cs="Angsana New"/>
          <w:sz w:val="32"/>
          <w:szCs w:val="32"/>
        </w:rPr>
        <w:t xml:space="preserve"> 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ความเข้าใจกระบวนการพิจารณาของฝ่ายบริหาร</w:t>
      </w:r>
    </w:p>
    <w:p w14:paraId="37D0A67D" w14:textId="77777777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167DA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จากเงินลงทุนในบริษัทย่อยที่จัดทำโดยฝ่ายบริหารของบริษัทฯโดยการเปรียบเทียบ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ดังกล่าวกับแหล่งข้อมูลภายในและภายนอกของบริษัทฯ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</w:t>
      </w:r>
    </w:p>
    <w:p w14:paraId="5010EAD2" w14:textId="0EFEA938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พิจารณาความเหมาะสมของอัตราคิดลดที่ฝ่ายบริหารของบริษัทฯเลือกใช้โดยการวิเคราะห์ต้นทุน</w:t>
      </w:r>
      <w:r w:rsidR="00C83C3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3D1791" w:rsidRPr="00167DAC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167DA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7DAC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="00FD1724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</w:p>
    <w:p w14:paraId="6566E6A5" w14:textId="3CD257F2" w:rsidR="00FE3145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ทดสอบการคำนวณมูลค่าที่คาดว่าจะได้รับคืนของเงินลงทุนในบริษัทย่อยดังกล่าวตามแบบจำลอง</w:t>
      </w:r>
      <w:r w:rsidR="00B478B9">
        <w:rPr>
          <w:rFonts w:ascii="Angsana New" w:hAnsi="Angsana New" w:cs="Angsana New"/>
          <w:sz w:val="32"/>
          <w:szCs w:val="32"/>
        </w:rPr>
        <w:t xml:space="preserve">             </w:t>
      </w:r>
      <w:r w:rsidRPr="00167DAC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4F3FCD1C" w14:textId="4E583BF0" w:rsidR="00D72F1E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ผลกระทบของการเปลี่ยนแปลงสมมติฐานที่สำคัญต่อมูลค่าที่คาดว่าจะได้รับคืนโดยเฉพาะอัตราคิดลดและอัตราการเติบโตในระยะยาว</w:t>
      </w:r>
    </w:p>
    <w:p w14:paraId="5DAC85E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9A1436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67DAC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DAC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67DAC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(</w:t>
      </w:r>
      <w:r w:rsidRPr="00167DAC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67DAC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67DAC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80629EB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67DAC">
        <w:rPr>
          <w:rFonts w:ascii="Angsana New" w:hAnsi="Angsana New" w:cs="Angsana New"/>
          <w:sz w:val="32"/>
          <w:szCs w:val="32"/>
          <w:cs/>
        </w:rPr>
        <w:t>ให้</w:t>
      </w:r>
      <w:r w:rsidR="0043445D" w:rsidRPr="00167DAC">
        <w:rPr>
          <w:rFonts w:ascii="Angsana New" w:hAnsi="Angsana New" w:cs="Angsana New"/>
          <w:sz w:val="32"/>
          <w:szCs w:val="32"/>
        </w:rPr>
        <w:t xml:space="preserve">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167DAC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F82EF17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167DAC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D1B3393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167DAC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และ</w:t>
      </w:r>
      <w:r w:rsidRPr="00167DAC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จะ</w:t>
      </w:r>
      <w:r w:rsidRPr="00167DAC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</w:t>
      </w:r>
      <w:r w:rsidRPr="00167DA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167DAC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167DAC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362E4A5" w14:textId="77777777" w:rsidR="000A56CA" w:rsidRDefault="000A56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7966FA8" w14:textId="657B39BD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1467764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5F1EB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67DAC">
        <w:rPr>
          <w:rFonts w:ascii="Angsana New" w:hAnsi="Angsana New" w:hint="cs"/>
          <w:sz w:val="32"/>
          <w:szCs w:val="32"/>
          <w:cs/>
        </w:rPr>
        <w:t>การ</w:t>
      </w:r>
      <w:r w:rsidRPr="00167DA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67DA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</w:t>
      </w:r>
      <w:r w:rsidRPr="00167DAC">
        <w:rPr>
          <w:rFonts w:ascii="Angsana New" w:hAnsi="Angsana New" w:hint="cs"/>
          <w:sz w:val="32"/>
          <w:szCs w:val="32"/>
          <w:cs/>
        </w:rPr>
        <w:t>งาน</w:t>
      </w:r>
      <w:r w:rsidRPr="00167DA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อีก</w:t>
      </w:r>
      <w:r w:rsidRPr="00167DAC">
        <w:rPr>
          <w:rFonts w:ascii="Angsana New" w:hAnsi="Angsana New"/>
          <w:sz w:val="32"/>
          <w:szCs w:val="32"/>
          <w:cs/>
        </w:rPr>
        <w:t>ต่อไปได้</w:t>
      </w:r>
    </w:p>
    <w:p w14:paraId="272AB8E3" w14:textId="50C67999" w:rsidR="00D72F1E" w:rsidRPr="00167DAC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16E0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67DA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167DA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D03A4D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FD7DE23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771E598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67DA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67DAC">
        <w:rPr>
          <w:rFonts w:ascii="Angsana New" w:hAnsi="Angsana New"/>
          <w:sz w:val="32"/>
          <w:szCs w:val="32"/>
          <w:cs/>
        </w:rPr>
        <w:t>ปฏิบัติงาน</w:t>
      </w:r>
      <w:r w:rsidRPr="00167DA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81BBE2" w14:textId="65C898F9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16E05">
        <w:rPr>
          <w:rFonts w:ascii="Angsana New" w:hAnsi="Angsana New" w:hint="cs"/>
          <w:sz w:val="32"/>
          <w:szCs w:val="32"/>
          <w:cs/>
        </w:rPr>
        <w:t>จาก</w:t>
      </w:r>
      <w:r w:rsidRPr="00167DAC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CB05B4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 w:rsidRPr="00167DAC">
        <w:rPr>
          <w:rFonts w:ascii="Angsana New" w:hAnsi="Angsana New"/>
          <w:sz w:val="32"/>
          <w:szCs w:val="32"/>
        </w:rPr>
        <w:t xml:space="preserve">     </w:t>
      </w:r>
      <w:r w:rsidRPr="00167DA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18168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Pr="00167DA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 w:rsidRPr="00167DAC">
        <w:rPr>
          <w:rFonts w:ascii="Angsana New" w:hAnsi="Angsana New"/>
          <w:sz w:val="32"/>
          <w:szCs w:val="32"/>
        </w:rPr>
        <w:t xml:space="preserve">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</w:t>
      </w:r>
      <w:r w:rsidRPr="00167DAC">
        <w:rPr>
          <w:rFonts w:ascii="Angsana New" w:hAnsi="Angsana New" w:hint="cs"/>
          <w:sz w:val="32"/>
          <w:szCs w:val="32"/>
          <w:cs/>
        </w:rPr>
        <w:t>ให้</w:t>
      </w:r>
      <w:r w:rsidRPr="00167DA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9E1E05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ผู้บริหาร</w:t>
      </w:r>
      <w:r w:rsidRPr="00167DAC">
        <w:rPr>
          <w:rFonts w:ascii="Angsana New" w:hAnsi="Angsana New" w:hint="cs"/>
          <w:sz w:val="32"/>
          <w:szCs w:val="32"/>
          <w:cs/>
        </w:rPr>
        <w:t>จัดทำ</w:t>
      </w:r>
    </w:p>
    <w:p w14:paraId="6DF251DF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Pr="00167DAC">
        <w:rPr>
          <w:rFonts w:ascii="Angsana New" w:hAnsi="Angsana New" w:hint="cs"/>
          <w:sz w:val="32"/>
          <w:szCs w:val="32"/>
          <w:cs/>
        </w:rPr>
        <w:t>สรุป</w:t>
      </w:r>
      <w:r w:rsidRPr="00167DA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67DAC">
        <w:rPr>
          <w:rFonts w:ascii="Angsana New" w:hAnsi="Angsana New" w:hint="cs"/>
          <w:sz w:val="32"/>
          <w:szCs w:val="32"/>
          <w:cs/>
        </w:rPr>
        <w:t>จะ</w:t>
      </w:r>
      <w:r w:rsidRPr="00167DAC">
        <w:rPr>
          <w:rFonts w:ascii="Angsana New" w:hAnsi="Angsana New"/>
          <w:sz w:val="32"/>
          <w:szCs w:val="32"/>
          <w:cs/>
        </w:rPr>
        <w:t>ต้อง</w:t>
      </w:r>
      <w:r w:rsidRPr="00167DA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67DAC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หรือ</w:t>
      </w:r>
      <w:r w:rsidRPr="00167DA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67DA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67DA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67DAC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 w:rsidRPr="00167DAC">
        <w:rPr>
          <w:rFonts w:ascii="Angsana New" w:hAnsi="Angsana New"/>
          <w:sz w:val="32"/>
          <w:szCs w:val="32"/>
        </w:rPr>
        <w:t xml:space="preserve">  </w:t>
      </w:r>
      <w:r w:rsidRPr="00167DAC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ได้</w:t>
      </w:r>
    </w:p>
    <w:p w14:paraId="043BD0B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67DA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67DA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67DA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67DA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67DAC">
        <w:rPr>
          <w:rFonts w:ascii="Angsana New" w:hAnsi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05C314A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67DA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7FC6DDD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81506" w:rsidRPr="00167DAC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167DA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A0F824B" w14:textId="11463A0A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Hlk125124352"/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B1027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  <w:bookmarkEnd w:id="0"/>
    </w:p>
    <w:p w14:paraId="600623E7" w14:textId="77777777" w:rsidR="004D6B6A" w:rsidRPr="00167DAC" w:rsidRDefault="004D6B6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69C38A5" w14:textId="77777777" w:rsidR="00D72F1E" w:rsidRPr="00167DAC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67DA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67DA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67DA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2360915" w14:textId="77777777" w:rsidR="00D72F1E" w:rsidRPr="00167DAC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167DAC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E0716C3" w14:textId="497BF9A0" w:rsidR="006924E7" w:rsidRPr="00167DAC" w:rsidRDefault="00C95371" w:rsidP="006924E7">
      <w:pPr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14:paraId="31011028" w14:textId="118832B1" w:rsidR="00D72F1E" w:rsidRPr="00167DAC" w:rsidRDefault="006924E7" w:rsidP="006924E7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95371">
        <w:rPr>
          <w:rFonts w:ascii="Angsana New" w:hAnsi="Angsana New"/>
          <w:sz w:val="32"/>
          <w:szCs w:val="32"/>
        </w:rPr>
        <w:t>5872</w:t>
      </w:r>
    </w:p>
    <w:p w14:paraId="10D595CB" w14:textId="77777777" w:rsidR="00D72F1E" w:rsidRPr="00167DAC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CE03641" w14:textId="1A10DA30"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: </w:t>
      </w:r>
      <w:r w:rsidR="000705FE">
        <w:rPr>
          <w:rFonts w:ascii="Angsana New" w:hAnsi="Angsana New"/>
          <w:spacing w:val="-4"/>
          <w:sz w:val="32"/>
          <w:szCs w:val="32"/>
        </w:rPr>
        <w:t>21</w:t>
      </w:r>
      <w:r w:rsidR="00BF3D66">
        <w:rPr>
          <w:rFonts w:ascii="Angsana New" w:hAnsi="Angsana New"/>
          <w:spacing w:val="-4"/>
          <w:sz w:val="32"/>
          <w:szCs w:val="32"/>
        </w:rPr>
        <w:t xml:space="preserve"> </w:t>
      </w:r>
      <w:r w:rsidR="00BF3D6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F3045D" w:rsidRPr="00167DAC">
        <w:rPr>
          <w:rFonts w:ascii="Angsana New" w:hAnsi="Angsana New"/>
          <w:spacing w:val="-4"/>
          <w:sz w:val="32"/>
          <w:szCs w:val="32"/>
        </w:rPr>
        <w:t xml:space="preserve"> 256</w:t>
      </w:r>
      <w:r w:rsidR="00745E44">
        <w:rPr>
          <w:rFonts w:ascii="Angsana New" w:hAnsi="Angsana New"/>
          <w:spacing w:val="-4"/>
          <w:sz w:val="32"/>
          <w:szCs w:val="32"/>
        </w:rPr>
        <w:t>6</w:t>
      </w:r>
    </w:p>
    <w:p w14:paraId="708E4D94" w14:textId="77777777" w:rsidR="00900CA2" w:rsidRDefault="00900CA2" w:rsidP="00D72F1E">
      <w:pPr>
        <w:spacing w:before="120" w:after="120"/>
      </w:pPr>
    </w:p>
    <w:sectPr w:rsidR="00900CA2" w:rsidSect="0005698E">
      <w:headerReference w:type="first" r:id="rId16"/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B4A3C" w14:textId="77777777" w:rsidR="007C6C9B" w:rsidRDefault="007C6C9B" w:rsidP="0077481E">
      <w:r>
        <w:separator/>
      </w:r>
    </w:p>
  </w:endnote>
  <w:endnote w:type="continuationSeparator" w:id="0">
    <w:p w14:paraId="35F059E9" w14:textId="77777777" w:rsidR="007C6C9B" w:rsidRDefault="007C6C9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C9A0" w14:textId="77777777" w:rsidR="00F8252C" w:rsidRDefault="00F82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74B7" w14:textId="77777777" w:rsidR="00F8252C" w:rsidRDefault="00F825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B22D" w14:textId="77777777" w:rsidR="005116ED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5116ED" w:rsidRDefault="00CB05B4">
    <w:pPr>
      <w:pStyle w:val="Footer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4970" w14:textId="77777777" w:rsidR="007C6C9B" w:rsidRDefault="007C6C9B" w:rsidP="0077481E">
      <w:r>
        <w:separator/>
      </w:r>
    </w:p>
  </w:footnote>
  <w:footnote w:type="continuationSeparator" w:id="0">
    <w:p w14:paraId="047A814A" w14:textId="77777777" w:rsidR="007C6C9B" w:rsidRDefault="007C6C9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3EFF" w14:textId="77777777" w:rsidR="00F8252C" w:rsidRDefault="00F82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60EE" w14:textId="77777777" w:rsidR="00F8252C" w:rsidRDefault="00F82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6380" w14:textId="77777777" w:rsidR="005116ED" w:rsidRPr="004C0314" w:rsidRDefault="00CB05B4" w:rsidP="004C0314">
    <w:pPr>
      <w:pStyle w:val="Header"/>
      <w:rPr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FE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488"/>
    <w:rsid w:val="00160D48"/>
    <w:rsid w:val="00160EE7"/>
    <w:rsid w:val="001611A2"/>
    <w:rsid w:val="0016389B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707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027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5BC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1D90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E44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2D03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C9B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43A"/>
    <w:rsid w:val="008B24D3"/>
    <w:rsid w:val="008B3CE2"/>
    <w:rsid w:val="008B4563"/>
    <w:rsid w:val="008B49C9"/>
    <w:rsid w:val="008B59B0"/>
    <w:rsid w:val="008B73DE"/>
    <w:rsid w:val="008B7591"/>
    <w:rsid w:val="008B7C26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5E4D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3530"/>
    <w:rsid w:val="009141C6"/>
    <w:rsid w:val="00914655"/>
    <w:rsid w:val="00916E0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8B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371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5B4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252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character" w:styleId="CommentReference">
    <w:name w:val="annotation reference"/>
    <w:basedOn w:val="DefaultParagraphFont"/>
    <w:semiHidden/>
    <w:unhideWhenUsed/>
    <w:rsid w:val="00792D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2D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92D03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D03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6" ma:contentTypeDescription="Create a new document." ma:contentTypeScope="" ma:versionID="35e1c9a120649a2a287162d3cf5a2fd0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f698d3afec9ce9bdf7394465a6273e8a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6E8C6-9146-4F5D-B16B-151E81317A07}"/>
</file>

<file path=customXml/itemProps3.xml><?xml version="1.0" encoding="utf-8"?>
<ds:datastoreItem xmlns:ds="http://schemas.openxmlformats.org/officeDocument/2006/customXml" ds:itemID="{DC17ACDD-C5A7-46A9-A847-7C5CD14CF56A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50325</vt:lpwstr>
  </property>
  <property fmtid="{D5CDD505-2E9C-101B-9397-08002B2CF9AE}" pid="4" name="OptimizationTime">
    <vt:lpwstr>20230221_1557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80</TotalTime>
  <Pages>8</Pages>
  <Words>2627</Words>
  <Characters>10416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74</cp:revision>
  <cp:lastPrinted>2023-02-10T09:12:00Z</cp:lastPrinted>
  <dcterms:created xsi:type="dcterms:W3CDTF">2018-12-03T03:30:00Z</dcterms:created>
  <dcterms:modified xsi:type="dcterms:W3CDTF">2023-02-13T09:25:00Z</dcterms:modified>
</cp:coreProperties>
</file>