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1459A" w14:textId="77777777" w:rsidR="007804D3" w:rsidRPr="00F81EAA" w:rsidRDefault="007804D3" w:rsidP="00443106">
      <w:pPr>
        <w:pStyle w:val="Heading3"/>
        <w:rPr>
          <w:rFonts w:cstheme="minorBidi"/>
          <w:cs/>
        </w:rPr>
      </w:pPr>
    </w:p>
    <w:p w14:paraId="0187FB7E" w14:textId="77777777" w:rsidR="007804D3" w:rsidRDefault="007804D3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58C7BC61" w14:textId="77777777" w:rsidR="00B364AA" w:rsidRDefault="00B364AA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191FFE9A" w14:textId="122D1F93" w:rsidR="00322538" w:rsidRPr="00553AB0" w:rsidRDefault="007804D3" w:rsidP="00B82506">
      <w:pPr>
        <w:spacing w:line="240" w:lineRule="atLeast"/>
        <w:ind w:right="-43"/>
        <w:jc w:val="center"/>
        <w:rPr>
          <w:b/>
          <w:bCs/>
          <w:sz w:val="52"/>
          <w:szCs w:val="52"/>
        </w:rPr>
      </w:pPr>
      <w:r w:rsidRPr="00553AB0">
        <w:rPr>
          <w:b/>
          <w:bCs/>
          <w:sz w:val="52"/>
          <w:szCs w:val="52"/>
          <w:cs/>
        </w:rPr>
        <w:t>บริษัท โอสถสภา จำกัด</w:t>
      </w:r>
      <w:r w:rsidRPr="00553AB0">
        <w:rPr>
          <w:b/>
          <w:bCs/>
          <w:sz w:val="52"/>
          <w:szCs w:val="52"/>
        </w:rPr>
        <w:t xml:space="preserve"> </w:t>
      </w:r>
      <w:r w:rsidR="00EC2EC4" w:rsidRPr="00553AB0">
        <w:rPr>
          <w:b/>
          <w:bCs/>
          <w:sz w:val="52"/>
          <w:szCs w:val="52"/>
        </w:rPr>
        <w:t>(</w:t>
      </w:r>
      <w:r w:rsidR="00EC2EC4" w:rsidRPr="00553AB0">
        <w:rPr>
          <w:rFonts w:hint="cs"/>
          <w:b/>
          <w:bCs/>
          <w:sz w:val="52"/>
          <w:szCs w:val="52"/>
          <w:cs/>
        </w:rPr>
        <w:t xml:space="preserve">มหาชน) </w:t>
      </w:r>
      <w:r w:rsidRPr="00553AB0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553AB0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0B90F7C7" w14:textId="21A8F5FB" w:rsidR="007804D3" w:rsidRPr="00553AB0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53AB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12299" w:rsidRPr="00553AB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553AB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553AB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012299" w:rsidRPr="00553AB0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537E4603" w14:textId="77777777" w:rsidR="007804D3" w:rsidRPr="00553AB0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553AB0">
        <w:rPr>
          <w:sz w:val="32"/>
          <w:szCs w:val="32"/>
          <w:cs/>
        </w:rPr>
        <w:t>และ</w:t>
      </w:r>
    </w:p>
    <w:p w14:paraId="2E50CE30" w14:textId="77777777" w:rsidR="007804D3" w:rsidRPr="00553AB0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553AB0">
        <w:rPr>
          <w:sz w:val="32"/>
          <w:szCs w:val="32"/>
          <w:cs/>
        </w:rPr>
        <w:t>รายงานของผู้สอบบัญชีรับอนุญาต</w:t>
      </w:r>
    </w:p>
    <w:p w14:paraId="6D02CCE5" w14:textId="77777777" w:rsidR="007804D3" w:rsidRPr="00553AB0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553AB0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553AB0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553AB0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553AB0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553AB0" w:rsidRDefault="007804D3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7804D3" w:rsidRPr="00553AB0" w:rsidSect="00797C6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14:paraId="0D3D3CE9" w14:textId="77777777" w:rsidR="000D2649" w:rsidRPr="00553AB0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01565BF7" w14:textId="77777777" w:rsidR="00C00FDE" w:rsidRPr="00553AB0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912B160" w14:textId="77777777" w:rsidR="00C00FDE" w:rsidRPr="00553AB0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73E1A71A" w14:textId="77777777" w:rsidR="000D2649" w:rsidRPr="00553AB0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4FD1CD68" w14:textId="77777777" w:rsidR="00C54162" w:rsidRPr="00553AB0" w:rsidRDefault="00C54162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33CEA1DA" w14:textId="77777777" w:rsidR="00C54162" w:rsidRPr="00553AB0" w:rsidRDefault="00C54162" w:rsidP="000F4D6C">
      <w:pPr>
        <w:autoSpaceDE w:val="0"/>
        <w:autoSpaceDN w:val="0"/>
        <w:adjustRightInd w:val="0"/>
        <w:rPr>
          <w:b/>
          <w:bCs/>
          <w:sz w:val="14"/>
          <w:szCs w:val="14"/>
        </w:rPr>
      </w:pPr>
    </w:p>
    <w:p w14:paraId="32D47FF1" w14:textId="3EC201DF" w:rsidR="000F4D6C" w:rsidRPr="00553AB0" w:rsidRDefault="000F4D6C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553AB0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3CFED2" w14:textId="77777777" w:rsidR="000F4D6C" w:rsidRPr="00553AB0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086F97" w14:textId="11F36AF2" w:rsidR="000F4D6C" w:rsidRPr="00553AB0" w:rsidRDefault="000F4D6C" w:rsidP="000F4D6C">
      <w:pPr>
        <w:rPr>
          <w:b/>
          <w:bCs/>
          <w:sz w:val="28"/>
          <w:szCs w:val="28"/>
          <w:cs/>
        </w:rPr>
      </w:pPr>
      <w:r w:rsidRPr="00553AB0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553AB0">
        <w:rPr>
          <w:rFonts w:hint="cs"/>
          <w:b/>
          <w:bCs/>
          <w:sz w:val="30"/>
          <w:szCs w:val="30"/>
          <w:cs/>
        </w:rPr>
        <w:t>โอสถสภา จำกัด</w:t>
      </w:r>
      <w:r w:rsidR="00E34E88" w:rsidRPr="00553AB0">
        <w:rPr>
          <w:b/>
          <w:bCs/>
          <w:sz w:val="30"/>
          <w:szCs w:val="30"/>
        </w:rPr>
        <w:t xml:space="preserve"> (</w:t>
      </w:r>
      <w:r w:rsidR="00E34E88" w:rsidRPr="00553AB0">
        <w:rPr>
          <w:rFonts w:hint="cs"/>
          <w:b/>
          <w:bCs/>
          <w:sz w:val="30"/>
          <w:szCs w:val="30"/>
          <w:cs/>
        </w:rPr>
        <w:t>มหาชน)</w:t>
      </w:r>
    </w:p>
    <w:p w14:paraId="06ADE1A1" w14:textId="77777777" w:rsidR="000F4D6C" w:rsidRPr="00553AB0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7B594EF" w14:textId="77777777" w:rsidR="000F4D6C" w:rsidRPr="00553AB0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53AB0">
        <w:rPr>
          <w:rFonts w:eastAsia="Calibri"/>
          <w:i/>
          <w:iCs/>
          <w:sz w:val="30"/>
          <w:szCs w:val="30"/>
          <w:cs/>
        </w:rPr>
        <w:t>ความเห็น</w:t>
      </w:r>
    </w:p>
    <w:p w14:paraId="6C1F7E8C" w14:textId="69CB1295" w:rsidR="000F4D6C" w:rsidRPr="00553AB0" w:rsidRDefault="000F4D6C" w:rsidP="000F4D6C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553AB0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553AB0">
        <w:rPr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="Calibri"/>
          <w:sz w:val="30"/>
          <w:szCs w:val="30"/>
          <w:cs/>
        </w:rPr>
        <w:t xml:space="preserve">ของบริษัท </w:t>
      </w:r>
      <w:r w:rsidRPr="00553AB0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553AB0">
        <w:rPr>
          <w:rFonts w:eastAsia="Calibri" w:hint="cs"/>
          <w:sz w:val="30"/>
          <w:szCs w:val="30"/>
          <w:cs/>
        </w:rPr>
        <w:t xml:space="preserve"> (มหาชน)</w:t>
      </w:r>
      <w:r w:rsidRPr="00553AB0">
        <w:rPr>
          <w:sz w:val="30"/>
          <w:szCs w:val="30"/>
          <w:cs/>
        </w:rPr>
        <w:t xml:space="preserve"> และบริษัทย่อย </w:t>
      </w:r>
      <w:r w:rsidR="00E34E88" w:rsidRPr="00553AB0">
        <w:rPr>
          <w:sz w:val="30"/>
          <w:szCs w:val="30"/>
          <w:cs/>
        </w:rPr>
        <w:br/>
      </w:r>
      <w:r w:rsidRPr="00553AB0">
        <w:rPr>
          <w:sz w:val="30"/>
          <w:szCs w:val="30"/>
          <w:cs/>
        </w:rPr>
        <w:t>(กลุ่มบริษัท)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และของเฉพาะบริษัท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553AB0">
        <w:rPr>
          <w:rFonts w:eastAsia="Calibri" w:hint="cs"/>
          <w:sz w:val="30"/>
          <w:szCs w:val="30"/>
          <w:cs/>
        </w:rPr>
        <w:t xml:space="preserve"> (มหาชน)</w:t>
      </w:r>
      <w:r w:rsidRPr="00553AB0">
        <w:rPr>
          <w:sz w:val="30"/>
          <w:szCs w:val="30"/>
          <w:cs/>
        </w:rPr>
        <w:t xml:space="preserve"> (บริษัท) ตามลำดับ </w:t>
      </w:r>
      <w:r w:rsidRPr="00553AB0">
        <w:rPr>
          <w:rFonts w:eastAsia="Calibri"/>
          <w:sz w:val="30"/>
          <w:szCs w:val="30"/>
          <w:cs/>
        </w:rPr>
        <w:t>ซึ่งประกอบด้วยงบแสดงฐานะ</w:t>
      </w:r>
      <w:r w:rsidR="00E34E88" w:rsidRPr="00553AB0">
        <w:rPr>
          <w:rFonts w:eastAsia="Calibri"/>
          <w:sz w:val="30"/>
          <w:szCs w:val="30"/>
          <w:cs/>
        </w:rPr>
        <w:br/>
      </w:r>
      <w:r w:rsidRPr="00553AB0">
        <w:rPr>
          <w:rFonts w:eastAsia="Calibri"/>
          <w:sz w:val="30"/>
          <w:szCs w:val="30"/>
          <w:cs/>
        </w:rPr>
        <w:t>การเงิน</w:t>
      </w:r>
      <w:r w:rsidRPr="00553AB0">
        <w:rPr>
          <w:sz w:val="30"/>
          <w:szCs w:val="30"/>
          <w:cs/>
        </w:rPr>
        <w:t>รวมและงบแสดงฐานะการเงินเฉพาะกิจการ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ณ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 xml:space="preserve">วันที่ </w:t>
      </w:r>
      <w:r w:rsidR="00012299" w:rsidRPr="00553AB0">
        <w:rPr>
          <w:sz w:val="30"/>
          <w:szCs w:val="30"/>
        </w:rPr>
        <w:t>31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ธันวาคม</w:t>
      </w:r>
      <w:r w:rsidR="00C17B88"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2565</w:t>
      </w:r>
      <w:r w:rsidRPr="00553AB0">
        <w:rPr>
          <w:sz w:val="30"/>
          <w:szCs w:val="30"/>
        </w:rPr>
        <w:t xml:space="preserve"> </w:t>
      </w:r>
      <w:r w:rsidR="004F730B" w:rsidRPr="00553AB0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53AB0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37D8"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งบแสดงการเปลี่ยนแปลงส่วนของ</w:t>
      </w:r>
      <w:r w:rsidR="00E34E88" w:rsidRPr="00553AB0">
        <w:rPr>
          <w:sz w:val="30"/>
          <w:szCs w:val="30"/>
          <w:cs/>
        </w:rPr>
        <w:br/>
      </w:r>
      <w:r w:rsidRPr="00553AB0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 xml:space="preserve">สำหรับปีสิ้นสุดวันเดียวกัน </w:t>
      </w:r>
      <w:r w:rsidRPr="00553AB0">
        <w:rPr>
          <w:rFonts w:hint="cs"/>
          <w:sz w:val="30"/>
          <w:szCs w:val="30"/>
          <w:cs/>
        </w:rPr>
        <w:t>รวมถึง</w:t>
      </w:r>
      <w:r w:rsidRPr="00553AB0">
        <w:rPr>
          <w:rFonts w:eastAsia="Calibri"/>
          <w:sz w:val="30"/>
          <w:szCs w:val="30"/>
          <w:cs/>
        </w:rPr>
        <w:t>หมายเหตุ</w:t>
      </w:r>
      <w:r w:rsidRPr="00553AB0">
        <w:rPr>
          <w:rFonts w:eastAsia="Calibri" w:hint="cs"/>
          <w:sz w:val="30"/>
          <w:szCs w:val="30"/>
          <w:cs/>
        </w:rPr>
        <w:t>ซึ่งประกอบด้วย</w:t>
      </w:r>
      <w:r w:rsidRPr="00553AB0">
        <w:rPr>
          <w:rFonts w:eastAsia="Calibri"/>
          <w:sz w:val="30"/>
          <w:szCs w:val="30"/>
          <w:cs/>
        </w:rPr>
        <w:t>สรุปนโยบายการบัญชีที่สำคั</w:t>
      </w:r>
      <w:r w:rsidRPr="00553AB0">
        <w:rPr>
          <w:sz w:val="30"/>
          <w:szCs w:val="30"/>
          <w:cs/>
        </w:rPr>
        <w:t>ญ</w:t>
      </w:r>
      <w:r w:rsidRPr="00553AB0">
        <w:rPr>
          <w:rFonts w:hint="cs"/>
          <w:sz w:val="30"/>
          <w:szCs w:val="30"/>
          <w:cs/>
        </w:rPr>
        <w:t xml:space="preserve">และเรื่องอื่น ๆ </w:t>
      </w:r>
    </w:p>
    <w:p w14:paraId="0F46A604" w14:textId="77777777" w:rsidR="000F4D6C" w:rsidRPr="00553AB0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45BA353" w14:textId="1CC99B18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553AB0">
        <w:rPr>
          <w:sz w:val="30"/>
          <w:szCs w:val="30"/>
          <w:cs/>
        </w:rPr>
        <w:t>รวมและงบการเงินเฉพาะกิจการข้างต้น</w:t>
      </w:r>
      <w:r w:rsidRPr="00553AB0">
        <w:rPr>
          <w:rFonts w:eastAsia="Calibri"/>
          <w:sz w:val="30"/>
          <w:szCs w:val="30"/>
          <w:cs/>
        </w:rPr>
        <w:t>นี้แสดงฐานะการเงิน</w:t>
      </w:r>
      <w:r w:rsidRPr="00553AB0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วันที่</w:t>
      </w:r>
      <w:r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31</w:t>
      </w:r>
      <w:r w:rsidR="009410B6" w:rsidRPr="00553AB0">
        <w:rPr>
          <w:sz w:val="30"/>
          <w:szCs w:val="30"/>
        </w:rPr>
        <w:t xml:space="preserve"> </w:t>
      </w:r>
      <w:r w:rsidR="009410B6" w:rsidRPr="00553AB0">
        <w:rPr>
          <w:sz w:val="30"/>
          <w:szCs w:val="30"/>
          <w:cs/>
        </w:rPr>
        <w:t>ธันวาคม</w:t>
      </w:r>
      <w:r w:rsidR="009410B6" w:rsidRPr="00553AB0">
        <w:rPr>
          <w:sz w:val="30"/>
          <w:szCs w:val="30"/>
        </w:rPr>
        <w:t xml:space="preserve"> </w:t>
      </w:r>
      <w:r w:rsidR="00012299" w:rsidRPr="00553AB0">
        <w:rPr>
          <w:sz w:val="30"/>
          <w:szCs w:val="30"/>
        </w:rPr>
        <w:t>2565</w:t>
      </w:r>
      <w:r w:rsidR="009410B6"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53AB0">
        <w:rPr>
          <w:sz w:val="30"/>
          <w:szCs w:val="30"/>
        </w:rPr>
        <w:t xml:space="preserve"> </w:t>
      </w:r>
      <w:r w:rsidRPr="00553AB0">
        <w:rPr>
          <w:sz w:val="30"/>
          <w:szCs w:val="30"/>
          <w:cs/>
        </w:rPr>
        <w:t>สำหรับปีสิ้นสุดวันเดียวกัน</w:t>
      </w:r>
      <w:r w:rsidRPr="00553AB0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53AB0">
        <w:rPr>
          <w:sz w:val="30"/>
          <w:szCs w:val="30"/>
          <w:cs/>
        </w:rPr>
        <w:t>น</w:t>
      </w:r>
    </w:p>
    <w:p w14:paraId="6A955FA5" w14:textId="77777777" w:rsidR="000F4D6C" w:rsidRPr="00553AB0" w:rsidRDefault="000F4D6C" w:rsidP="000F4D6C">
      <w:pPr>
        <w:jc w:val="thaiDistribute"/>
        <w:rPr>
          <w:sz w:val="30"/>
          <w:szCs w:val="30"/>
        </w:rPr>
      </w:pPr>
    </w:p>
    <w:p w14:paraId="7F833B7E" w14:textId="77777777" w:rsidR="000F4D6C" w:rsidRPr="00553AB0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53AB0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14:paraId="688E48F5" w14:textId="77777777" w:rsidR="000F4D6C" w:rsidRPr="00553AB0" w:rsidRDefault="000F4D6C" w:rsidP="000F4D6C">
      <w:pPr>
        <w:jc w:val="thaiDistribute"/>
        <w:rPr>
          <w:rFonts w:eastAsia="Calibri"/>
          <w:b/>
          <w:bCs/>
          <w:sz w:val="30"/>
          <w:szCs w:val="30"/>
        </w:rPr>
      </w:pPr>
    </w:p>
    <w:p w14:paraId="3591C655" w14:textId="7DF53340" w:rsidR="004132F6" w:rsidRDefault="000F4D6C" w:rsidP="000F4D6C">
      <w:pPr>
        <w:jc w:val="thaiDistribute"/>
        <w:rPr>
          <w:rFonts w:eastAsia="Calibri"/>
          <w:sz w:val="30"/>
          <w:szCs w:val="30"/>
          <w:cs/>
        </w:rPr>
      </w:pPr>
      <w:r w:rsidRPr="00553AB0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A2488" w:rsidRPr="00553AB0">
        <w:rPr>
          <w:rFonts w:eastAsia="Calibri" w:hint="cs"/>
          <w:sz w:val="30"/>
          <w:szCs w:val="30"/>
          <w:cs/>
        </w:rPr>
        <w:t>วรรค</w:t>
      </w:r>
      <w:r w:rsidRPr="00553AB0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53AB0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="Calibri"/>
          <w:sz w:val="30"/>
          <w:szCs w:val="30"/>
          <w:cs/>
        </w:rPr>
        <w:t>ในรายงานของข้าพเจ้า ข้าพเจ้า</w:t>
      </w:r>
      <w:r w:rsidR="00E34E88" w:rsidRPr="00553AB0">
        <w:rPr>
          <w:rFonts w:eastAsia="Calibri"/>
          <w:sz w:val="30"/>
          <w:szCs w:val="30"/>
          <w:cs/>
        </w:rPr>
        <w:br/>
      </w:r>
      <w:r w:rsidRPr="00553AB0">
        <w:rPr>
          <w:rFonts w:eastAsia="Calibri"/>
          <w:sz w:val="30"/>
          <w:szCs w:val="30"/>
          <w:cs/>
        </w:rPr>
        <w:t>มีความเป็นอิสระจาก</w:t>
      </w:r>
      <w:r w:rsidRPr="00553AB0">
        <w:rPr>
          <w:rFonts w:eastAsia="Calibri" w:hint="cs"/>
          <w:sz w:val="30"/>
          <w:szCs w:val="30"/>
          <w:cs/>
        </w:rPr>
        <w:t>กลุ่มบริษัทและ</w:t>
      </w:r>
      <w:r w:rsidRPr="00553AB0">
        <w:rPr>
          <w:rFonts w:eastAsia="Calibri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E34E88" w:rsidRPr="00553AB0">
        <w:rPr>
          <w:rFonts w:eastAsia="Calibri"/>
          <w:sz w:val="30"/>
          <w:szCs w:val="30"/>
          <w:cs/>
        </w:rPr>
        <w:br/>
      </w:r>
      <w:r w:rsidRPr="00553AB0">
        <w:rPr>
          <w:rFonts w:eastAsia="Calibri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53AB0">
        <w:rPr>
          <w:rFonts w:eastAsia="Calibri"/>
          <w:sz w:val="30"/>
          <w:szCs w:val="30"/>
        </w:rPr>
        <w:t xml:space="preserve"> </w:t>
      </w:r>
      <w:r w:rsidRPr="00553AB0">
        <w:rPr>
          <w:rFonts w:eastAsia="Calibr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4132F6">
        <w:rPr>
          <w:rFonts w:eastAsia="Calibri"/>
          <w:sz w:val="30"/>
          <w:szCs w:val="30"/>
          <w:cs/>
        </w:rPr>
        <w:br w:type="page"/>
      </w:r>
    </w:p>
    <w:p w14:paraId="42BC2280" w14:textId="77777777" w:rsidR="00572D9A" w:rsidRPr="00553AB0" w:rsidRDefault="00572D9A" w:rsidP="000F4D6C">
      <w:pPr>
        <w:jc w:val="thaiDistribute"/>
        <w:rPr>
          <w:rFonts w:eastAsia="Calibri" w:hint="cs"/>
          <w:sz w:val="30"/>
          <w:szCs w:val="30"/>
          <w:cs/>
        </w:rPr>
        <w:sectPr w:rsidR="00572D9A" w:rsidRPr="00553AB0" w:rsidSect="00943484">
          <w:headerReference w:type="default" r:id="rId12"/>
          <w:footerReference w:type="default" r:id="rId13"/>
          <w:pgSz w:w="11909" w:h="16834" w:code="9"/>
          <w:pgMar w:top="691" w:right="1109" w:bottom="576" w:left="1152" w:header="720" w:footer="651" w:gutter="0"/>
          <w:paperSrc w:first="15" w:other="15"/>
          <w:pgNumType w:start="2"/>
          <w:cols w:space="737"/>
          <w:docGrid w:linePitch="299"/>
        </w:sectPr>
      </w:pPr>
    </w:p>
    <w:p w14:paraId="061EFC52" w14:textId="77777777" w:rsidR="000F4D6C" w:rsidRPr="00553AB0" w:rsidRDefault="000F4D6C" w:rsidP="000F4D6C">
      <w:pPr>
        <w:jc w:val="thaiDistribute"/>
        <w:rPr>
          <w:i/>
          <w:iCs/>
          <w:sz w:val="30"/>
          <w:szCs w:val="30"/>
        </w:rPr>
      </w:pPr>
      <w:r w:rsidRPr="00553AB0">
        <w:rPr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DC28D75" w14:textId="77777777" w:rsidR="000F4D6C" w:rsidRPr="00553AB0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5BB9C022" w14:textId="77777777" w:rsidR="000F4D6C" w:rsidRPr="00553AB0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53AB0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553AB0">
        <w:rPr>
          <w:rFonts w:eastAsia="Calibri"/>
          <w:sz w:val="30"/>
          <w:szCs w:val="30"/>
        </w:rPr>
        <w:br/>
      </w:r>
      <w:r w:rsidRPr="00553AB0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00CB14C" w14:textId="77777777" w:rsidR="000F4D6C" w:rsidRPr="00553AB0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553AB0" w14:paraId="7B9CABA8" w14:textId="77777777" w:rsidTr="00632ADD">
        <w:tc>
          <w:tcPr>
            <w:tcW w:w="9819" w:type="dxa"/>
            <w:gridSpan w:val="2"/>
            <w:shd w:val="clear" w:color="auto" w:fill="auto"/>
          </w:tcPr>
          <w:p w14:paraId="01FA5507" w14:textId="77777777" w:rsidR="000F4D6C" w:rsidRPr="00553AB0" w:rsidRDefault="000F4D6C" w:rsidP="00632ADD">
            <w:pPr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มูลค่าของสินค้าคงเหลือ</w:t>
            </w:r>
            <w:r w:rsidRPr="00553AB0">
              <w:rPr>
                <w:sz w:val="30"/>
                <w:szCs w:val="30"/>
              </w:rPr>
              <w:t xml:space="preserve"> </w:t>
            </w:r>
          </w:p>
        </w:tc>
      </w:tr>
      <w:tr w:rsidR="000F4D6C" w:rsidRPr="00553AB0" w14:paraId="6F8547C2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7249C8" w14:textId="23DE5239" w:rsidR="000F4D6C" w:rsidRPr="00553AB0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อ้างถึงหมายเหตุ</w:t>
            </w:r>
            <w:r w:rsidRPr="00553AB0">
              <w:rPr>
                <w:rFonts w:hint="cs"/>
                <w:sz w:val="30"/>
                <w:szCs w:val="30"/>
                <w:cs/>
              </w:rPr>
              <w:t>ประกอบงบการเงินข้อ</w:t>
            </w:r>
            <w:r w:rsidRPr="00553AB0">
              <w:rPr>
                <w:sz w:val="30"/>
                <w:szCs w:val="30"/>
                <w:cs/>
              </w:rPr>
              <w:t xml:space="preserve"> </w:t>
            </w:r>
            <w:r w:rsidR="00012299" w:rsidRPr="00553AB0">
              <w:rPr>
                <w:sz w:val="30"/>
                <w:szCs w:val="30"/>
              </w:rPr>
              <w:t>3</w:t>
            </w:r>
            <w:r w:rsidR="00D11748" w:rsidRPr="00553AB0">
              <w:rPr>
                <w:sz w:val="30"/>
                <w:szCs w:val="30"/>
              </w:rPr>
              <w:t>(</w:t>
            </w:r>
            <w:r w:rsidR="00D11748" w:rsidRPr="00553AB0">
              <w:rPr>
                <w:rFonts w:hint="cs"/>
                <w:sz w:val="30"/>
                <w:szCs w:val="30"/>
                <w:cs/>
              </w:rPr>
              <w:t>ช)</w:t>
            </w:r>
            <w:r w:rsidR="00D11748" w:rsidRPr="00553AB0">
              <w:rPr>
                <w:sz w:val="30"/>
                <w:szCs w:val="30"/>
              </w:rPr>
              <w:t xml:space="preserve"> </w:t>
            </w:r>
            <w:r w:rsidR="00D11748" w:rsidRPr="00553AB0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012299" w:rsidRPr="00553AB0">
              <w:rPr>
                <w:sz w:val="30"/>
                <w:szCs w:val="30"/>
              </w:rPr>
              <w:t>8</w:t>
            </w:r>
          </w:p>
        </w:tc>
      </w:tr>
      <w:tr w:rsidR="000F4D6C" w:rsidRPr="00553AB0" w14:paraId="0D365E81" w14:textId="77777777" w:rsidTr="00632ADD">
        <w:tc>
          <w:tcPr>
            <w:tcW w:w="4698" w:type="dxa"/>
            <w:shd w:val="clear" w:color="auto" w:fill="auto"/>
          </w:tcPr>
          <w:p w14:paraId="671ECFF7" w14:textId="77777777" w:rsidR="000F4D6C" w:rsidRPr="00553AB0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41D258D" w14:textId="77777777" w:rsidR="000F4D6C" w:rsidRPr="00553AB0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553AB0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553AB0" w14:paraId="52BADF5D" w14:textId="77777777" w:rsidTr="00632ADD">
        <w:tc>
          <w:tcPr>
            <w:tcW w:w="4698" w:type="dxa"/>
            <w:shd w:val="clear" w:color="auto" w:fill="auto"/>
          </w:tcPr>
          <w:p w14:paraId="5B7E573A" w14:textId="1712A3A1" w:rsidR="000F4D6C" w:rsidRPr="00553AB0" w:rsidRDefault="007E7D3D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เนื่องจากสินค้าของกลุ่มบริษัทและบริษัทเป็นสินค้าอุปโภคบริโภคที่มีอายุจำกัด และการจำหน่ายสินค้าและราคาขายขึ้นอยู่กับภาวการณ์แข่งขันของตลาด จึงอาจจะมีสินค้าคงเหลือบางรายการที่ไม่เคลื่อนไหวนาน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18E52337" w14:textId="77777777" w:rsidR="000F4D6C" w:rsidRPr="00553AB0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984B1F9" w14:textId="77CE9885" w:rsidR="000F4D6C" w:rsidRPr="00553AB0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53AB0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14:paraId="62AC71C0" w14:textId="77777777" w:rsidR="000F4D6C" w:rsidRPr="00553AB0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53AB0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</w:t>
            </w:r>
            <w:r w:rsidRPr="00553AB0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553AB0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6F608482" w14:textId="77777777" w:rsidR="007E7D3D" w:rsidRPr="00553AB0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53AB0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การคำนวณอายุ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7EE50A22" w14:textId="64C86F21" w:rsidR="007E7D3D" w:rsidRPr="00553AB0" w:rsidRDefault="007E7D3D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53AB0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</w:t>
            </w:r>
            <w:r w:rsidRPr="00553AB0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ความสมเหตุสมผลของประมาณการมูลค่าที่คาดว่าจะได้รับจากสินค้าล้าสมัยโดยตั้งข้อสงสัยเกี่ยวกับข้อสมมติที่ใช้ ประเภทของสินค้า โดยเปรียบเทียบกับข้อมูลจากประสบการณ์ในอดีตและสอบถามผู้บริหาร ตลอดจนทดสอบการ</w:t>
            </w:r>
            <w:r w:rsidRPr="00553AB0">
              <w:rPr>
                <w:b w:val="0"/>
                <w:bCs w:val="0"/>
                <w:i w:val="0"/>
                <w:iCs w:val="0"/>
                <w:spacing w:val="-6"/>
                <w:cs/>
              </w:rPr>
              <w:t>คำนวณ</w:t>
            </w:r>
          </w:p>
          <w:p w14:paraId="7053C114" w14:textId="68200149" w:rsidR="000F4D6C" w:rsidRPr="00553AB0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53AB0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553AB0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553AB0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</w:t>
            </w:r>
            <w:r w:rsidRPr="00553AB0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14:paraId="58230670" w14:textId="77777777" w:rsidR="000F4D6C" w:rsidRPr="00553AB0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553AB0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8A4D839" w14:textId="77777777" w:rsidR="000F4D6C" w:rsidRPr="00553AB0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77D4A2E9" w14:textId="77777777" w:rsidR="007E521E" w:rsidRPr="00553AB0" w:rsidRDefault="007E521E" w:rsidP="000C7295">
      <w:pPr>
        <w:jc w:val="center"/>
        <w:rPr>
          <w:rFonts w:eastAsia="Calibr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553AB0" w14:paraId="718570F9" w14:textId="77777777" w:rsidTr="00632ADD">
        <w:tc>
          <w:tcPr>
            <w:tcW w:w="9819" w:type="dxa"/>
            <w:gridSpan w:val="2"/>
            <w:shd w:val="clear" w:color="auto" w:fill="auto"/>
          </w:tcPr>
          <w:p w14:paraId="2707CE63" w14:textId="7060332B" w:rsidR="000F4D6C" w:rsidRPr="00553AB0" w:rsidRDefault="007E7D3D" w:rsidP="00632ADD">
            <w:pPr>
              <w:rPr>
                <w:sz w:val="30"/>
                <w:szCs w:val="30"/>
              </w:rPr>
            </w:pPr>
            <w:r w:rsidRPr="00553AB0">
              <w:rPr>
                <w:rFonts w:hint="cs"/>
                <w:sz w:val="30"/>
                <w:szCs w:val="30"/>
                <w:cs/>
              </w:rPr>
              <w:t>ส่วนลดการค้า</w:t>
            </w:r>
            <w:r w:rsidR="000F4D6C" w:rsidRPr="00553AB0">
              <w:rPr>
                <w:sz w:val="30"/>
                <w:szCs w:val="30"/>
                <w:cs/>
              </w:rPr>
              <w:t>ค้างจ่าย</w:t>
            </w:r>
          </w:p>
        </w:tc>
      </w:tr>
      <w:tr w:rsidR="000F4D6C" w:rsidRPr="00553AB0" w14:paraId="25AEB403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274BE576" w14:textId="72019ED5" w:rsidR="000F4D6C" w:rsidRPr="00553AB0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53AB0">
              <w:rPr>
                <w:sz w:val="30"/>
                <w:szCs w:val="30"/>
                <w:cs/>
              </w:rPr>
              <w:t>อ้างถึงหมายเหตุ</w:t>
            </w:r>
            <w:r w:rsidRPr="00553AB0">
              <w:rPr>
                <w:rFonts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012299" w:rsidRPr="00553AB0">
              <w:rPr>
                <w:sz w:val="30"/>
                <w:szCs w:val="30"/>
              </w:rPr>
              <w:t>3</w:t>
            </w:r>
            <w:r w:rsidR="00F85DFE" w:rsidRPr="00553AB0">
              <w:rPr>
                <w:rFonts w:hint="cs"/>
                <w:sz w:val="30"/>
                <w:szCs w:val="30"/>
                <w:cs/>
              </w:rPr>
              <w:t>(ณ)</w:t>
            </w:r>
            <w:r w:rsidR="005D08C3" w:rsidRPr="00553AB0">
              <w:rPr>
                <w:sz w:val="30"/>
                <w:szCs w:val="30"/>
              </w:rPr>
              <w:t xml:space="preserve"> </w:t>
            </w:r>
            <w:r w:rsidR="005D08C3" w:rsidRPr="00553AB0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012299" w:rsidRPr="00553AB0">
              <w:rPr>
                <w:sz w:val="30"/>
                <w:szCs w:val="30"/>
              </w:rPr>
              <w:t>16</w:t>
            </w:r>
          </w:p>
        </w:tc>
      </w:tr>
      <w:tr w:rsidR="000F4D6C" w:rsidRPr="00553AB0" w14:paraId="253374BA" w14:textId="77777777" w:rsidTr="00632ADD">
        <w:tc>
          <w:tcPr>
            <w:tcW w:w="4698" w:type="dxa"/>
            <w:shd w:val="clear" w:color="auto" w:fill="auto"/>
          </w:tcPr>
          <w:p w14:paraId="3A3CB041" w14:textId="77777777" w:rsidR="000F4D6C" w:rsidRPr="00553AB0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53AB0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5428D4C" w14:textId="77777777" w:rsidR="000F4D6C" w:rsidRPr="00553AB0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553AB0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553AB0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553AB0" w14:paraId="39516419" w14:textId="77777777" w:rsidTr="00632ADD">
        <w:tc>
          <w:tcPr>
            <w:tcW w:w="4698" w:type="dxa"/>
            <w:shd w:val="clear" w:color="auto" w:fill="auto"/>
          </w:tcPr>
          <w:p w14:paraId="2DA70208" w14:textId="63F0F9DE" w:rsidR="00EF46E6" w:rsidRPr="00553AB0" w:rsidRDefault="00EF46E6" w:rsidP="00EF46E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</w:t>
            </w:r>
            <w:r w:rsidR="00AA256F"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ของใช้</w:t>
            </w:r>
            <w:r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ส่วนบุคคล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ต้องใช้นโยบายการส่งเสริมการขายในหลากหลายรูปแบบกับลูกค้ากลุ่มต่าง ๆ เช่น 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และกลุ่มลูกค้าที่เป็นผู้บริโภคขั้นสุดท้าย ดังนั้นความครบถ้วนของการตั้ง</w:t>
            </w:r>
            <w:r w:rsidR="007E7D3D"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ส่วนลดการค้า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ค้างจ่าย</w:t>
            </w:r>
            <w:r w:rsidR="00D14D57"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ซึ่ง</w:t>
            </w:r>
            <w:r w:rsidR="007E7D3D"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มีความหลากหลายของรูปแบบของนโยบายการส่งเสริมการขาย</w:t>
            </w:r>
            <w:r w:rsidRPr="00553AB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  <w:p w14:paraId="4028F0AF" w14:textId="77777777" w:rsidR="000F4D6C" w:rsidRPr="00553AB0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53AB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  <w:shd w:val="clear" w:color="auto" w:fill="auto"/>
          </w:tcPr>
          <w:p w14:paraId="7DA62F2E" w14:textId="77777777" w:rsidR="000F4D6C" w:rsidRPr="00553AB0" w:rsidRDefault="000F4D6C" w:rsidP="00632AD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553AB0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FCAD78D" w14:textId="5B9FE098" w:rsidR="00893B5C" w:rsidRPr="00553AB0" w:rsidRDefault="00893B5C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553A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 w:rsidRPr="00553A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</w:t>
            </w:r>
            <w:r w:rsidR="007E7D3D"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ส่วนลดการค้า </w:t>
            </w:r>
            <w:r w:rsidR="007E521E" w:rsidRPr="00553A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รวมถึง</w:t>
            </w:r>
            <w:r w:rsidR="007E521E"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</w:t>
            </w:r>
            <w:r w:rsidR="007E7D3D"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7E521E"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  <w:r w:rsidR="007E521E" w:rsidRPr="00553A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4CF70E9F" w14:textId="7CF4F48D" w:rsidR="000F4D6C" w:rsidRPr="00553AB0" w:rsidRDefault="007E521E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553A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="000F4D6C" w:rsidRPr="00553A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ระเมินการออกแบบและทดสอบความมีประสิทธิผลของระบบการควบคุมภายในที่เกี่ยวข้องกับ</w:t>
            </w:r>
            <w:r w:rsidR="000F4D6C"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</w:t>
            </w:r>
            <w:r w:rsidR="007E7D3D"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0F4D6C" w:rsidRPr="00553A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</w:p>
          <w:p w14:paraId="1121E443" w14:textId="1A0D7C95" w:rsidR="00186887" w:rsidRPr="00553AB0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553AB0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ณ วันสิ้นงวดกับเอกสา</w:t>
            </w:r>
            <w:r w:rsidR="00186887"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ที่เกี่ยวข้อง และการจ่ายเงินในช่วงภายหลังวันสิ้นงว</w:t>
            </w:r>
            <w:r w:rsidR="00896BAD"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ด</w:t>
            </w:r>
            <w:r w:rsidR="00186887"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ตลอด</w:t>
            </w:r>
          </w:p>
          <w:p w14:paraId="06D2A282" w14:textId="21572B6F" w:rsidR="00D57F4A" w:rsidRPr="00553AB0" w:rsidRDefault="00D57F4A" w:rsidP="005605CE">
            <w:pPr>
              <w:pStyle w:val="Default"/>
              <w:spacing w:line="240" w:lineRule="atLeast"/>
              <w:ind w:left="342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จน</w:t>
            </w: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ทดสอบการคำนวณส่วนลดการค้า</w:t>
            </w:r>
          </w:p>
          <w:p w14:paraId="59B11A9C" w14:textId="77777777" w:rsidR="00D57F4A" w:rsidRPr="00553AB0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สุ่มทดสอบความครบถ้วนของส่วนลดการค้าค้างจ่ายกับส่วนลดการค้าที่ได้รับอนุมัติที่คงค้างอยู่ ณ วันสิ้นงวด</w:t>
            </w:r>
          </w:p>
          <w:p w14:paraId="7A56B426" w14:textId="77777777" w:rsidR="00D57F4A" w:rsidRPr="00553AB0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ที่เกิดขึ้นในระหว่างปีกับเอกสารที่เกี่ยวข้อง </w:t>
            </w:r>
          </w:p>
          <w:p w14:paraId="6B4A2211" w14:textId="276E64AF" w:rsidR="00D57F4A" w:rsidRPr="00553AB0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553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ที่เกิดขึ้นในช่วงภายหลังวันสิ้นงวดกับเอกสารที่เกี่ยวข้อง</w:t>
            </w:r>
            <w:r w:rsidR="00FC4410" w:rsidRPr="00553AB0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และ</w:t>
            </w:r>
          </w:p>
          <w:p w14:paraId="18420F4B" w14:textId="1609E794" w:rsidR="000F4D6C" w:rsidRPr="00553AB0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553AB0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C540F61" w14:textId="77777777" w:rsidR="000F4D6C" w:rsidRPr="00553AB0" w:rsidRDefault="000F4D6C" w:rsidP="000F4D6C">
      <w:pPr>
        <w:autoSpaceDE w:val="0"/>
        <w:autoSpaceDN w:val="0"/>
        <w:adjustRightInd w:val="0"/>
        <w:jc w:val="thaiDistribute"/>
        <w:rPr>
          <w:rFonts w:eastAsia="Calibri"/>
          <w:sz w:val="30"/>
          <w:szCs w:val="30"/>
        </w:rPr>
      </w:pPr>
    </w:p>
    <w:p w14:paraId="247AAF99" w14:textId="77777777" w:rsidR="00206CC9" w:rsidRPr="00553AB0" w:rsidRDefault="00206CC9" w:rsidP="00206CC9">
      <w:pPr>
        <w:jc w:val="thaiDistribute"/>
        <w:rPr>
          <w:i/>
          <w:iCs/>
          <w:sz w:val="30"/>
          <w:szCs w:val="30"/>
        </w:rPr>
      </w:pPr>
      <w:r w:rsidRPr="00553AB0">
        <w:rPr>
          <w:rFonts w:eastAsia="Calibri"/>
          <w:i/>
          <w:iCs/>
          <w:sz w:val="30"/>
          <w:szCs w:val="30"/>
          <w:cs/>
        </w:rPr>
        <w:t>ข้อมูล</w:t>
      </w:r>
      <w:r w:rsidRPr="00553AB0">
        <w:rPr>
          <w:i/>
          <w:iCs/>
          <w:sz w:val="30"/>
          <w:szCs w:val="30"/>
          <w:cs/>
        </w:rPr>
        <w:t xml:space="preserve">อื่น </w:t>
      </w:r>
    </w:p>
    <w:p w14:paraId="11AF4572" w14:textId="77777777" w:rsidR="00206CC9" w:rsidRPr="00553AB0" w:rsidRDefault="00206CC9" w:rsidP="00206CC9">
      <w:pPr>
        <w:jc w:val="thaiDistribute"/>
        <w:rPr>
          <w:i/>
          <w:iCs/>
          <w:sz w:val="30"/>
          <w:szCs w:val="30"/>
        </w:rPr>
      </w:pPr>
    </w:p>
    <w:p w14:paraId="0C07D71F" w14:textId="77777777" w:rsidR="00206CC9" w:rsidRPr="00553AB0" w:rsidRDefault="00206CC9" w:rsidP="00206CC9">
      <w:pPr>
        <w:jc w:val="thaiDistribute"/>
        <w:rPr>
          <w:rFonts w:eastAsiaTheme="minorHAnsi"/>
          <w:sz w:val="30"/>
          <w:szCs w:val="30"/>
        </w:rPr>
      </w:pPr>
      <w:r w:rsidRPr="00553AB0">
        <w:rPr>
          <w:sz w:val="30"/>
          <w:szCs w:val="30"/>
          <w:cs/>
        </w:rPr>
        <w:t>ผู้บริหาร</w:t>
      </w:r>
      <w:r w:rsidRPr="00553AB0">
        <w:rPr>
          <w:rFonts w:eastAsiaTheme="minorHAnsi"/>
          <w:sz w:val="30"/>
          <w:szCs w:val="30"/>
          <w:cs/>
        </w:rPr>
        <w:t>เป็นผู้รับผิดชอบต่อข้อมูลอื่น</w:t>
      </w:r>
      <w:r w:rsidRPr="00553AB0">
        <w:rPr>
          <w:rFonts w:eastAsiaTheme="minorHAnsi"/>
          <w:sz w:val="30"/>
          <w:szCs w:val="30"/>
        </w:rPr>
        <w:t xml:space="preserve"> </w:t>
      </w:r>
      <w:r w:rsidRPr="00553AB0">
        <w:rPr>
          <w:rFonts w:eastAsiaTheme="minorHAns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3AB0">
        <w:rPr>
          <w:rFonts w:eastAsiaTheme="minorHAnsi"/>
          <w:sz w:val="30"/>
          <w:szCs w:val="30"/>
        </w:rPr>
        <w:t xml:space="preserve"> </w:t>
      </w:r>
      <w:r w:rsidRPr="00553AB0">
        <w:rPr>
          <w:rFonts w:eastAsiaTheme="minorHAnsi"/>
          <w:sz w:val="30"/>
          <w:szCs w:val="30"/>
          <w:cs/>
        </w:rPr>
        <w:t>แต่ไม่รวมถึงงบการเงิน</w:t>
      </w:r>
      <w:r w:rsidRPr="00553AB0">
        <w:rPr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Theme="minorHAns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53AB0">
        <w:rPr>
          <w:rFonts w:eastAsiaTheme="minorHAnsi"/>
          <w:sz w:val="30"/>
          <w:szCs w:val="30"/>
        </w:rPr>
        <w:t xml:space="preserve"> </w:t>
      </w:r>
      <w:r w:rsidRPr="00553AB0">
        <w:rPr>
          <w:rFonts w:eastAsiaTheme="minorHAns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47649" w14:textId="77777777" w:rsidR="00206CC9" w:rsidRPr="00553AB0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</w:p>
    <w:p w14:paraId="28CAA6F0" w14:textId="77777777" w:rsidR="00206CC9" w:rsidRPr="00553AB0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553AB0">
        <w:rPr>
          <w:rFonts w:eastAsiaTheme="minorHAnsi"/>
          <w:sz w:val="30"/>
          <w:szCs w:val="30"/>
          <w:cs/>
        </w:rPr>
        <w:t>ความเห็นของข้าพเจ้าต่องบการเงิน</w:t>
      </w:r>
      <w:r w:rsidRPr="00553AB0">
        <w:rPr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Theme="minorHAns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53AB0">
        <w:rPr>
          <w:rFonts w:eastAsiaTheme="minorHAnsi"/>
          <w:sz w:val="30"/>
          <w:szCs w:val="30"/>
        </w:rPr>
        <w:t xml:space="preserve"> </w:t>
      </w:r>
    </w:p>
    <w:p w14:paraId="7DF72C22" w14:textId="2627EA1E" w:rsidR="00854044" w:rsidRPr="00553AB0" w:rsidRDefault="00854044">
      <w:pPr>
        <w:spacing w:line="240" w:lineRule="auto"/>
        <w:rPr>
          <w:rFonts w:eastAsiaTheme="minorHAnsi"/>
          <w:sz w:val="20"/>
          <w:szCs w:val="20"/>
        </w:rPr>
      </w:pPr>
      <w:r w:rsidRPr="00553AB0">
        <w:rPr>
          <w:rFonts w:eastAsiaTheme="minorHAnsi"/>
          <w:sz w:val="20"/>
          <w:szCs w:val="20"/>
        </w:rPr>
        <w:br w:type="page"/>
      </w:r>
    </w:p>
    <w:p w14:paraId="644D557E" w14:textId="77777777" w:rsidR="003212D5" w:rsidRPr="00553AB0" w:rsidRDefault="003212D5">
      <w:pPr>
        <w:spacing w:line="240" w:lineRule="auto"/>
        <w:rPr>
          <w:rFonts w:eastAsiaTheme="minorHAnsi"/>
          <w:sz w:val="30"/>
          <w:szCs w:val="30"/>
        </w:rPr>
      </w:pPr>
    </w:p>
    <w:p w14:paraId="34A8CD30" w14:textId="77777777" w:rsidR="00206CC9" w:rsidRPr="00553AB0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553AB0">
        <w:rPr>
          <w:rFonts w:eastAsiaTheme="minorHAns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53AB0">
        <w:rPr>
          <w:sz w:val="30"/>
          <w:szCs w:val="30"/>
          <w:cs/>
        </w:rPr>
        <w:t xml:space="preserve">รวมและงบการเงินเฉพาะกิจการ </w:t>
      </w:r>
      <w:r w:rsidRPr="00553AB0">
        <w:rPr>
          <w:rFonts w:eastAsiaTheme="minorHAnsi"/>
          <w:sz w:val="30"/>
          <w:szCs w:val="30"/>
          <w:cs/>
        </w:rPr>
        <w:t>คือ</w:t>
      </w:r>
      <w:r w:rsidRPr="00553AB0">
        <w:rPr>
          <w:rFonts w:eastAsiaTheme="minorHAnsi"/>
          <w:sz w:val="30"/>
          <w:szCs w:val="30"/>
        </w:rPr>
        <w:t xml:space="preserve"> </w:t>
      </w:r>
      <w:r w:rsidRPr="00553AB0">
        <w:rPr>
          <w:rFonts w:eastAsiaTheme="minorHAnsi"/>
          <w:sz w:val="30"/>
          <w:szCs w:val="30"/>
          <w:cs/>
        </w:rPr>
        <w:t>การอ่าน</w:t>
      </w:r>
      <w:r w:rsidRPr="00553AB0">
        <w:rPr>
          <w:rFonts w:eastAsiaTheme="minorHAns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53AB0">
        <w:rPr>
          <w:rFonts w:eastAsiaTheme="minorHAns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53AB0">
        <w:rPr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Theme="minorHAns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53AB0">
        <w:rPr>
          <w:rFonts w:eastAsiaTheme="minorHAnsi"/>
          <w:sz w:val="30"/>
          <w:szCs w:val="30"/>
        </w:rPr>
        <w:t xml:space="preserve"> </w:t>
      </w:r>
      <w:r w:rsidRPr="00553AB0">
        <w:rPr>
          <w:rFonts w:eastAsiaTheme="minorHAns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3AB0">
        <w:rPr>
          <w:rFonts w:eastAsiaTheme="minorHAnsi"/>
          <w:sz w:val="30"/>
          <w:szCs w:val="30"/>
        </w:rPr>
        <w:t xml:space="preserve"> </w:t>
      </w:r>
    </w:p>
    <w:p w14:paraId="4AD4718C" w14:textId="77777777" w:rsidR="00206CC9" w:rsidRPr="00553AB0" w:rsidRDefault="00206CC9" w:rsidP="00206CC9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314D54C" w14:textId="77777777" w:rsidR="00206CC9" w:rsidRPr="00553AB0" w:rsidRDefault="00206CC9" w:rsidP="00206CC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53AB0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553AB0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14:paraId="74F5EF61" w14:textId="77777777" w:rsidR="00206CC9" w:rsidRPr="00553AB0" w:rsidRDefault="00206CC9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p w14:paraId="18C27F95" w14:textId="77777777" w:rsidR="000F4D6C" w:rsidRPr="00553AB0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53AB0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53AB0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78A5473A" w14:textId="77777777" w:rsidR="000F4D6C" w:rsidRPr="00553AB0" w:rsidRDefault="000F4D6C" w:rsidP="000F4D6C">
      <w:pPr>
        <w:jc w:val="thaiDistribute"/>
        <w:rPr>
          <w:rFonts w:eastAsia="Calibri"/>
        </w:rPr>
      </w:pPr>
    </w:p>
    <w:p w14:paraId="77AA7394" w14:textId="77777777" w:rsidR="000F4D6C" w:rsidRPr="00553AB0" w:rsidRDefault="000F4D6C" w:rsidP="000F4D6C">
      <w:pPr>
        <w:jc w:val="thaiDistribute"/>
        <w:rPr>
          <w:rFonts w:eastAsia="Calibri"/>
          <w:sz w:val="30"/>
          <w:szCs w:val="30"/>
        </w:rPr>
      </w:pPr>
      <w:r w:rsidRPr="00553AB0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53AB0">
        <w:rPr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53AB0">
        <w:rPr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0EA2D" w14:textId="77777777" w:rsidR="00DC6C4F" w:rsidRPr="00553AB0" w:rsidRDefault="00DC6C4F" w:rsidP="000F4D6C">
      <w:pPr>
        <w:jc w:val="thaiDistribute"/>
        <w:rPr>
          <w:rFonts w:eastAsia="Calibri"/>
          <w:sz w:val="20"/>
          <w:szCs w:val="20"/>
        </w:rPr>
      </w:pPr>
    </w:p>
    <w:p w14:paraId="46C4B277" w14:textId="63D6B6D2" w:rsidR="000F4D6C" w:rsidRPr="00553AB0" w:rsidRDefault="000F4D6C" w:rsidP="000F4D6C">
      <w:pPr>
        <w:jc w:val="thaiDistribute"/>
        <w:rPr>
          <w:rFonts w:eastAsia="Calibri"/>
          <w:sz w:val="30"/>
          <w:szCs w:val="30"/>
        </w:rPr>
      </w:pPr>
      <w:r w:rsidRPr="00553AB0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553AB0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="Calibri"/>
          <w:sz w:val="30"/>
          <w:szCs w:val="30"/>
          <w:cs/>
        </w:rPr>
        <w:t xml:space="preserve"> </w:t>
      </w:r>
      <w:r w:rsidRPr="00553AB0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53AB0">
        <w:rPr>
          <w:rFonts w:eastAsia="Calibri"/>
          <w:sz w:val="30"/>
          <w:szCs w:val="30"/>
          <w:cs/>
        </w:rPr>
        <w:t xml:space="preserve"> </w:t>
      </w:r>
      <w:r w:rsidRPr="00553AB0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53AB0">
        <w:rPr>
          <w:rFonts w:eastAsia="Calibri"/>
          <w:sz w:val="30"/>
          <w:szCs w:val="30"/>
          <w:cs/>
        </w:rPr>
        <w:t xml:space="preserve"> (</w:t>
      </w:r>
      <w:r w:rsidRPr="00553AB0">
        <w:rPr>
          <w:rFonts w:eastAsia="Calibri" w:hint="cs"/>
          <w:sz w:val="30"/>
          <w:szCs w:val="30"/>
          <w:cs/>
        </w:rPr>
        <w:t>ตามความเหมาะสม</w:t>
      </w:r>
      <w:r w:rsidRPr="00553AB0">
        <w:rPr>
          <w:rFonts w:eastAsia="Calibri"/>
          <w:sz w:val="30"/>
          <w:szCs w:val="30"/>
          <w:cs/>
        </w:rPr>
        <w:t xml:space="preserve">) </w:t>
      </w:r>
      <w:r w:rsidRPr="00553AB0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53AB0">
        <w:rPr>
          <w:rFonts w:eastAsia="Calibri"/>
          <w:sz w:val="30"/>
          <w:szCs w:val="30"/>
          <w:cs/>
        </w:rPr>
        <w:t xml:space="preserve"> </w:t>
      </w:r>
      <w:r w:rsidRPr="00553AB0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FF4B36" w14:textId="77777777" w:rsidR="000F4D6C" w:rsidRPr="00553AB0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16F51124" w14:textId="01950F5A" w:rsidR="000F4D6C" w:rsidRPr="00553AB0" w:rsidRDefault="000F4D6C" w:rsidP="000F4D6C">
      <w:pPr>
        <w:jc w:val="thaiDistribute"/>
        <w:rPr>
          <w:spacing w:val="-4"/>
          <w:sz w:val="30"/>
          <w:szCs w:val="30"/>
          <w:cs/>
        </w:rPr>
      </w:pPr>
      <w:r w:rsidRPr="00553AB0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2938C7" w:rsidRPr="00553AB0">
        <w:rPr>
          <w:rFonts w:eastAsia="Calibri" w:hint="cs"/>
          <w:spacing w:val="-4"/>
          <w:sz w:val="30"/>
          <w:szCs w:val="30"/>
          <w:cs/>
        </w:rPr>
        <w:t>กำกับ</w:t>
      </w:r>
      <w:r w:rsidRPr="00553AB0">
        <w:rPr>
          <w:rFonts w:eastAsia="Calibr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53AB0">
        <w:rPr>
          <w:spacing w:val="-4"/>
          <w:sz w:val="30"/>
          <w:szCs w:val="30"/>
          <w:cs/>
        </w:rPr>
        <w:t>กลุ่มบริษัทและบริษัท</w:t>
      </w:r>
    </w:p>
    <w:p w14:paraId="6419196D" w14:textId="77777777" w:rsidR="00DA2488" w:rsidRPr="00553AB0" w:rsidRDefault="00DA2488" w:rsidP="000F4D6C">
      <w:pPr>
        <w:jc w:val="thaiDistribute"/>
        <w:rPr>
          <w:i/>
          <w:iCs/>
          <w:sz w:val="30"/>
          <w:szCs w:val="30"/>
        </w:rPr>
      </w:pPr>
    </w:p>
    <w:p w14:paraId="31F14569" w14:textId="77777777" w:rsidR="000F4D6C" w:rsidRPr="00553AB0" w:rsidRDefault="000F4D6C" w:rsidP="000F4D6C">
      <w:pPr>
        <w:jc w:val="thaiDistribute"/>
        <w:rPr>
          <w:i/>
          <w:iCs/>
          <w:sz w:val="30"/>
          <w:szCs w:val="30"/>
        </w:rPr>
      </w:pPr>
      <w:r w:rsidRPr="00553AB0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00ACAE" w14:textId="77777777" w:rsidR="000F4D6C" w:rsidRPr="00553AB0" w:rsidRDefault="000F4D6C" w:rsidP="000F4D6C">
      <w:pPr>
        <w:jc w:val="thaiDistribute"/>
        <w:rPr>
          <w:rFonts w:eastAsia="Calibri"/>
        </w:rPr>
      </w:pPr>
    </w:p>
    <w:p w14:paraId="04ED5965" w14:textId="77777777" w:rsidR="000F4D6C" w:rsidRPr="00553AB0" w:rsidRDefault="000F4D6C" w:rsidP="000F4D6C">
      <w:pPr>
        <w:jc w:val="thaiDistribute"/>
        <w:rPr>
          <w:sz w:val="30"/>
          <w:szCs w:val="30"/>
          <w:rtl/>
          <w:cs/>
        </w:rPr>
      </w:pPr>
      <w:r w:rsidRPr="00553AB0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53AB0">
        <w:rPr>
          <w:sz w:val="30"/>
          <w:szCs w:val="30"/>
          <w:cs/>
        </w:rPr>
        <w:t>รวมและงบการเงินเฉพาะกิจการ</w:t>
      </w:r>
      <w:r w:rsidRPr="00553AB0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53AB0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6505F2" w14:textId="05D59F64" w:rsidR="00854044" w:rsidRPr="00553AB0" w:rsidRDefault="00854044">
      <w:pPr>
        <w:spacing w:line="240" w:lineRule="auto"/>
        <w:rPr>
          <w:sz w:val="30"/>
          <w:szCs w:val="30"/>
        </w:rPr>
      </w:pPr>
      <w:r w:rsidRPr="00553AB0">
        <w:rPr>
          <w:sz w:val="30"/>
          <w:szCs w:val="30"/>
        </w:rPr>
        <w:br w:type="page"/>
      </w:r>
    </w:p>
    <w:p w14:paraId="6F505FEB" w14:textId="77777777" w:rsidR="003212D5" w:rsidRPr="00553AB0" w:rsidRDefault="003212D5">
      <w:pPr>
        <w:spacing w:line="240" w:lineRule="auto"/>
        <w:rPr>
          <w:sz w:val="30"/>
          <w:szCs w:val="30"/>
        </w:rPr>
      </w:pPr>
    </w:p>
    <w:p w14:paraId="15012DEF" w14:textId="77777777" w:rsidR="004F730B" w:rsidRPr="00553AB0" w:rsidRDefault="000F4D6C" w:rsidP="00DC6C4F">
      <w:pPr>
        <w:jc w:val="thaiDistribute"/>
        <w:rPr>
          <w:rFonts w:eastAsia="Calibri"/>
          <w:sz w:val="30"/>
          <w:szCs w:val="30"/>
          <w:cs/>
        </w:rPr>
      </w:pPr>
      <w:r w:rsidRPr="00553AB0">
        <w:rPr>
          <w:rFonts w:eastAsia="Calibr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4BF679" w14:textId="2B9440C2" w:rsidR="00E03D63" w:rsidRPr="00553AB0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  <w:cs/>
        </w:rPr>
      </w:pPr>
      <w:r w:rsidRPr="00553AB0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53AB0">
        <w:rPr>
          <w:sz w:val="30"/>
          <w:szCs w:val="30"/>
          <w:cs/>
        </w:rPr>
        <w:t>รวมและ</w:t>
      </w:r>
      <w:r w:rsidR="003212D5" w:rsidRPr="00553AB0">
        <w:rPr>
          <w:sz w:val="30"/>
          <w:szCs w:val="30"/>
        </w:rPr>
        <w:br/>
      </w:r>
      <w:r w:rsidRPr="00553AB0">
        <w:rPr>
          <w:sz w:val="30"/>
          <w:szCs w:val="30"/>
          <w:cs/>
        </w:rPr>
        <w:t>งบการเงินเฉพาะกิจการ</w:t>
      </w:r>
      <w:r w:rsidRPr="00553AB0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53AB0">
        <w:rPr>
          <w:sz w:val="30"/>
          <w:szCs w:val="30"/>
          <w:cs/>
        </w:rPr>
        <w:t>ายใน</w:t>
      </w:r>
    </w:p>
    <w:p w14:paraId="223B7931" w14:textId="77777777" w:rsidR="000F4D6C" w:rsidRPr="00553AB0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53AB0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53AB0">
        <w:rPr>
          <w:rFonts w:eastAsia="Calibri" w:hint="cs"/>
          <w:sz w:val="30"/>
          <w:szCs w:val="30"/>
          <w:cs/>
        </w:rPr>
        <w:t>กลุ่มบริษัทและ</w:t>
      </w:r>
      <w:r w:rsidRPr="00553AB0">
        <w:rPr>
          <w:sz w:val="30"/>
          <w:szCs w:val="30"/>
          <w:cs/>
        </w:rPr>
        <w:t>บริษัท</w:t>
      </w:r>
    </w:p>
    <w:p w14:paraId="5EA52298" w14:textId="77777777" w:rsidR="000F4D6C" w:rsidRPr="00553AB0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53AB0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53AB0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CAA31DC" w14:textId="1B313A55" w:rsidR="00DA2488" w:rsidRPr="00553AB0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53AB0">
        <w:rPr>
          <w:rFonts w:hint="cs"/>
          <w:sz w:val="30"/>
          <w:szCs w:val="30"/>
          <w:cs/>
        </w:rPr>
        <w:t>กลุ่มบริษัทและ</w:t>
      </w:r>
      <w:r w:rsidRPr="00553AB0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53AB0">
        <w:rPr>
          <w:rFonts w:hint="cs"/>
          <w:sz w:val="30"/>
          <w:szCs w:val="30"/>
          <w:cs/>
        </w:rPr>
        <w:t xml:space="preserve"> </w:t>
      </w:r>
      <w:r w:rsidRPr="00553AB0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2488" w:rsidRPr="00553AB0">
        <w:rPr>
          <w:rFonts w:hint="cs"/>
          <w:sz w:val="30"/>
          <w:szCs w:val="30"/>
          <w:cs/>
        </w:rPr>
        <w:t>โดยให้ข้อสังเกต</w:t>
      </w:r>
      <w:r w:rsidR="00DA2488" w:rsidRPr="00553AB0">
        <w:rPr>
          <w:sz w:val="30"/>
          <w:szCs w:val="30"/>
          <w:cs/>
        </w:rPr>
        <w:t>ถึงการเปิดเผย</w:t>
      </w:r>
      <w:r w:rsidR="00DA2488" w:rsidRPr="00553AB0">
        <w:rPr>
          <w:rFonts w:hint="cs"/>
          <w:sz w:val="30"/>
          <w:szCs w:val="30"/>
          <w:cs/>
        </w:rPr>
        <w:t>ข้อมูล</w:t>
      </w:r>
      <w:r w:rsidR="00DA2488" w:rsidRPr="00553AB0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A2488" w:rsidRPr="00553AB0">
        <w:rPr>
          <w:rFonts w:hint="cs"/>
          <w:sz w:val="30"/>
          <w:szCs w:val="30"/>
          <w:cs/>
        </w:rPr>
        <w:t xml:space="preserve"> </w:t>
      </w:r>
      <w:r w:rsidR="00DA2488" w:rsidRPr="00553AB0">
        <w:rPr>
          <w:sz w:val="30"/>
          <w:szCs w:val="30"/>
          <w:cs/>
        </w:rPr>
        <w:t>หรือถ้าการเปิดเผย</w:t>
      </w:r>
      <w:r w:rsidR="00DA2488" w:rsidRPr="00553AB0">
        <w:rPr>
          <w:rFonts w:hint="cs"/>
          <w:sz w:val="30"/>
          <w:szCs w:val="30"/>
          <w:cs/>
        </w:rPr>
        <w:t>ข้อมูล</w:t>
      </w:r>
      <w:r w:rsidR="00DA2488" w:rsidRPr="00553AB0">
        <w:rPr>
          <w:sz w:val="30"/>
          <w:szCs w:val="30"/>
          <w:cs/>
        </w:rPr>
        <w:t>ดังกล่าวไม่เพียงพอ</w:t>
      </w:r>
      <w:r w:rsidRPr="00553AB0">
        <w:rPr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53AB0">
        <w:rPr>
          <w:rFonts w:hint="cs"/>
          <w:sz w:val="30"/>
          <w:szCs w:val="30"/>
          <w:cs/>
        </w:rPr>
        <w:t>กลุ่มบริษัทและ</w:t>
      </w:r>
      <w:r w:rsidRPr="00553AB0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847770C" w14:textId="77777777" w:rsidR="000F4D6C" w:rsidRPr="00553AB0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A2488" w:rsidRPr="00553AB0">
        <w:rPr>
          <w:rFonts w:hint="cs"/>
          <w:sz w:val="30"/>
          <w:szCs w:val="30"/>
          <w:cs/>
        </w:rPr>
        <w:t>ข้อมูล</w:t>
      </w:r>
      <w:r w:rsidRPr="00553AB0">
        <w:rPr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="00DA2488" w:rsidRPr="00553AB0">
        <w:rPr>
          <w:sz w:val="30"/>
          <w:szCs w:val="30"/>
          <w:cs/>
        </w:rPr>
        <w:t>นำเสนอข้อมูลโดยถูกต้องตามที่ควรหรือไม่</w:t>
      </w:r>
      <w:r w:rsidRPr="00553AB0">
        <w:rPr>
          <w:sz w:val="30"/>
          <w:szCs w:val="30"/>
          <w:cs/>
        </w:rPr>
        <w:t xml:space="preserve">  </w:t>
      </w:r>
    </w:p>
    <w:p w14:paraId="68AEF50D" w14:textId="77777777" w:rsidR="000F4D6C" w:rsidRPr="00553AB0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ได้</w:t>
      </w:r>
      <w:r w:rsidRPr="00553AB0">
        <w:rPr>
          <w:rFonts w:hint="cs"/>
          <w:sz w:val="30"/>
          <w:szCs w:val="30"/>
          <w:cs/>
        </w:rPr>
        <w:t>รับ</w:t>
      </w:r>
      <w:r w:rsidRPr="00553AB0">
        <w:rPr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553AB0">
        <w:rPr>
          <w:rFonts w:hint="cs"/>
          <w:sz w:val="30"/>
          <w:szCs w:val="30"/>
          <w:cs/>
        </w:rPr>
        <w:t xml:space="preserve">การกำหนดแนวทาง การควบคุมดูแล </w:t>
      </w:r>
      <w:r w:rsidRPr="00553AB0">
        <w:rPr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FBF0EE" w14:textId="77777777" w:rsidR="000F4D6C" w:rsidRPr="00553AB0" w:rsidRDefault="000F4D6C" w:rsidP="00854044">
      <w:pPr>
        <w:spacing w:after="200" w:line="240" w:lineRule="auto"/>
        <w:contextualSpacing/>
        <w:jc w:val="thaiDistribute"/>
        <w:rPr>
          <w:sz w:val="30"/>
          <w:szCs w:val="30"/>
          <w:cs/>
        </w:rPr>
      </w:pPr>
    </w:p>
    <w:p w14:paraId="4E56A1F1" w14:textId="77777777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rFonts w:eastAsia="Calibr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A2488" w:rsidRPr="00553AB0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553AB0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2488" w:rsidRPr="00553AB0">
        <w:rPr>
          <w:rFonts w:eastAsia="Calibri" w:hint="cs"/>
          <w:sz w:val="30"/>
          <w:szCs w:val="30"/>
          <w:cs/>
        </w:rPr>
        <w:t>หาก</w:t>
      </w:r>
      <w:r w:rsidRPr="00553AB0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553AB0">
        <w:rPr>
          <w:sz w:val="30"/>
          <w:szCs w:val="30"/>
          <w:cs/>
        </w:rPr>
        <w:t>งข้าพเจ้า</w:t>
      </w:r>
    </w:p>
    <w:p w14:paraId="54A1D67A" w14:textId="65213657" w:rsidR="00854044" w:rsidRPr="00553AB0" w:rsidRDefault="00854044">
      <w:pPr>
        <w:spacing w:line="240" w:lineRule="auto"/>
        <w:rPr>
          <w:rFonts w:eastAsia="Calibri"/>
          <w:sz w:val="30"/>
          <w:szCs w:val="30"/>
        </w:rPr>
      </w:pPr>
      <w:r w:rsidRPr="00553AB0">
        <w:rPr>
          <w:rFonts w:eastAsia="Calibri"/>
          <w:sz w:val="30"/>
          <w:szCs w:val="30"/>
        </w:rPr>
        <w:br w:type="page"/>
      </w:r>
    </w:p>
    <w:p w14:paraId="41228A52" w14:textId="77777777" w:rsidR="00854044" w:rsidRPr="00553AB0" w:rsidRDefault="00854044">
      <w:pPr>
        <w:spacing w:line="240" w:lineRule="auto"/>
        <w:rPr>
          <w:rFonts w:eastAsia="Calibri"/>
          <w:sz w:val="30"/>
          <w:szCs w:val="30"/>
          <w:cs/>
        </w:rPr>
      </w:pPr>
    </w:p>
    <w:p w14:paraId="58149F1E" w14:textId="77777777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rFonts w:eastAsia="Calibr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53AB0">
        <w:rPr>
          <w:sz w:val="30"/>
          <w:szCs w:val="30"/>
          <w:cs/>
        </w:rPr>
        <w:t>อิสระ</w:t>
      </w:r>
    </w:p>
    <w:p w14:paraId="36365462" w14:textId="77777777" w:rsidR="000F4D6C" w:rsidRPr="00553AB0" w:rsidRDefault="000F4D6C" w:rsidP="000F4D6C">
      <w:pPr>
        <w:jc w:val="thaiDistribute"/>
        <w:rPr>
          <w:sz w:val="30"/>
          <w:szCs w:val="30"/>
        </w:rPr>
      </w:pPr>
    </w:p>
    <w:p w14:paraId="07DA5F29" w14:textId="77777777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53AB0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F816436" w14:textId="77777777" w:rsidR="00DC6C4F" w:rsidRPr="00553AB0" w:rsidRDefault="00DC6C4F" w:rsidP="000F4D6C">
      <w:pPr>
        <w:jc w:val="thaiDistribute"/>
        <w:rPr>
          <w:sz w:val="30"/>
          <w:szCs w:val="30"/>
        </w:rPr>
      </w:pPr>
    </w:p>
    <w:p w14:paraId="01EE4DED" w14:textId="77777777" w:rsidR="00DC6C4F" w:rsidRPr="00553AB0" w:rsidRDefault="00DC6C4F" w:rsidP="000F4D6C">
      <w:pPr>
        <w:jc w:val="thaiDistribute"/>
        <w:rPr>
          <w:sz w:val="30"/>
          <w:szCs w:val="30"/>
        </w:rPr>
      </w:pPr>
    </w:p>
    <w:p w14:paraId="2E303C90" w14:textId="77777777" w:rsidR="00DC6C4F" w:rsidRPr="00553AB0" w:rsidRDefault="00DC6C4F" w:rsidP="000F4D6C">
      <w:pPr>
        <w:jc w:val="thaiDistribute"/>
        <w:rPr>
          <w:sz w:val="30"/>
          <w:szCs w:val="30"/>
        </w:rPr>
      </w:pPr>
    </w:p>
    <w:p w14:paraId="0B903463" w14:textId="48D81F0F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rFonts w:hint="cs"/>
          <w:sz w:val="30"/>
          <w:szCs w:val="30"/>
          <w:cs/>
        </w:rPr>
        <w:t>(</w:t>
      </w:r>
      <w:r w:rsidR="00D936B8" w:rsidRPr="00553AB0">
        <w:rPr>
          <w:rFonts w:hint="cs"/>
          <w:sz w:val="30"/>
          <w:szCs w:val="30"/>
          <w:cs/>
          <w:lang w:val="th-TH"/>
        </w:rPr>
        <w:t>ธนิต โอสถาเลิศ</w:t>
      </w:r>
      <w:r w:rsidRPr="00553AB0">
        <w:rPr>
          <w:rFonts w:hint="cs"/>
          <w:sz w:val="30"/>
          <w:szCs w:val="30"/>
          <w:cs/>
        </w:rPr>
        <w:t>)</w:t>
      </w:r>
    </w:p>
    <w:p w14:paraId="36367CCD" w14:textId="77777777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ผู้สอบบัญชีรับอนุญาต</w:t>
      </w:r>
    </w:p>
    <w:p w14:paraId="635E9F36" w14:textId="3418F588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เลขทะเบียน</w:t>
      </w:r>
      <w:r w:rsidRPr="00553AB0">
        <w:rPr>
          <w:sz w:val="30"/>
          <w:szCs w:val="30"/>
        </w:rPr>
        <w:t xml:space="preserve"> </w:t>
      </w:r>
      <w:r w:rsidR="00012299" w:rsidRPr="00553AB0">
        <w:rPr>
          <w:rFonts w:hint="cs"/>
          <w:sz w:val="30"/>
          <w:szCs w:val="30"/>
        </w:rPr>
        <w:t>5155</w:t>
      </w:r>
    </w:p>
    <w:p w14:paraId="400EB32F" w14:textId="77777777" w:rsidR="000F4D6C" w:rsidRPr="00553AB0" w:rsidRDefault="000F4D6C" w:rsidP="000F4D6C">
      <w:pPr>
        <w:jc w:val="thaiDistribute"/>
        <w:rPr>
          <w:sz w:val="30"/>
          <w:szCs w:val="30"/>
        </w:rPr>
      </w:pPr>
    </w:p>
    <w:p w14:paraId="0EFCE061" w14:textId="77777777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16389599" w14:textId="77777777" w:rsidR="000F4D6C" w:rsidRPr="00553AB0" w:rsidRDefault="000F4D6C" w:rsidP="000F4D6C">
      <w:pPr>
        <w:jc w:val="thaiDistribute"/>
        <w:rPr>
          <w:sz w:val="30"/>
          <w:szCs w:val="30"/>
        </w:rPr>
      </w:pPr>
      <w:r w:rsidRPr="00553AB0">
        <w:rPr>
          <w:sz w:val="30"/>
          <w:szCs w:val="30"/>
          <w:cs/>
        </w:rPr>
        <w:t>กรุงเทพมหานคร</w:t>
      </w:r>
    </w:p>
    <w:p w14:paraId="02369DFF" w14:textId="7EDC884E" w:rsidR="00834460" w:rsidRPr="00553AB0" w:rsidRDefault="00012299" w:rsidP="00EC660F">
      <w:pPr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53AB0">
        <w:rPr>
          <w:sz w:val="30"/>
          <w:szCs w:val="30"/>
        </w:rPr>
        <w:t>22</w:t>
      </w:r>
      <w:r w:rsidR="000F4D6C" w:rsidRPr="00553AB0">
        <w:rPr>
          <w:sz w:val="30"/>
          <w:szCs w:val="30"/>
        </w:rPr>
        <w:t xml:space="preserve"> </w:t>
      </w:r>
      <w:r w:rsidR="000F4D6C" w:rsidRPr="00553AB0">
        <w:rPr>
          <w:rFonts w:hint="cs"/>
          <w:sz w:val="30"/>
          <w:szCs w:val="30"/>
          <w:cs/>
        </w:rPr>
        <w:t xml:space="preserve">กุมภาพันธ์ </w:t>
      </w:r>
      <w:r w:rsidRPr="00553AB0">
        <w:rPr>
          <w:sz w:val="30"/>
          <w:szCs w:val="30"/>
        </w:rPr>
        <w:t>2566</w:t>
      </w:r>
    </w:p>
    <w:sectPr w:rsidR="00834460" w:rsidRPr="00553AB0" w:rsidSect="004132F6">
      <w:headerReference w:type="default" r:id="rId14"/>
      <w:footerReference w:type="default" r:id="rId15"/>
      <w:pgSz w:w="11909" w:h="16834" w:code="9"/>
      <w:pgMar w:top="1151" w:right="1134" w:bottom="1151" w:left="1145" w:header="720" w:footer="652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3A77" w14:textId="77777777" w:rsidR="00CB2B14" w:rsidRDefault="00CB2B14">
      <w:r>
        <w:separator/>
      </w:r>
    </w:p>
  </w:endnote>
  <w:endnote w:type="continuationSeparator" w:id="0">
    <w:p w14:paraId="6F8DC57A" w14:textId="77777777" w:rsidR="00CB2B14" w:rsidRDefault="00CB2B14">
      <w:r>
        <w:continuationSeparator/>
      </w:r>
    </w:p>
  </w:endnote>
  <w:endnote w:type="continuationNotice" w:id="1">
    <w:p w14:paraId="533FBA42" w14:textId="77777777" w:rsidR="00CB2B14" w:rsidRDefault="00CB2B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4D3F" w14:textId="77777777" w:rsidR="00CF1901" w:rsidRDefault="00CF1901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1F22315F" w14:textId="77777777" w:rsidR="00CF1901" w:rsidRDefault="00CF19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B4B4" w14:textId="77777777" w:rsidR="00CF1901" w:rsidRPr="00173BD7" w:rsidRDefault="00CF1901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2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470BFB6E" w:rsidR="00CF1901" w:rsidRPr="00175C2C" w:rsidRDefault="00CF1901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3B7F04">
      <w:rPr>
        <w:i/>
        <w:iCs/>
        <w:noProof/>
        <w:sz w:val="30"/>
        <w:szCs w:val="30"/>
      </w:rPr>
      <w:t>Draft FS OSP YE22_TH_08.02.23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14AD" w14:textId="1B79D29C" w:rsidR="00943484" w:rsidRDefault="00943484">
    <w:pPr>
      <w:pStyle w:val="Footer"/>
      <w:jc w:val="center"/>
    </w:pPr>
  </w:p>
  <w:p w14:paraId="62FB7C45" w14:textId="77777777" w:rsidR="00CF1901" w:rsidRPr="003B41A3" w:rsidRDefault="00CF1901">
    <w:pPr>
      <w:pStyle w:val="Footer"/>
      <w:jc w:val="center"/>
      <w:rPr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534754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8A7C655" w14:textId="77777777" w:rsidR="00943484" w:rsidRPr="000C7295" w:rsidRDefault="00943484">
        <w:pPr>
          <w:pStyle w:val="Footer"/>
          <w:jc w:val="center"/>
          <w:rPr>
            <w:sz w:val="30"/>
            <w:szCs w:val="30"/>
          </w:rPr>
        </w:pPr>
        <w:r w:rsidRPr="000C7295">
          <w:rPr>
            <w:sz w:val="30"/>
            <w:szCs w:val="30"/>
          </w:rPr>
          <w:fldChar w:fldCharType="begin"/>
        </w:r>
        <w:r w:rsidRPr="000C7295">
          <w:rPr>
            <w:sz w:val="30"/>
            <w:szCs w:val="30"/>
          </w:rPr>
          <w:instrText xml:space="preserve"> PAGE   \* MERGEFORMAT </w:instrText>
        </w:r>
        <w:r w:rsidRPr="000C7295">
          <w:rPr>
            <w:sz w:val="30"/>
            <w:szCs w:val="30"/>
          </w:rPr>
          <w:fldChar w:fldCharType="separate"/>
        </w:r>
        <w:r w:rsidRPr="000C7295">
          <w:rPr>
            <w:noProof/>
            <w:sz w:val="30"/>
            <w:szCs w:val="30"/>
          </w:rPr>
          <w:t>2</w:t>
        </w:r>
        <w:r w:rsidRPr="000C7295">
          <w:rPr>
            <w:noProof/>
            <w:sz w:val="30"/>
            <w:szCs w:val="30"/>
          </w:rPr>
          <w:fldChar w:fldCharType="end"/>
        </w:r>
      </w:p>
    </w:sdtContent>
  </w:sdt>
  <w:p w14:paraId="477073B6" w14:textId="77777777" w:rsidR="00943484" w:rsidRPr="003B41A3" w:rsidRDefault="00943484">
    <w:pPr>
      <w:pStyle w:val="Footer"/>
      <w:jc w:val="center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6215F" w14:textId="77777777" w:rsidR="00CB2B14" w:rsidRDefault="00CB2B14">
      <w:r>
        <w:separator/>
      </w:r>
    </w:p>
  </w:footnote>
  <w:footnote w:type="continuationSeparator" w:id="0">
    <w:p w14:paraId="6288209E" w14:textId="77777777" w:rsidR="00CB2B14" w:rsidRDefault="00CB2B14">
      <w:r>
        <w:continuationSeparator/>
      </w:r>
    </w:p>
  </w:footnote>
  <w:footnote w:type="continuationNotice" w:id="1">
    <w:p w14:paraId="21D1AAB8" w14:textId="77777777" w:rsidR="00CB2B14" w:rsidRDefault="00CB2B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78066" w14:textId="77777777" w:rsidR="00CF1901" w:rsidRDefault="00CF1901" w:rsidP="00297920">
    <w:pPr>
      <w:spacing w:line="240" w:lineRule="atLeast"/>
      <w:ind w:right="360"/>
      <w:rPr>
        <w:b/>
        <w:bCs/>
        <w:sz w:val="32"/>
        <w:szCs w:val="32"/>
      </w:rPr>
    </w:pPr>
  </w:p>
  <w:p w14:paraId="6EE59541" w14:textId="77777777" w:rsidR="00CF1901" w:rsidRDefault="00CF1901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CF1901" w:rsidRPr="000E5F74" w:rsidRDefault="00CF1901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381F" w14:textId="77777777" w:rsidR="00CF1901" w:rsidRDefault="00CF190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9F8DF92" w14:textId="77777777" w:rsidR="00CF1901" w:rsidRDefault="00CF190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4BA5A381" w14:textId="77777777" w:rsidR="00CF1901" w:rsidRDefault="00CF190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C7E5FEF" w14:textId="77777777" w:rsidR="00CF1901" w:rsidRDefault="00CF190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07332606" w14:textId="77777777" w:rsidR="00CF1901" w:rsidRDefault="00CF190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5046719F" w14:textId="77777777" w:rsidR="00CF1901" w:rsidRDefault="00CF190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3981B881" w14:textId="77777777" w:rsidR="00CF1901" w:rsidRPr="00297920" w:rsidRDefault="00CF1901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2CD9" w14:textId="77777777" w:rsidR="00CF1901" w:rsidRDefault="00CF1901" w:rsidP="00E34260">
    <w:pPr>
      <w:spacing w:line="240" w:lineRule="atLeast"/>
      <w:ind w:right="360"/>
      <w:rPr>
        <w:b/>
        <w:bCs/>
        <w:sz w:val="32"/>
        <w:szCs w:val="32"/>
      </w:rPr>
    </w:pPr>
  </w:p>
  <w:p w14:paraId="78136AED" w14:textId="77777777" w:rsidR="00CF1901" w:rsidRPr="00BC3E9D" w:rsidRDefault="00CF1901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2FF4" w14:textId="77777777" w:rsidR="00CF1901" w:rsidRPr="002E7AE7" w:rsidRDefault="00CF1901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2"/>
  </w:num>
  <w:num w:numId="5">
    <w:abstractNumId w:val="34"/>
  </w:num>
  <w:num w:numId="6">
    <w:abstractNumId w:val="15"/>
  </w:num>
  <w:num w:numId="7">
    <w:abstractNumId w:val="8"/>
  </w:num>
  <w:num w:numId="8">
    <w:abstractNumId w:val="10"/>
  </w:num>
  <w:num w:numId="9">
    <w:abstractNumId w:val="28"/>
  </w:num>
  <w:num w:numId="10">
    <w:abstractNumId w:val="20"/>
  </w:num>
  <w:num w:numId="11">
    <w:abstractNumId w:val="27"/>
  </w:num>
  <w:num w:numId="12">
    <w:abstractNumId w:val="14"/>
  </w:num>
  <w:num w:numId="13">
    <w:abstractNumId w:val="17"/>
  </w:num>
  <w:num w:numId="14">
    <w:abstractNumId w:val="30"/>
  </w:num>
  <w:num w:numId="15">
    <w:abstractNumId w:val="32"/>
  </w:num>
  <w:num w:numId="16">
    <w:abstractNumId w:val="3"/>
  </w:num>
  <w:num w:numId="17">
    <w:abstractNumId w:val="21"/>
  </w:num>
  <w:num w:numId="18">
    <w:abstractNumId w:val="23"/>
  </w:num>
  <w:num w:numId="19">
    <w:abstractNumId w:val="35"/>
  </w:num>
  <w:num w:numId="20">
    <w:abstractNumId w:val="5"/>
  </w:num>
  <w:num w:numId="21">
    <w:abstractNumId w:val="31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11"/>
  </w:num>
  <w:num w:numId="27">
    <w:abstractNumId w:val="36"/>
  </w:num>
  <w:num w:numId="28">
    <w:abstractNumId w:val="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5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4"/>
  </w:num>
  <w:num w:numId="35">
    <w:abstractNumId w:val="9"/>
  </w:num>
  <w:num w:numId="36">
    <w:abstractNumId w:val="18"/>
  </w:num>
  <w:num w:numId="37">
    <w:abstractNumId w:val="33"/>
  </w:num>
  <w:num w:numId="38">
    <w:abstractNumId w:val="16"/>
  </w:num>
  <w:num w:numId="39">
    <w:abstractNumId w:val="4"/>
  </w:num>
  <w:num w:numId="40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4BF"/>
    <w:rsid w:val="000006FC"/>
    <w:rsid w:val="00000861"/>
    <w:rsid w:val="00000E9F"/>
    <w:rsid w:val="0000112E"/>
    <w:rsid w:val="00001535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266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B50"/>
    <w:rsid w:val="000073DF"/>
    <w:rsid w:val="00007471"/>
    <w:rsid w:val="000079CB"/>
    <w:rsid w:val="00007A88"/>
    <w:rsid w:val="00007AA1"/>
    <w:rsid w:val="00007B72"/>
    <w:rsid w:val="00007EA1"/>
    <w:rsid w:val="00007EC2"/>
    <w:rsid w:val="00010028"/>
    <w:rsid w:val="0001084E"/>
    <w:rsid w:val="00010FF6"/>
    <w:rsid w:val="00011788"/>
    <w:rsid w:val="00011CA8"/>
    <w:rsid w:val="00012299"/>
    <w:rsid w:val="000128E6"/>
    <w:rsid w:val="00012928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F55"/>
    <w:rsid w:val="000163C5"/>
    <w:rsid w:val="00016A5F"/>
    <w:rsid w:val="00016AF4"/>
    <w:rsid w:val="00016C51"/>
    <w:rsid w:val="0001736A"/>
    <w:rsid w:val="00017470"/>
    <w:rsid w:val="00017888"/>
    <w:rsid w:val="000178B8"/>
    <w:rsid w:val="00017979"/>
    <w:rsid w:val="00017F9C"/>
    <w:rsid w:val="00020051"/>
    <w:rsid w:val="00020342"/>
    <w:rsid w:val="0002056C"/>
    <w:rsid w:val="0002065D"/>
    <w:rsid w:val="000206B6"/>
    <w:rsid w:val="000206E6"/>
    <w:rsid w:val="00020DF4"/>
    <w:rsid w:val="00020EE0"/>
    <w:rsid w:val="00020FEE"/>
    <w:rsid w:val="00021072"/>
    <w:rsid w:val="000213D6"/>
    <w:rsid w:val="000213F8"/>
    <w:rsid w:val="000216B4"/>
    <w:rsid w:val="000216E7"/>
    <w:rsid w:val="00021798"/>
    <w:rsid w:val="000218A5"/>
    <w:rsid w:val="00021A78"/>
    <w:rsid w:val="00021C38"/>
    <w:rsid w:val="000223FF"/>
    <w:rsid w:val="000225AF"/>
    <w:rsid w:val="0002304E"/>
    <w:rsid w:val="000232DC"/>
    <w:rsid w:val="0002343B"/>
    <w:rsid w:val="00023528"/>
    <w:rsid w:val="0002363A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164F"/>
    <w:rsid w:val="0003207B"/>
    <w:rsid w:val="000322E7"/>
    <w:rsid w:val="00032D4C"/>
    <w:rsid w:val="00033089"/>
    <w:rsid w:val="000330A9"/>
    <w:rsid w:val="000334CC"/>
    <w:rsid w:val="000334EE"/>
    <w:rsid w:val="000338F5"/>
    <w:rsid w:val="00033B9A"/>
    <w:rsid w:val="00033BAA"/>
    <w:rsid w:val="00033D94"/>
    <w:rsid w:val="00033DEA"/>
    <w:rsid w:val="00033E92"/>
    <w:rsid w:val="00034425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3C"/>
    <w:rsid w:val="0003567D"/>
    <w:rsid w:val="00035936"/>
    <w:rsid w:val="00035C04"/>
    <w:rsid w:val="00035EC2"/>
    <w:rsid w:val="00036B0B"/>
    <w:rsid w:val="00036C37"/>
    <w:rsid w:val="00036F90"/>
    <w:rsid w:val="000371AE"/>
    <w:rsid w:val="00037649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EB5"/>
    <w:rsid w:val="000414C1"/>
    <w:rsid w:val="000414F5"/>
    <w:rsid w:val="0004152A"/>
    <w:rsid w:val="0004157D"/>
    <w:rsid w:val="000416F8"/>
    <w:rsid w:val="0004173C"/>
    <w:rsid w:val="00041824"/>
    <w:rsid w:val="00041A0D"/>
    <w:rsid w:val="00041A6C"/>
    <w:rsid w:val="00042152"/>
    <w:rsid w:val="0004220D"/>
    <w:rsid w:val="00042261"/>
    <w:rsid w:val="00042507"/>
    <w:rsid w:val="00042A7B"/>
    <w:rsid w:val="00042B47"/>
    <w:rsid w:val="00042C1F"/>
    <w:rsid w:val="00042C24"/>
    <w:rsid w:val="00042C9C"/>
    <w:rsid w:val="00042F65"/>
    <w:rsid w:val="00043011"/>
    <w:rsid w:val="00043119"/>
    <w:rsid w:val="00043179"/>
    <w:rsid w:val="00043295"/>
    <w:rsid w:val="00043AE6"/>
    <w:rsid w:val="00043B58"/>
    <w:rsid w:val="00043C9F"/>
    <w:rsid w:val="00043CB6"/>
    <w:rsid w:val="00043D45"/>
    <w:rsid w:val="00043EA8"/>
    <w:rsid w:val="000440F0"/>
    <w:rsid w:val="00044809"/>
    <w:rsid w:val="000449E0"/>
    <w:rsid w:val="00044A6D"/>
    <w:rsid w:val="00044E16"/>
    <w:rsid w:val="0004506B"/>
    <w:rsid w:val="00045667"/>
    <w:rsid w:val="00045791"/>
    <w:rsid w:val="000457F4"/>
    <w:rsid w:val="0004582F"/>
    <w:rsid w:val="00045930"/>
    <w:rsid w:val="00046345"/>
    <w:rsid w:val="0004634C"/>
    <w:rsid w:val="000463FC"/>
    <w:rsid w:val="000464E3"/>
    <w:rsid w:val="00046701"/>
    <w:rsid w:val="0004699B"/>
    <w:rsid w:val="00046B1B"/>
    <w:rsid w:val="00046F7C"/>
    <w:rsid w:val="000470C8"/>
    <w:rsid w:val="000471A3"/>
    <w:rsid w:val="000471F9"/>
    <w:rsid w:val="0004723D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0995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B33"/>
    <w:rsid w:val="00051DA9"/>
    <w:rsid w:val="00051E7F"/>
    <w:rsid w:val="00051FC8"/>
    <w:rsid w:val="000523C2"/>
    <w:rsid w:val="000524FC"/>
    <w:rsid w:val="000525DE"/>
    <w:rsid w:val="00052B75"/>
    <w:rsid w:val="00052C0D"/>
    <w:rsid w:val="00052C5E"/>
    <w:rsid w:val="00052E1F"/>
    <w:rsid w:val="00052F21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9AB"/>
    <w:rsid w:val="00054E2F"/>
    <w:rsid w:val="00055163"/>
    <w:rsid w:val="000552A3"/>
    <w:rsid w:val="00055431"/>
    <w:rsid w:val="00055606"/>
    <w:rsid w:val="0005565B"/>
    <w:rsid w:val="00055AC2"/>
    <w:rsid w:val="00056079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57DAA"/>
    <w:rsid w:val="00060038"/>
    <w:rsid w:val="000603FD"/>
    <w:rsid w:val="000604F6"/>
    <w:rsid w:val="00060B09"/>
    <w:rsid w:val="00060CB6"/>
    <w:rsid w:val="00061067"/>
    <w:rsid w:val="0006162C"/>
    <w:rsid w:val="000618AB"/>
    <w:rsid w:val="000618DF"/>
    <w:rsid w:val="00061A08"/>
    <w:rsid w:val="00061BDA"/>
    <w:rsid w:val="00061D18"/>
    <w:rsid w:val="00062010"/>
    <w:rsid w:val="00062517"/>
    <w:rsid w:val="00062AD2"/>
    <w:rsid w:val="00062E20"/>
    <w:rsid w:val="00063625"/>
    <w:rsid w:val="00063857"/>
    <w:rsid w:val="00063951"/>
    <w:rsid w:val="00064138"/>
    <w:rsid w:val="00064564"/>
    <w:rsid w:val="00065020"/>
    <w:rsid w:val="00065290"/>
    <w:rsid w:val="0006562E"/>
    <w:rsid w:val="00065E44"/>
    <w:rsid w:val="0006601B"/>
    <w:rsid w:val="000664BF"/>
    <w:rsid w:val="00066560"/>
    <w:rsid w:val="0006659C"/>
    <w:rsid w:val="00066B2A"/>
    <w:rsid w:val="0006705C"/>
    <w:rsid w:val="00067076"/>
    <w:rsid w:val="00067234"/>
    <w:rsid w:val="0006784C"/>
    <w:rsid w:val="00067EBE"/>
    <w:rsid w:val="000706F9"/>
    <w:rsid w:val="0007099B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FD4"/>
    <w:rsid w:val="000723D6"/>
    <w:rsid w:val="000723DC"/>
    <w:rsid w:val="00072734"/>
    <w:rsid w:val="00072859"/>
    <w:rsid w:val="00072AA3"/>
    <w:rsid w:val="00072FFC"/>
    <w:rsid w:val="000731C7"/>
    <w:rsid w:val="000735C6"/>
    <w:rsid w:val="00073761"/>
    <w:rsid w:val="00073786"/>
    <w:rsid w:val="00073A83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3D4"/>
    <w:rsid w:val="00075500"/>
    <w:rsid w:val="00075A3E"/>
    <w:rsid w:val="00075D62"/>
    <w:rsid w:val="00076141"/>
    <w:rsid w:val="000761E6"/>
    <w:rsid w:val="00076449"/>
    <w:rsid w:val="000764AC"/>
    <w:rsid w:val="00076573"/>
    <w:rsid w:val="00076628"/>
    <w:rsid w:val="0007666F"/>
    <w:rsid w:val="00076B7E"/>
    <w:rsid w:val="00076BA1"/>
    <w:rsid w:val="00077472"/>
    <w:rsid w:val="000775F0"/>
    <w:rsid w:val="00077A6A"/>
    <w:rsid w:val="00077ABF"/>
    <w:rsid w:val="00077CE8"/>
    <w:rsid w:val="000800A6"/>
    <w:rsid w:val="00080259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1EF3"/>
    <w:rsid w:val="0008200A"/>
    <w:rsid w:val="000820A0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89A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373"/>
    <w:rsid w:val="00086899"/>
    <w:rsid w:val="00086C40"/>
    <w:rsid w:val="00086CE9"/>
    <w:rsid w:val="00086EB7"/>
    <w:rsid w:val="0008717A"/>
    <w:rsid w:val="000878EA"/>
    <w:rsid w:val="00087AAD"/>
    <w:rsid w:val="00087EBE"/>
    <w:rsid w:val="000903FD"/>
    <w:rsid w:val="00090489"/>
    <w:rsid w:val="00090A6D"/>
    <w:rsid w:val="00090C14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EDD"/>
    <w:rsid w:val="0009306A"/>
    <w:rsid w:val="00093130"/>
    <w:rsid w:val="00093269"/>
    <w:rsid w:val="00093F4A"/>
    <w:rsid w:val="0009417A"/>
    <w:rsid w:val="0009420B"/>
    <w:rsid w:val="00094302"/>
    <w:rsid w:val="0009446C"/>
    <w:rsid w:val="000946E7"/>
    <w:rsid w:val="0009489B"/>
    <w:rsid w:val="000954B8"/>
    <w:rsid w:val="000959B0"/>
    <w:rsid w:val="00095AFE"/>
    <w:rsid w:val="00095DC5"/>
    <w:rsid w:val="0009641D"/>
    <w:rsid w:val="00096796"/>
    <w:rsid w:val="00097044"/>
    <w:rsid w:val="0009707A"/>
    <w:rsid w:val="00097183"/>
    <w:rsid w:val="000976A3"/>
    <w:rsid w:val="00097977"/>
    <w:rsid w:val="00097A04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655"/>
    <w:rsid w:val="000A19A7"/>
    <w:rsid w:val="000A1D3C"/>
    <w:rsid w:val="000A1E14"/>
    <w:rsid w:val="000A1E2D"/>
    <w:rsid w:val="000A1E5C"/>
    <w:rsid w:val="000A20D1"/>
    <w:rsid w:val="000A25D2"/>
    <w:rsid w:val="000A2871"/>
    <w:rsid w:val="000A2A02"/>
    <w:rsid w:val="000A2A6F"/>
    <w:rsid w:val="000A2B30"/>
    <w:rsid w:val="000A2C3A"/>
    <w:rsid w:val="000A2CC0"/>
    <w:rsid w:val="000A2DD3"/>
    <w:rsid w:val="000A2E2F"/>
    <w:rsid w:val="000A2EDA"/>
    <w:rsid w:val="000A3136"/>
    <w:rsid w:val="000A3191"/>
    <w:rsid w:val="000A3897"/>
    <w:rsid w:val="000A390C"/>
    <w:rsid w:val="000A3B69"/>
    <w:rsid w:val="000A3C25"/>
    <w:rsid w:val="000A4494"/>
    <w:rsid w:val="000A44EF"/>
    <w:rsid w:val="000A4B75"/>
    <w:rsid w:val="000A4C01"/>
    <w:rsid w:val="000A5066"/>
    <w:rsid w:val="000A5812"/>
    <w:rsid w:val="000A5A30"/>
    <w:rsid w:val="000A5D3B"/>
    <w:rsid w:val="000A5E3A"/>
    <w:rsid w:val="000A5EC6"/>
    <w:rsid w:val="000A61AC"/>
    <w:rsid w:val="000A6333"/>
    <w:rsid w:val="000A676A"/>
    <w:rsid w:val="000A6BCB"/>
    <w:rsid w:val="000A72A6"/>
    <w:rsid w:val="000A760A"/>
    <w:rsid w:val="000A761C"/>
    <w:rsid w:val="000A7669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AB"/>
    <w:rsid w:val="000B20E5"/>
    <w:rsid w:val="000B2254"/>
    <w:rsid w:val="000B238C"/>
    <w:rsid w:val="000B27D3"/>
    <w:rsid w:val="000B295E"/>
    <w:rsid w:val="000B2A8E"/>
    <w:rsid w:val="000B2E84"/>
    <w:rsid w:val="000B3121"/>
    <w:rsid w:val="000B325F"/>
    <w:rsid w:val="000B33EA"/>
    <w:rsid w:val="000B37E4"/>
    <w:rsid w:val="000B4100"/>
    <w:rsid w:val="000B4153"/>
    <w:rsid w:val="000B448E"/>
    <w:rsid w:val="000B44D5"/>
    <w:rsid w:val="000B459C"/>
    <w:rsid w:val="000B4D46"/>
    <w:rsid w:val="000B4D7F"/>
    <w:rsid w:val="000B5084"/>
    <w:rsid w:val="000B50DD"/>
    <w:rsid w:val="000B581E"/>
    <w:rsid w:val="000B5A63"/>
    <w:rsid w:val="000B5A9B"/>
    <w:rsid w:val="000B5B40"/>
    <w:rsid w:val="000B5CF7"/>
    <w:rsid w:val="000B5E52"/>
    <w:rsid w:val="000B5F92"/>
    <w:rsid w:val="000B60E2"/>
    <w:rsid w:val="000B6129"/>
    <w:rsid w:val="000B6145"/>
    <w:rsid w:val="000B639A"/>
    <w:rsid w:val="000B6747"/>
    <w:rsid w:val="000B6A8D"/>
    <w:rsid w:val="000B6E3F"/>
    <w:rsid w:val="000B6E87"/>
    <w:rsid w:val="000B7105"/>
    <w:rsid w:val="000B7506"/>
    <w:rsid w:val="000B78C3"/>
    <w:rsid w:val="000B79E8"/>
    <w:rsid w:val="000B7B12"/>
    <w:rsid w:val="000B7F05"/>
    <w:rsid w:val="000B7F40"/>
    <w:rsid w:val="000C029A"/>
    <w:rsid w:val="000C0575"/>
    <w:rsid w:val="000C057E"/>
    <w:rsid w:val="000C07AF"/>
    <w:rsid w:val="000C0A98"/>
    <w:rsid w:val="000C0AE8"/>
    <w:rsid w:val="000C0CAE"/>
    <w:rsid w:val="000C0E24"/>
    <w:rsid w:val="000C0EF1"/>
    <w:rsid w:val="000C12D1"/>
    <w:rsid w:val="000C170D"/>
    <w:rsid w:val="000C1987"/>
    <w:rsid w:val="000C198A"/>
    <w:rsid w:val="000C1B57"/>
    <w:rsid w:val="000C28A5"/>
    <w:rsid w:val="000C2A0E"/>
    <w:rsid w:val="000C2DF2"/>
    <w:rsid w:val="000C3111"/>
    <w:rsid w:val="000C32E0"/>
    <w:rsid w:val="000C33FE"/>
    <w:rsid w:val="000C37C1"/>
    <w:rsid w:val="000C3C78"/>
    <w:rsid w:val="000C3D7F"/>
    <w:rsid w:val="000C3F95"/>
    <w:rsid w:val="000C3FCC"/>
    <w:rsid w:val="000C42C6"/>
    <w:rsid w:val="000C4934"/>
    <w:rsid w:val="000C51DD"/>
    <w:rsid w:val="000C5201"/>
    <w:rsid w:val="000C5AA4"/>
    <w:rsid w:val="000C62BA"/>
    <w:rsid w:val="000C6474"/>
    <w:rsid w:val="000C6769"/>
    <w:rsid w:val="000C67ED"/>
    <w:rsid w:val="000C6927"/>
    <w:rsid w:val="000C6F5E"/>
    <w:rsid w:val="000C7295"/>
    <w:rsid w:val="000C72C5"/>
    <w:rsid w:val="000C765B"/>
    <w:rsid w:val="000C7943"/>
    <w:rsid w:val="000C7AE8"/>
    <w:rsid w:val="000C7C77"/>
    <w:rsid w:val="000C7CA0"/>
    <w:rsid w:val="000C7DB1"/>
    <w:rsid w:val="000C7DE3"/>
    <w:rsid w:val="000C7F22"/>
    <w:rsid w:val="000D022F"/>
    <w:rsid w:val="000D03D5"/>
    <w:rsid w:val="000D045F"/>
    <w:rsid w:val="000D0550"/>
    <w:rsid w:val="000D061B"/>
    <w:rsid w:val="000D06FF"/>
    <w:rsid w:val="000D0A86"/>
    <w:rsid w:val="000D0B68"/>
    <w:rsid w:val="000D0C69"/>
    <w:rsid w:val="000D0D2C"/>
    <w:rsid w:val="000D10B7"/>
    <w:rsid w:val="000D1347"/>
    <w:rsid w:val="000D17AF"/>
    <w:rsid w:val="000D19B7"/>
    <w:rsid w:val="000D1A97"/>
    <w:rsid w:val="000D1B75"/>
    <w:rsid w:val="000D1DD0"/>
    <w:rsid w:val="000D1E32"/>
    <w:rsid w:val="000D21AA"/>
    <w:rsid w:val="000D2349"/>
    <w:rsid w:val="000D25F2"/>
    <w:rsid w:val="000D2649"/>
    <w:rsid w:val="000D2AB0"/>
    <w:rsid w:val="000D365E"/>
    <w:rsid w:val="000D383F"/>
    <w:rsid w:val="000D3AC2"/>
    <w:rsid w:val="000D3C09"/>
    <w:rsid w:val="000D3F72"/>
    <w:rsid w:val="000D3FC8"/>
    <w:rsid w:val="000D403E"/>
    <w:rsid w:val="000D42E0"/>
    <w:rsid w:val="000D456F"/>
    <w:rsid w:val="000D45E9"/>
    <w:rsid w:val="000D48B1"/>
    <w:rsid w:val="000D4941"/>
    <w:rsid w:val="000D4E83"/>
    <w:rsid w:val="000D5277"/>
    <w:rsid w:val="000D52CE"/>
    <w:rsid w:val="000D5366"/>
    <w:rsid w:val="000D585E"/>
    <w:rsid w:val="000D5D15"/>
    <w:rsid w:val="000D5D7E"/>
    <w:rsid w:val="000D5E95"/>
    <w:rsid w:val="000D6790"/>
    <w:rsid w:val="000D67D6"/>
    <w:rsid w:val="000D67EC"/>
    <w:rsid w:val="000D69D5"/>
    <w:rsid w:val="000D69E8"/>
    <w:rsid w:val="000D6C30"/>
    <w:rsid w:val="000D6F20"/>
    <w:rsid w:val="000D6F9F"/>
    <w:rsid w:val="000D7151"/>
    <w:rsid w:val="000D71F5"/>
    <w:rsid w:val="000D723C"/>
    <w:rsid w:val="000D763B"/>
    <w:rsid w:val="000D77E2"/>
    <w:rsid w:val="000D78A7"/>
    <w:rsid w:val="000D7981"/>
    <w:rsid w:val="000D7A67"/>
    <w:rsid w:val="000D7AC8"/>
    <w:rsid w:val="000D7B9C"/>
    <w:rsid w:val="000D7E18"/>
    <w:rsid w:val="000E0225"/>
    <w:rsid w:val="000E0A77"/>
    <w:rsid w:val="000E0B36"/>
    <w:rsid w:val="000E0D37"/>
    <w:rsid w:val="000E0D6F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3B"/>
    <w:rsid w:val="000E3B46"/>
    <w:rsid w:val="000E3B9F"/>
    <w:rsid w:val="000E40ED"/>
    <w:rsid w:val="000E40FD"/>
    <w:rsid w:val="000E498F"/>
    <w:rsid w:val="000E4CBF"/>
    <w:rsid w:val="000E4E42"/>
    <w:rsid w:val="000E4EBE"/>
    <w:rsid w:val="000E5231"/>
    <w:rsid w:val="000E5468"/>
    <w:rsid w:val="000E5F74"/>
    <w:rsid w:val="000E6046"/>
    <w:rsid w:val="000E684B"/>
    <w:rsid w:val="000E6BD6"/>
    <w:rsid w:val="000E6BF7"/>
    <w:rsid w:val="000E7004"/>
    <w:rsid w:val="000E7184"/>
    <w:rsid w:val="000E71FB"/>
    <w:rsid w:val="000E72A7"/>
    <w:rsid w:val="000E7A4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6D"/>
    <w:rsid w:val="000F1932"/>
    <w:rsid w:val="000F1A36"/>
    <w:rsid w:val="000F1D86"/>
    <w:rsid w:val="000F1FAD"/>
    <w:rsid w:val="000F22F6"/>
    <w:rsid w:val="000F23BF"/>
    <w:rsid w:val="000F27A8"/>
    <w:rsid w:val="000F287F"/>
    <w:rsid w:val="000F2BDB"/>
    <w:rsid w:val="000F2E58"/>
    <w:rsid w:val="000F3318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2A"/>
    <w:rsid w:val="000F6BF2"/>
    <w:rsid w:val="000F7050"/>
    <w:rsid w:val="000F71E8"/>
    <w:rsid w:val="000F7612"/>
    <w:rsid w:val="000F7B70"/>
    <w:rsid w:val="00100030"/>
    <w:rsid w:val="00100A0E"/>
    <w:rsid w:val="00100BB5"/>
    <w:rsid w:val="00100C3C"/>
    <w:rsid w:val="00100D04"/>
    <w:rsid w:val="00100D99"/>
    <w:rsid w:val="00101474"/>
    <w:rsid w:val="0010199E"/>
    <w:rsid w:val="00101A01"/>
    <w:rsid w:val="00101A3E"/>
    <w:rsid w:val="00101C18"/>
    <w:rsid w:val="00101C56"/>
    <w:rsid w:val="00101DA5"/>
    <w:rsid w:val="00101F01"/>
    <w:rsid w:val="001020E5"/>
    <w:rsid w:val="0010298D"/>
    <w:rsid w:val="00103625"/>
    <w:rsid w:val="00103626"/>
    <w:rsid w:val="00103719"/>
    <w:rsid w:val="00103C9B"/>
    <w:rsid w:val="00103E82"/>
    <w:rsid w:val="00103F88"/>
    <w:rsid w:val="0010442F"/>
    <w:rsid w:val="0010461E"/>
    <w:rsid w:val="001046DD"/>
    <w:rsid w:val="00105023"/>
    <w:rsid w:val="001050AE"/>
    <w:rsid w:val="00105641"/>
    <w:rsid w:val="001056DC"/>
    <w:rsid w:val="001057D1"/>
    <w:rsid w:val="001058EC"/>
    <w:rsid w:val="00105949"/>
    <w:rsid w:val="00105CCC"/>
    <w:rsid w:val="0010619D"/>
    <w:rsid w:val="001063B9"/>
    <w:rsid w:val="001069CB"/>
    <w:rsid w:val="00107152"/>
    <w:rsid w:val="00107610"/>
    <w:rsid w:val="0010770C"/>
    <w:rsid w:val="0010799A"/>
    <w:rsid w:val="001079B3"/>
    <w:rsid w:val="00107B24"/>
    <w:rsid w:val="00107B58"/>
    <w:rsid w:val="00107CF1"/>
    <w:rsid w:val="00110337"/>
    <w:rsid w:val="001103DF"/>
    <w:rsid w:val="00110470"/>
    <w:rsid w:val="00110A19"/>
    <w:rsid w:val="00110DD5"/>
    <w:rsid w:val="00110E96"/>
    <w:rsid w:val="00111181"/>
    <w:rsid w:val="0011138D"/>
    <w:rsid w:val="001116DC"/>
    <w:rsid w:val="00111AB5"/>
    <w:rsid w:val="00111BAD"/>
    <w:rsid w:val="00111CBE"/>
    <w:rsid w:val="00111F08"/>
    <w:rsid w:val="00111F4D"/>
    <w:rsid w:val="001124A5"/>
    <w:rsid w:val="00112930"/>
    <w:rsid w:val="00112966"/>
    <w:rsid w:val="00112BCD"/>
    <w:rsid w:val="0011305B"/>
    <w:rsid w:val="001130FC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4DD8"/>
    <w:rsid w:val="00115228"/>
    <w:rsid w:val="00116472"/>
    <w:rsid w:val="001167C1"/>
    <w:rsid w:val="00116C05"/>
    <w:rsid w:val="00116C11"/>
    <w:rsid w:val="0011703F"/>
    <w:rsid w:val="001170F3"/>
    <w:rsid w:val="00117285"/>
    <w:rsid w:val="0011755B"/>
    <w:rsid w:val="00117627"/>
    <w:rsid w:val="001176FE"/>
    <w:rsid w:val="00117BAE"/>
    <w:rsid w:val="00117EC8"/>
    <w:rsid w:val="0012002F"/>
    <w:rsid w:val="00120194"/>
    <w:rsid w:val="001204BC"/>
    <w:rsid w:val="001207AD"/>
    <w:rsid w:val="001208AA"/>
    <w:rsid w:val="00120CC8"/>
    <w:rsid w:val="00120D85"/>
    <w:rsid w:val="00121042"/>
    <w:rsid w:val="00121312"/>
    <w:rsid w:val="0012135E"/>
    <w:rsid w:val="00121460"/>
    <w:rsid w:val="0012199D"/>
    <w:rsid w:val="00121C2B"/>
    <w:rsid w:val="00121EAA"/>
    <w:rsid w:val="00122478"/>
    <w:rsid w:val="00122A8B"/>
    <w:rsid w:val="00122DDF"/>
    <w:rsid w:val="00122F78"/>
    <w:rsid w:val="001230FF"/>
    <w:rsid w:val="00123291"/>
    <w:rsid w:val="00123505"/>
    <w:rsid w:val="00123921"/>
    <w:rsid w:val="00123956"/>
    <w:rsid w:val="00123BC8"/>
    <w:rsid w:val="00123E5E"/>
    <w:rsid w:val="00123ED8"/>
    <w:rsid w:val="001240A2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4"/>
    <w:rsid w:val="00126F08"/>
    <w:rsid w:val="00126F0A"/>
    <w:rsid w:val="00127119"/>
    <w:rsid w:val="001271BA"/>
    <w:rsid w:val="00127807"/>
    <w:rsid w:val="00127817"/>
    <w:rsid w:val="00127D5F"/>
    <w:rsid w:val="00127DBD"/>
    <w:rsid w:val="0013025C"/>
    <w:rsid w:val="0013037B"/>
    <w:rsid w:val="00130844"/>
    <w:rsid w:val="00130BFF"/>
    <w:rsid w:val="00131807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F"/>
    <w:rsid w:val="00133A26"/>
    <w:rsid w:val="00133EE7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F4F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4C3"/>
    <w:rsid w:val="0014089F"/>
    <w:rsid w:val="001409D8"/>
    <w:rsid w:val="00140BFD"/>
    <w:rsid w:val="00140E32"/>
    <w:rsid w:val="00140E35"/>
    <w:rsid w:val="00140F0D"/>
    <w:rsid w:val="001411D7"/>
    <w:rsid w:val="001412BC"/>
    <w:rsid w:val="0014139B"/>
    <w:rsid w:val="00141850"/>
    <w:rsid w:val="00141DDA"/>
    <w:rsid w:val="00141F2E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682"/>
    <w:rsid w:val="00143805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68B4"/>
    <w:rsid w:val="001471EE"/>
    <w:rsid w:val="001473FB"/>
    <w:rsid w:val="00147551"/>
    <w:rsid w:val="001477B3"/>
    <w:rsid w:val="0014790A"/>
    <w:rsid w:val="00147A24"/>
    <w:rsid w:val="00147A7A"/>
    <w:rsid w:val="00147F34"/>
    <w:rsid w:val="001505C5"/>
    <w:rsid w:val="0015089C"/>
    <w:rsid w:val="00150A9C"/>
    <w:rsid w:val="00150B1F"/>
    <w:rsid w:val="00150FF5"/>
    <w:rsid w:val="0015108D"/>
    <w:rsid w:val="001511D5"/>
    <w:rsid w:val="001512E6"/>
    <w:rsid w:val="00151427"/>
    <w:rsid w:val="001514A4"/>
    <w:rsid w:val="001517F7"/>
    <w:rsid w:val="001519FA"/>
    <w:rsid w:val="001522DF"/>
    <w:rsid w:val="001524B5"/>
    <w:rsid w:val="001524BB"/>
    <w:rsid w:val="00152A7F"/>
    <w:rsid w:val="00152A88"/>
    <w:rsid w:val="00152CD0"/>
    <w:rsid w:val="00152D60"/>
    <w:rsid w:val="00152F2F"/>
    <w:rsid w:val="00152FF0"/>
    <w:rsid w:val="00153060"/>
    <w:rsid w:val="00153093"/>
    <w:rsid w:val="001530D3"/>
    <w:rsid w:val="0015330E"/>
    <w:rsid w:val="001534F9"/>
    <w:rsid w:val="0015367D"/>
    <w:rsid w:val="00154136"/>
    <w:rsid w:val="00154781"/>
    <w:rsid w:val="00154B84"/>
    <w:rsid w:val="00154F52"/>
    <w:rsid w:val="0015524C"/>
    <w:rsid w:val="0015528A"/>
    <w:rsid w:val="0015561D"/>
    <w:rsid w:val="00155A7C"/>
    <w:rsid w:val="00155BF0"/>
    <w:rsid w:val="001562A0"/>
    <w:rsid w:val="0015637E"/>
    <w:rsid w:val="001563BF"/>
    <w:rsid w:val="0015640F"/>
    <w:rsid w:val="001566D2"/>
    <w:rsid w:val="00156D47"/>
    <w:rsid w:val="001570A7"/>
    <w:rsid w:val="001571B9"/>
    <w:rsid w:val="001573B6"/>
    <w:rsid w:val="001573C2"/>
    <w:rsid w:val="00157892"/>
    <w:rsid w:val="00157D53"/>
    <w:rsid w:val="00157E4A"/>
    <w:rsid w:val="00157EF6"/>
    <w:rsid w:val="00157F00"/>
    <w:rsid w:val="001602DA"/>
    <w:rsid w:val="0016059F"/>
    <w:rsid w:val="001606CB"/>
    <w:rsid w:val="00160731"/>
    <w:rsid w:val="00160D50"/>
    <w:rsid w:val="00161166"/>
    <w:rsid w:val="00161449"/>
    <w:rsid w:val="00161572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318A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6C66"/>
    <w:rsid w:val="00167541"/>
    <w:rsid w:val="001675F5"/>
    <w:rsid w:val="0016762F"/>
    <w:rsid w:val="001676F4"/>
    <w:rsid w:val="00167A56"/>
    <w:rsid w:val="00167BCC"/>
    <w:rsid w:val="00167C12"/>
    <w:rsid w:val="00167E70"/>
    <w:rsid w:val="00167ECA"/>
    <w:rsid w:val="00167FBF"/>
    <w:rsid w:val="00170019"/>
    <w:rsid w:val="0017025E"/>
    <w:rsid w:val="001705EB"/>
    <w:rsid w:val="0017096C"/>
    <w:rsid w:val="00170EF8"/>
    <w:rsid w:val="001711D0"/>
    <w:rsid w:val="0017168A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AC"/>
    <w:rsid w:val="00172EBB"/>
    <w:rsid w:val="00173142"/>
    <w:rsid w:val="00173350"/>
    <w:rsid w:val="00173B14"/>
    <w:rsid w:val="00173BD7"/>
    <w:rsid w:val="00173D6B"/>
    <w:rsid w:val="00174028"/>
    <w:rsid w:val="0017417A"/>
    <w:rsid w:val="00174469"/>
    <w:rsid w:val="00174545"/>
    <w:rsid w:val="00174B5F"/>
    <w:rsid w:val="00174BA4"/>
    <w:rsid w:val="00175372"/>
    <w:rsid w:val="001753BB"/>
    <w:rsid w:val="00175BDC"/>
    <w:rsid w:val="00175C2C"/>
    <w:rsid w:val="00175D59"/>
    <w:rsid w:val="00175DFD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D65"/>
    <w:rsid w:val="00181F53"/>
    <w:rsid w:val="00181FE1"/>
    <w:rsid w:val="001820B8"/>
    <w:rsid w:val="00182124"/>
    <w:rsid w:val="00182FA6"/>
    <w:rsid w:val="001832BE"/>
    <w:rsid w:val="0018354A"/>
    <w:rsid w:val="00183848"/>
    <w:rsid w:val="001838C1"/>
    <w:rsid w:val="00183C0F"/>
    <w:rsid w:val="00183EE9"/>
    <w:rsid w:val="00184349"/>
    <w:rsid w:val="0018449C"/>
    <w:rsid w:val="00184544"/>
    <w:rsid w:val="00184662"/>
    <w:rsid w:val="00184A59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8D3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929"/>
    <w:rsid w:val="00191AA6"/>
    <w:rsid w:val="00192CA6"/>
    <w:rsid w:val="00192D36"/>
    <w:rsid w:val="00192F0D"/>
    <w:rsid w:val="0019320B"/>
    <w:rsid w:val="001932D5"/>
    <w:rsid w:val="001934F2"/>
    <w:rsid w:val="00193823"/>
    <w:rsid w:val="00193B3F"/>
    <w:rsid w:val="00193C9A"/>
    <w:rsid w:val="00193F89"/>
    <w:rsid w:val="0019423A"/>
    <w:rsid w:val="00194358"/>
    <w:rsid w:val="00194420"/>
    <w:rsid w:val="0019442B"/>
    <w:rsid w:val="00194686"/>
    <w:rsid w:val="00194DEE"/>
    <w:rsid w:val="00194EAF"/>
    <w:rsid w:val="00194FFC"/>
    <w:rsid w:val="00195737"/>
    <w:rsid w:val="001958DD"/>
    <w:rsid w:val="00196433"/>
    <w:rsid w:val="00196958"/>
    <w:rsid w:val="001969B1"/>
    <w:rsid w:val="00196AB8"/>
    <w:rsid w:val="00196BEB"/>
    <w:rsid w:val="00197098"/>
    <w:rsid w:val="0019737A"/>
    <w:rsid w:val="0019796D"/>
    <w:rsid w:val="00197E9F"/>
    <w:rsid w:val="001A02EB"/>
    <w:rsid w:val="001A0541"/>
    <w:rsid w:val="001A083E"/>
    <w:rsid w:val="001A08AA"/>
    <w:rsid w:val="001A0C4D"/>
    <w:rsid w:val="001A0C70"/>
    <w:rsid w:val="001A0C99"/>
    <w:rsid w:val="001A0D78"/>
    <w:rsid w:val="001A0D9F"/>
    <w:rsid w:val="001A0FDC"/>
    <w:rsid w:val="001A11B1"/>
    <w:rsid w:val="001A1BA8"/>
    <w:rsid w:val="001A1F1B"/>
    <w:rsid w:val="001A1FB6"/>
    <w:rsid w:val="001A26AB"/>
    <w:rsid w:val="001A2817"/>
    <w:rsid w:val="001A29DB"/>
    <w:rsid w:val="001A2D26"/>
    <w:rsid w:val="001A2F34"/>
    <w:rsid w:val="001A2F70"/>
    <w:rsid w:val="001A31F5"/>
    <w:rsid w:val="001A38D2"/>
    <w:rsid w:val="001A3D20"/>
    <w:rsid w:val="001A3DCA"/>
    <w:rsid w:val="001A3E02"/>
    <w:rsid w:val="001A3E69"/>
    <w:rsid w:val="001A4012"/>
    <w:rsid w:val="001A43D2"/>
    <w:rsid w:val="001A4E1E"/>
    <w:rsid w:val="001A50A0"/>
    <w:rsid w:val="001A5118"/>
    <w:rsid w:val="001A511D"/>
    <w:rsid w:val="001A54F1"/>
    <w:rsid w:val="001A572A"/>
    <w:rsid w:val="001A615D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381"/>
    <w:rsid w:val="001A76E1"/>
    <w:rsid w:val="001A794B"/>
    <w:rsid w:val="001B00CC"/>
    <w:rsid w:val="001B05B2"/>
    <w:rsid w:val="001B065A"/>
    <w:rsid w:val="001B072E"/>
    <w:rsid w:val="001B0783"/>
    <w:rsid w:val="001B07C1"/>
    <w:rsid w:val="001B0F66"/>
    <w:rsid w:val="001B0FA7"/>
    <w:rsid w:val="001B101F"/>
    <w:rsid w:val="001B12C0"/>
    <w:rsid w:val="001B137A"/>
    <w:rsid w:val="001B17D9"/>
    <w:rsid w:val="001B1DA4"/>
    <w:rsid w:val="001B1DD2"/>
    <w:rsid w:val="001B205B"/>
    <w:rsid w:val="001B2100"/>
    <w:rsid w:val="001B25BB"/>
    <w:rsid w:val="001B2611"/>
    <w:rsid w:val="001B27EC"/>
    <w:rsid w:val="001B3269"/>
    <w:rsid w:val="001B32B4"/>
    <w:rsid w:val="001B330C"/>
    <w:rsid w:val="001B330F"/>
    <w:rsid w:val="001B34FF"/>
    <w:rsid w:val="001B3A47"/>
    <w:rsid w:val="001B3A78"/>
    <w:rsid w:val="001B3FF7"/>
    <w:rsid w:val="001B4122"/>
    <w:rsid w:val="001B41A6"/>
    <w:rsid w:val="001B4502"/>
    <w:rsid w:val="001B4B01"/>
    <w:rsid w:val="001B4EB9"/>
    <w:rsid w:val="001B538A"/>
    <w:rsid w:val="001B53E2"/>
    <w:rsid w:val="001B5676"/>
    <w:rsid w:val="001B56EF"/>
    <w:rsid w:val="001B59B3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8D"/>
    <w:rsid w:val="001C046A"/>
    <w:rsid w:val="001C0C29"/>
    <w:rsid w:val="001C0CD9"/>
    <w:rsid w:val="001C0D64"/>
    <w:rsid w:val="001C0EBD"/>
    <w:rsid w:val="001C117A"/>
    <w:rsid w:val="001C15C4"/>
    <w:rsid w:val="001C16E1"/>
    <w:rsid w:val="001C172D"/>
    <w:rsid w:val="001C1F38"/>
    <w:rsid w:val="001C22EB"/>
    <w:rsid w:val="001C2344"/>
    <w:rsid w:val="001C2529"/>
    <w:rsid w:val="001C2919"/>
    <w:rsid w:val="001C29B3"/>
    <w:rsid w:val="001C2A86"/>
    <w:rsid w:val="001C2E34"/>
    <w:rsid w:val="001C2FC9"/>
    <w:rsid w:val="001C302D"/>
    <w:rsid w:val="001C3127"/>
    <w:rsid w:val="001C32AC"/>
    <w:rsid w:val="001C333F"/>
    <w:rsid w:val="001C43D5"/>
    <w:rsid w:val="001C46A3"/>
    <w:rsid w:val="001C4A28"/>
    <w:rsid w:val="001C5199"/>
    <w:rsid w:val="001C51B5"/>
    <w:rsid w:val="001C56E4"/>
    <w:rsid w:val="001C5766"/>
    <w:rsid w:val="001C5D85"/>
    <w:rsid w:val="001C5FD4"/>
    <w:rsid w:val="001C66E6"/>
    <w:rsid w:val="001C6840"/>
    <w:rsid w:val="001C6932"/>
    <w:rsid w:val="001C697F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1E57"/>
    <w:rsid w:val="001D201A"/>
    <w:rsid w:val="001D23C8"/>
    <w:rsid w:val="001D2713"/>
    <w:rsid w:val="001D2EBF"/>
    <w:rsid w:val="001D3272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BC5"/>
    <w:rsid w:val="001D5769"/>
    <w:rsid w:val="001D5920"/>
    <w:rsid w:val="001D5DE2"/>
    <w:rsid w:val="001D613E"/>
    <w:rsid w:val="001D6305"/>
    <w:rsid w:val="001D68C1"/>
    <w:rsid w:val="001D6E5A"/>
    <w:rsid w:val="001D6F45"/>
    <w:rsid w:val="001D6FE9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71"/>
    <w:rsid w:val="001E13A5"/>
    <w:rsid w:val="001E152B"/>
    <w:rsid w:val="001E15A7"/>
    <w:rsid w:val="001E184D"/>
    <w:rsid w:val="001E20CF"/>
    <w:rsid w:val="001E237A"/>
    <w:rsid w:val="001E2AEF"/>
    <w:rsid w:val="001E2C2F"/>
    <w:rsid w:val="001E2FDE"/>
    <w:rsid w:val="001E30D3"/>
    <w:rsid w:val="001E30E5"/>
    <w:rsid w:val="001E3719"/>
    <w:rsid w:val="001E40F2"/>
    <w:rsid w:val="001E4833"/>
    <w:rsid w:val="001E4968"/>
    <w:rsid w:val="001E4CE3"/>
    <w:rsid w:val="001E5674"/>
    <w:rsid w:val="001E5A36"/>
    <w:rsid w:val="001E5E6D"/>
    <w:rsid w:val="001E5EBA"/>
    <w:rsid w:val="001E61E5"/>
    <w:rsid w:val="001E65BB"/>
    <w:rsid w:val="001E66F1"/>
    <w:rsid w:val="001E679E"/>
    <w:rsid w:val="001E6974"/>
    <w:rsid w:val="001E776E"/>
    <w:rsid w:val="001E78A0"/>
    <w:rsid w:val="001E7ACD"/>
    <w:rsid w:val="001E7B33"/>
    <w:rsid w:val="001E7C20"/>
    <w:rsid w:val="001E7C4D"/>
    <w:rsid w:val="001E7C6B"/>
    <w:rsid w:val="001F02FD"/>
    <w:rsid w:val="001F0B24"/>
    <w:rsid w:val="001F0BF5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A"/>
    <w:rsid w:val="001F1F55"/>
    <w:rsid w:val="001F2279"/>
    <w:rsid w:val="001F2A2A"/>
    <w:rsid w:val="001F2E4B"/>
    <w:rsid w:val="001F3887"/>
    <w:rsid w:val="001F4307"/>
    <w:rsid w:val="001F437D"/>
    <w:rsid w:val="001F43B5"/>
    <w:rsid w:val="001F4645"/>
    <w:rsid w:val="001F4680"/>
    <w:rsid w:val="001F481F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DA0"/>
    <w:rsid w:val="001F5F56"/>
    <w:rsid w:val="001F63B9"/>
    <w:rsid w:val="001F6CA4"/>
    <w:rsid w:val="001F6D31"/>
    <w:rsid w:val="001F6F26"/>
    <w:rsid w:val="001F6F8B"/>
    <w:rsid w:val="001F703E"/>
    <w:rsid w:val="001F7112"/>
    <w:rsid w:val="001F76C5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AE9"/>
    <w:rsid w:val="00202BB3"/>
    <w:rsid w:val="00202D3F"/>
    <w:rsid w:val="00202FDF"/>
    <w:rsid w:val="00203C65"/>
    <w:rsid w:val="00204188"/>
    <w:rsid w:val="0020432F"/>
    <w:rsid w:val="00204376"/>
    <w:rsid w:val="0020451B"/>
    <w:rsid w:val="00204957"/>
    <w:rsid w:val="002049F0"/>
    <w:rsid w:val="00204A2D"/>
    <w:rsid w:val="00204B4C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B2A"/>
    <w:rsid w:val="00206CC9"/>
    <w:rsid w:val="00206DA3"/>
    <w:rsid w:val="00206E4B"/>
    <w:rsid w:val="00207586"/>
    <w:rsid w:val="002076E2"/>
    <w:rsid w:val="00207A3C"/>
    <w:rsid w:val="00207C4D"/>
    <w:rsid w:val="00210020"/>
    <w:rsid w:val="0021005B"/>
    <w:rsid w:val="0021074D"/>
    <w:rsid w:val="002109BF"/>
    <w:rsid w:val="00210D5F"/>
    <w:rsid w:val="00210E72"/>
    <w:rsid w:val="0021120B"/>
    <w:rsid w:val="002114FC"/>
    <w:rsid w:val="0021176D"/>
    <w:rsid w:val="00211C23"/>
    <w:rsid w:val="00211D76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15"/>
    <w:rsid w:val="002133CD"/>
    <w:rsid w:val="002135F7"/>
    <w:rsid w:val="002138B5"/>
    <w:rsid w:val="00213D7D"/>
    <w:rsid w:val="002146E2"/>
    <w:rsid w:val="002149A5"/>
    <w:rsid w:val="002149BE"/>
    <w:rsid w:val="00214ABA"/>
    <w:rsid w:val="00214B0D"/>
    <w:rsid w:val="00214F45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936"/>
    <w:rsid w:val="00217CC2"/>
    <w:rsid w:val="00217F3B"/>
    <w:rsid w:val="0022022F"/>
    <w:rsid w:val="00220787"/>
    <w:rsid w:val="00220AC8"/>
    <w:rsid w:val="00220F57"/>
    <w:rsid w:val="00220FA2"/>
    <w:rsid w:val="00221454"/>
    <w:rsid w:val="00221922"/>
    <w:rsid w:val="00221A49"/>
    <w:rsid w:val="00221D1B"/>
    <w:rsid w:val="00221E26"/>
    <w:rsid w:val="00222041"/>
    <w:rsid w:val="002220F3"/>
    <w:rsid w:val="002222EC"/>
    <w:rsid w:val="00222670"/>
    <w:rsid w:val="00222755"/>
    <w:rsid w:val="00222AE2"/>
    <w:rsid w:val="00222DE5"/>
    <w:rsid w:val="002231ED"/>
    <w:rsid w:val="002233A4"/>
    <w:rsid w:val="002233D7"/>
    <w:rsid w:val="00223782"/>
    <w:rsid w:val="002237FF"/>
    <w:rsid w:val="00223804"/>
    <w:rsid w:val="0022381E"/>
    <w:rsid w:val="00223B88"/>
    <w:rsid w:val="00223BC8"/>
    <w:rsid w:val="002247C6"/>
    <w:rsid w:val="002248A3"/>
    <w:rsid w:val="002249BB"/>
    <w:rsid w:val="00224A46"/>
    <w:rsid w:val="00224ED8"/>
    <w:rsid w:val="00224F9B"/>
    <w:rsid w:val="0022533E"/>
    <w:rsid w:val="002256E1"/>
    <w:rsid w:val="002257A1"/>
    <w:rsid w:val="00225874"/>
    <w:rsid w:val="00225ABB"/>
    <w:rsid w:val="00225ED4"/>
    <w:rsid w:val="0022605C"/>
    <w:rsid w:val="00226129"/>
    <w:rsid w:val="002268F6"/>
    <w:rsid w:val="00226B73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256"/>
    <w:rsid w:val="002336F9"/>
    <w:rsid w:val="002339B4"/>
    <w:rsid w:val="0023413C"/>
    <w:rsid w:val="0023435E"/>
    <w:rsid w:val="002343CC"/>
    <w:rsid w:val="00234B3E"/>
    <w:rsid w:val="00234EC5"/>
    <w:rsid w:val="002353C5"/>
    <w:rsid w:val="0023549F"/>
    <w:rsid w:val="002357B2"/>
    <w:rsid w:val="00235B90"/>
    <w:rsid w:val="00235FFF"/>
    <w:rsid w:val="002360C9"/>
    <w:rsid w:val="002360D2"/>
    <w:rsid w:val="00236848"/>
    <w:rsid w:val="00236A90"/>
    <w:rsid w:val="00236B72"/>
    <w:rsid w:val="00236D82"/>
    <w:rsid w:val="00237209"/>
    <w:rsid w:val="0023735A"/>
    <w:rsid w:val="0023764F"/>
    <w:rsid w:val="00237937"/>
    <w:rsid w:val="00237C51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3CC"/>
    <w:rsid w:val="002428DF"/>
    <w:rsid w:val="002429B1"/>
    <w:rsid w:val="002429D6"/>
    <w:rsid w:val="00242BEF"/>
    <w:rsid w:val="00242CFD"/>
    <w:rsid w:val="00243246"/>
    <w:rsid w:val="0024352F"/>
    <w:rsid w:val="00243678"/>
    <w:rsid w:val="0024380A"/>
    <w:rsid w:val="002442E5"/>
    <w:rsid w:val="00244AAC"/>
    <w:rsid w:val="00244B3A"/>
    <w:rsid w:val="00244B52"/>
    <w:rsid w:val="00244CC5"/>
    <w:rsid w:val="002453E4"/>
    <w:rsid w:val="002457B2"/>
    <w:rsid w:val="00245CF8"/>
    <w:rsid w:val="00246554"/>
    <w:rsid w:val="002465FB"/>
    <w:rsid w:val="002466B0"/>
    <w:rsid w:val="00246853"/>
    <w:rsid w:val="002468F1"/>
    <w:rsid w:val="00246DAD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EE8"/>
    <w:rsid w:val="0025005F"/>
    <w:rsid w:val="0025008B"/>
    <w:rsid w:val="00250097"/>
    <w:rsid w:val="00250287"/>
    <w:rsid w:val="00250340"/>
    <w:rsid w:val="002503CA"/>
    <w:rsid w:val="00250635"/>
    <w:rsid w:val="00250C1C"/>
    <w:rsid w:val="00250C3E"/>
    <w:rsid w:val="00250E42"/>
    <w:rsid w:val="00251055"/>
    <w:rsid w:val="00251765"/>
    <w:rsid w:val="00251830"/>
    <w:rsid w:val="00251EC4"/>
    <w:rsid w:val="0025208D"/>
    <w:rsid w:val="00252239"/>
    <w:rsid w:val="00252575"/>
    <w:rsid w:val="00252BFB"/>
    <w:rsid w:val="00252EB3"/>
    <w:rsid w:val="0025309C"/>
    <w:rsid w:val="002530E8"/>
    <w:rsid w:val="002531F5"/>
    <w:rsid w:val="0025346A"/>
    <w:rsid w:val="0025354B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60D5"/>
    <w:rsid w:val="002565B5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7B4"/>
    <w:rsid w:val="00260ACC"/>
    <w:rsid w:val="00260D96"/>
    <w:rsid w:val="00260E20"/>
    <w:rsid w:val="00260F74"/>
    <w:rsid w:val="002612E6"/>
    <w:rsid w:val="0026137C"/>
    <w:rsid w:val="00261478"/>
    <w:rsid w:val="002614DF"/>
    <w:rsid w:val="00261969"/>
    <w:rsid w:val="00261AA4"/>
    <w:rsid w:val="002620BF"/>
    <w:rsid w:val="00262249"/>
    <w:rsid w:val="002627DC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F30"/>
    <w:rsid w:val="00265FAF"/>
    <w:rsid w:val="0026628C"/>
    <w:rsid w:val="002668D7"/>
    <w:rsid w:val="002668DA"/>
    <w:rsid w:val="00266EA3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1634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CBC"/>
    <w:rsid w:val="00275E7C"/>
    <w:rsid w:val="00275EFE"/>
    <w:rsid w:val="00276388"/>
    <w:rsid w:val="002764D7"/>
    <w:rsid w:val="0027663D"/>
    <w:rsid w:val="002767C4"/>
    <w:rsid w:val="00276A70"/>
    <w:rsid w:val="00276A79"/>
    <w:rsid w:val="00276B0D"/>
    <w:rsid w:val="00276F83"/>
    <w:rsid w:val="0027760F"/>
    <w:rsid w:val="002779A8"/>
    <w:rsid w:val="00277F84"/>
    <w:rsid w:val="00280423"/>
    <w:rsid w:val="0028066B"/>
    <w:rsid w:val="002807BA"/>
    <w:rsid w:val="00281090"/>
    <w:rsid w:val="002812ED"/>
    <w:rsid w:val="0028130B"/>
    <w:rsid w:val="0028199B"/>
    <w:rsid w:val="002820AC"/>
    <w:rsid w:val="002822E5"/>
    <w:rsid w:val="00282310"/>
    <w:rsid w:val="00282A73"/>
    <w:rsid w:val="00282AD9"/>
    <w:rsid w:val="00282BD9"/>
    <w:rsid w:val="002834C9"/>
    <w:rsid w:val="0028389E"/>
    <w:rsid w:val="00283CF0"/>
    <w:rsid w:val="00284374"/>
    <w:rsid w:val="00284A21"/>
    <w:rsid w:val="00284AFC"/>
    <w:rsid w:val="00284B37"/>
    <w:rsid w:val="00284CB9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E79"/>
    <w:rsid w:val="00287E8F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F2A"/>
    <w:rsid w:val="00291F9B"/>
    <w:rsid w:val="00292289"/>
    <w:rsid w:val="002922E7"/>
    <w:rsid w:val="00292966"/>
    <w:rsid w:val="002930DE"/>
    <w:rsid w:val="00293573"/>
    <w:rsid w:val="00293603"/>
    <w:rsid w:val="002938C7"/>
    <w:rsid w:val="00293AFE"/>
    <w:rsid w:val="00293B14"/>
    <w:rsid w:val="00293CE6"/>
    <w:rsid w:val="00293E5F"/>
    <w:rsid w:val="002940EF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FD"/>
    <w:rsid w:val="002A025D"/>
    <w:rsid w:val="002A0579"/>
    <w:rsid w:val="002A0FD7"/>
    <w:rsid w:val="002A1C1E"/>
    <w:rsid w:val="002A2144"/>
    <w:rsid w:val="002A2172"/>
    <w:rsid w:val="002A24A1"/>
    <w:rsid w:val="002A2708"/>
    <w:rsid w:val="002A2A96"/>
    <w:rsid w:val="002A2B4C"/>
    <w:rsid w:val="002A2E35"/>
    <w:rsid w:val="002A2E78"/>
    <w:rsid w:val="002A2EA7"/>
    <w:rsid w:val="002A2F92"/>
    <w:rsid w:val="002A2FEC"/>
    <w:rsid w:val="002A30B3"/>
    <w:rsid w:val="002A343D"/>
    <w:rsid w:val="002A3ED2"/>
    <w:rsid w:val="002A3F13"/>
    <w:rsid w:val="002A40F5"/>
    <w:rsid w:val="002A410E"/>
    <w:rsid w:val="002A43A1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3B"/>
    <w:rsid w:val="002A5D59"/>
    <w:rsid w:val="002A5FA6"/>
    <w:rsid w:val="002A601E"/>
    <w:rsid w:val="002A60CA"/>
    <w:rsid w:val="002A616F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3ECE"/>
    <w:rsid w:val="002B3F8F"/>
    <w:rsid w:val="002B400D"/>
    <w:rsid w:val="002B421F"/>
    <w:rsid w:val="002B4816"/>
    <w:rsid w:val="002B4A22"/>
    <w:rsid w:val="002B4CB5"/>
    <w:rsid w:val="002B4D36"/>
    <w:rsid w:val="002B52B8"/>
    <w:rsid w:val="002B541E"/>
    <w:rsid w:val="002B560D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14F"/>
    <w:rsid w:val="002B734D"/>
    <w:rsid w:val="002B734E"/>
    <w:rsid w:val="002B7475"/>
    <w:rsid w:val="002B753A"/>
    <w:rsid w:val="002B77D7"/>
    <w:rsid w:val="002B7BD1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29EF"/>
    <w:rsid w:val="002C2C80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5D4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2EBF"/>
    <w:rsid w:val="002D368C"/>
    <w:rsid w:val="002D3803"/>
    <w:rsid w:val="002D3987"/>
    <w:rsid w:val="002D3DA1"/>
    <w:rsid w:val="002D3DD0"/>
    <w:rsid w:val="002D436B"/>
    <w:rsid w:val="002D4A00"/>
    <w:rsid w:val="002D4AE3"/>
    <w:rsid w:val="002D5138"/>
    <w:rsid w:val="002D530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48E"/>
    <w:rsid w:val="002D7853"/>
    <w:rsid w:val="002D7894"/>
    <w:rsid w:val="002D7A33"/>
    <w:rsid w:val="002D7AE6"/>
    <w:rsid w:val="002D7F37"/>
    <w:rsid w:val="002D7FD8"/>
    <w:rsid w:val="002E02FE"/>
    <w:rsid w:val="002E0421"/>
    <w:rsid w:val="002E0924"/>
    <w:rsid w:val="002E0AE3"/>
    <w:rsid w:val="002E0B19"/>
    <w:rsid w:val="002E10AF"/>
    <w:rsid w:val="002E1598"/>
    <w:rsid w:val="002E1730"/>
    <w:rsid w:val="002E178E"/>
    <w:rsid w:val="002E1964"/>
    <w:rsid w:val="002E20DA"/>
    <w:rsid w:val="002E26AF"/>
    <w:rsid w:val="002E2783"/>
    <w:rsid w:val="002E289D"/>
    <w:rsid w:val="002E2AA9"/>
    <w:rsid w:val="002E2B51"/>
    <w:rsid w:val="002E2E99"/>
    <w:rsid w:val="002E3210"/>
    <w:rsid w:val="002E36CB"/>
    <w:rsid w:val="002E4441"/>
    <w:rsid w:val="002E470F"/>
    <w:rsid w:val="002E4CFE"/>
    <w:rsid w:val="002E4DF1"/>
    <w:rsid w:val="002E52D9"/>
    <w:rsid w:val="002E53A8"/>
    <w:rsid w:val="002E5708"/>
    <w:rsid w:val="002E571C"/>
    <w:rsid w:val="002E581F"/>
    <w:rsid w:val="002E5910"/>
    <w:rsid w:val="002E5BCE"/>
    <w:rsid w:val="002E5DFF"/>
    <w:rsid w:val="002E63A1"/>
    <w:rsid w:val="002E63CD"/>
    <w:rsid w:val="002E64CE"/>
    <w:rsid w:val="002E64F5"/>
    <w:rsid w:val="002E652E"/>
    <w:rsid w:val="002E65CB"/>
    <w:rsid w:val="002E687A"/>
    <w:rsid w:val="002E6A4F"/>
    <w:rsid w:val="002E6ACD"/>
    <w:rsid w:val="002E6FB8"/>
    <w:rsid w:val="002E6FC9"/>
    <w:rsid w:val="002E710E"/>
    <w:rsid w:val="002E725A"/>
    <w:rsid w:val="002E73E8"/>
    <w:rsid w:val="002E7569"/>
    <w:rsid w:val="002E762A"/>
    <w:rsid w:val="002E7888"/>
    <w:rsid w:val="002E7987"/>
    <w:rsid w:val="002E7AE7"/>
    <w:rsid w:val="002E7BC0"/>
    <w:rsid w:val="002E7BEB"/>
    <w:rsid w:val="002E7C42"/>
    <w:rsid w:val="002F02AF"/>
    <w:rsid w:val="002F02F2"/>
    <w:rsid w:val="002F0972"/>
    <w:rsid w:val="002F0A0F"/>
    <w:rsid w:val="002F0CB9"/>
    <w:rsid w:val="002F0E95"/>
    <w:rsid w:val="002F1138"/>
    <w:rsid w:val="002F11F8"/>
    <w:rsid w:val="002F12EA"/>
    <w:rsid w:val="002F15A8"/>
    <w:rsid w:val="002F16A2"/>
    <w:rsid w:val="002F1966"/>
    <w:rsid w:val="002F1A29"/>
    <w:rsid w:val="002F1BAC"/>
    <w:rsid w:val="002F2271"/>
    <w:rsid w:val="002F24D3"/>
    <w:rsid w:val="002F2592"/>
    <w:rsid w:val="002F2779"/>
    <w:rsid w:val="002F2843"/>
    <w:rsid w:val="002F2B73"/>
    <w:rsid w:val="002F33FF"/>
    <w:rsid w:val="002F372D"/>
    <w:rsid w:val="002F3796"/>
    <w:rsid w:val="002F3817"/>
    <w:rsid w:val="002F38C3"/>
    <w:rsid w:val="002F3996"/>
    <w:rsid w:val="002F42BC"/>
    <w:rsid w:val="002F4676"/>
    <w:rsid w:val="002F49C5"/>
    <w:rsid w:val="002F49D5"/>
    <w:rsid w:val="002F4FCF"/>
    <w:rsid w:val="002F513B"/>
    <w:rsid w:val="002F54AA"/>
    <w:rsid w:val="002F5758"/>
    <w:rsid w:val="002F5803"/>
    <w:rsid w:val="002F5A9F"/>
    <w:rsid w:val="002F5C92"/>
    <w:rsid w:val="002F621D"/>
    <w:rsid w:val="002F62D9"/>
    <w:rsid w:val="002F68CD"/>
    <w:rsid w:val="002F6B6B"/>
    <w:rsid w:val="002F6EE6"/>
    <w:rsid w:val="002F6FFC"/>
    <w:rsid w:val="002F745A"/>
    <w:rsid w:val="002F7630"/>
    <w:rsid w:val="002F7C17"/>
    <w:rsid w:val="002F7DDC"/>
    <w:rsid w:val="002F7E5A"/>
    <w:rsid w:val="003003FA"/>
    <w:rsid w:val="003004BE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2739"/>
    <w:rsid w:val="0030300C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C08"/>
    <w:rsid w:val="00304C11"/>
    <w:rsid w:val="00304D39"/>
    <w:rsid w:val="00304EFD"/>
    <w:rsid w:val="00304FD8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1023B"/>
    <w:rsid w:val="003103C5"/>
    <w:rsid w:val="00310B4D"/>
    <w:rsid w:val="003113F3"/>
    <w:rsid w:val="00311A76"/>
    <w:rsid w:val="00311B6E"/>
    <w:rsid w:val="00312076"/>
    <w:rsid w:val="003121F3"/>
    <w:rsid w:val="00312513"/>
    <w:rsid w:val="00312958"/>
    <w:rsid w:val="00312A70"/>
    <w:rsid w:val="00312F15"/>
    <w:rsid w:val="003133A3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5044"/>
    <w:rsid w:val="00315179"/>
    <w:rsid w:val="0031521E"/>
    <w:rsid w:val="003152EC"/>
    <w:rsid w:val="003154CE"/>
    <w:rsid w:val="00315710"/>
    <w:rsid w:val="003158D3"/>
    <w:rsid w:val="00315C4D"/>
    <w:rsid w:val="00315F4A"/>
    <w:rsid w:val="00315FD7"/>
    <w:rsid w:val="0031684A"/>
    <w:rsid w:val="0031688C"/>
    <w:rsid w:val="003168D5"/>
    <w:rsid w:val="00316998"/>
    <w:rsid w:val="00316A28"/>
    <w:rsid w:val="00316C49"/>
    <w:rsid w:val="00316C56"/>
    <w:rsid w:val="00316C7D"/>
    <w:rsid w:val="0031705B"/>
    <w:rsid w:val="00317069"/>
    <w:rsid w:val="003170E1"/>
    <w:rsid w:val="00317229"/>
    <w:rsid w:val="003172C3"/>
    <w:rsid w:val="00317530"/>
    <w:rsid w:val="00317678"/>
    <w:rsid w:val="003176C4"/>
    <w:rsid w:val="003202F3"/>
    <w:rsid w:val="003209DF"/>
    <w:rsid w:val="00320A81"/>
    <w:rsid w:val="0032110B"/>
    <w:rsid w:val="003212D5"/>
    <w:rsid w:val="00321467"/>
    <w:rsid w:val="00321643"/>
    <w:rsid w:val="003219C5"/>
    <w:rsid w:val="00321D96"/>
    <w:rsid w:val="0032223E"/>
    <w:rsid w:val="003223D7"/>
    <w:rsid w:val="00322538"/>
    <w:rsid w:val="00322711"/>
    <w:rsid w:val="00322845"/>
    <w:rsid w:val="00322967"/>
    <w:rsid w:val="00322B79"/>
    <w:rsid w:val="00322F8A"/>
    <w:rsid w:val="00323023"/>
    <w:rsid w:val="003232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5BF4"/>
    <w:rsid w:val="003260FB"/>
    <w:rsid w:val="00326254"/>
    <w:rsid w:val="0032630E"/>
    <w:rsid w:val="0032634A"/>
    <w:rsid w:val="00326610"/>
    <w:rsid w:val="003269F6"/>
    <w:rsid w:val="00326BFA"/>
    <w:rsid w:val="00326C81"/>
    <w:rsid w:val="00326EAD"/>
    <w:rsid w:val="0032706A"/>
    <w:rsid w:val="003272B4"/>
    <w:rsid w:val="00327324"/>
    <w:rsid w:val="00327C50"/>
    <w:rsid w:val="0033025E"/>
    <w:rsid w:val="003303AD"/>
    <w:rsid w:val="00330864"/>
    <w:rsid w:val="003308FD"/>
    <w:rsid w:val="00330B90"/>
    <w:rsid w:val="00330EA8"/>
    <w:rsid w:val="00331170"/>
    <w:rsid w:val="00331241"/>
    <w:rsid w:val="0033231E"/>
    <w:rsid w:val="00332412"/>
    <w:rsid w:val="00332483"/>
    <w:rsid w:val="0033273D"/>
    <w:rsid w:val="003328A6"/>
    <w:rsid w:val="003334E3"/>
    <w:rsid w:val="00333E4A"/>
    <w:rsid w:val="00333F0A"/>
    <w:rsid w:val="0033435B"/>
    <w:rsid w:val="0033460E"/>
    <w:rsid w:val="003348A9"/>
    <w:rsid w:val="003348F1"/>
    <w:rsid w:val="003352B3"/>
    <w:rsid w:val="003352BD"/>
    <w:rsid w:val="003357A0"/>
    <w:rsid w:val="00335A79"/>
    <w:rsid w:val="00335AA3"/>
    <w:rsid w:val="00335C4C"/>
    <w:rsid w:val="00335DAB"/>
    <w:rsid w:val="00335DB8"/>
    <w:rsid w:val="003361E4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470"/>
    <w:rsid w:val="00341B20"/>
    <w:rsid w:val="00341EAF"/>
    <w:rsid w:val="0034254A"/>
    <w:rsid w:val="003425C0"/>
    <w:rsid w:val="003425D2"/>
    <w:rsid w:val="0034266A"/>
    <w:rsid w:val="00343304"/>
    <w:rsid w:val="00343433"/>
    <w:rsid w:val="00343441"/>
    <w:rsid w:val="003434C3"/>
    <w:rsid w:val="00343750"/>
    <w:rsid w:val="0034382D"/>
    <w:rsid w:val="00343A53"/>
    <w:rsid w:val="00344035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47448"/>
    <w:rsid w:val="00347B57"/>
    <w:rsid w:val="00350001"/>
    <w:rsid w:val="003502D9"/>
    <w:rsid w:val="00350722"/>
    <w:rsid w:val="00350856"/>
    <w:rsid w:val="00350CB1"/>
    <w:rsid w:val="00350D5B"/>
    <w:rsid w:val="0035100B"/>
    <w:rsid w:val="00351188"/>
    <w:rsid w:val="0035141B"/>
    <w:rsid w:val="00351977"/>
    <w:rsid w:val="00351A51"/>
    <w:rsid w:val="00351F6B"/>
    <w:rsid w:val="00352134"/>
    <w:rsid w:val="003521E2"/>
    <w:rsid w:val="003524A0"/>
    <w:rsid w:val="003524E9"/>
    <w:rsid w:val="00352671"/>
    <w:rsid w:val="00352E7F"/>
    <w:rsid w:val="0035325F"/>
    <w:rsid w:val="00353700"/>
    <w:rsid w:val="00353D7E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453"/>
    <w:rsid w:val="00357655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E4D"/>
    <w:rsid w:val="003614D3"/>
    <w:rsid w:val="00361A91"/>
    <w:rsid w:val="00361B16"/>
    <w:rsid w:val="00361D0D"/>
    <w:rsid w:val="003620AA"/>
    <w:rsid w:val="003623FD"/>
    <w:rsid w:val="003624AE"/>
    <w:rsid w:val="003626DA"/>
    <w:rsid w:val="00362944"/>
    <w:rsid w:val="00362A8A"/>
    <w:rsid w:val="00362E60"/>
    <w:rsid w:val="00363335"/>
    <w:rsid w:val="00363483"/>
    <w:rsid w:val="00363A14"/>
    <w:rsid w:val="00363C75"/>
    <w:rsid w:val="003642BC"/>
    <w:rsid w:val="00364FC7"/>
    <w:rsid w:val="00365073"/>
    <w:rsid w:val="00365466"/>
    <w:rsid w:val="00365645"/>
    <w:rsid w:val="0036566A"/>
    <w:rsid w:val="00365EA1"/>
    <w:rsid w:val="00366162"/>
    <w:rsid w:val="00366577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65F"/>
    <w:rsid w:val="00370742"/>
    <w:rsid w:val="00370C99"/>
    <w:rsid w:val="00370D58"/>
    <w:rsid w:val="0037114F"/>
    <w:rsid w:val="00371489"/>
    <w:rsid w:val="00371550"/>
    <w:rsid w:val="0037169F"/>
    <w:rsid w:val="0037188C"/>
    <w:rsid w:val="00371A81"/>
    <w:rsid w:val="00371BC3"/>
    <w:rsid w:val="00371E9D"/>
    <w:rsid w:val="00372095"/>
    <w:rsid w:val="00372114"/>
    <w:rsid w:val="00372470"/>
    <w:rsid w:val="003724EC"/>
    <w:rsid w:val="00372877"/>
    <w:rsid w:val="00372A72"/>
    <w:rsid w:val="00372BF5"/>
    <w:rsid w:val="00372DBD"/>
    <w:rsid w:val="003732F3"/>
    <w:rsid w:val="003739A3"/>
    <w:rsid w:val="00373D8F"/>
    <w:rsid w:val="00374538"/>
    <w:rsid w:val="003745FE"/>
    <w:rsid w:val="0037465B"/>
    <w:rsid w:val="003749E6"/>
    <w:rsid w:val="00374A62"/>
    <w:rsid w:val="00374C3A"/>
    <w:rsid w:val="00374FF0"/>
    <w:rsid w:val="0037514C"/>
    <w:rsid w:val="00375437"/>
    <w:rsid w:val="00375E2A"/>
    <w:rsid w:val="00375ECA"/>
    <w:rsid w:val="00376274"/>
    <w:rsid w:val="00376318"/>
    <w:rsid w:val="00376525"/>
    <w:rsid w:val="00376769"/>
    <w:rsid w:val="00376829"/>
    <w:rsid w:val="003769BF"/>
    <w:rsid w:val="00376C1B"/>
    <w:rsid w:val="00377289"/>
    <w:rsid w:val="003773B6"/>
    <w:rsid w:val="003774AC"/>
    <w:rsid w:val="0037790D"/>
    <w:rsid w:val="003779E9"/>
    <w:rsid w:val="00380627"/>
    <w:rsid w:val="00380714"/>
    <w:rsid w:val="003807AC"/>
    <w:rsid w:val="0038086B"/>
    <w:rsid w:val="003808FD"/>
    <w:rsid w:val="00380C21"/>
    <w:rsid w:val="00380F85"/>
    <w:rsid w:val="00381054"/>
    <w:rsid w:val="003815E8"/>
    <w:rsid w:val="00381697"/>
    <w:rsid w:val="0038169E"/>
    <w:rsid w:val="00381D72"/>
    <w:rsid w:val="00382160"/>
    <w:rsid w:val="003826B9"/>
    <w:rsid w:val="00382899"/>
    <w:rsid w:val="0038290F"/>
    <w:rsid w:val="00382B7D"/>
    <w:rsid w:val="00382FD2"/>
    <w:rsid w:val="0038319F"/>
    <w:rsid w:val="0038337D"/>
    <w:rsid w:val="00383543"/>
    <w:rsid w:val="003839AD"/>
    <w:rsid w:val="00383F9C"/>
    <w:rsid w:val="0038430F"/>
    <w:rsid w:val="00384622"/>
    <w:rsid w:val="00384659"/>
    <w:rsid w:val="003846F4"/>
    <w:rsid w:val="00384854"/>
    <w:rsid w:val="003849D5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406"/>
    <w:rsid w:val="003865D9"/>
    <w:rsid w:val="003868BD"/>
    <w:rsid w:val="003869F8"/>
    <w:rsid w:val="00386FA1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2F8"/>
    <w:rsid w:val="003913E9"/>
    <w:rsid w:val="003913FC"/>
    <w:rsid w:val="003915CE"/>
    <w:rsid w:val="003916D8"/>
    <w:rsid w:val="00391A00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572"/>
    <w:rsid w:val="00393576"/>
    <w:rsid w:val="00393D11"/>
    <w:rsid w:val="003941EB"/>
    <w:rsid w:val="0039433F"/>
    <w:rsid w:val="003943CF"/>
    <w:rsid w:val="003948BB"/>
    <w:rsid w:val="00394920"/>
    <w:rsid w:val="00394D01"/>
    <w:rsid w:val="00394DD6"/>
    <w:rsid w:val="00394E32"/>
    <w:rsid w:val="00394E43"/>
    <w:rsid w:val="00394E81"/>
    <w:rsid w:val="00394EBC"/>
    <w:rsid w:val="0039501A"/>
    <w:rsid w:val="00395021"/>
    <w:rsid w:val="00395A44"/>
    <w:rsid w:val="00395BB0"/>
    <w:rsid w:val="00395C8D"/>
    <w:rsid w:val="00396176"/>
    <w:rsid w:val="003962AC"/>
    <w:rsid w:val="0039647E"/>
    <w:rsid w:val="00396876"/>
    <w:rsid w:val="00396CF7"/>
    <w:rsid w:val="00396E96"/>
    <w:rsid w:val="0039708A"/>
    <w:rsid w:val="00397856"/>
    <w:rsid w:val="00397DF4"/>
    <w:rsid w:val="003A00E6"/>
    <w:rsid w:val="003A04A7"/>
    <w:rsid w:val="003A0683"/>
    <w:rsid w:val="003A0983"/>
    <w:rsid w:val="003A0A2E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D69"/>
    <w:rsid w:val="003A1E59"/>
    <w:rsid w:val="003A1EE6"/>
    <w:rsid w:val="003A230C"/>
    <w:rsid w:val="003A23D8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414"/>
    <w:rsid w:val="003A3604"/>
    <w:rsid w:val="003A379B"/>
    <w:rsid w:val="003A39BA"/>
    <w:rsid w:val="003A3B7A"/>
    <w:rsid w:val="003A3D7B"/>
    <w:rsid w:val="003A3E62"/>
    <w:rsid w:val="003A3E7A"/>
    <w:rsid w:val="003A40C6"/>
    <w:rsid w:val="003A4251"/>
    <w:rsid w:val="003A4875"/>
    <w:rsid w:val="003A48C0"/>
    <w:rsid w:val="003A48ED"/>
    <w:rsid w:val="003A4AC4"/>
    <w:rsid w:val="003A4ACE"/>
    <w:rsid w:val="003A4D26"/>
    <w:rsid w:val="003A5054"/>
    <w:rsid w:val="003A52B4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F78"/>
    <w:rsid w:val="003A7F92"/>
    <w:rsid w:val="003A7FD8"/>
    <w:rsid w:val="003B03B6"/>
    <w:rsid w:val="003B0489"/>
    <w:rsid w:val="003B12F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35E"/>
    <w:rsid w:val="003B343D"/>
    <w:rsid w:val="003B351B"/>
    <w:rsid w:val="003B37D3"/>
    <w:rsid w:val="003B3903"/>
    <w:rsid w:val="003B3914"/>
    <w:rsid w:val="003B3955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6331"/>
    <w:rsid w:val="003B63F6"/>
    <w:rsid w:val="003B6635"/>
    <w:rsid w:val="003B67F7"/>
    <w:rsid w:val="003B6CE9"/>
    <w:rsid w:val="003B6E6F"/>
    <w:rsid w:val="003B7052"/>
    <w:rsid w:val="003B7285"/>
    <w:rsid w:val="003B72D3"/>
    <w:rsid w:val="003B7893"/>
    <w:rsid w:val="003B7AB8"/>
    <w:rsid w:val="003B7F04"/>
    <w:rsid w:val="003C020C"/>
    <w:rsid w:val="003C0569"/>
    <w:rsid w:val="003C05AF"/>
    <w:rsid w:val="003C1027"/>
    <w:rsid w:val="003C11DE"/>
    <w:rsid w:val="003C1444"/>
    <w:rsid w:val="003C1B6F"/>
    <w:rsid w:val="003C1C0D"/>
    <w:rsid w:val="003C1F3B"/>
    <w:rsid w:val="003C1F74"/>
    <w:rsid w:val="003C1F8C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61C"/>
    <w:rsid w:val="003C4947"/>
    <w:rsid w:val="003C4CAD"/>
    <w:rsid w:val="003C53C2"/>
    <w:rsid w:val="003C548E"/>
    <w:rsid w:val="003C5B25"/>
    <w:rsid w:val="003C5C7E"/>
    <w:rsid w:val="003C5E99"/>
    <w:rsid w:val="003C65BF"/>
    <w:rsid w:val="003C6987"/>
    <w:rsid w:val="003C6E1B"/>
    <w:rsid w:val="003C6E9F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4A3"/>
    <w:rsid w:val="003D1557"/>
    <w:rsid w:val="003D156C"/>
    <w:rsid w:val="003D15B4"/>
    <w:rsid w:val="003D17F8"/>
    <w:rsid w:val="003D1E1E"/>
    <w:rsid w:val="003D1F48"/>
    <w:rsid w:val="003D1F60"/>
    <w:rsid w:val="003D291E"/>
    <w:rsid w:val="003D2CB0"/>
    <w:rsid w:val="003D2FA6"/>
    <w:rsid w:val="003D33B7"/>
    <w:rsid w:val="003D3822"/>
    <w:rsid w:val="003D3FE5"/>
    <w:rsid w:val="003D410F"/>
    <w:rsid w:val="003D43F7"/>
    <w:rsid w:val="003D44B2"/>
    <w:rsid w:val="003D46CB"/>
    <w:rsid w:val="003D4732"/>
    <w:rsid w:val="003D4764"/>
    <w:rsid w:val="003D495A"/>
    <w:rsid w:val="003D4EEF"/>
    <w:rsid w:val="003D5022"/>
    <w:rsid w:val="003D546B"/>
    <w:rsid w:val="003D568A"/>
    <w:rsid w:val="003D576B"/>
    <w:rsid w:val="003D5845"/>
    <w:rsid w:val="003D5C8F"/>
    <w:rsid w:val="003D63E2"/>
    <w:rsid w:val="003D6680"/>
    <w:rsid w:val="003D67C3"/>
    <w:rsid w:val="003D6BD8"/>
    <w:rsid w:val="003D7139"/>
    <w:rsid w:val="003D76CE"/>
    <w:rsid w:val="003D7827"/>
    <w:rsid w:val="003D7C8A"/>
    <w:rsid w:val="003D7DD3"/>
    <w:rsid w:val="003D7E72"/>
    <w:rsid w:val="003D7FCD"/>
    <w:rsid w:val="003E0125"/>
    <w:rsid w:val="003E0131"/>
    <w:rsid w:val="003E0152"/>
    <w:rsid w:val="003E019C"/>
    <w:rsid w:val="003E057F"/>
    <w:rsid w:val="003E0C6A"/>
    <w:rsid w:val="003E11A7"/>
    <w:rsid w:val="003E17D3"/>
    <w:rsid w:val="003E1946"/>
    <w:rsid w:val="003E19E9"/>
    <w:rsid w:val="003E1AB3"/>
    <w:rsid w:val="003E1AE2"/>
    <w:rsid w:val="003E1DC1"/>
    <w:rsid w:val="003E2D03"/>
    <w:rsid w:val="003E2DE1"/>
    <w:rsid w:val="003E2E7F"/>
    <w:rsid w:val="003E30E5"/>
    <w:rsid w:val="003E3752"/>
    <w:rsid w:val="003E3A59"/>
    <w:rsid w:val="003E3AA4"/>
    <w:rsid w:val="003E3CE1"/>
    <w:rsid w:val="003E3EFC"/>
    <w:rsid w:val="003E3F95"/>
    <w:rsid w:val="003E40E1"/>
    <w:rsid w:val="003E4D61"/>
    <w:rsid w:val="003E4F17"/>
    <w:rsid w:val="003E5015"/>
    <w:rsid w:val="003E519A"/>
    <w:rsid w:val="003E530D"/>
    <w:rsid w:val="003E53D6"/>
    <w:rsid w:val="003E5438"/>
    <w:rsid w:val="003E5A06"/>
    <w:rsid w:val="003E5ADF"/>
    <w:rsid w:val="003E5B79"/>
    <w:rsid w:val="003E6005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671"/>
    <w:rsid w:val="003F1815"/>
    <w:rsid w:val="003F1C1E"/>
    <w:rsid w:val="003F1E69"/>
    <w:rsid w:val="003F2324"/>
    <w:rsid w:val="003F23A3"/>
    <w:rsid w:val="003F256A"/>
    <w:rsid w:val="003F2601"/>
    <w:rsid w:val="003F2C25"/>
    <w:rsid w:val="003F368B"/>
    <w:rsid w:val="003F395A"/>
    <w:rsid w:val="003F3D9F"/>
    <w:rsid w:val="003F3F30"/>
    <w:rsid w:val="003F45BD"/>
    <w:rsid w:val="003F45CA"/>
    <w:rsid w:val="003F45E0"/>
    <w:rsid w:val="003F4630"/>
    <w:rsid w:val="003F4872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B3"/>
    <w:rsid w:val="003F678D"/>
    <w:rsid w:val="003F6B63"/>
    <w:rsid w:val="003F6DC9"/>
    <w:rsid w:val="003F71E1"/>
    <w:rsid w:val="003F7472"/>
    <w:rsid w:val="003F762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600"/>
    <w:rsid w:val="00401BEF"/>
    <w:rsid w:val="00401D05"/>
    <w:rsid w:val="00401FDB"/>
    <w:rsid w:val="004021A7"/>
    <w:rsid w:val="004025B4"/>
    <w:rsid w:val="004027C3"/>
    <w:rsid w:val="00402C5C"/>
    <w:rsid w:val="00402EBC"/>
    <w:rsid w:val="00402FD1"/>
    <w:rsid w:val="0040343D"/>
    <w:rsid w:val="004035FA"/>
    <w:rsid w:val="00404093"/>
    <w:rsid w:val="00404188"/>
    <w:rsid w:val="004042D7"/>
    <w:rsid w:val="004046DD"/>
    <w:rsid w:val="004049C2"/>
    <w:rsid w:val="00405A6B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D15"/>
    <w:rsid w:val="00410EC6"/>
    <w:rsid w:val="00410F6B"/>
    <w:rsid w:val="00411F2F"/>
    <w:rsid w:val="004122F1"/>
    <w:rsid w:val="00412449"/>
    <w:rsid w:val="004125D8"/>
    <w:rsid w:val="0041266B"/>
    <w:rsid w:val="0041267B"/>
    <w:rsid w:val="00412C26"/>
    <w:rsid w:val="004132A4"/>
    <w:rsid w:val="004132F6"/>
    <w:rsid w:val="0041359D"/>
    <w:rsid w:val="00413833"/>
    <w:rsid w:val="004138C4"/>
    <w:rsid w:val="00413A75"/>
    <w:rsid w:val="00413B53"/>
    <w:rsid w:val="0041445D"/>
    <w:rsid w:val="0041454D"/>
    <w:rsid w:val="00414BFB"/>
    <w:rsid w:val="00414C09"/>
    <w:rsid w:val="00414D2E"/>
    <w:rsid w:val="00414EA8"/>
    <w:rsid w:val="00415041"/>
    <w:rsid w:val="00415193"/>
    <w:rsid w:val="004156B7"/>
    <w:rsid w:val="00415869"/>
    <w:rsid w:val="00415E27"/>
    <w:rsid w:val="004160C4"/>
    <w:rsid w:val="00416331"/>
    <w:rsid w:val="00416387"/>
    <w:rsid w:val="004163F1"/>
    <w:rsid w:val="00416439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1FF"/>
    <w:rsid w:val="0041720E"/>
    <w:rsid w:val="0041727A"/>
    <w:rsid w:val="004177BF"/>
    <w:rsid w:val="00417A99"/>
    <w:rsid w:val="00417F3E"/>
    <w:rsid w:val="004201EE"/>
    <w:rsid w:val="0042051A"/>
    <w:rsid w:val="00420C0A"/>
    <w:rsid w:val="00420F3E"/>
    <w:rsid w:val="004217B6"/>
    <w:rsid w:val="0042187B"/>
    <w:rsid w:val="004219B8"/>
    <w:rsid w:val="00421B39"/>
    <w:rsid w:val="00421C07"/>
    <w:rsid w:val="00421FA4"/>
    <w:rsid w:val="00422403"/>
    <w:rsid w:val="00422911"/>
    <w:rsid w:val="00422C4A"/>
    <w:rsid w:val="00422D85"/>
    <w:rsid w:val="00422E91"/>
    <w:rsid w:val="004232C8"/>
    <w:rsid w:val="004234FE"/>
    <w:rsid w:val="004237BF"/>
    <w:rsid w:val="00423918"/>
    <w:rsid w:val="00423991"/>
    <w:rsid w:val="004240CA"/>
    <w:rsid w:val="0042414A"/>
    <w:rsid w:val="004245FE"/>
    <w:rsid w:val="004246A8"/>
    <w:rsid w:val="00424925"/>
    <w:rsid w:val="00424926"/>
    <w:rsid w:val="00424B45"/>
    <w:rsid w:val="004254CE"/>
    <w:rsid w:val="00425523"/>
    <w:rsid w:val="0042559E"/>
    <w:rsid w:val="00425923"/>
    <w:rsid w:val="004259FB"/>
    <w:rsid w:val="00425A9F"/>
    <w:rsid w:val="00425B06"/>
    <w:rsid w:val="00425D62"/>
    <w:rsid w:val="0042603F"/>
    <w:rsid w:val="004260F7"/>
    <w:rsid w:val="004263E0"/>
    <w:rsid w:val="00426753"/>
    <w:rsid w:val="00427345"/>
    <w:rsid w:val="00427504"/>
    <w:rsid w:val="004275A6"/>
    <w:rsid w:val="004276CA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A6C"/>
    <w:rsid w:val="00431AF1"/>
    <w:rsid w:val="00431D52"/>
    <w:rsid w:val="00431D9D"/>
    <w:rsid w:val="00431E68"/>
    <w:rsid w:val="0043262D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35A"/>
    <w:rsid w:val="00434867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E6A"/>
    <w:rsid w:val="00441F08"/>
    <w:rsid w:val="004422AC"/>
    <w:rsid w:val="004422F2"/>
    <w:rsid w:val="004424A7"/>
    <w:rsid w:val="0044255D"/>
    <w:rsid w:val="0044294D"/>
    <w:rsid w:val="00442DCA"/>
    <w:rsid w:val="00442F94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0A8"/>
    <w:rsid w:val="00444157"/>
    <w:rsid w:val="00444162"/>
    <w:rsid w:val="00444880"/>
    <w:rsid w:val="004448F0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7074"/>
    <w:rsid w:val="004471CB"/>
    <w:rsid w:val="00447593"/>
    <w:rsid w:val="00447C5B"/>
    <w:rsid w:val="00447EC5"/>
    <w:rsid w:val="00447ED8"/>
    <w:rsid w:val="00447F1C"/>
    <w:rsid w:val="00447F73"/>
    <w:rsid w:val="004501F2"/>
    <w:rsid w:val="004503D1"/>
    <w:rsid w:val="0045062B"/>
    <w:rsid w:val="004507D0"/>
    <w:rsid w:val="00450A8B"/>
    <w:rsid w:val="00450F04"/>
    <w:rsid w:val="004515AA"/>
    <w:rsid w:val="0045190D"/>
    <w:rsid w:val="00451927"/>
    <w:rsid w:val="00451F58"/>
    <w:rsid w:val="00452063"/>
    <w:rsid w:val="0045259E"/>
    <w:rsid w:val="00452930"/>
    <w:rsid w:val="00452A57"/>
    <w:rsid w:val="00452F48"/>
    <w:rsid w:val="00453208"/>
    <w:rsid w:val="00453730"/>
    <w:rsid w:val="00453813"/>
    <w:rsid w:val="004547CC"/>
    <w:rsid w:val="00454898"/>
    <w:rsid w:val="00454C4A"/>
    <w:rsid w:val="004550E4"/>
    <w:rsid w:val="00455364"/>
    <w:rsid w:val="00455C48"/>
    <w:rsid w:val="00455D8C"/>
    <w:rsid w:val="00455DA5"/>
    <w:rsid w:val="00455FE4"/>
    <w:rsid w:val="0045643D"/>
    <w:rsid w:val="004565AC"/>
    <w:rsid w:val="00456669"/>
    <w:rsid w:val="00456A02"/>
    <w:rsid w:val="004571D3"/>
    <w:rsid w:val="004572A1"/>
    <w:rsid w:val="004574F2"/>
    <w:rsid w:val="00457B7D"/>
    <w:rsid w:val="00457E7C"/>
    <w:rsid w:val="0046014D"/>
    <w:rsid w:val="004603FD"/>
    <w:rsid w:val="00460645"/>
    <w:rsid w:val="00460956"/>
    <w:rsid w:val="00460AE6"/>
    <w:rsid w:val="00460D0B"/>
    <w:rsid w:val="00460E7C"/>
    <w:rsid w:val="004612C6"/>
    <w:rsid w:val="00461497"/>
    <w:rsid w:val="00461EE6"/>
    <w:rsid w:val="00461F6E"/>
    <w:rsid w:val="004621C4"/>
    <w:rsid w:val="00462206"/>
    <w:rsid w:val="0046236A"/>
    <w:rsid w:val="00462451"/>
    <w:rsid w:val="004625FC"/>
    <w:rsid w:val="00462799"/>
    <w:rsid w:val="004627E5"/>
    <w:rsid w:val="00462A56"/>
    <w:rsid w:val="00462AB0"/>
    <w:rsid w:val="00462E3B"/>
    <w:rsid w:val="004631A3"/>
    <w:rsid w:val="00463266"/>
    <w:rsid w:val="00463556"/>
    <w:rsid w:val="004638D5"/>
    <w:rsid w:val="00463A46"/>
    <w:rsid w:val="00463DF0"/>
    <w:rsid w:val="004640A7"/>
    <w:rsid w:val="004642B8"/>
    <w:rsid w:val="004643B3"/>
    <w:rsid w:val="00464549"/>
    <w:rsid w:val="004648E4"/>
    <w:rsid w:val="004649F1"/>
    <w:rsid w:val="00464A20"/>
    <w:rsid w:val="004655E4"/>
    <w:rsid w:val="004657EC"/>
    <w:rsid w:val="00465C6C"/>
    <w:rsid w:val="00465F1D"/>
    <w:rsid w:val="004661F7"/>
    <w:rsid w:val="004664E7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A1A"/>
    <w:rsid w:val="00470D5F"/>
    <w:rsid w:val="00470DF1"/>
    <w:rsid w:val="00470F5E"/>
    <w:rsid w:val="004713EA"/>
    <w:rsid w:val="004714CF"/>
    <w:rsid w:val="00471619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ADA"/>
    <w:rsid w:val="00472B55"/>
    <w:rsid w:val="00472D44"/>
    <w:rsid w:val="00473589"/>
    <w:rsid w:val="00473623"/>
    <w:rsid w:val="0047395D"/>
    <w:rsid w:val="00473A6A"/>
    <w:rsid w:val="00473A93"/>
    <w:rsid w:val="00473C79"/>
    <w:rsid w:val="00473ED1"/>
    <w:rsid w:val="004744E7"/>
    <w:rsid w:val="00474E91"/>
    <w:rsid w:val="00474EA5"/>
    <w:rsid w:val="0047502F"/>
    <w:rsid w:val="00475212"/>
    <w:rsid w:val="004757C4"/>
    <w:rsid w:val="004757ED"/>
    <w:rsid w:val="0047586F"/>
    <w:rsid w:val="004758EC"/>
    <w:rsid w:val="00475B6A"/>
    <w:rsid w:val="00475CA9"/>
    <w:rsid w:val="00475F91"/>
    <w:rsid w:val="00476246"/>
    <w:rsid w:val="0047656E"/>
    <w:rsid w:val="00476613"/>
    <w:rsid w:val="00476872"/>
    <w:rsid w:val="004769AD"/>
    <w:rsid w:val="00476C57"/>
    <w:rsid w:val="00476F60"/>
    <w:rsid w:val="004771C0"/>
    <w:rsid w:val="00477482"/>
    <w:rsid w:val="00477793"/>
    <w:rsid w:val="00477B6D"/>
    <w:rsid w:val="00477BBC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7CE"/>
    <w:rsid w:val="004837CF"/>
    <w:rsid w:val="00483E00"/>
    <w:rsid w:val="00484100"/>
    <w:rsid w:val="0048431C"/>
    <w:rsid w:val="00484840"/>
    <w:rsid w:val="00484924"/>
    <w:rsid w:val="004857D2"/>
    <w:rsid w:val="00485DA5"/>
    <w:rsid w:val="00486264"/>
    <w:rsid w:val="00486343"/>
    <w:rsid w:val="004867BB"/>
    <w:rsid w:val="00486B95"/>
    <w:rsid w:val="00486CD2"/>
    <w:rsid w:val="0048709B"/>
    <w:rsid w:val="004873EA"/>
    <w:rsid w:val="004876D2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391"/>
    <w:rsid w:val="00491B2F"/>
    <w:rsid w:val="0049208A"/>
    <w:rsid w:val="004922FB"/>
    <w:rsid w:val="00492539"/>
    <w:rsid w:val="00492566"/>
    <w:rsid w:val="0049274E"/>
    <w:rsid w:val="004927F6"/>
    <w:rsid w:val="004928C1"/>
    <w:rsid w:val="00492D9F"/>
    <w:rsid w:val="00493283"/>
    <w:rsid w:val="004935A1"/>
    <w:rsid w:val="00493967"/>
    <w:rsid w:val="00493E11"/>
    <w:rsid w:val="00494148"/>
    <w:rsid w:val="004943BC"/>
    <w:rsid w:val="00494442"/>
    <w:rsid w:val="004947E6"/>
    <w:rsid w:val="00494A1B"/>
    <w:rsid w:val="00494B86"/>
    <w:rsid w:val="00494D2E"/>
    <w:rsid w:val="00494D40"/>
    <w:rsid w:val="00494EF9"/>
    <w:rsid w:val="00494EFE"/>
    <w:rsid w:val="00495459"/>
    <w:rsid w:val="00495523"/>
    <w:rsid w:val="0049562F"/>
    <w:rsid w:val="00495BB0"/>
    <w:rsid w:val="00495BCB"/>
    <w:rsid w:val="00495BE1"/>
    <w:rsid w:val="00495E8B"/>
    <w:rsid w:val="0049614E"/>
    <w:rsid w:val="00496211"/>
    <w:rsid w:val="004962BD"/>
    <w:rsid w:val="00496354"/>
    <w:rsid w:val="0049651E"/>
    <w:rsid w:val="004967D9"/>
    <w:rsid w:val="00496877"/>
    <w:rsid w:val="004969D6"/>
    <w:rsid w:val="00496B6E"/>
    <w:rsid w:val="00496BBD"/>
    <w:rsid w:val="00496DD7"/>
    <w:rsid w:val="00496DF0"/>
    <w:rsid w:val="00496E8C"/>
    <w:rsid w:val="004970A0"/>
    <w:rsid w:val="004970F0"/>
    <w:rsid w:val="00497217"/>
    <w:rsid w:val="004973F5"/>
    <w:rsid w:val="0049746F"/>
    <w:rsid w:val="00497598"/>
    <w:rsid w:val="004978DB"/>
    <w:rsid w:val="00497987"/>
    <w:rsid w:val="004979F0"/>
    <w:rsid w:val="00497BD2"/>
    <w:rsid w:val="00497DC6"/>
    <w:rsid w:val="00497EC5"/>
    <w:rsid w:val="004A008F"/>
    <w:rsid w:val="004A0624"/>
    <w:rsid w:val="004A0742"/>
    <w:rsid w:val="004A0A26"/>
    <w:rsid w:val="004A0CCF"/>
    <w:rsid w:val="004A0D61"/>
    <w:rsid w:val="004A0FC9"/>
    <w:rsid w:val="004A1326"/>
    <w:rsid w:val="004A13B6"/>
    <w:rsid w:val="004A1472"/>
    <w:rsid w:val="004A157A"/>
    <w:rsid w:val="004A1A29"/>
    <w:rsid w:val="004A1F03"/>
    <w:rsid w:val="004A26DD"/>
    <w:rsid w:val="004A284B"/>
    <w:rsid w:val="004A2A63"/>
    <w:rsid w:val="004A2AF9"/>
    <w:rsid w:val="004A2B5F"/>
    <w:rsid w:val="004A33D9"/>
    <w:rsid w:val="004A3452"/>
    <w:rsid w:val="004A355C"/>
    <w:rsid w:val="004A35FF"/>
    <w:rsid w:val="004A360F"/>
    <w:rsid w:val="004A3C77"/>
    <w:rsid w:val="004A4296"/>
    <w:rsid w:val="004A45D1"/>
    <w:rsid w:val="004A46D6"/>
    <w:rsid w:val="004A4E4C"/>
    <w:rsid w:val="004A5173"/>
    <w:rsid w:val="004A5204"/>
    <w:rsid w:val="004A52A3"/>
    <w:rsid w:val="004A5772"/>
    <w:rsid w:val="004A5E7A"/>
    <w:rsid w:val="004A6117"/>
    <w:rsid w:val="004A6554"/>
    <w:rsid w:val="004A68BC"/>
    <w:rsid w:val="004A6AF0"/>
    <w:rsid w:val="004A6E0E"/>
    <w:rsid w:val="004A6ECF"/>
    <w:rsid w:val="004A722E"/>
    <w:rsid w:val="004A7692"/>
    <w:rsid w:val="004A7D1F"/>
    <w:rsid w:val="004A7E90"/>
    <w:rsid w:val="004A7FD3"/>
    <w:rsid w:val="004B0075"/>
    <w:rsid w:val="004B017F"/>
    <w:rsid w:val="004B03E4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2DDF"/>
    <w:rsid w:val="004B342E"/>
    <w:rsid w:val="004B3473"/>
    <w:rsid w:val="004B37F6"/>
    <w:rsid w:val="004B3BBC"/>
    <w:rsid w:val="004B3FB5"/>
    <w:rsid w:val="004B421B"/>
    <w:rsid w:val="004B42CE"/>
    <w:rsid w:val="004B4308"/>
    <w:rsid w:val="004B4768"/>
    <w:rsid w:val="004B47B4"/>
    <w:rsid w:val="004B47C2"/>
    <w:rsid w:val="004B4B16"/>
    <w:rsid w:val="004B4B4F"/>
    <w:rsid w:val="004B4B9A"/>
    <w:rsid w:val="004B4ED6"/>
    <w:rsid w:val="004B50A2"/>
    <w:rsid w:val="004B544F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529"/>
    <w:rsid w:val="004C0669"/>
    <w:rsid w:val="004C0733"/>
    <w:rsid w:val="004C09C2"/>
    <w:rsid w:val="004C0B4E"/>
    <w:rsid w:val="004C0CD3"/>
    <w:rsid w:val="004C0CED"/>
    <w:rsid w:val="004C1015"/>
    <w:rsid w:val="004C14A8"/>
    <w:rsid w:val="004C1C43"/>
    <w:rsid w:val="004C2225"/>
    <w:rsid w:val="004C22D9"/>
    <w:rsid w:val="004C231D"/>
    <w:rsid w:val="004C24EB"/>
    <w:rsid w:val="004C25A2"/>
    <w:rsid w:val="004C2652"/>
    <w:rsid w:val="004C29FE"/>
    <w:rsid w:val="004C2BBF"/>
    <w:rsid w:val="004C3172"/>
    <w:rsid w:val="004C31A1"/>
    <w:rsid w:val="004C31A4"/>
    <w:rsid w:val="004C3205"/>
    <w:rsid w:val="004C3386"/>
    <w:rsid w:val="004C33FD"/>
    <w:rsid w:val="004C34C7"/>
    <w:rsid w:val="004C35A3"/>
    <w:rsid w:val="004C3DF7"/>
    <w:rsid w:val="004C4082"/>
    <w:rsid w:val="004C455E"/>
    <w:rsid w:val="004C47E5"/>
    <w:rsid w:val="004C500B"/>
    <w:rsid w:val="004C533F"/>
    <w:rsid w:val="004C5E04"/>
    <w:rsid w:val="004C5FDB"/>
    <w:rsid w:val="004C6011"/>
    <w:rsid w:val="004C607B"/>
    <w:rsid w:val="004C6233"/>
    <w:rsid w:val="004C63E8"/>
    <w:rsid w:val="004C6B6A"/>
    <w:rsid w:val="004C6C18"/>
    <w:rsid w:val="004C6CC4"/>
    <w:rsid w:val="004C6CCA"/>
    <w:rsid w:val="004C6E64"/>
    <w:rsid w:val="004C7439"/>
    <w:rsid w:val="004C7620"/>
    <w:rsid w:val="004C7CC9"/>
    <w:rsid w:val="004D0113"/>
    <w:rsid w:val="004D02E7"/>
    <w:rsid w:val="004D0928"/>
    <w:rsid w:val="004D09F2"/>
    <w:rsid w:val="004D0CE9"/>
    <w:rsid w:val="004D0EF2"/>
    <w:rsid w:val="004D10A2"/>
    <w:rsid w:val="004D1387"/>
    <w:rsid w:val="004D14FF"/>
    <w:rsid w:val="004D1886"/>
    <w:rsid w:val="004D1991"/>
    <w:rsid w:val="004D1A13"/>
    <w:rsid w:val="004D1B98"/>
    <w:rsid w:val="004D1BDD"/>
    <w:rsid w:val="004D1EC1"/>
    <w:rsid w:val="004D1FE9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3F2D"/>
    <w:rsid w:val="004D43F5"/>
    <w:rsid w:val="004D467D"/>
    <w:rsid w:val="004D49B3"/>
    <w:rsid w:val="004D4E60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820"/>
    <w:rsid w:val="004D7BAE"/>
    <w:rsid w:val="004D7C54"/>
    <w:rsid w:val="004D7D54"/>
    <w:rsid w:val="004D7E91"/>
    <w:rsid w:val="004E017F"/>
    <w:rsid w:val="004E0213"/>
    <w:rsid w:val="004E0652"/>
    <w:rsid w:val="004E08A2"/>
    <w:rsid w:val="004E0FF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300D"/>
    <w:rsid w:val="004E31B6"/>
    <w:rsid w:val="004E3211"/>
    <w:rsid w:val="004E3598"/>
    <w:rsid w:val="004E35AA"/>
    <w:rsid w:val="004E3660"/>
    <w:rsid w:val="004E372F"/>
    <w:rsid w:val="004E3C1E"/>
    <w:rsid w:val="004E3F71"/>
    <w:rsid w:val="004E424B"/>
    <w:rsid w:val="004E4381"/>
    <w:rsid w:val="004E448F"/>
    <w:rsid w:val="004E4B4B"/>
    <w:rsid w:val="004E4DB5"/>
    <w:rsid w:val="004E4DC3"/>
    <w:rsid w:val="004E4E06"/>
    <w:rsid w:val="004E4ED8"/>
    <w:rsid w:val="004E4FAE"/>
    <w:rsid w:val="004E5116"/>
    <w:rsid w:val="004E5227"/>
    <w:rsid w:val="004E55CB"/>
    <w:rsid w:val="004E55EC"/>
    <w:rsid w:val="004E59F9"/>
    <w:rsid w:val="004E5AE1"/>
    <w:rsid w:val="004E5F3B"/>
    <w:rsid w:val="004E663D"/>
    <w:rsid w:val="004E6772"/>
    <w:rsid w:val="004E6A81"/>
    <w:rsid w:val="004E6BDE"/>
    <w:rsid w:val="004E6F89"/>
    <w:rsid w:val="004E6FE1"/>
    <w:rsid w:val="004E70B3"/>
    <w:rsid w:val="004E71FD"/>
    <w:rsid w:val="004E75B1"/>
    <w:rsid w:val="004F0098"/>
    <w:rsid w:val="004F02C5"/>
    <w:rsid w:val="004F052F"/>
    <w:rsid w:val="004F06E0"/>
    <w:rsid w:val="004F07A2"/>
    <w:rsid w:val="004F0882"/>
    <w:rsid w:val="004F0DAC"/>
    <w:rsid w:val="004F0EC9"/>
    <w:rsid w:val="004F0EF3"/>
    <w:rsid w:val="004F1207"/>
    <w:rsid w:val="004F13CB"/>
    <w:rsid w:val="004F14D2"/>
    <w:rsid w:val="004F180D"/>
    <w:rsid w:val="004F1F54"/>
    <w:rsid w:val="004F21D3"/>
    <w:rsid w:val="004F22B2"/>
    <w:rsid w:val="004F2A04"/>
    <w:rsid w:val="004F2A34"/>
    <w:rsid w:val="004F2AB6"/>
    <w:rsid w:val="004F2C8F"/>
    <w:rsid w:val="004F365D"/>
    <w:rsid w:val="004F39F3"/>
    <w:rsid w:val="004F3A88"/>
    <w:rsid w:val="004F3C0D"/>
    <w:rsid w:val="004F3D72"/>
    <w:rsid w:val="004F3E5E"/>
    <w:rsid w:val="004F403D"/>
    <w:rsid w:val="004F4324"/>
    <w:rsid w:val="004F435E"/>
    <w:rsid w:val="004F4AF0"/>
    <w:rsid w:val="004F4C06"/>
    <w:rsid w:val="004F501A"/>
    <w:rsid w:val="004F5687"/>
    <w:rsid w:val="004F5A8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675"/>
    <w:rsid w:val="004F7EA3"/>
    <w:rsid w:val="005000CD"/>
    <w:rsid w:val="005003A5"/>
    <w:rsid w:val="00500765"/>
    <w:rsid w:val="00500C68"/>
    <w:rsid w:val="00500DF2"/>
    <w:rsid w:val="00500E6A"/>
    <w:rsid w:val="00501005"/>
    <w:rsid w:val="00501306"/>
    <w:rsid w:val="005013E6"/>
    <w:rsid w:val="00501A62"/>
    <w:rsid w:val="00501ED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F2A"/>
    <w:rsid w:val="00502F7B"/>
    <w:rsid w:val="00503854"/>
    <w:rsid w:val="0050398D"/>
    <w:rsid w:val="00503D96"/>
    <w:rsid w:val="00503E40"/>
    <w:rsid w:val="005041F3"/>
    <w:rsid w:val="005042AB"/>
    <w:rsid w:val="00504327"/>
    <w:rsid w:val="0050446A"/>
    <w:rsid w:val="005051DF"/>
    <w:rsid w:val="00505314"/>
    <w:rsid w:val="0050552A"/>
    <w:rsid w:val="0050560E"/>
    <w:rsid w:val="0050638C"/>
    <w:rsid w:val="00506667"/>
    <w:rsid w:val="005068A4"/>
    <w:rsid w:val="005071D3"/>
    <w:rsid w:val="005074C9"/>
    <w:rsid w:val="0050774C"/>
    <w:rsid w:val="0050780C"/>
    <w:rsid w:val="00507811"/>
    <w:rsid w:val="00507821"/>
    <w:rsid w:val="005078B5"/>
    <w:rsid w:val="005078C2"/>
    <w:rsid w:val="0050790E"/>
    <w:rsid w:val="00507D15"/>
    <w:rsid w:val="00510D34"/>
    <w:rsid w:val="00510EF8"/>
    <w:rsid w:val="005110A1"/>
    <w:rsid w:val="00511453"/>
    <w:rsid w:val="005114A7"/>
    <w:rsid w:val="00511793"/>
    <w:rsid w:val="00511997"/>
    <w:rsid w:val="00511F12"/>
    <w:rsid w:val="00511FFE"/>
    <w:rsid w:val="005128F1"/>
    <w:rsid w:val="005129B8"/>
    <w:rsid w:val="00512C0C"/>
    <w:rsid w:val="00512D3E"/>
    <w:rsid w:val="00512F23"/>
    <w:rsid w:val="00512F3F"/>
    <w:rsid w:val="00513433"/>
    <w:rsid w:val="00513AF6"/>
    <w:rsid w:val="00513B36"/>
    <w:rsid w:val="00514270"/>
    <w:rsid w:val="005142EE"/>
    <w:rsid w:val="00514A75"/>
    <w:rsid w:val="00515459"/>
    <w:rsid w:val="00515477"/>
    <w:rsid w:val="005154C9"/>
    <w:rsid w:val="00515945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11C3"/>
    <w:rsid w:val="0052125B"/>
    <w:rsid w:val="00521DE4"/>
    <w:rsid w:val="00521E91"/>
    <w:rsid w:val="00521EC6"/>
    <w:rsid w:val="0052205D"/>
    <w:rsid w:val="005220CD"/>
    <w:rsid w:val="00522114"/>
    <w:rsid w:val="005227D9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A8D"/>
    <w:rsid w:val="0052509B"/>
    <w:rsid w:val="00525432"/>
    <w:rsid w:val="0052571A"/>
    <w:rsid w:val="00525AEE"/>
    <w:rsid w:val="00525D1E"/>
    <w:rsid w:val="005260DB"/>
    <w:rsid w:val="005261B8"/>
    <w:rsid w:val="0052629B"/>
    <w:rsid w:val="00526A5D"/>
    <w:rsid w:val="00526AB5"/>
    <w:rsid w:val="00526BEA"/>
    <w:rsid w:val="00526BFE"/>
    <w:rsid w:val="00527875"/>
    <w:rsid w:val="00527DBC"/>
    <w:rsid w:val="00527EFC"/>
    <w:rsid w:val="0053010F"/>
    <w:rsid w:val="00530249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6C"/>
    <w:rsid w:val="005319E5"/>
    <w:rsid w:val="00531AAA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2A3"/>
    <w:rsid w:val="005354EF"/>
    <w:rsid w:val="00535928"/>
    <w:rsid w:val="00535C6B"/>
    <w:rsid w:val="00535F35"/>
    <w:rsid w:val="0053615A"/>
    <w:rsid w:val="00536220"/>
    <w:rsid w:val="005366E8"/>
    <w:rsid w:val="00536C3D"/>
    <w:rsid w:val="00536D84"/>
    <w:rsid w:val="00536E1B"/>
    <w:rsid w:val="005375A7"/>
    <w:rsid w:val="00537619"/>
    <w:rsid w:val="0053773A"/>
    <w:rsid w:val="00537F29"/>
    <w:rsid w:val="0054005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02D"/>
    <w:rsid w:val="005422F3"/>
    <w:rsid w:val="0054261F"/>
    <w:rsid w:val="0054289B"/>
    <w:rsid w:val="00542B35"/>
    <w:rsid w:val="00542B60"/>
    <w:rsid w:val="00542DD6"/>
    <w:rsid w:val="0054312D"/>
    <w:rsid w:val="005434CD"/>
    <w:rsid w:val="00543626"/>
    <w:rsid w:val="0054367F"/>
    <w:rsid w:val="005439C7"/>
    <w:rsid w:val="00543EFE"/>
    <w:rsid w:val="00543F49"/>
    <w:rsid w:val="00544336"/>
    <w:rsid w:val="005444FB"/>
    <w:rsid w:val="00544599"/>
    <w:rsid w:val="005445EF"/>
    <w:rsid w:val="0054485C"/>
    <w:rsid w:val="005449DE"/>
    <w:rsid w:val="00544A0F"/>
    <w:rsid w:val="00544D89"/>
    <w:rsid w:val="00544E8C"/>
    <w:rsid w:val="00545731"/>
    <w:rsid w:val="00545AEE"/>
    <w:rsid w:val="00545B1E"/>
    <w:rsid w:val="00545B7B"/>
    <w:rsid w:val="00545E09"/>
    <w:rsid w:val="005462C4"/>
    <w:rsid w:val="00546409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1FF3"/>
    <w:rsid w:val="005522F8"/>
    <w:rsid w:val="00552394"/>
    <w:rsid w:val="00552458"/>
    <w:rsid w:val="00552633"/>
    <w:rsid w:val="005526CF"/>
    <w:rsid w:val="0055275E"/>
    <w:rsid w:val="00552807"/>
    <w:rsid w:val="0055286F"/>
    <w:rsid w:val="00552B21"/>
    <w:rsid w:val="00552D3E"/>
    <w:rsid w:val="00553244"/>
    <w:rsid w:val="0055388A"/>
    <w:rsid w:val="005538CD"/>
    <w:rsid w:val="00553AB0"/>
    <w:rsid w:val="00553B25"/>
    <w:rsid w:val="00553E24"/>
    <w:rsid w:val="0055420D"/>
    <w:rsid w:val="005545EB"/>
    <w:rsid w:val="005546DF"/>
    <w:rsid w:val="00554717"/>
    <w:rsid w:val="00555332"/>
    <w:rsid w:val="005559AB"/>
    <w:rsid w:val="005559F9"/>
    <w:rsid w:val="00555A7C"/>
    <w:rsid w:val="00555B5D"/>
    <w:rsid w:val="00555FED"/>
    <w:rsid w:val="005567B7"/>
    <w:rsid w:val="0055691F"/>
    <w:rsid w:val="00556CC0"/>
    <w:rsid w:val="00556F9C"/>
    <w:rsid w:val="00557318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9B2"/>
    <w:rsid w:val="00561D5A"/>
    <w:rsid w:val="0056242B"/>
    <w:rsid w:val="00562522"/>
    <w:rsid w:val="005627B9"/>
    <w:rsid w:val="005627E0"/>
    <w:rsid w:val="00562CBE"/>
    <w:rsid w:val="00562D90"/>
    <w:rsid w:val="005630DE"/>
    <w:rsid w:val="00563350"/>
    <w:rsid w:val="00563696"/>
    <w:rsid w:val="005637E9"/>
    <w:rsid w:val="00563CCA"/>
    <w:rsid w:val="00563E4D"/>
    <w:rsid w:val="00563ED5"/>
    <w:rsid w:val="00564844"/>
    <w:rsid w:val="00564942"/>
    <w:rsid w:val="005655DC"/>
    <w:rsid w:val="005656B1"/>
    <w:rsid w:val="00565B9E"/>
    <w:rsid w:val="00565E2D"/>
    <w:rsid w:val="00565F6B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66E"/>
    <w:rsid w:val="0057182F"/>
    <w:rsid w:val="00571DDA"/>
    <w:rsid w:val="00571EF6"/>
    <w:rsid w:val="005728B4"/>
    <w:rsid w:val="00572AE2"/>
    <w:rsid w:val="00572D4E"/>
    <w:rsid w:val="00572D9A"/>
    <w:rsid w:val="00572E49"/>
    <w:rsid w:val="0057327B"/>
    <w:rsid w:val="00573524"/>
    <w:rsid w:val="005737A3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31F"/>
    <w:rsid w:val="0057739D"/>
    <w:rsid w:val="0057743E"/>
    <w:rsid w:val="00577648"/>
    <w:rsid w:val="00577676"/>
    <w:rsid w:val="00577678"/>
    <w:rsid w:val="00577A60"/>
    <w:rsid w:val="0058041F"/>
    <w:rsid w:val="005806E8"/>
    <w:rsid w:val="0058076B"/>
    <w:rsid w:val="00580BC2"/>
    <w:rsid w:val="00580C83"/>
    <w:rsid w:val="00580FD4"/>
    <w:rsid w:val="00581600"/>
    <w:rsid w:val="00581652"/>
    <w:rsid w:val="005816F0"/>
    <w:rsid w:val="0058174E"/>
    <w:rsid w:val="00581A78"/>
    <w:rsid w:val="00581DB7"/>
    <w:rsid w:val="00581F11"/>
    <w:rsid w:val="00582214"/>
    <w:rsid w:val="00582226"/>
    <w:rsid w:val="00582822"/>
    <w:rsid w:val="0058283B"/>
    <w:rsid w:val="00582D0C"/>
    <w:rsid w:val="0058316A"/>
    <w:rsid w:val="005831DE"/>
    <w:rsid w:val="0058324B"/>
    <w:rsid w:val="00583414"/>
    <w:rsid w:val="0058396D"/>
    <w:rsid w:val="00583D06"/>
    <w:rsid w:val="0058413F"/>
    <w:rsid w:val="005843C0"/>
    <w:rsid w:val="005846B0"/>
    <w:rsid w:val="00584DD8"/>
    <w:rsid w:val="00585022"/>
    <w:rsid w:val="00585221"/>
    <w:rsid w:val="00585390"/>
    <w:rsid w:val="00585612"/>
    <w:rsid w:val="00585699"/>
    <w:rsid w:val="00585862"/>
    <w:rsid w:val="00586364"/>
    <w:rsid w:val="0058689F"/>
    <w:rsid w:val="0058694F"/>
    <w:rsid w:val="00587092"/>
    <w:rsid w:val="00587320"/>
    <w:rsid w:val="005873E4"/>
    <w:rsid w:val="00587AB7"/>
    <w:rsid w:val="00587AF2"/>
    <w:rsid w:val="00587D12"/>
    <w:rsid w:val="00587DF6"/>
    <w:rsid w:val="005900CC"/>
    <w:rsid w:val="0059050F"/>
    <w:rsid w:val="00590521"/>
    <w:rsid w:val="00590524"/>
    <w:rsid w:val="00590784"/>
    <w:rsid w:val="00590CEE"/>
    <w:rsid w:val="005910F0"/>
    <w:rsid w:val="0059121B"/>
    <w:rsid w:val="00591389"/>
    <w:rsid w:val="00591520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88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601A"/>
    <w:rsid w:val="005964D7"/>
    <w:rsid w:val="005965A1"/>
    <w:rsid w:val="00596783"/>
    <w:rsid w:val="005968BB"/>
    <w:rsid w:val="00596D73"/>
    <w:rsid w:val="00596DD1"/>
    <w:rsid w:val="005970DD"/>
    <w:rsid w:val="005972D4"/>
    <w:rsid w:val="00597CF2"/>
    <w:rsid w:val="005A0070"/>
    <w:rsid w:val="005A00DE"/>
    <w:rsid w:val="005A0132"/>
    <w:rsid w:val="005A01B2"/>
    <w:rsid w:val="005A03B6"/>
    <w:rsid w:val="005A04A1"/>
    <w:rsid w:val="005A077F"/>
    <w:rsid w:val="005A07A9"/>
    <w:rsid w:val="005A092D"/>
    <w:rsid w:val="005A1B5C"/>
    <w:rsid w:val="005A1BEB"/>
    <w:rsid w:val="005A1DC8"/>
    <w:rsid w:val="005A20A3"/>
    <w:rsid w:val="005A247E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9FE"/>
    <w:rsid w:val="005A6ED3"/>
    <w:rsid w:val="005A71DD"/>
    <w:rsid w:val="005A7572"/>
    <w:rsid w:val="005A79C8"/>
    <w:rsid w:val="005A7BBB"/>
    <w:rsid w:val="005A7C71"/>
    <w:rsid w:val="005A7D19"/>
    <w:rsid w:val="005A7DCD"/>
    <w:rsid w:val="005B018C"/>
    <w:rsid w:val="005B0312"/>
    <w:rsid w:val="005B03F3"/>
    <w:rsid w:val="005B083D"/>
    <w:rsid w:val="005B0A46"/>
    <w:rsid w:val="005B0EA3"/>
    <w:rsid w:val="005B1131"/>
    <w:rsid w:val="005B1470"/>
    <w:rsid w:val="005B154D"/>
    <w:rsid w:val="005B1878"/>
    <w:rsid w:val="005B18A1"/>
    <w:rsid w:val="005B1AF6"/>
    <w:rsid w:val="005B1F2D"/>
    <w:rsid w:val="005B20DC"/>
    <w:rsid w:val="005B25D1"/>
    <w:rsid w:val="005B26B8"/>
    <w:rsid w:val="005B276F"/>
    <w:rsid w:val="005B29D2"/>
    <w:rsid w:val="005B303C"/>
    <w:rsid w:val="005B30C8"/>
    <w:rsid w:val="005B327E"/>
    <w:rsid w:val="005B3610"/>
    <w:rsid w:val="005B36BB"/>
    <w:rsid w:val="005B373C"/>
    <w:rsid w:val="005B3C00"/>
    <w:rsid w:val="005B3E25"/>
    <w:rsid w:val="005B3FC1"/>
    <w:rsid w:val="005B41A9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F1B"/>
    <w:rsid w:val="005B6F21"/>
    <w:rsid w:val="005B7195"/>
    <w:rsid w:val="005B7568"/>
    <w:rsid w:val="005B7DD8"/>
    <w:rsid w:val="005B7F57"/>
    <w:rsid w:val="005C058F"/>
    <w:rsid w:val="005C071B"/>
    <w:rsid w:val="005C0798"/>
    <w:rsid w:val="005C0C9A"/>
    <w:rsid w:val="005C0F61"/>
    <w:rsid w:val="005C18C2"/>
    <w:rsid w:val="005C1AD8"/>
    <w:rsid w:val="005C1AF9"/>
    <w:rsid w:val="005C1C1B"/>
    <w:rsid w:val="005C1E11"/>
    <w:rsid w:val="005C229F"/>
    <w:rsid w:val="005C22D1"/>
    <w:rsid w:val="005C23FD"/>
    <w:rsid w:val="005C2999"/>
    <w:rsid w:val="005C2A8E"/>
    <w:rsid w:val="005C2BB6"/>
    <w:rsid w:val="005C2D3F"/>
    <w:rsid w:val="005C3102"/>
    <w:rsid w:val="005C3260"/>
    <w:rsid w:val="005C32BF"/>
    <w:rsid w:val="005C398C"/>
    <w:rsid w:val="005C3D37"/>
    <w:rsid w:val="005C4164"/>
    <w:rsid w:val="005C4453"/>
    <w:rsid w:val="005C4705"/>
    <w:rsid w:val="005C475B"/>
    <w:rsid w:val="005C47DA"/>
    <w:rsid w:val="005C4C7D"/>
    <w:rsid w:val="005C4F64"/>
    <w:rsid w:val="005C4FE2"/>
    <w:rsid w:val="005C5196"/>
    <w:rsid w:val="005C551D"/>
    <w:rsid w:val="005C571B"/>
    <w:rsid w:val="005C5844"/>
    <w:rsid w:val="005C585C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F18"/>
    <w:rsid w:val="005D0159"/>
    <w:rsid w:val="005D0190"/>
    <w:rsid w:val="005D0245"/>
    <w:rsid w:val="005D02F6"/>
    <w:rsid w:val="005D03BA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727"/>
    <w:rsid w:val="005D1B08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31A4"/>
    <w:rsid w:val="005D3510"/>
    <w:rsid w:val="005D359C"/>
    <w:rsid w:val="005D35CB"/>
    <w:rsid w:val="005D36CC"/>
    <w:rsid w:val="005D37A3"/>
    <w:rsid w:val="005D394A"/>
    <w:rsid w:val="005D45F8"/>
    <w:rsid w:val="005D4846"/>
    <w:rsid w:val="005D4852"/>
    <w:rsid w:val="005D4917"/>
    <w:rsid w:val="005D494B"/>
    <w:rsid w:val="005D5054"/>
    <w:rsid w:val="005D525F"/>
    <w:rsid w:val="005D59BD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6AB"/>
    <w:rsid w:val="005D76AD"/>
    <w:rsid w:val="005D76B5"/>
    <w:rsid w:val="005D7721"/>
    <w:rsid w:val="005D79FD"/>
    <w:rsid w:val="005D7A92"/>
    <w:rsid w:val="005D7FE7"/>
    <w:rsid w:val="005E01E6"/>
    <w:rsid w:val="005E0314"/>
    <w:rsid w:val="005E03EA"/>
    <w:rsid w:val="005E044C"/>
    <w:rsid w:val="005E04B9"/>
    <w:rsid w:val="005E0518"/>
    <w:rsid w:val="005E0799"/>
    <w:rsid w:val="005E07C2"/>
    <w:rsid w:val="005E084B"/>
    <w:rsid w:val="005E0905"/>
    <w:rsid w:val="005E09AC"/>
    <w:rsid w:val="005E1226"/>
    <w:rsid w:val="005E1914"/>
    <w:rsid w:val="005E1D2F"/>
    <w:rsid w:val="005E1D7C"/>
    <w:rsid w:val="005E1F57"/>
    <w:rsid w:val="005E2188"/>
    <w:rsid w:val="005E2775"/>
    <w:rsid w:val="005E2866"/>
    <w:rsid w:val="005E288F"/>
    <w:rsid w:val="005E309D"/>
    <w:rsid w:val="005E320C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753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039"/>
    <w:rsid w:val="005E62F5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7D9"/>
    <w:rsid w:val="005F0871"/>
    <w:rsid w:val="005F0A30"/>
    <w:rsid w:val="005F0B2C"/>
    <w:rsid w:val="005F0D93"/>
    <w:rsid w:val="005F0E60"/>
    <w:rsid w:val="005F0F5F"/>
    <w:rsid w:val="005F1054"/>
    <w:rsid w:val="005F1095"/>
    <w:rsid w:val="005F10B5"/>
    <w:rsid w:val="005F1350"/>
    <w:rsid w:val="005F13A4"/>
    <w:rsid w:val="005F17A0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ADB"/>
    <w:rsid w:val="005F3D5F"/>
    <w:rsid w:val="005F4009"/>
    <w:rsid w:val="005F401C"/>
    <w:rsid w:val="005F4279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6AC8"/>
    <w:rsid w:val="005F6B96"/>
    <w:rsid w:val="005F6F09"/>
    <w:rsid w:val="005F6F91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D6B"/>
    <w:rsid w:val="00600FF8"/>
    <w:rsid w:val="00601212"/>
    <w:rsid w:val="006014D1"/>
    <w:rsid w:val="0060158E"/>
    <w:rsid w:val="006017B5"/>
    <w:rsid w:val="00601D0E"/>
    <w:rsid w:val="00601D7D"/>
    <w:rsid w:val="006026A0"/>
    <w:rsid w:val="0060273B"/>
    <w:rsid w:val="0060292C"/>
    <w:rsid w:val="00602A82"/>
    <w:rsid w:val="00602BDD"/>
    <w:rsid w:val="00603068"/>
    <w:rsid w:val="00603A2B"/>
    <w:rsid w:val="00603C7E"/>
    <w:rsid w:val="00604292"/>
    <w:rsid w:val="006042F0"/>
    <w:rsid w:val="00604449"/>
    <w:rsid w:val="006044D6"/>
    <w:rsid w:val="00604FE8"/>
    <w:rsid w:val="006050D3"/>
    <w:rsid w:val="0060570E"/>
    <w:rsid w:val="006057C0"/>
    <w:rsid w:val="006059D8"/>
    <w:rsid w:val="00606218"/>
    <w:rsid w:val="0060669F"/>
    <w:rsid w:val="006067E3"/>
    <w:rsid w:val="00606883"/>
    <w:rsid w:val="00606988"/>
    <w:rsid w:val="00606B76"/>
    <w:rsid w:val="00606DB2"/>
    <w:rsid w:val="0060728C"/>
    <w:rsid w:val="00607377"/>
    <w:rsid w:val="006074B6"/>
    <w:rsid w:val="0061079D"/>
    <w:rsid w:val="00610E0F"/>
    <w:rsid w:val="006115B2"/>
    <w:rsid w:val="00611E93"/>
    <w:rsid w:val="00611EB0"/>
    <w:rsid w:val="006121BB"/>
    <w:rsid w:val="006122C0"/>
    <w:rsid w:val="00612366"/>
    <w:rsid w:val="00612888"/>
    <w:rsid w:val="00612997"/>
    <w:rsid w:val="00612AAF"/>
    <w:rsid w:val="00612D9D"/>
    <w:rsid w:val="0061363D"/>
    <w:rsid w:val="00613AF6"/>
    <w:rsid w:val="00613BBB"/>
    <w:rsid w:val="00613E20"/>
    <w:rsid w:val="00613EBD"/>
    <w:rsid w:val="006142B6"/>
    <w:rsid w:val="00614426"/>
    <w:rsid w:val="006146F7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17AEB"/>
    <w:rsid w:val="00617C51"/>
    <w:rsid w:val="00620205"/>
    <w:rsid w:val="00620359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949"/>
    <w:rsid w:val="00621D5C"/>
    <w:rsid w:val="00621E1B"/>
    <w:rsid w:val="00621EC3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50DC"/>
    <w:rsid w:val="00625572"/>
    <w:rsid w:val="0062586E"/>
    <w:rsid w:val="00625F42"/>
    <w:rsid w:val="00626202"/>
    <w:rsid w:val="006267CB"/>
    <w:rsid w:val="00626D89"/>
    <w:rsid w:val="00626E01"/>
    <w:rsid w:val="00626E40"/>
    <w:rsid w:val="006270AA"/>
    <w:rsid w:val="006271B8"/>
    <w:rsid w:val="00627239"/>
    <w:rsid w:val="00627CEE"/>
    <w:rsid w:val="00627D10"/>
    <w:rsid w:val="00627E52"/>
    <w:rsid w:val="0063017F"/>
    <w:rsid w:val="0063034D"/>
    <w:rsid w:val="006303D2"/>
    <w:rsid w:val="0063068E"/>
    <w:rsid w:val="006307CE"/>
    <w:rsid w:val="00630C55"/>
    <w:rsid w:val="00630F0E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538"/>
    <w:rsid w:val="0063353B"/>
    <w:rsid w:val="00633604"/>
    <w:rsid w:val="006336C2"/>
    <w:rsid w:val="00633836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C3F"/>
    <w:rsid w:val="00634CD6"/>
    <w:rsid w:val="00635158"/>
    <w:rsid w:val="00635210"/>
    <w:rsid w:val="006352B8"/>
    <w:rsid w:val="00635B2D"/>
    <w:rsid w:val="00635E86"/>
    <w:rsid w:val="00636083"/>
    <w:rsid w:val="006361E6"/>
    <w:rsid w:val="006368C0"/>
    <w:rsid w:val="0063692B"/>
    <w:rsid w:val="0063693C"/>
    <w:rsid w:val="006369B4"/>
    <w:rsid w:val="00636B70"/>
    <w:rsid w:val="00637167"/>
    <w:rsid w:val="00637402"/>
    <w:rsid w:val="00637D62"/>
    <w:rsid w:val="00637E16"/>
    <w:rsid w:val="006400BF"/>
    <w:rsid w:val="00640317"/>
    <w:rsid w:val="00640394"/>
    <w:rsid w:val="00640943"/>
    <w:rsid w:val="00640C2B"/>
    <w:rsid w:val="00640CD2"/>
    <w:rsid w:val="00640FDC"/>
    <w:rsid w:val="006410E1"/>
    <w:rsid w:val="00641143"/>
    <w:rsid w:val="006412D0"/>
    <w:rsid w:val="0064187C"/>
    <w:rsid w:val="006418E7"/>
    <w:rsid w:val="00641AAE"/>
    <w:rsid w:val="00641BA1"/>
    <w:rsid w:val="00641CE7"/>
    <w:rsid w:val="0064201A"/>
    <w:rsid w:val="006421E6"/>
    <w:rsid w:val="00642235"/>
    <w:rsid w:val="00642569"/>
    <w:rsid w:val="00642824"/>
    <w:rsid w:val="006428E8"/>
    <w:rsid w:val="006428F5"/>
    <w:rsid w:val="0064296D"/>
    <w:rsid w:val="006429DE"/>
    <w:rsid w:val="006432AD"/>
    <w:rsid w:val="00643479"/>
    <w:rsid w:val="00643502"/>
    <w:rsid w:val="00643556"/>
    <w:rsid w:val="00643A4D"/>
    <w:rsid w:val="00643EB2"/>
    <w:rsid w:val="006440E2"/>
    <w:rsid w:val="00644193"/>
    <w:rsid w:val="00644704"/>
    <w:rsid w:val="00644AA4"/>
    <w:rsid w:val="00644AFD"/>
    <w:rsid w:val="006457E6"/>
    <w:rsid w:val="00645F53"/>
    <w:rsid w:val="0064607E"/>
    <w:rsid w:val="006460E6"/>
    <w:rsid w:val="0064612D"/>
    <w:rsid w:val="006466EB"/>
    <w:rsid w:val="00646B99"/>
    <w:rsid w:val="00646C0B"/>
    <w:rsid w:val="00646DC6"/>
    <w:rsid w:val="00647137"/>
    <w:rsid w:val="0064796E"/>
    <w:rsid w:val="00647DC2"/>
    <w:rsid w:val="006501E4"/>
    <w:rsid w:val="006505E2"/>
    <w:rsid w:val="00650861"/>
    <w:rsid w:val="00650BC9"/>
    <w:rsid w:val="00651110"/>
    <w:rsid w:val="0065150C"/>
    <w:rsid w:val="0065179F"/>
    <w:rsid w:val="00651A65"/>
    <w:rsid w:val="00652053"/>
    <w:rsid w:val="006524A9"/>
    <w:rsid w:val="00652696"/>
    <w:rsid w:val="00652D71"/>
    <w:rsid w:val="00652D80"/>
    <w:rsid w:val="0065313A"/>
    <w:rsid w:val="00653146"/>
    <w:rsid w:val="00653379"/>
    <w:rsid w:val="006536F8"/>
    <w:rsid w:val="00653B2F"/>
    <w:rsid w:val="00653C42"/>
    <w:rsid w:val="00653D41"/>
    <w:rsid w:val="00653FD1"/>
    <w:rsid w:val="006547DB"/>
    <w:rsid w:val="006549CC"/>
    <w:rsid w:val="00654AA7"/>
    <w:rsid w:val="00654DF1"/>
    <w:rsid w:val="00654DF4"/>
    <w:rsid w:val="00655067"/>
    <w:rsid w:val="00655B71"/>
    <w:rsid w:val="00655D9B"/>
    <w:rsid w:val="006561A0"/>
    <w:rsid w:val="00656219"/>
    <w:rsid w:val="00656234"/>
    <w:rsid w:val="00656298"/>
    <w:rsid w:val="00656856"/>
    <w:rsid w:val="00656B43"/>
    <w:rsid w:val="00656C19"/>
    <w:rsid w:val="006570D8"/>
    <w:rsid w:val="0065715C"/>
    <w:rsid w:val="00657458"/>
    <w:rsid w:val="00657742"/>
    <w:rsid w:val="00657B5A"/>
    <w:rsid w:val="00657D75"/>
    <w:rsid w:val="006600B5"/>
    <w:rsid w:val="00660403"/>
    <w:rsid w:val="00660484"/>
    <w:rsid w:val="00660859"/>
    <w:rsid w:val="006609F3"/>
    <w:rsid w:val="00660C5C"/>
    <w:rsid w:val="00660CB6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1FB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CD4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AD3"/>
    <w:rsid w:val="00665B53"/>
    <w:rsid w:val="00665C0C"/>
    <w:rsid w:val="00665FD1"/>
    <w:rsid w:val="0066601E"/>
    <w:rsid w:val="00666410"/>
    <w:rsid w:val="00666DF2"/>
    <w:rsid w:val="00667007"/>
    <w:rsid w:val="0066700C"/>
    <w:rsid w:val="006672C1"/>
    <w:rsid w:val="006675CD"/>
    <w:rsid w:val="0066788A"/>
    <w:rsid w:val="00667A41"/>
    <w:rsid w:val="00667D2A"/>
    <w:rsid w:val="00670487"/>
    <w:rsid w:val="006706D2"/>
    <w:rsid w:val="00670875"/>
    <w:rsid w:val="0067094F"/>
    <w:rsid w:val="006709F9"/>
    <w:rsid w:val="00670AD0"/>
    <w:rsid w:val="00670BA2"/>
    <w:rsid w:val="00671378"/>
    <w:rsid w:val="0067142A"/>
    <w:rsid w:val="006714D8"/>
    <w:rsid w:val="00671CB3"/>
    <w:rsid w:val="00671E6E"/>
    <w:rsid w:val="00672033"/>
    <w:rsid w:val="006726A2"/>
    <w:rsid w:val="006726AD"/>
    <w:rsid w:val="00672DA6"/>
    <w:rsid w:val="00672DBD"/>
    <w:rsid w:val="0067382B"/>
    <w:rsid w:val="00673F03"/>
    <w:rsid w:val="006746E2"/>
    <w:rsid w:val="00674801"/>
    <w:rsid w:val="00674FD6"/>
    <w:rsid w:val="006752A3"/>
    <w:rsid w:val="00675944"/>
    <w:rsid w:val="00675A89"/>
    <w:rsid w:val="00675CD5"/>
    <w:rsid w:val="00675E54"/>
    <w:rsid w:val="00675EC9"/>
    <w:rsid w:val="006765B0"/>
    <w:rsid w:val="006768F9"/>
    <w:rsid w:val="00676B4A"/>
    <w:rsid w:val="00676B55"/>
    <w:rsid w:val="00676B8F"/>
    <w:rsid w:val="00676E1D"/>
    <w:rsid w:val="006772A5"/>
    <w:rsid w:val="00677389"/>
    <w:rsid w:val="0067761A"/>
    <w:rsid w:val="00677879"/>
    <w:rsid w:val="00677997"/>
    <w:rsid w:val="006779A6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88F"/>
    <w:rsid w:val="00680AC1"/>
    <w:rsid w:val="00680D19"/>
    <w:rsid w:val="0068109D"/>
    <w:rsid w:val="00681152"/>
    <w:rsid w:val="00681199"/>
    <w:rsid w:val="0068129A"/>
    <w:rsid w:val="006813B9"/>
    <w:rsid w:val="0068192B"/>
    <w:rsid w:val="00682024"/>
    <w:rsid w:val="0068214C"/>
    <w:rsid w:val="00682159"/>
    <w:rsid w:val="00682274"/>
    <w:rsid w:val="00682972"/>
    <w:rsid w:val="006829FB"/>
    <w:rsid w:val="00682BBC"/>
    <w:rsid w:val="00682D39"/>
    <w:rsid w:val="006830D7"/>
    <w:rsid w:val="00683173"/>
    <w:rsid w:val="006832C1"/>
    <w:rsid w:val="006833F5"/>
    <w:rsid w:val="0068369B"/>
    <w:rsid w:val="00683847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1EA"/>
    <w:rsid w:val="00685C13"/>
    <w:rsid w:val="00685F4E"/>
    <w:rsid w:val="00685FF0"/>
    <w:rsid w:val="0068601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681"/>
    <w:rsid w:val="006876D8"/>
    <w:rsid w:val="006877E6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2F0"/>
    <w:rsid w:val="00692790"/>
    <w:rsid w:val="00692881"/>
    <w:rsid w:val="006930F9"/>
    <w:rsid w:val="00693259"/>
    <w:rsid w:val="00693280"/>
    <w:rsid w:val="006935B6"/>
    <w:rsid w:val="00693678"/>
    <w:rsid w:val="006936A5"/>
    <w:rsid w:val="00693A3A"/>
    <w:rsid w:val="00693B13"/>
    <w:rsid w:val="00694096"/>
    <w:rsid w:val="00694A0F"/>
    <w:rsid w:val="00695159"/>
    <w:rsid w:val="0069515B"/>
    <w:rsid w:val="0069519D"/>
    <w:rsid w:val="006956B9"/>
    <w:rsid w:val="006957A6"/>
    <w:rsid w:val="00695808"/>
    <w:rsid w:val="00696036"/>
    <w:rsid w:val="006965F9"/>
    <w:rsid w:val="00696A2A"/>
    <w:rsid w:val="00696BB2"/>
    <w:rsid w:val="00696D19"/>
    <w:rsid w:val="00696F00"/>
    <w:rsid w:val="006971A3"/>
    <w:rsid w:val="00697A64"/>
    <w:rsid w:val="00697B88"/>
    <w:rsid w:val="00697E0D"/>
    <w:rsid w:val="00697F53"/>
    <w:rsid w:val="006A007E"/>
    <w:rsid w:val="006A00F4"/>
    <w:rsid w:val="006A0440"/>
    <w:rsid w:val="006A05A4"/>
    <w:rsid w:val="006A0D59"/>
    <w:rsid w:val="006A0F27"/>
    <w:rsid w:val="006A0FF8"/>
    <w:rsid w:val="006A10DB"/>
    <w:rsid w:val="006A1E55"/>
    <w:rsid w:val="006A2541"/>
    <w:rsid w:val="006A2CB1"/>
    <w:rsid w:val="006A2D3B"/>
    <w:rsid w:val="006A30F8"/>
    <w:rsid w:val="006A338E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7F8"/>
    <w:rsid w:val="006A7A6C"/>
    <w:rsid w:val="006A7AD6"/>
    <w:rsid w:val="006A7FA6"/>
    <w:rsid w:val="006B0026"/>
    <w:rsid w:val="006B02A3"/>
    <w:rsid w:val="006B0303"/>
    <w:rsid w:val="006B04E8"/>
    <w:rsid w:val="006B065B"/>
    <w:rsid w:val="006B07AB"/>
    <w:rsid w:val="006B084D"/>
    <w:rsid w:val="006B09A0"/>
    <w:rsid w:val="006B0A0A"/>
    <w:rsid w:val="006B0B86"/>
    <w:rsid w:val="006B0E70"/>
    <w:rsid w:val="006B0EB0"/>
    <w:rsid w:val="006B105B"/>
    <w:rsid w:val="006B181C"/>
    <w:rsid w:val="006B1C25"/>
    <w:rsid w:val="006B1D80"/>
    <w:rsid w:val="006B1D97"/>
    <w:rsid w:val="006B231F"/>
    <w:rsid w:val="006B2357"/>
    <w:rsid w:val="006B23A0"/>
    <w:rsid w:val="006B2469"/>
    <w:rsid w:val="006B246F"/>
    <w:rsid w:val="006B25D7"/>
    <w:rsid w:val="006B264A"/>
    <w:rsid w:val="006B28DC"/>
    <w:rsid w:val="006B2D29"/>
    <w:rsid w:val="006B2D79"/>
    <w:rsid w:val="006B3143"/>
    <w:rsid w:val="006B3CDC"/>
    <w:rsid w:val="006B3DBC"/>
    <w:rsid w:val="006B3EF8"/>
    <w:rsid w:val="006B40F3"/>
    <w:rsid w:val="006B433D"/>
    <w:rsid w:val="006B4492"/>
    <w:rsid w:val="006B460E"/>
    <w:rsid w:val="006B4EA2"/>
    <w:rsid w:val="006B5194"/>
    <w:rsid w:val="006B5C94"/>
    <w:rsid w:val="006B5CFA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7AA"/>
    <w:rsid w:val="006B79F1"/>
    <w:rsid w:val="006B7E94"/>
    <w:rsid w:val="006C01F8"/>
    <w:rsid w:val="006C04D5"/>
    <w:rsid w:val="006C099A"/>
    <w:rsid w:val="006C0B65"/>
    <w:rsid w:val="006C1108"/>
    <w:rsid w:val="006C1192"/>
    <w:rsid w:val="006C15FE"/>
    <w:rsid w:val="006C1625"/>
    <w:rsid w:val="006C1B41"/>
    <w:rsid w:val="006C1BC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0FD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C15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747"/>
    <w:rsid w:val="006D27A1"/>
    <w:rsid w:val="006D27F6"/>
    <w:rsid w:val="006D28FA"/>
    <w:rsid w:val="006D2DBC"/>
    <w:rsid w:val="006D35B8"/>
    <w:rsid w:val="006D395A"/>
    <w:rsid w:val="006D3A5F"/>
    <w:rsid w:val="006D3E4E"/>
    <w:rsid w:val="006D3F87"/>
    <w:rsid w:val="006D3FBB"/>
    <w:rsid w:val="006D4126"/>
    <w:rsid w:val="006D42FA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15"/>
    <w:rsid w:val="006D5B42"/>
    <w:rsid w:val="006D5C88"/>
    <w:rsid w:val="006D5CC5"/>
    <w:rsid w:val="006D67B6"/>
    <w:rsid w:val="006D6BDC"/>
    <w:rsid w:val="006D6D30"/>
    <w:rsid w:val="006D732A"/>
    <w:rsid w:val="006D7543"/>
    <w:rsid w:val="006D7738"/>
    <w:rsid w:val="006D7CD5"/>
    <w:rsid w:val="006E0056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20C3"/>
    <w:rsid w:val="006E20D6"/>
    <w:rsid w:val="006E2138"/>
    <w:rsid w:val="006E391D"/>
    <w:rsid w:val="006E3BA7"/>
    <w:rsid w:val="006E3ED8"/>
    <w:rsid w:val="006E3F8E"/>
    <w:rsid w:val="006E42B0"/>
    <w:rsid w:val="006E43F6"/>
    <w:rsid w:val="006E44E7"/>
    <w:rsid w:val="006E4568"/>
    <w:rsid w:val="006E4657"/>
    <w:rsid w:val="006E50E1"/>
    <w:rsid w:val="006E50F6"/>
    <w:rsid w:val="006E53FB"/>
    <w:rsid w:val="006E5786"/>
    <w:rsid w:val="006E62D1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F5F"/>
    <w:rsid w:val="006F2052"/>
    <w:rsid w:val="006F2565"/>
    <w:rsid w:val="006F2791"/>
    <w:rsid w:val="006F297D"/>
    <w:rsid w:val="006F2DC2"/>
    <w:rsid w:val="006F3222"/>
    <w:rsid w:val="006F3362"/>
    <w:rsid w:val="006F3513"/>
    <w:rsid w:val="006F3562"/>
    <w:rsid w:val="006F360E"/>
    <w:rsid w:val="006F38A1"/>
    <w:rsid w:val="006F3CD7"/>
    <w:rsid w:val="006F3D94"/>
    <w:rsid w:val="006F3E4F"/>
    <w:rsid w:val="006F3F4E"/>
    <w:rsid w:val="006F3FB9"/>
    <w:rsid w:val="006F41B6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441"/>
    <w:rsid w:val="006F6521"/>
    <w:rsid w:val="006F653A"/>
    <w:rsid w:val="006F65A6"/>
    <w:rsid w:val="006F6629"/>
    <w:rsid w:val="006F6703"/>
    <w:rsid w:val="006F69DB"/>
    <w:rsid w:val="006F6A78"/>
    <w:rsid w:val="006F6CC6"/>
    <w:rsid w:val="006F6E25"/>
    <w:rsid w:val="006F73D6"/>
    <w:rsid w:val="006F7781"/>
    <w:rsid w:val="006F7D20"/>
    <w:rsid w:val="006F7EF9"/>
    <w:rsid w:val="006F7F16"/>
    <w:rsid w:val="007001B6"/>
    <w:rsid w:val="00700333"/>
    <w:rsid w:val="0070044A"/>
    <w:rsid w:val="00700838"/>
    <w:rsid w:val="00700950"/>
    <w:rsid w:val="00700ADA"/>
    <w:rsid w:val="00700BB5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677"/>
    <w:rsid w:val="00704FA7"/>
    <w:rsid w:val="00705022"/>
    <w:rsid w:val="007051E8"/>
    <w:rsid w:val="0070531E"/>
    <w:rsid w:val="00705323"/>
    <w:rsid w:val="007056F9"/>
    <w:rsid w:val="0070576A"/>
    <w:rsid w:val="00705B62"/>
    <w:rsid w:val="00705F2F"/>
    <w:rsid w:val="00706457"/>
    <w:rsid w:val="007065CB"/>
    <w:rsid w:val="00706931"/>
    <w:rsid w:val="00706E2D"/>
    <w:rsid w:val="007075E8"/>
    <w:rsid w:val="007076AC"/>
    <w:rsid w:val="00707892"/>
    <w:rsid w:val="00707AEE"/>
    <w:rsid w:val="00707B7F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3DE"/>
    <w:rsid w:val="0071356E"/>
    <w:rsid w:val="007138AC"/>
    <w:rsid w:val="007138CA"/>
    <w:rsid w:val="00713A5C"/>
    <w:rsid w:val="007141E7"/>
    <w:rsid w:val="00714922"/>
    <w:rsid w:val="00714CEE"/>
    <w:rsid w:val="007150A2"/>
    <w:rsid w:val="00715116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B13"/>
    <w:rsid w:val="00717C5C"/>
    <w:rsid w:val="007202C3"/>
    <w:rsid w:val="007204D3"/>
    <w:rsid w:val="007205DF"/>
    <w:rsid w:val="00720614"/>
    <w:rsid w:val="00720B80"/>
    <w:rsid w:val="00720EA9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822"/>
    <w:rsid w:val="00723A30"/>
    <w:rsid w:val="00723A33"/>
    <w:rsid w:val="00723D52"/>
    <w:rsid w:val="00723E39"/>
    <w:rsid w:val="00724368"/>
    <w:rsid w:val="00724B3E"/>
    <w:rsid w:val="00724FA0"/>
    <w:rsid w:val="007251B3"/>
    <w:rsid w:val="007252D7"/>
    <w:rsid w:val="0072556F"/>
    <w:rsid w:val="00725682"/>
    <w:rsid w:val="00725748"/>
    <w:rsid w:val="007257C0"/>
    <w:rsid w:val="00725A86"/>
    <w:rsid w:val="0072604E"/>
    <w:rsid w:val="007264A6"/>
    <w:rsid w:val="00726BC9"/>
    <w:rsid w:val="00726D60"/>
    <w:rsid w:val="00726D7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3043C"/>
    <w:rsid w:val="007304AF"/>
    <w:rsid w:val="007304DD"/>
    <w:rsid w:val="0073056B"/>
    <w:rsid w:val="0073072D"/>
    <w:rsid w:val="00730A4B"/>
    <w:rsid w:val="00730E59"/>
    <w:rsid w:val="00731021"/>
    <w:rsid w:val="00731087"/>
    <w:rsid w:val="0073134C"/>
    <w:rsid w:val="007313FC"/>
    <w:rsid w:val="0073144A"/>
    <w:rsid w:val="00731902"/>
    <w:rsid w:val="00731905"/>
    <w:rsid w:val="00732326"/>
    <w:rsid w:val="0073265D"/>
    <w:rsid w:val="00732919"/>
    <w:rsid w:val="00732A76"/>
    <w:rsid w:val="007332CC"/>
    <w:rsid w:val="00733329"/>
    <w:rsid w:val="0073364A"/>
    <w:rsid w:val="00733BDC"/>
    <w:rsid w:val="00733F2D"/>
    <w:rsid w:val="007346EF"/>
    <w:rsid w:val="0073493F"/>
    <w:rsid w:val="00734ADC"/>
    <w:rsid w:val="00734D28"/>
    <w:rsid w:val="00734E4D"/>
    <w:rsid w:val="0073506F"/>
    <w:rsid w:val="00736227"/>
    <w:rsid w:val="00736666"/>
    <w:rsid w:val="00736857"/>
    <w:rsid w:val="00736C2B"/>
    <w:rsid w:val="00736D48"/>
    <w:rsid w:val="0073723F"/>
    <w:rsid w:val="0073743E"/>
    <w:rsid w:val="00737589"/>
    <w:rsid w:val="00737714"/>
    <w:rsid w:val="007377CC"/>
    <w:rsid w:val="0073791A"/>
    <w:rsid w:val="007379DE"/>
    <w:rsid w:val="00737E3D"/>
    <w:rsid w:val="0074025A"/>
    <w:rsid w:val="00740296"/>
    <w:rsid w:val="00740548"/>
    <w:rsid w:val="0074078F"/>
    <w:rsid w:val="00740884"/>
    <w:rsid w:val="00740A76"/>
    <w:rsid w:val="00740CF7"/>
    <w:rsid w:val="00741555"/>
    <w:rsid w:val="007415A4"/>
    <w:rsid w:val="00741603"/>
    <w:rsid w:val="00741B5F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4B1"/>
    <w:rsid w:val="00744692"/>
    <w:rsid w:val="0074483D"/>
    <w:rsid w:val="007448FE"/>
    <w:rsid w:val="00744DE9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343"/>
    <w:rsid w:val="00747553"/>
    <w:rsid w:val="00747658"/>
    <w:rsid w:val="007500EB"/>
    <w:rsid w:val="007500F2"/>
    <w:rsid w:val="00750456"/>
    <w:rsid w:val="00750549"/>
    <w:rsid w:val="00750662"/>
    <w:rsid w:val="0075077D"/>
    <w:rsid w:val="00750A49"/>
    <w:rsid w:val="00750C28"/>
    <w:rsid w:val="0075145E"/>
    <w:rsid w:val="007517B5"/>
    <w:rsid w:val="00751B74"/>
    <w:rsid w:val="00751CE5"/>
    <w:rsid w:val="00751DED"/>
    <w:rsid w:val="00751F29"/>
    <w:rsid w:val="00752286"/>
    <w:rsid w:val="0075229F"/>
    <w:rsid w:val="007522C4"/>
    <w:rsid w:val="00752516"/>
    <w:rsid w:val="007525E1"/>
    <w:rsid w:val="0075266A"/>
    <w:rsid w:val="007528A6"/>
    <w:rsid w:val="007529C8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85"/>
    <w:rsid w:val="007543D7"/>
    <w:rsid w:val="0075455A"/>
    <w:rsid w:val="00754685"/>
    <w:rsid w:val="0075495E"/>
    <w:rsid w:val="00754C3D"/>
    <w:rsid w:val="00754EC6"/>
    <w:rsid w:val="00755181"/>
    <w:rsid w:val="007553B1"/>
    <w:rsid w:val="00755412"/>
    <w:rsid w:val="0075542C"/>
    <w:rsid w:val="007556F4"/>
    <w:rsid w:val="00755AFE"/>
    <w:rsid w:val="00755B97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976"/>
    <w:rsid w:val="00761D73"/>
    <w:rsid w:val="00761E9A"/>
    <w:rsid w:val="0076221B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15C1"/>
    <w:rsid w:val="0077181E"/>
    <w:rsid w:val="00771D21"/>
    <w:rsid w:val="00771F54"/>
    <w:rsid w:val="007720F6"/>
    <w:rsid w:val="0077229D"/>
    <w:rsid w:val="0077279F"/>
    <w:rsid w:val="00772868"/>
    <w:rsid w:val="0077294E"/>
    <w:rsid w:val="00772BE3"/>
    <w:rsid w:val="00772DD5"/>
    <w:rsid w:val="00773086"/>
    <w:rsid w:val="0077336A"/>
    <w:rsid w:val="00773554"/>
    <w:rsid w:val="007735AA"/>
    <w:rsid w:val="007735C6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9D9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4FD"/>
    <w:rsid w:val="0077766A"/>
    <w:rsid w:val="007776F1"/>
    <w:rsid w:val="007777DA"/>
    <w:rsid w:val="00777AF9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9AE"/>
    <w:rsid w:val="007809B9"/>
    <w:rsid w:val="00780ABC"/>
    <w:rsid w:val="00780AD7"/>
    <w:rsid w:val="00780B61"/>
    <w:rsid w:val="0078127D"/>
    <w:rsid w:val="00781565"/>
    <w:rsid w:val="007815F0"/>
    <w:rsid w:val="0078166B"/>
    <w:rsid w:val="007816D3"/>
    <w:rsid w:val="00781719"/>
    <w:rsid w:val="007817BC"/>
    <w:rsid w:val="00781C6F"/>
    <w:rsid w:val="00781CCA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23B"/>
    <w:rsid w:val="007844C9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F35"/>
    <w:rsid w:val="00786A69"/>
    <w:rsid w:val="00786BED"/>
    <w:rsid w:val="00786F37"/>
    <w:rsid w:val="00786FD8"/>
    <w:rsid w:val="00787310"/>
    <w:rsid w:val="00787C93"/>
    <w:rsid w:val="00787D91"/>
    <w:rsid w:val="00787E85"/>
    <w:rsid w:val="007901C7"/>
    <w:rsid w:val="007903C4"/>
    <w:rsid w:val="007903DB"/>
    <w:rsid w:val="0079051A"/>
    <w:rsid w:val="00790549"/>
    <w:rsid w:val="007909D7"/>
    <w:rsid w:val="00790A3A"/>
    <w:rsid w:val="00790E60"/>
    <w:rsid w:val="00790F51"/>
    <w:rsid w:val="0079111E"/>
    <w:rsid w:val="007916D6"/>
    <w:rsid w:val="0079170E"/>
    <w:rsid w:val="00791718"/>
    <w:rsid w:val="0079172E"/>
    <w:rsid w:val="00791743"/>
    <w:rsid w:val="007918B3"/>
    <w:rsid w:val="00791A55"/>
    <w:rsid w:val="00791C40"/>
    <w:rsid w:val="00791D41"/>
    <w:rsid w:val="00791D9D"/>
    <w:rsid w:val="00792025"/>
    <w:rsid w:val="0079271D"/>
    <w:rsid w:val="0079280C"/>
    <w:rsid w:val="00792BDE"/>
    <w:rsid w:val="0079312E"/>
    <w:rsid w:val="00793181"/>
    <w:rsid w:val="0079319D"/>
    <w:rsid w:val="00793683"/>
    <w:rsid w:val="007936EC"/>
    <w:rsid w:val="00793786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913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A24"/>
    <w:rsid w:val="00796B86"/>
    <w:rsid w:val="00796D7A"/>
    <w:rsid w:val="00796E93"/>
    <w:rsid w:val="00797927"/>
    <w:rsid w:val="00797A0D"/>
    <w:rsid w:val="00797C66"/>
    <w:rsid w:val="007A0114"/>
    <w:rsid w:val="007A0293"/>
    <w:rsid w:val="007A0B20"/>
    <w:rsid w:val="007A0EDF"/>
    <w:rsid w:val="007A115A"/>
    <w:rsid w:val="007A119D"/>
    <w:rsid w:val="007A11B1"/>
    <w:rsid w:val="007A1C72"/>
    <w:rsid w:val="007A1DB2"/>
    <w:rsid w:val="007A2036"/>
    <w:rsid w:val="007A21E5"/>
    <w:rsid w:val="007A226C"/>
    <w:rsid w:val="007A2567"/>
    <w:rsid w:val="007A271E"/>
    <w:rsid w:val="007A2F8F"/>
    <w:rsid w:val="007A315C"/>
    <w:rsid w:val="007A3243"/>
    <w:rsid w:val="007A3285"/>
    <w:rsid w:val="007A358F"/>
    <w:rsid w:val="007A39A6"/>
    <w:rsid w:val="007A3C18"/>
    <w:rsid w:val="007A4540"/>
    <w:rsid w:val="007A4683"/>
    <w:rsid w:val="007A4989"/>
    <w:rsid w:val="007A4BD2"/>
    <w:rsid w:val="007A4C8C"/>
    <w:rsid w:val="007A4DEC"/>
    <w:rsid w:val="007A5163"/>
    <w:rsid w:val="007A5250"/>
    <w:rsid w:val="007A52FB"/>
    <w:rsid w:val="007A5304"/>
    <w:rsid w:val="007A5455"/>
    <w:rsid w:val="007A560F"/>
    <w:rsid w:val="007A56E8"/>
    <w:rsid w:val="007A5A21"/>
    <w:rsid w:val="007A5B18"/>
    <w:rsid w:val="007A5DBF"/>
    <w:rsid w:val="007A65D5"/>
    <w:rsid w:val="007A6AEA"/>
    <w:rsid w:val="007A6C45"/>
    <w:rsid w:val="007A6DA6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3F8"/>
    <w:rsid w:val="007B06D1"/>
    <w:rsid w:val="007B083A"/>
    <w:rsid w:val="007B136C"/>
    <w:rsid w:val="007B13E3"/>
    <w:rsid w:val="007B1679"/>
    <w:rsid w:val="007B1B07"/>
    <w:rsid w:val="007B1C68"/>
    <w:rsid w:val="007B225A"/>
    <w:rsid w:val="007B240E"/>
    <w:rsid w:val="007B3505"/>
    <w:rsid w:val="007B35F5"/>
    <w:rsid w:val="007B3626"/>
    <w:rsid w:val="007B3713"/>
    <w:rsid w:val="007B39B3"/>
    <w:rsid w:val="007B3DFD"/>
    <w:rsid w:val="007B4052"/>
    <w:rsid w:val="007B412C"/>
    <w:rsid w:val="007B42A0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BB4"/>
    <w:rsid w:val="007B5FF4"/>
    <w:rsid w:val="007B65A2"/>
    <w:rsid w:val="007B65FD"/>
    <w:rsid w:val="007B6B59"/>
    <w:rsid w:val="007B6BA6"/>
    <w:rsid w:val="007B7283"/>
    <w:rsid w:val="007B797B"/>
    <w:rsid w:val="007B797C"/>
    <w:rsid w:val="007B7B3C"/>
    <w:rsid w:val="007C01B9"/>
    <w:rsid w:val="007C0357"/>
    <w:rsid w:val="007C04BB"/>
    <w:rsid w:val="007C08EC"/>
    <w:rsid w:val="007C1249"/>
    <w:rsid w:val="007C13A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90"/>
    <w:rsid w:val="007C24F6"/>
    <w:rsid w:val="007C2B06"/>
    <w:rsid w:val="007C2C9C"/>
    <w:rsid w:val="007C3299"/>
    <w:rsid w:val="007C3344"/>
    <w:rsid w:val="007C3528"/>
    <w:rsid w:val="007C3A0B"/>
    <w:rsid w:val="007C3B92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62E5"/>
    <w:rsid w:val="007C6499"/>
    <w:rsid w:val="007C6CF7"/>
    <w:rsid w:val="007C71ED"/>
    <w:rsid w:val="007C727C"/>
    <w:rsid w:val="007C7463"/>
    <w:rsid w:val="007C7837"/>
    <w:rsid w:val="007C794D"/>
    <w:rsid w:val="007D075F"/>
    <w:rsid w:val="007D07D8"/>
    <w:rsid w:val="007D0B38"/>
    <w:rsid w:val="007D0EC0"/>
    <w:rsid w:val="007D1086"/>
    <w:rsid w:val="007D1A24"/>
    <w:rsid w:val="007D1BAC"/>
    <w:rsid w:val="007D21C1"/>
    <w:rsid w:val="007D25BF"/>
    <w:rsid w:val="007D2CB9"/>
    <w:rsid w:val="007D2E80"/>
    <w:rsid w:val="007D2E8A"/>
    <w:rsid w:val="007D39EC"/>
    <w:rsid w:val="007D3B6E"/>
    <w:rsid w:val="007D3DB3"/>
    <w:rsid w:val="007D4171"/>
    <w:rsid w:val="007D435A"/>
    <w:rsid w:val="007D48A6"/>
    <w:rsid w:val="007D49E3"/>
    <w:rsid w:val="007D4ADB"/>
    <w:rsid w:val="007D4EB5"/>
    <w:rsid w:val="007D5354"/>
    <w:rsid w:val="007D54C5"/>
    <w:rsid w:val="007D56DF"/>
    <w:rsid w:val="007D5834"/>
    <w:rsid w:val="007D58F9"/>
    <w:rsid w:val="007D5CC5"/>
    <w:rsid w:val="007D5E61"/>
    <w:rsid w:val="007D6688"/>
    <w:rsid w:val="007D675A"/>
    <w:rsid w:val="007D693D"/>
    <w:rsid w:val="007D6C10"/>
    <w:rsid w:val="007D6E7F"/>
    <w:rsid w:val="007D70C6"/>
    <w:rsid w:val="007D76BA"/>
    <w:rsid w:val="007D7AF0"/>
    <w:rsid w:val="007D7C55"/>
    <w:rsid w:val="007D7DA5"/>
    <w:rsid w:val="007D7E58"/>
    <w:rsid w:val="007D7FBA"/>
    <w:rsid w:val="007E003D"/>
    <w:rsid w:val="007E0988"/>
    <w:rsid w:val="007E0BE9"/>
    <w:rsid w:val="007E0F14"/>
    <w:rsid w:val="007E111B"/>
    <w:rsid w:val="007E1167"/>
    <w:rsid w:val="007E1263"/>
    <w:rsid w:val="007E126D"/>
    <w:rsid w:val="007E14C0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1D4"/>
    <w:rsid w:val="007E3212"/>
    <w:rsid w:val="007E3472"/>
    <w:rsid w:val="007E3725"/>
    <w:rsid w:val="007E3A29"/>
    <w:rsid w:val="007E3D3E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247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32D"/>
    <w:rsid w:val="007E740D"/>
    <w:rsid w:val="007E75BA"/>
    <w:rsid w:val="007E7A6E"/>
    <w:rsid w:val="007E7BC3"/>
    <w:rsid w:val="007E7D3D"/>
    <w:rsid w:val="007F0147"/>
    <w:rsid w:val="007F0608"/>
    <w:rsid w:val="007F065C"/>
    <w:rsid w:val="007F0876"/>
    <w:rsid w:val="007F10FB"/>
    <w:rsid w:val="007F1365"/>
    <w:rsid w:val="007F1393"/>
    <w:rsid w:val="007F139A"/>
    <w:rsid w:val="007F1403"/>
    <w:rsid w:val="007F151D"/>
    <w:rsid w:val="007F1697"/>
    <w:rsid w:val="007F21E0"/>
    <w:rsid w:val="007F22EF"/>
    <w:rsid w:val="007F25DE"/>
    <w:rsid w:val="007F25FF"/>
    <w:rsid w:val="007F27D2"/>
    <w:rsid w:val="007F29D9"/>
    <w:rsid w:val="007F2ABF"/>
    <w:rsid w:val="007F2BCF"/>
    <w:rsid w:val="007F2E65"/>
    <w:rsid w:val="007F3008"/>
    <w:rsid w:val="007F310C"/>
    <w:rsid w:val="007F350D"/>
    <w:rsid w:val="007F35AB"/>
    <w:rsid w:val="007F3685"/>
    <w:rsid w:val="007F3892"/>
    <w:rsid w:val="007F38BC"/>
    <w:rsid w:val="007F3B2B"/>
    <w:rsid w:val="007F3CD8"/>
    <w:rsid w:val="007F3DE5"/>
    <w:rsid w:val="007F3E22"/>
    <w:rsid w:val="007F4006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D9"/>
    <w:rsid w:val="007F6E08"/>
    <w:rsid w:val="007F7626"/>
    <w:rsid w:val="007F774C"/>
    <w:rsid w:val="007F77B0"/>
    <w:rsid w:val="007F7C49"/>
    <w:rsid w:val="007F7D4B"/>
    <w:rsid w:val="007F7DE3"/>
    <w:rsid w:val="007F7FDE"/>
    <w:rsid w:val="007F7FF4"/>
    <w:rsid w:val="008001EE"/>
    <w:rsid w:val="00800464"/>
    <w:rsid w:val="0080124F"/>
    <w:rsid w:val="008014A7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3C1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D3D"/>
    <w:rsid w:val="00805F44"/>
    <w:rsid w:val="00805FC6"/>
    <w:rsid w:val="00806054"/>
    <w:rsid w:val="0080670F"/>
    <w:rsid w:val="0080687D"/>
    <w:rsid w:val="008069E6"/>
    <w:rsid w:val="00806FB8"/>
    <w:rsid w:val="0080747E"/>
    <w:rsid w:val="008075C3"/>
    <w:rsid w:val="008079BD"/>
    <w:rsid w:val="0081022A"/>
    <w:rsid w:val="00810546"/>
    <w:rsid w:val="00810824"/>
    <w:rsid w:val="00810856"/>
    <w:rsid w:val="008108B2"/>
    <w:rsid w:val="00810E8E"/>
    <w:rsid w:val="0081147F"/>
    <w:rsid w:val="00811584"/>
    <w:rsid w:val="008116F5"/>
    <w:rsid w:val="00811B5F"/>
    <w:rsid w:val="00811FC9"/>
    <w:rsid w:val="0081210C"/>
    <w:rsid w:val="00812512"/>
    <w:rsid w:val="00812619"/>
    <w:rsid w:val="008127CC"/>
    <w:rsid w:val="0081288C"/>
    <w:rsid w:val="0081294A"/>
    <w:rsid w:val="00812A79"/>
    <w:rsid w:val="00812BA7"/>
    <w:rsid w:val="00812CE6"/>
    <w:rsid w:val="00812E5A"/>
    <w:rsid w:val="00813321"/>
    <w:rsid w:val="0081335D"/>
    <w:rsid w:val="008133F0"/>
    <w:rsid w:val="00813410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25"/>
    <w:rsid w:val="00816439"/>
    <w:rsid w:val="00816840"/>
    <w:rsid w:val="0081699F"/>
    <w:rsid w:val="00816A1B"/>
    <w:rsid w:val="00816EA7"/>
    <w:rsid w:val="00816F30"/>
    <w:rsid w:val="00816F73"/>
    <w:rsid w:val="008170D2"/>
    <w:rsid w:val="00817999"/>
    <w:rsid w:val="00817E69"/>
    <w:rsid w:val="0082028B"/>
    <w:rsid w:val="00820422"/>
    <w:rsid w:val="008204F1"/>
    <w:rsid w:val="00820975"/>
    <w:rsid w:val="008209E5"/>
    <w:rsid w:val="00820A65"/>
    <w:rsid w:val="00820E0E"/>
    <w:rsid w:val="0082102E"/>
    <w:rsid w:val="0082188D"/>
    <w:rsid w:val="008219C6"/>
    <w:rsid w:val="008219CE"/>
    <w:rsid w:val="0082206A"/>
    <w:rsid w:val="00822099"/>
    <w:rsid w:val="00822282"/>
    <w:rsid w:val="00822633"/>
    <w:rsid w:val="00822675"/>
    <w:rsid w:val="00822B46"/>
    <w:rsid w:val="0082406F"/>
    <w:rsid w:val="008244A5"/>
    <w:rsid w:val="008244C9"/>
    <w:rsid w:val="0082492F"/>
    <w:rsid w:val="00824ACE"/>
    <w:rsid w:val="00824C6A"/>
    <w:rsid w:val="00825352"/>
    <w:rsid w:val="00825420"/>
    <w:rsid w:val="00825B89"/>
    <w:rsid w:val="00825CBE"/>
    <w:rsid w:val="00825DE2"/>
    <w:rsid w:val="008266EC"/>
    <w:rsid w:val="0082681D"/>
    <w:rsid w:val="00826930"/>
    <w:rsid w:val="00826B8A"/>
    <w:rsid w:val="00826E80"/>
    <w:rsid w:val="00826EDB"/>
    <w:rsid w:val="0082730A"/>
    <w:rsid w:val="0082780A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FE8"/>
    <w:rsid w:val="00831230"/>
    <w:rsid w:val="00831337"/>
    <w:rsid w:val="00831741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460"/>
    <w:rsid w:val="0083476D"/>
    <w:rsid w:val="00834A37"/>
    <w:rsid w:val="00834B38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E9"/>
    <w:rsid w:val="00837154"/>
    <w:rsid w:val="00837523"/>
    <w:rsid w:val="00837533"/>
    <w:rsid w:val="00837644"/>
    <w:rsid w:val="00837B1C"/>
    <w:rsid w:val="00837D8E"/>
    <w:rsid w:val="00837E84"/>
    <w:rsid w:val="00837F9A"/>
    <w:rsid w:val="00840431"/>
    <w:rsid w:val="008404FC"/>
    <w:rsid w:val="0084065B"/>
    <w:rsid w:val="008409D6"/>
    <w:rsid w:val="00840A83"/>
    <w:rsid w:val="00840A8C"/>
    <w:rsid w:val="00840C7A"/>
    <w:rsid w:val="00840D5A"/>
    <w:rsid w:val="00841943"/>
    <w:rsid w:val="00841EE1"/>
    <w:rsid w:val="008421A9"/>
    <w:rsid w:val="00842459"/>
    <w:rsid w:val="008428BD"/>
    <w:rsid w:val="008429A1"/>
    <w:rsid w:val="008430EB"/>
    <w:rsid w:val="00843305"/>
    <w:rsid w:val="008436BE"/>
    <w:rsid w:val="0084426A"/>
    <w:rsid w:val="00844371"/>
    <w:rsid w:val="008445C4"/>
    <w:rsid w:val="0084480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A4E"/>
    <w:rsid w:val="00847C87"/>
    <w:rsid w:val="00847E83"/>
    <w:rsid w:val="0085045D"/>
    <w:rsid w:val="008508B3"/>
    <w:rsid w:val="008514E7"/>
    <w:rsid w:val="00851751"/>
    <w:rsid w:val="008525D3"/>
    <w:rsid w:val="00852607"/>
    <w:rsid w:val="008527E5"/>
    <w:rsid w:val="00852997"/>
    <w:rsid w:val="00852B08"/>
    <w:rsid w:val="00852DDE"/>
    <w:rsid w:val="00852F8F"/>
    <w:rsid w:val="00853102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065"/>
    <w:rsid w:val="0085434D"/>
    <w:rsid w:val="0085464C"/>
    <w:rsid w:val="008551F5"/>
    <w:rsid w:val="0085551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CB"/>
    <w:rsid w:val="008569F4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2485"/>
    <w:rsid w:val="00862676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F2E"/>
    <w:rsid w:val="008646E9"/>
    <w:rsid w:val="00865281"/>
    <w:rsid w:val="00865286"/>
    <w:rsid w:val="008653A7"/>
    <w:rsid w:val="008654CA"/>
    <w:rsid w:val="00865AEC"/>
    <w:rsid w:val="00865B83"/>
    <w:rsid w:val="00865BCC"/>
    <w:rsid w:val="00865D41"/>
    <w:rsid w:val="00865ECA"/>
    <w:rsid w:val="00866654"/>
    <w:rsid w:val="008666F2"/>
    <w:rsid w:val="008667AB"/>
    <w:rsid w:val="008667B6"/>
    <w:rsid w:val="00866BAC"/>
    <w:rsid w:val="00866E26"/>
    <w:rsid w:val="00867369"/>
    <w:rsid w:val="0086776D"/>
    <w:rsid w:val="00867CFF"/>
    <w:rsid w:val="00867EDB"/>
    <w:rsid w:val="00867F2A"/>
    <w:rsid w:val="008702B3"/>
    <w:rsid w:val="008706BB"/>
    <w:rsid w:val="00870752"/>
    <w:rsid w:val="0087082B"/>
    <w:rsid w:val="00870AC4"/>
    <w:rsid w:val="00870D9E"/>
    <w:rsid w:val="00870F2D"/>
    <w:rsid w:val="00871231"/>
    <w:rsid w:val="0087123E"/>
    <w:rsid w:val="008714D8"/>
    <w:rsid w:val="00872012"/>
    <w:rsid w:val="0087237F"/>
    <w:rsid w:val="008728E5"/>
    <w:rsid w:val="00872D79"/>
    <w:rsid w:val="00872EF6"/>
    <w:rsid w:val="008733AF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2A"/>
    <w:rsid w:val="008812C3"/>
    <w:rsid w:val="00881544"/>
    <w:rsid w:val="00881938"/>
    <w:rsid w:val="0088205D"/>
    <w:rsid w:val="008822BD"/>
    <w:rsid w:val="0088268B"/>
    <w:rsid w:val="0088278F"/>
    <w:rsid w:val="00882882"/>
    <w:rsid w:val="00882E22"/>
    <w:rsid w:val="0088303E"/>
    <w:rsid w:val="008835F6"/>
    <w:rsid w:val="0088370A"/>
    <w:rsid w:val="0088384E"/>
    <w:rsid w:val="0088393C"/>
    <w:rsid w:val="00883B41"/>
    <w:rsid w:val="0088424C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631C"/>
    <w:rsid w:val="008865D9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C23"/>
    <w:rsid w:val="00890C3A"/>
    <w:rsid w:val="00890E15"/>
    <w:rsid w:val="00890E9B"/>
    <w:rsid w:val="00891125"/>
    <w:rsid w:val="00891466"/>
    <w:rsid w:val="00891477"/>
    <w:rsid w:val="00891B8B"/>
    <w:rsid w:val="00891C89"/>
    <w:rsid w:val="00891D8C"/>
    <w:rsid w:val="00891DC4"/>
    <w:rsid w:val="00891DFC"/>
    <w:rsid w:val="00891FEF"/>
    <w:rsid w:val="00892170"/>
    <w:rsid w:val="00892276"/>
    <w:rsid w:val="008927D7"/>
    <w:rsid w:val="00892960"/>
    <w:rsid w:val="00892A08"/>
    <w:rsid w:val="00892BC6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4365"/>
    <w:rsid w:val="00894553"/>
    <w:rsid w:val="00894A9F"/>
    <w:rsid w:val="00894C31"/>
    <w:rsid w:val="00895018"/>
    <w:rsid w:val="00895463"/>
    <w:rsid w:val="00895550"/>
    <w:rsid w:val="008956CE"/>
    <w:rsid w:val="008959C7"/>
    <w:rsid w:val="00895B91"/>
    <w:rsid w:val="0089612F"/>
    <w:rsid w:val="008963F5"/>
    <w:rsid w:val="00896BAD"/>
    <w:rsid w:val="00896F00"/>
    <w:rsid w:val="008974A0"/>
    <w:rsid w:val="008974E8"/>
    <w:rsid w:val="008975CF"/>
    <w:rsid w:val="00897601"/>
    <w:rsid w:val="00897ADF"/>
    <w:rsid w:val="00897C13"/>
    <w:rsid w:val="00897C1E"/>
    <w:rsid w:val="00897D93"/>
    <w:rsid w:val="00897E1A"/>
    <w:rsid w:val="008A0001"/>
    <w:rsid w:val="008A04F1"/>
    <w:rsid w:val="008A068E"/>
    <w:rsid w:val="008A0713"/>
    <w:rsid w:val="008A0791"/>
    <w:rsid w:val="008A0792"/>
    <w:rsid w:val="008A0944"/>
    <w:rsid w:val="008A09A8"/>
    <w:rsid w:val="008A0A4C"/>
    <w:rsid w:val="008A0E3D"/>
    <w:rsid w:val="008A0EAC"/>
    <w:rsid w:val="008A1089"/>
    <w:rsid w:val="008A1245"/>
    <w:rsid w:val="008A22E2"/>
    <w:rsid w:val="008A24EC"/>
    <w:rsid w:val="008A26B7"/>
    <w:rsid w:val="008A29C9"/>
    <w:rsid w:val="008A2ABE"/>
    <w:rsid w:val="008A2C7D"/>
    <w:rsid w:val="008A2C89"/>
    <w:rsid w:val="008A3175"/>
    <w:rsid w:val="008A31E2"/>
    <w:rsid w:val="008A3AAE"/>
    <w:rsid w:val="008A3C97"/>
    <w:rsid w:val="008A4637"/>
    <w:rsid w:val="008A48EC"/>
    <w:rsid w:val="008A4CB6"/>
    <w:rsid w:val="008A4D1C"/>
    <w:rsid w:val="008A4EF3"/>
    <w:rsid w:val="008A4F73"/>
    <w:rsid w:val="008A5600"/>
    <w:rsid w:val="008A5B7B"/>
    <w:rsid w:val="008A5C72"/>
    <w:rsid w:val="008A5CAF"/>
    <w:rsid w:val="008A5EE5"/>
    <w:rsid w:val="008A622A"/>
    <w:rsid w:val="008A6366"/>
    <w:rsid w:val="008A63FE"/>
    <w:rsid w:val="008A6573"/>
    <w:rsid w:val="008A6E2F"/>
    <w:rsid w:val="008A7522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DBC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713"/>
    <w:rsid w:val="008B283B"/>
    <w:rsid w:val="008B2ADC"/>
    <w:rsid w:val="008B2E4D"/>
    <w:rsid w:val="008B31B7"/>
    <w:rsid w:val="008B336D"/>
    <w:rsid w:val="008B341D"/>
    <w:rsid w:val="008B347F"/>
    <w:rsid w:val="008B3AD4"/>
    <w:rsid w:val="008B3B01"/>
    <w:rsid w:val="008B3D94"/>
    <w:rsid w:val="008B3DB9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B7E"/>
    <w:rsid w:val="008B5B9C"/>
    <w:rsid w:val="008B5DFF"/>
    <w:rsid w:val="008B5FF7"/>
    <w:rsid w:val="008B609D"/>
    <w:rsid w:val="008B61D6"/>
    <w:rsid w:val="008B6470"/>
    <w:rsid w:val="008B65D5"/>
    <w:rsid w:val="008B6E87"/>
    <w:rsid w:val="008B6EFF"/>
    <w:rsid w:val="008B7050"/>
    <w:rsid w:val="008B70B5"/>
    <w:rsid w:val="008B71AB"/>
    <w:rsid w:val="008B7492"/>
    <w:rsid w:val="008B7DBE"/>
    <w:rsid w:val="008C0012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1BF8"/>
    <w:rsid w:val="008C1F5F"/>
    <w:rsid w:val="008C22FA"/>
    <w:rsid w:val="008C2333"/>
    <w:rsid w:val="008C2B3C"/>
    <w:rsid w:val="008C2C76"/>
    <w:rsid w:val="008C3080"/>
    <w:rsid w:val="008C31AA"/>
    <w:rsid w:val="008C35B2"/>
    <w:rsid w:val="008C3B93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2D7"/>
    <w:rsid w:val="008D2413"/>
    <w:rsid w:val="008D2447"/>
    <w:rsid w:val="008D2572"/>
    <w:rsid w:val="008D2790"/>
    <w:rsid w:val="008D2C75"/>
    <w:rsid w:val="008D2E3F"/>
    <w:rsid w:val="008D2F4D"/>
    <w:rsid w:val="008D3050"/>
    <w:rsid w:val="008D3A68"/>
    <w:rsid w:val="008D3B63"/>
    <w:rsid w:val="008D3F53"/>
    <w:rsid w:val="008D4355"/>
    <w:rsid w:val="008D45D2"/>
    <w:rsid w:val="008D4B21"/>
    <w:rsid w:val="008D4C16"/>
    <w:rsid w:val="008D4D15"/>
    <w:rsid w:val="008D5058"/>
    <w:rsid w:val="008D563D"/>
    <w:rsid w:val="008D573D"/>
    <w:rsid w:val="008D5763"/>
    <w:rsid w:val="008D58FC"/>
    <w:rsid w:val="008D5FC0"/>
    <w:rsid w:val="008D621D"/>
    <w:rsid w:val="008D627D"/>
    <w:rsid w:val="008D6483"/>
    <w:rsid w:val="008D64AB"/>
    <w:rsid w:val="008D668E"/>
    <w:rsid w:val="008D6D76"/>
    <w:rsid w:val="008D768A"/>
    <w:rsid w:val="008D7963"/>
    <w:rsid w:val="008D796B"/>
    <w:rsid w:val="008D7A61"/>
    <w:rsid w:val="008E000B"/>
    <w:rsid w:val="008E03DB"/>
    <w:rsid w:val="008E0B1D"/>
    <w:rsid w:val="008E0BE6"/>
    <w:rsid w:val="008E0E67"/>
    <w:rsid w:val="008E0EB4"/>
    <w:rsid w:val="008E0FA9"/>
    <w:rsid w:val="008E119A"/>
    <w:rsid w:val="008E1392"/>
    <w:rsid w:val="008E1622"/>
    <w:rsid w:val="008E1E6F"/>
    <w:rsid w:val="008E1E79"/>
    <w:rsid w:val="008E21E0"/>
    <w:rsid w:val="008E2434"/>
    <w:rsid w:val="008E2843"/>
    <w:rsid w:val="008E2A62"/>
    <w:rsid w:val="008E2E93"/>
    <w:rsid w:val="008E2F9B"/>
    <w:rsid w:val="008E314B"/>
    <w:rsid w:val="008E320C"/>
    <w:rsid w:val="008E349A"/>
    <w:rsid w:val="008E34F6"/>
    <w:rsid w:val="008E36B3"/>
    <w:rsid w:val="008E3F63"/>
    <w:rsid w:val="008E40D6"/>
    <w:rsid w:val="008E416A"/>
    <w:rsid w:val="008E4445"/>
    <w:rsid w:val="008E45BE"/>
    <w:rsid w:val="008E45CC"/>
    <w:rsid w:val="008E4664"/>
    <w:rsid w:val="008E48F3"/>
    <w:rsid w:val="008E493A"/>
    <w:rsid w:val="008E4A70"/>
    <w:rsid w:val="008E4ACD"/>
    <w:rsid w:val="008E4C5E"/>
    <w:rsid w:val="008E4FCE"/>
    <w:rsid w:val="008E528B"/>
    <w:rsid w:val="008E5321"/>
    <w:rsid w:val="008E55D3"/>
    <w:rsid w:val="008E5B14"/>
    <w:rsid w:val="008E5B8A"/>
    <w:rsid w:val="008E5CD9"/>
    <w:rsid w:val="008E5F40"/>
    <w:rsid w:val="008E6067"/>
    <w:rsid w:val="008E66BE"/>
    <w:rsid w:val="008E6B25"/>
    <w:rsid w:val="008E6B84"/>
    <w:rsid w:val="008E6CFA"/>
    <w:rsid w:val="008E6F79"/>
    <w:rsid w:val="008E739A"/>
    <w:rsid w:val="008E74B0"/>
    <w:rsid w:val="008E7674"/>
    <w:rsid w:val="008F02B1"/>
    <w:rsid w:val="008F07A2"/>
    <w:rsid w:val="008F07D0"/>
    <w:rsid w:val="008F0962"/>
    <w:rsid w:val="008F0F3F"/>
    <w:rsid w:val="008F120E"/>
    <w:rsid w:val="008F1671"/>
    <w:rsid w:val="008F18ED"/>
    <w:rsid w:val="008F1C0E"/>
    <w:rsid w:val="008F2114"/>
    <w:rsid w:val="008F2391"/>
    <w:rsid w:val="008F2493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7A5"/>
    <w:rsid w:val="008F39C8"/>
    <w:rsid w:val="008F3A41"/>
    <w:rsid w:val="008F40A3"/>
    <w:rsid w:val="008F435E"/>
    <w:rsid w:val="008F47B8"/>
    <w:rsid w:val="008F4A84"/>
    <w:rsid w:val="008F4C65"/>
    <w:rsid w:val="008F50D4"/>
    <w:rsid w:val="008F58EE"/>
    <w:rsid w:val="008F5BFD"/>
    <w:rsid w:val="008F6742"/>
    <w:rsid w:val="008F68C9"/>
    <w:rsid w:val="008F6ACD"/>
    <w:rsid w:val="008F6BB1"/>
    <w:rsid w:val="008F6E3E"/>
    <w:rsid w:val="008F7379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B9"/>
    <w:rsid w:val="00900C5D"/>
    <w:rsid w:val="00901260"/>
    <w:rsid w:val="009013BD"/>
    <w:rsid w:val="009014DB"/>
    <w:rsid w:val="00901604"/>
    <w:rsid w:val="0090173F"/>
    <w:rsid w:val="00901781"/>
    <w:rsid w:val="00901A1D"/>
    <w:rsid w:val="0090227B"/>
    <w:rsid w:val="0090283F"/>
    <w:rsid w:val="00902A20"/>
    <w:rsid w:val="00902C92"/>
    <w:rsid w:val="00902E5D"/>
    <w:rsid w:val="00902E5F"/>
    <w:rsid w:val="00902FD1"/>
    <w:rsid w:val="00902FF1"/>
    <w:rsid w:val="00903126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B42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67A"/>
    <w:rsid w:val="009107BF"/>
    <w:rsid w:val="00910AEB"/>
    <w:rsid w:val="009110E9"/>
    <w:rsid w:val="009111D9"/>
    <w:rsid w:val="00911707"/>
    <w:rsid w:val="009117F9"/>
    <w:rsid w:val="00911B56"/>
    <w:rsid w:val="00911CA7"/>
    <w:rsid w:val="009121D7"/>
    <w:rsid w:val="00912213"/>
    <w:rsid w:val="009123A6"/>
    <w:rsid w:val="00912771"/>
    <w:rsid w:val="00912A0A"/>
    <w:rsid w:val="00912A2C"/>
    <w:rsid w:val="00912CA9"/>
    <w:rsid w:val="00912E5B"/>
    <w:rsid w:val="009131BE"/>
    <w:rsid w:val="009131C5"/>
    <w:rsid w:val="0091366A"/>
    <w:rsid w:val="009138A7"/>
    <w:rsid w:val="009138F6"/>
    <w:rsid w:val="009139E4"/>
    <w:rsid w:val="00913BDD"/>
    <w:rsid w:val="009141F6"/>
    <w:rsid w:val="009142BD"/>
    <w:rsid w:val="00914D5E"/>
    <w:rsid w:val="00915113"/>
    <w:rsid w:val="009159C8"/>
    <w:rsid w:val="00915A0F"/>
    <w:rsid w:val="00915DC6"/>
    <w:rsid w:val="00916450"/>
    <w:rsid w:val="0091650B"/>
    <w:rsid w:val="009169B5"/>
    <w:rsid w:val="00916EFD"/>
    <w:rsid w:val="00917046"/>
    <w:rsid w:val="00917400"/>
    <w:rsid w:val="00917423"/>
    <w:rsid w:val="00917444"/>
    <w:rsid w:val="00917466"/>
    <w:rsid w:val="00917CD0"/>
    <w:rsid w:val="00917D3F"/>
    <w:rsid w:val="00920601"/>
    <w:rsid w:val="009206F3"/>
    <w:rsid w:val="0092094C"/>
    <w:rsid w:val="00920CCC"/>
    <w:rsid w:val="00920D02"/>
    <w:rsid w:val="00920DB6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8F3"/>
    <w:rsid w:val="00921FA6"/>
    <w:rsid w:val="00922342"/>
    <w:rsid w:val="00922762"/>
    <w:rsid w:val="00922CA4"/>
    <w:rsid w:val="00922CC3"/>
    <w:rsid w:val="00922DA5"/>
    <w:rsid w:val="00922DDD"/>
    <w:rsid w:val="00922F7F"/>
    <w:rsid w:val="00923396"/>
    <w:rsid w:val="009234E7"/>
    <w:rsid w:val="0092357C"/>
    <w:rsid w:val="009235F2"/>
    <w:rsid w:val="00923610"/>
    <w:rsid w:val="00923933"/>
    <w:rsid w:val="00923D7E"/>
    <w:rsid w:val="009241EE"/>
    <w:rsid w:val="00924A90"/>
    <w:rsid w:val="00924B3B"/>
    <w:rsid w:val="00924D06"/>
    <w:rsid w:val="00924D2B"/>
    <w:rsid w:val="00924FC8"/>
    <w:rsid w:val="0092523C"/>
    <w:rsid w:val="00925452"/>
    <w:rsid w:val="00925509"/>
    <w:rsid w:val="009255AF"/>
    <w:rsid w:val="00925AA0"/>
    <w:rsid w:val="00925B7F"/>
    <w:rsid w:val="00925C6A"/>
    <w:rsid w:val="00925E5D"/>
    <w:rsid w:val="009261FB"/>
    <w:rsid w:val="009266AE"/>
    <w:rsid w:val="00926B10"/>
    <w:rsid w:val="00926C36"/>
    <w:rsid w:val="00926C74"/>
    <w:rsid w:val="00926CB3"/>
    <w:rsid w:val="00926CDE"/>
    <w:rsid w:val="00926E7C"/>
    <w:rsid w:val="009272E4"/>
    <w:rsid w:val="0092744B"/>
    <w:rsid w:val="0092787B"/>
    <w:rsid w:val="00927FFE"/>
    <w:rsid w:val="00930069"/>
    <w:rsid w:val="0093024C"/>
    <w:rsid w:val="009302C5"/>
    <w:rsid w:val="00930348"/>
    <w:rsid w:val="0093060D"/>
    <w:rsid w:val="009307B6"/>
    <w:rsid w:val="00930B3D"/>
    <w:rsid w:val="009311C3"/>
    <w:rsid w:val="009312A8"/>
    <w:rsid w:val="009312EC"/>
    <w:rsid w:val="009312ED"/>
    <w:rsid w:val="0093137A"/>
    <w:rsid w:val="0093143A"/>
    <w:rsid w:val="009314C1"/>
    <w:rsid w:val="009316A3"/>
    <w:rsid w:val="00931773"/>
    <w:rsid w:val="00932479"/>
    <w:rsid w:val="00932528"/>
    <w:rsid w:val="00932571"/>
    <w:rsid w:val="00932600"/>
    <w:rsid w:val="009326A5"/>
    <w:rsid w:val="00932984"/>
    <w:rsid w:val="00932B54"/>
    <w:rsid w:val="00932BBC"/>
    <w:rsid w:val="00932C14"/>
    <w:rsid w:val="00932C1D"/>
    <w:rsid w:val="00932FED"/>
    <w:rsid w:val="00933117"/>
    <w:rsid w:val="00933200"/>
    <w:rsid w:val="00933325"/>
    <w:rsid w:val="009333AF"/>
    <w:rsid w:val="00933416"/>
    <w:rsid w:val="00933C9F"/>
    <w:rsid w:val="00933D99"/>
    <w:rsid w:val="0093446C"/>
    <w:rsid w:val="00934498"/>
    <w:rsid w:val="009346EB"/>
    <w:rsid w:val="00935038"/>
    <w:rsid w:val="009355DA"/>
    <w:rsid w:val="00935B1C"/>
    <w:rsid w:val="00935D0C"/>
    <w:rsid w:val="00935E96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379A8"/>
    <w:rsid w:val="00937EFA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44"/>
    <w:rsid w:val="00941895"/>
    <w:rsid w:val="009418A2"/>
    <w:rsid w:val="00941D5C"/>
    <w:rsid w:val="00941E94"/>
    <w:rsid w:val="009424C4"/>
    <w:rsid w:val="0094255A"/>
    <w:rsid w:val="00942791"/>
    <w:rsid w:val="00942A4F"/>
    <w:rsid w:val="00942E4C"/>
    <w:rsid w:val="00942E56"/>
    <w:rsid w:val="009430BB"/>
    <w:rsid w:val="0094328E"/>
    <w:rsid w:val="009433CF"/>
    <w:rsid w:val="00943484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BCB"/>
    <w:rsid w:val="00947C98"/>
    <w:rsid w:val="0095001C"/>
    <w:rsid w:val="009501B7"/>
    <w:rsid w:val="00950484"/>
    <w:rsid w:val="0095072E"/>
    <w:rsid w:val="009509D8"/>
    <w:rsid w:val="00950C1C"/>
    <w:rsid w:val="00951097"/>
    <w:rsid w:val="009510CA"/>
    <w:rsid w:val="009515EE"/>
    <w:rsid w:val="0095166B"/>
    <w:rsid w:val="00951708"/>
    <w:rsid w:val="00951867"/>
    <w:rsid w:val="00951B79"/>
    <w:rsid w:val="00951BC0"/>
    <w:rsid w:val="009520AA"/>
    <w:rsid w:val="009521AB"/>
    <w:rsid w:val="009523BA"/>
    <w:rsid w:val="0095300E"/>
    <w:rsid w:val="00954621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70AE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A87"/>
    <w:rsid w:val="00960C89"/>
    <w:rsid w:val="009612F3"/>
    <w:rsid w:val="0096151E"/>
    <w:rsid w:val="009618CD"/>
    <w:rsid w:val="00961FA5"/>
    <w:rsid w:val="009621F4"/>
    <w:rsid w:val="009626D3"/>
    <w:rsid w:val="0096283E"/>
    <w:rsid w:val="00962ADF"/>
    <w:rsid w:val="00962B9E"/>
    <w:rsid w:val="00962D40"/>
    <w:rsid w:val="00962DCF"/>
    <w:rsid w:val="00962DE0"/>
    <w:rsid w:val="00962FF7"/>
    <w:rsid w:val="0096304A"/>
    <w:rsid w:val="009630CA"/>
    <w:rsid w:val="009632B7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C28"/>
    <w:rsid w:val="00965CBB"/>
    <w:rsid w:val="00965CD0"/>
    <w:rsid w:val="00966277"/>
    <w:rsid w:val="00967095"/>
    <w:rsid w:val="009671EA"/>
    <w:rsid w:val="009676F7"/>
    <w:rsid w:val="00967C11"/>
    <w:rsid w:val="00970846"/>
    <w:rsid w:val="00970D57"/>
    <w:rsid w:val="00971244"/>
    <w:rsid w:val="009716FB"/>
    <w:rsid w:val="0097170D"/>
    <w:rsid w:val="00972459"/>
    <w:rsid w:val="00972660"/>
    <w:rsid w:val="009727B6"/>
    <w:rsid w:val="00972D2C"/>
    <w:rsid w:val="00972E75"/>
    <w:rsid w:val="00972F4F"/>
    <w:rsid w:val="00972FB2"/>
    <w:rsid w:val="009734A4"/>
    <w:rsid w:val="009734CD"/>
    <w:rsid w:val="009739BA"/>
    <w:rsid w:val="00973BD2"/>
    <w:rsid w:val="0097423D"/>
    <w:rsid w:val="009743A4"/>
    <w:rsid w:val="00974697"/>
    <w:rsid w:val="00974EBE"/>
    <w:rsid w:val="0097568F"/>
    <w:rsid w:val="00975BA6"/>
    <w:rsid w:val="00975BC5"/>
    <w:rsid w:val="00975DB8"/>
    <w:rsid w:val="00975E02"/>
    <w:rsid w:val="00975EBD"/>
    <w:rsid w:val="00976096"/>
    <w:rsid w:val="009760DD"/>
    <w:rsid w:val="009762A7"/>
    <w:rsid w:val="00976329"/>
    <w:rsid w:val="009763E1"/>
    <w:rsid w:val="00976686"/>
    <w:rsid w:val="00976733"/>
    <w:rsid w:val="009769D6"/>
    <w:rsid w:val="00976C3F"/>
    <w:rsid w:val="00976D33"/>
    <w:rsid w:val="00976E8C"/>
    <w:rsid w:val="00976F51"/>
    <w:rsid w:val="0097723E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969"/>
    <w:rsid w:val="009809FD"/>
    <w:rsid w:val="00980C83"/>
    <w:rsid w:val="00981012"/>
    <w:rsid w:val="009810EB"/>
    <w:rsid w:val="00981140"/>
    <w:rsid w:val="00981399"/>
    <w:rsid w:val="009813E8"/>
    <w:rsid w:val="009814EC"/>
    <w:rsid w:val="00981583"/>
    <w:rsid w:val="0098159A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3B19"/>
    <w:rsid w:val="0098445C"/>
    <w:rsid w:val="009845AB"/>
    <w:rsid w:val="00984872"/>
    <w:rsid w:val="00984BBF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F6E"/>
    <w:rsid w:val="00986210"/>
    <w:rsid w:val="0098654D"/>
    <w:rsid w:val="00986762"/>
    <w:rsid w:val="009869C5"/>
    <w:rsid w:val="0098711A"/>
    <w:rsid w:val="00987249"/>
    <w:rsid w:val="00987282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0FA1"/>
    <w:rsid w:val="009910CB"/>
    <w:rsid w:val="00991297"/>
    <w:rsid w:val="00991462"/>
    <w:rsid w:val="0099146D"/>
    <w:rsid w:val="009916B5"/>
    <w:rsid w:val="00991A40"/>
    <w:rsid w:val="00991DBC"/>
    <w:rsid w:val="00991EAA"/>
    <w:rsid w:val="00991F13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73B"/>
    <w:rsid w:val="00997AC7"/>
    <w:rsid w:val="00997CED"/>
    <w:rsid w:val="00997DD3"/>
    <w:rsid w:val="00997EB4"/>
    <w:rsid w:val="00997FCD"/>
    <w:rsid w:val="009A01F0"/>
    <w:rsid w:val="009A02FF"/>
    <w:rsid w:val="009A04EF"/>
    <w:rsid w:val="009A0534"/>
    <w:rsid w:val="009A0858"/>
    <w:rsid w:val="009A0A2C"/>
    <w:rsid w:val="009A0D75"/>
    <w:rsid w:val="009A0F65"/>
    <w:rsid w:val="009A1387"/>
    <w:rsid w:val="009A1493"/>
    <w:rsid w:val="009A1C42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880"/>
    <w:rsid w:val="009A295B"/>
    <w:rsid w:val="009A2C97"/>
    <w:rsid w:val="009A2FA8"/>
    <w:rsid w:val="009A304F"/>
    <w:rsid w:val="009A3237"/>
    <w:rsid w:val="009A33B3"/>
    <w:rsid w:val="009A3732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ABB"/>
    <w:rsid w:val="009A5AE0"/>
    <w:rsid w:val="009A5F1E"/>
    <w:rsid w:val="009A64D9"/>
    <w:rsid w:val="009A667C"/>
    <w:rsid w:val="009A667D"/>
    <w:rsid w:val="009A678E"/>
    <w:rsid w:val="009A6C87"/>
    <w:rsid w:val="009A70F1"/>
    <w:rsid w:val="009A7331"/>
    <w:rsid w:val="009A755C"/>
    <w:rsid w:val="009A76F3"/>
    <w:rsid w:val="009A7A68"/>
    <w:rsid w:val="009A7B8C"/>
    <w:rsid w:val="009A7EEB"/>
    <w:rsid w:val="009B0174"/>
    <w:rsid w:val="009B0570"/>
    <w:rsid w:val="009B0880"/>
    <w:rsid w:val="009B097A"/>
    <w:rsid w:val="009B09E3"/>
    <w:rsid w:val="009B0D0C"/>
    <w:rsid w:val="009B146B"/>
    <w:rsid w:val="009B14E3"/>
    <w:rsid w:val="009B15DC"/>
    <w:rsid w:val="009B16FE"/>
    <w:rsid w:val="009B187A"/>
    <w:rsid w:val="009B1FC8"/>
    <w:rsid w:val="009B1FE2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3D9F"/>
    <w:rsid w:val="009B4154"/>
    <w:rsid w:val="009B41A6"/>
    <w:rsid w:val="009B44A1"/>
    <w:rsid w:val="009B450E"/>
    <w:rsid w:val="009B46DF"/>
    <w:rsid w:val="009B4A5F"/>
    <w:rsid w:val="009B4CBA"/>
    <w:rsid w:val="009B4DCE"/>
    <w:rsid w:val="009B4F95"/>
    <w:rsid w:val="009B500B"/>
    <w:rsid w:val="009B57E4"/>
    <w:rsid w:val="009B58AB"/>
    <w:rsid w:val="009B62B8"/>
    <w:rsid w:val="009B67A0"/>
    <w:rsid w:val="009B69B6"/>
    <w:rsid w:val="009B6A2F"/>
    <w:rsid w:val="009B6ECF"/>
    <w:rsid w:val="009B6FD8"/>
    <w:rsid w:val="009B7303"/>
    <w:rsid w:val="009B76AC"/>
    <w:rsid w:val="009B7753"/>
    <w:rsid w:val="009B78DC"/>
    <w:rsid w:val="009B7D54"/>
    <w:rsid w:val="009B7DAD"/>
    <w:rsid w:val="009B7E7C"/>
    <w:rsid w:val="009C01DA"/>
    <w:rsid w:val="009C0215"/>
    <w:rsid w:val="009C034A"/>
    <w:rsid w:val="009C04B0"/>
    <w:rsid w:val="009C0695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A7A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BC3"/>
    <w:rsid w:val="009D0E2A"/>
    <w:rsid w:val="009D1151"/>
    <w:rsid w:val="009D12EA"/>
    <w:rsid w:val="009D1826"/>
    <w:rsid w:val="009D1C08"/>
    <w:rsid w:val="009D2193"/>
    <w:rsid w:val="009D2433"/>
    <w:rsid w:val="009D2C77"/>
    <w:rsid w:val="009D3165"/>
    <w:rsid w:val="009D334E"/>
    <w:rsid w:val="009D346B"/>
    <w:rsid w:val="009D354D"/>
    <w:rsid w:val="009D38D2"/>
    <w:rsid w:val="009D3A03"/>
    <w:rsid w:val="009D3D40"/>
    <w:rsid w:val="009D3F85"/>
    <w:rsid w:val="009D3FBD"/>
    <w:rsid w:val="009D46DB"/>
    <w:rsid w:val="009D49D9"/>
    <w:rsid w:val="009D4B3A"/>
    <w:rsid w:val="009D5618"/>
    <w:rsid w:val="009D5655"/>
    <w:rsid w:val="009D57D1"/>
    <w:rsid w:val="009D595F"/>
    <w:rsid w:val="009D596A"/>
    <w:rsid w:val="009D5ABE"/>
    <w:rsid w:val="009D5B87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15"/>
    <w:rsid w:val="009D7B2E"/>
    <w:rsid w:val="009D7E2A"/>
    <w:rsid w:val="009D7EF4"/>
    <w:rsid w:val="009D7FF8"/>
    <w:rsid w:val="009E033E"/>
    <w:rsid w:val="009E0EF2"/>
    <w:rsid w:val="009E0F93"/>
    <w:rsid w:val="009E1184"/>
    <w:rsid w:val="009E1401"/>
    <w:rsid w:val="009E161A"/>
    <w:rsid w:val="009E17FC"/>
    <w:rsid w:val="009E191F"/>
    <w:rsid w:val="009E1A45"/>
    <w:rsid w:val="009E1C4A"/>
    <w:rsid w:val="009E1D33"/>
    <w:rsid w:val="009E2262"/>
    <w:rsid w:val="009E244D"/>
    <w:rsid w:val="009E2708"/>
    <w:rsid w:val="009E2716"/>
    <w:rsid w:val="009E2756"/>
    <w:rsid w:val="009E2C01"/>
    <w:rsid w:val="009E3245"/>
    <w:rsid w:val="009E3320"/>
    <w:rsid w:val="009E350B"/>
    <w:rsid w:val="009E35C3"/>
    <w:rsid w:val="009E38C9"/>
    <w:rsid w:val="009E3A79"/>
    <w:rsid w:val="009E3A7B"/>
    <w:rsid w:val="009E3BB1"/>
    <w:rsid w:val="009E4483"/>
    <w:rsid w:val="009E4577"/>
    <w:rsid w:val="009E46C4"/>
    <w:rsid w:val="009E49D9"/>
    <w:rsid w:val="009E5005"/>
    <w:rsid w:val="009E509F"/>
    <w:rsid w:val="009E51CB"/>
    <w:rsid w:val="009E5380"/>
    <w:rsid w:val="009E591A"/>
    <w:rsid w:val="009E5D7F"/>
    <w:rsid w:val="009E5F4E"/>
    <w:rsid w:val="009E5FA5"/>
    <w:rsid w:val="009E60FD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E7D54"/>
    <w:rsid w:val="009F0017"/>
    <w:rsid w:val="009F003B"/>
    <w:rsid w:val="009F00DE"/>
    <w:rsid w:val="009F0159"/>
    <w:rsid w:val="009F0258"/>
    <w:rsid w:val="009F03F5"/>
    <w:rsid w:val="009F0C49"/>
    <w:rsid w:val="009F0CC8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238"/>
    <w:rsid w:val="009F3A6C"/>
    <w:rsid w:val="009F3AB8"/>
    <w:rsid w:val="009F3ABD"/>
    <w:rsid w:val="009F3C5C"/>
    <w:rsid w:val="009F4368"/>
    <w:rsid w:val="009F4495"/>
    <w:rsid w:val="009F465A"/>
    <w:rsid w:val="009F473A"/>
    <w:rsid w:val="009F4AE5"/>
    <w:rsid w:val="009F51B1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E66"/>
    <w:rsid w:val="009F7EA9"/>
    <w:rsid w:val="009F7FF0"/>
    <w:rsid w:val="00A0071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DD0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64F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238"/>
    <w:rsid w:val="00A1163C"/>
    <w:rsid w:val="00A1165A"/>
    <w:rsid w:val="00A11987"/>
    <w:rsid w:val="00A11CE9"/>
    <w:rsid w:val="00A12126"/>
    <w:rsid w:val="00A12377"/>
    <w:rsid w:val="00A123C2"/>
    <w:rsid w:val="00A1247B"/>
    <w:rsid w:val="00A128C5"/>
    <w:rsid w:val="00A129A2"/>
    <w:rsid w:val="00A129FF"/>
    <w:rsid w:val="00A130EF"/>
    <w:rsid w:val="00A13347"/>
    <w:rsid w:val="00A13656"/>
    <w:rsid w:val="00A13A4A"/>
    <w:rsid w:val="00A13DA7"/>
    <w:rsid w:val="00A14088"/>
    <w:rsid w:val="00A14486"/>
    <w:rsid w:val="00A144AA"/>
    <w:rsid w:val="00A1495C"/>
    <w:rsid w:val="00A14A84"/>
    <w:rsid w:val="00A14E2B"/>
    <w:rsid w:val="00A14E83"/>
    <w:rsid w:val="00A14F11"/>
    <w:rsid w:val="00A14F36"/>
    <w:rsid w:val="00A14FB7"/>
    <w:rsid w:val="00A15ECA"/>
    <w:rsid w:val="00A15FAE"/>
    <w:rsid w:val="00A15FF4"/>
    <w:rsid w:val="00A161BB"/>
    <w:rsid w:val="00A161CB"/>
    <w:rsid w:val="00A165FD"/>
    <w:rsid w:val="00A16862"/>
    <w:rsid w:val="00A16867"/>
    <w:rsid w:val="00A16D44"/>
    <w:rsid w:val="00A16DBB"/>
    <w:rsid w:val="00A1746E"/>
    <w:rsid w:val="00A17917"/>
    <w:rsid w:val="00A2024E"/>
    <w:rsid w:val="00A203DE"/>
    <w:rsid w:val="00A205AB"/>
    <w:rsid w:val="00A2084D"/>
    <w:rsid w:val="00A20C81"/>
    <w:rsid w:val="00A20CB7"/>
    <w:rsid w:val="00A20E1E"/>
    <w:rsid w:val="00A20EE2"/>
    <w:rsid w:val="00A219FD"/>
    <w:rsid w:val="00A22163"/>
    <w:rsid w:val="00A22364"/>
    <w:rsid w:val="00A225F4"/>
    <w:rsid w:val="00A22AE4"/>
    <w:rsid w:val="00A22AF7"/>
    <w:rsid w:val="00A22E60"/>
    <w:rsid w:val="00A232E4"/>
    <w:rsid w:val="00A23406"/>
    <w:rsid w:val="00A23463"/>
    <w:rsid w:val="00A237F0"/>
    <w:rsid w:val="00A238D7"/>
    <w:rsid w:val="00A239F2"/>
    <w:rsid w:val="00A23AC8"/>
    <w:rsid w:val="00A23C53"/>
    <w:rsid w:val="00A23EA8"/>
    <w:rsid w:val="00A24710"/>
    <w:rsid w:val="00A248E1"/>
    <w:rsid w:val="00A249F5"/>
    <w:rsid w:val="00A24BC4"/>
    <w:rsid w:val="00A24CDA"/>
    <w:rsid w:val="00A24EF3"/>
    <w:rsid w:val="00A25162"/>
    <w:rsid w:val="00A2540E"/>
    <w:rsid w:val="00A25586"/>
    <w:rsid w:val="00A2559C"/>
    <w:rsid w:val="00A258D4"/>
    <w:rsid w:val="00A2599B"/>
    <w:rsid w:val="00A25C45"/>
    <w:rsid w:val="00A25C75"/>
    <w:rsid w:val="00A25DD7"/>
    <w:rsid w:val="00A260BF"/>
    <w:rsid w:val="00A262DE"/>
    <w:rsid w:val="00A26758"/>
    <w:rsid w:val="00A268B9"/>
    <w:rsid w:val="00A26DAC"/>
    <w:rsid w:val="00A2704F"/>
    <w:rsid w:val="00A272A3"/>
    <w:rsid w:val="00A27440"/>
    <w:rsid w:val="00A27CA0"/>
    <w:rsid w:val="00A27EF0"/>
    <w:rsid w:val="00A3022F"/>
    <w:rsid w:val="00A3028C"/>
    <w:rsid w:val="00A30680"/>
    <w:rsid w:val="00A307AE"/>
    <w:rsid w:val="00A309AB"/>
    <w:rsid w:val="00A30AB0"/>
    <w:rsid w:val="00A31072"/>
    <w:rsid w:val="00A3137E"/>
    <w:rsid w:val="00A318C8"/>
    <w:rsid w:val="00A323F3"/>
    <w:rsid w:val="00A325B0"/>
    <w:rsid w:val="00A3296A"/>
    <w:rsid w:val="00A32ED9"/>
    <w:rsid w:val="00A33091"/>
    <w:rsid w:val="00A3317A"/>
    <w:rsid w:val="00A33221"/>
    <w:rsid w:val="00A33464"/>
    <w:rsid w:val="00A33623"/>
    <w:rsid w:val="00A33E9F"/>
    <w:rsid w:val="00A33EDC"/>
    <w:rsid w:val="00A34AD9"/>
    <w:rsid w:val="00A34B46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A11"/>
    <w:rsid w:val="00A36C75"/>
    <w:rsid w:val="00A36DD2"/>
    <w:rsid w:val="00A36E1A"/>
    <w:rsid w:val="00A37149"/>
    <w:rsid w:val="00A37456"/>
    <w:rsid w:val="00A37486"/>
    <w:rsid w:val="00A37601"/>
    <w:rsid w:val="00A376D4"/>
    <w:rsid w:val="00A376F6"/>
    <w:rsid w:val="00A37C14"/>
    <w:rsid w:val="00A37CF6"/>
    <w:rsid w:val="00A37DC8"/>
    <w:rsid w:val="00A37E63"/>
    <w:rsid w:val="00A4004E"/>
    <w:rsid w:val="00A409AE"/>
    <w:rsid w:val="00A40A83"/>
    <w:rsid w:val="00A40C09"/>
    <w:rsid w:val="00A40D6E"/>
    <w:rsid w:val="00A4115F"/>
    <w:rsid w:val="00A4147F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311C"/>
    <w:rsid w:val="00A432BB"/>
    <w:rsid w:val="00A43431"/>
    <w:rsid w:val="00A434EC"/>
    <w:rsid w:val="00A43DFA"/>
    <w:rsid w:val="00A44138"/>
    <w:rsid w:val="00A44326"/>
    <w:rsid w:val="00A44373"/>
    <w:rsid w:val="00A44C72"/>
    <w:rsid w:val="00A44F04"/>
    <w:rsid w:val="00A44F11"/>
    <w:rsid w:val="00A453E3"/>
    <w:rsid w:val="00A45708"/>
    <w:rsid w:val="00A458F5"/>
    <w:rsid w:val="00A4592A"/>
    <w:rsid w:val="00A45B55"/>
    <w:rsid w:val="00A45ED9"/>
    <w:rsid w:val="00A4620B"/>
    <w:rsid w:val="00A46304"/>
    <w:rsid w:val="00A4670E"/>
    <w:rsid w:val="00A46AA7"/>
    <w:rsid w:val="00A46DB5"/>
    <w:rsid w:val="00A46F2E"/>
    <w:rsid w:val="00A473AF"/>
    <w:rsid w:val="00A473D3"/>
    <w:rsid w:val="00A4799A"/>
    <w:rsid w:val="00A47A9D"/>
    <w:rsid w:val="00A47B08"/>
    <w:rsid w:val="00A47CC0"/>
    <w:rsid w:val="00A47F31"/>
    <w:rsid w:val="00A507A0"/>
    <w:rsid w:val="00A50E7A"/>
    <w:rsid w:val="00A5105C"/>
    <w:rsid w:val="00A51220"/>
    <w:rsid w:val="00A5147C"/>
    <w:rsid w:val="00A5162D"/>
    <w:rsid w:val="00A516D9"/>
    <w:rsid w:val="00A516FB"/>
    <w:rsid w:val="00A51B45"/>
    <w:rsid w:val="00A52057"/>
    <w:rsid w:val="00A52293"/>
    <w:rsid w:val="00A5241B"/>
    <w:rsid w:val="00A52446"/>
    <w:rsid w:val="00A52480"/>
    <w:rsid w:val="00A52612"/>
    <w:rsid w:val="00A5303E"/>
    <w:rsid w:val="00A533F9"/>
    <w:rsid w:val="00A538A8"/>
    <w:rsid w:val="00A53C22"/>
    <w:rsid w:val="00A54000"/>
    <w:rsid w:val="00A542C7"/>
    <w:rsid w:val="00A5436B"/>
    <w:rsid w:val="00A54582"/>
    <w:rsid w:val="00A54902"/>
    <w:rsid w:val="00A54C1B"/>
    <w:rsid w:val="00A55266"/>
    <w:rsid w:val="00A554ED"/>
    <w:rsid w:val="00A5574D"/>
    <w:rsid w:val="00A55754"/>
    <w:rsid w:val="00A558DF"/>
    <w:rsid w:val="00A55A7F"/>
    <w:rsid w:val="00A55AAD"/>
    <w:rsid w:val="00A55CC3"/>
    <w:rsid w:val="00A55D56"/>
    <w:rsid w:val="00A56492"/>
    <w:rsid w:val="00A5698A"/>
    <w:rsid w:val="00A569F9"/>
    <w:rsid w:val="00A57297"/>
    <w:rsid w:val="00A57634"/>
    <w:rsid w:val="00A577D1"/>
    <w:rsid w:val="00A579C5"/>
    <w:rsid w:val="00A57A9C"/>
    <w:rsid w:val="00A57D0F"/>
    <w:rsid w:val="00A57E51"/>
    <w:rsid w:val="00A60000"/>
    <w:rsid w:val="00A604C5"/>
    <w:rsid w:val="00A604D0"/>
    <w:rsid w:val="00A60BC0"/>
    <w:rsid w:val="00A60CE8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7F6"/>
    <w:rsid w:val="00A62A87"/>
    <w:rsid w:val="00A62D8C"/>
    <w:rsid w:val="00A63444"/>
    <w:rsid w:val="00A636A8"/>
    <w:rsid w:val="00A638BB"/>
    <w:rsid w:val="00A641EA"/>
    <w:rsid w:val="00A642B9"/>
    <w:rsid w:val="00A6468F"/>
    <w:rsid w:val="00A6482D"/>
    <w:rsid w:val="00A64A23"/>
    <w:rsid w:val="00A64A30"/>
    <w:rsid w:val="00A64BB1"/>
    <w:rsid w:val="00A64DCA"/>
    <w:rsid w:val="00A64E1A"/>
    <w:rsid w:val="00A64E64"/>
    <w:rsid w:val="00A64E8B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536"/>
    <w:rsid w:val="00A677C5"/>
    <w:rsid w:val="00A6784C"/>
    <w:rsid w:val="00A67940"/>
    <w:rsid w:val="00A67D09"/>
    <w:rsid w:val="00A70066"/>
    <w:rsid w:val="00A7015D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38"/>
    <w:rsid w:val="00A735BD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A94"/>
    <w:rsid w:val="00A74B89"/>
    <w:rsid w:val="00A74EFF"/>
    <w:rsid w:val="00A75587"/>
    <w:rsid w:val="00A75615"/>
    <w:rsid w:val="00A75883"/>
    <w:rsid w:val="00A762DC"/>
    <w:rsid w:val="00A766D1"/>
    <w:rsid w:val="00A76831"/>
    <w:rsid w:val="00A769A9"/>
    <w:rsid w:val="00A76A5B"/>
    <w:rsid w:val="00A76B18"/>
    <w:rsid w:val="00A76B85"/>
    <w:rsid w:val="00A76D66"/>
    <w:rsid w:val="00A76F18"/>
    <w:rsid w:val="00A77573"/>
    <w:rsid w:val="00A776FA"/>
    <w:rsid w:val="00A77884"/>
    <w:rsid w:val="00A77D10"/>
    <w:rsid w:val="00A8002B"/>
    <w:rsid w:val="00A80483"/>
    <w:rsid w:val="00A80F9C"/>
    <w:rsid w:val="00A812B1"/>
    <w:rsid w:val="00A812F6"/>
    <w:rsid w:val="00A813B9"/>
    <w:rsid w:val="00A817D4"/>
    <w:rsid w:val="00A81BFE"/>
    <w:rsid w:val="00A81D48"/>
    <w:rsid w:val="00A81F79"/>
    <w:rsid w:val="00A8237F"/>
    <w:rsid w:val="00A8268F"/>
    <w:rsid w:val="00A8269B"/>
    <w:rsid w:val="00A828B7"/>
    <w:rsid w:val="00A829A2"/>
    <w:rsid w:val="00A837FB"/>
    <w:rsid w:val="00A83F38"/>
    <w:rsid w:val="00A8463E"/>
    <w:rsid w:val="00A84B30"/>
    <w:rsid w:val="00A84B7E"/>
    <w:rsid w:val="00A84B93"/>
    <w:rsid w:val="00A84C0B"/>
    <w:rsid w:val="00A84E2C"/>
    <w:rsid w:val="00A85742"/>
    <w:rsid w:val="00A85A4E"/>
    <w:rsid w:val="00A85BBA"/>
    <w:rsid w:val="00A85F7F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1956"/>
    <w:rsid w:val="00A91979"/>
    <w:rsid w:val="00A92076"/>
    <w:rsid w:val="00A92211"/>
    <w:rsid w:val="00A92498"/>
    <w:rsid w:val="00A9292C"/>
    <w:rsid w:val="00A92BBA"/>
    <w:rsid w:val="00A92CBA"/>
    <w:rsid w:val="00A92F05"/>
    <w:rsid w:val="00A93263"/>
    <w:rsid w:val="00A932C3"/>
    <w:rsid w:val="00A935BE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4C4"/>
    <w:rsid w:val="00A9558C"/>
    <w:rsid w:val="00A9581C"/>
    <w:rsid w:val="00A95E10"/>
    <w:rsid w:val="00A95F62"/>
    <w:rsid w:val="00A9612D"/>
    <w:rsid w:val="00A96141"/>
    <w:rsid w:val="00A962E0"/>
    <w:rsid w:val="00A9634B"/>
    <w:rsid w:val="00A96701"/>
    <w:rsid w:val="00A96998"/>
    <w:rsid w:val="00A96A01"/>
    <w:rsid w:val="00A97390"/>
    <w:rsid w:val="00A97415"/>
    <w:rsid w:val="00A9741F"/>
    <w:rsid w:val="00A974AA"/>
    <w:rsid w:val="00A975A8"/>
    <w:rsid w:val="00A97BCF"/>
    <w:rsid w:val="00A97C88"/>
    <w:rsid w:val="00A97F14"/>
    <w:rsid w:val="00AA02BF"/>
    <w:rsid w:val="00AA042A"/>
    <w:rsid w:val="00AA043E"/>
    <w:rsid w:val="00AA058C"/>
    <w:rsid w:val="00AA0758"/>
    <w:rsid w:val="00AA0832"/>
    <w:rsid w:val="00AA0CA4"/>
    <w:rsid w:val="00AA0EBA"/>
    <w:rsid w:val="00AA141C"/>
    <w:rsid w:val="00AA15E8"/>
    <w:rsid w:val="00AA1EA6"/>
    <w:rsid w:val="00AA256F"/>
    <w:rsid w:val="00AA2598"/>
    <w:rsid w:val="00AA26AC"/>
    <w:rsid w:val="00AA2BE6"/>
    <w:rsid w:val="00AA2BFF"/>
    <w:rsid w:val="00AA2CCB"/>
    <w:rsid w:val="00AA3032"/>
    <w:rsid w:val="00AA32B5"/>
    <w:rsid w:val="00AA33F0"/>
    <w:rsid w:val="00AA3546"/>
    <w:rsid w:val="00AA3896"/>
    <w:rsid w:val="00AA42ED"/>
    <w:rsid w:val="00AA459D"/>
    <w:rsid w:val="00AA496C"/>
    <w:rsid w:val="00AA4CB3"/>
    <w:rsid w:val="00AA51F3"/>
    <w:rsid w:val="00AA5749"/>
    <w:rsid w:val="00AA594A"/>
    <w:rsid w:val="00AA5D68"/>
    <w:rsid w:val="00AA5EC6"/>
    <w:rsid w:val="00AA60B4"/>
    <w:rsid w:val="00AA630B"/>
    <w:rsid w:val="00AA664B"/>
    <w:rsid w:val="00AA669E"/>
    <w:rsid w:val="00AA66B1"/>
    <w:rsid w:val="00AA688F"/>
    <w:rsid w:val="00AA68F5"/>
    <w:rsid w:val="00AA6ADA"/>
    <w:rsid w:val="00AA6CDE"/>
    <w:rsid w:val="00AA7855"/>
    <w:rsid w:val="00AA7D78"/>
    <w:rsid w:val="00AA7F94"/>
    <w:rsid w:val="00AB04B4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58D"/>
    <w:rsid w:val="00AB26F1"/>
    <w:rsid w:val="00AB2A77"/>
    <w:rsid w:val="00AB2C12"/>
    <w:rsid w:val="00AB2C3A"/>
    <w:rsid w:val="00AB2C70"/>
    <w:rsid w:val="00AB2F9B"/>
    <w:rsid w:val="00AB2FB2"/>
    <w:rsid w:val="00AB2FB9"/>
    <w:rsid w:val="00AB3084"/>
    <w:rsid w:val="00AB3208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067"/>
    <w:rsid w:val="00AB5107"/>
    <w:rsid w:val="00AB5484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523"/>
    <w:rsid w:val="00AB6581"/>
    <w:rsid w:val="00AB65DC"/>
    <w:rsid w:val="00AB6702"/>
    <w:rsid w:val="00AB6820"/>
    <w:rsid w:val="00AB6890"/>
    <w:rsid w:val="00AB6898"/>
    <w:rsid w:val="00AB6D96"/>
    <w:rsid w:val="00AB700F"/>
    <w:rsid w:val="00AB771E"/>
    <w:rsid w:val="00AB7724"/>
    <w:rsid w:val="00AB7A6F"/>
    <w:rsid w:val="00AC0027"/>
    <w:rsid w:val="00AC00A2"/>
    <w:rsid w:val="00AC07A8"/>
    <w:rsid w:val="00AC0C2C"/>
    <w:rsid w:val="00AC0D64"/>
    <w:rsid w:val="00AC1251"/>
    <w:rsid w:val="00AC12ED"/>
    <w:rsid w:val="00AC1740"/>
    <w:rsid w:val="00AC177B"/>
    <w:rsid w:val="00AC1C56"/>
    <w:rsid w:val="00AC1D6E"/>
    <w:rsid w:val="00AC1DA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446B"/>
    <w:rsid w:val="00AC490C"/>
    <w:rsid w:val="00AC4D24"/>
    <w:rsid w:val="00AC4E2F"/>
    <w:rsid w:val="00AC4E86"/>
    <w:rsid w:val="00AC5239"/>
    <w:rsid w:val="00AC5773"/>
    <w:rsid w:val="00AC5B57"/>
    <w:rsid w:val="00AC62C0"/>
    <w:rsid w:val="00AC62D4"/>
    <w:rsid w:val="00AC640C"/>
    <w:rsid w:val="00AC64DA"/>
    <w:rsid w:val="00AC6666"/>
    <w:rsid w:val="00AC67CB"/>
    <w:rsid w:val="00AC67DF"/>
    <w:rsid w:val="00AC6988"/>
    <w:rsid w:val="00AC6A25"/>
    <w:rsid w:val="00AC7342"/>
    <w:rsid w:val="00AC7514"/>
    <w:rsid w:val="00AC7826"/>
    <w:rsid w:val="00AC79F7"/>
    <w:rsid w:val="00AC7DC8"/>
    <w:rsid w:val="00AD00F5"/>
    <w:rsid w:val="00AD0162"/>
    <w:rsid w:val="00AD04C0"/>
    <w:rsid w:val="00AD078D"/>
    <w:rsid w:val="00AD07CC"/>
    <w:rsid w:val="00AD088B"/>
    <w:rsid w:val="00AD08D5"/>
    <w:rsid w:val="00AD0B63"/>
    <w:rsid w:val="00AD13B6"/>
    <w:rsid w:val="00AD1853"/>
    <w:rsid w:val="00AD196F"/>
    <w:rsid w:val="00AD1C9C"/>
    <w:rsid w:val="00AD1D1C"/>
    <w:rsid w:val="00AD1DA7"/>
    <w:rsid w:val="00AD1DB5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9EC"/>
    <w:rsid w:val="00AD3C35"/>
    <w:rsid w:val="00AD3E64"/>
    <w:rsid w:val="00AD4315"/>
    <w:rsid w:val="00AD4340"/>
    <w:rsid w:val="00AD4706"/>
    <w:rsid w:val="00AD47CC"/>
    <w:rsid w:val="00AD481E"/>
    <w:rsid w:val="00AD4A95"/>
    <w:rsid w:val="00AD557B"/>
    <w:rsid w:val="00AD5678"/>
    <w:rsid w:val="00AD590E"/>
    <w:rsid w:val="00AD59BB"/>
    <w:rsid w:val="00AD5DC7"/>
    <w:rsid w:val="00AD5F97"/>
    <w:rsid w:val="00AD6086"/>
    <w:rsid w:val="00AD6380"/>
    <w:rsid w:val="00AD6844"/>
    <w:rsid w:val="00AD696C"/>
    <w:rsid w:val="00AD69CC"/>
    <w:rsid w:val="00AD6ADD"/>
    <w:rsid w:val="00AD6CFE"/>
    <w:rsid w:val="00AD7153"/>
    <w:rsid w:val="00AD7202"/>
    <w:rsid w:val="00AD7224"/>
    <w:rsid w:val="00AD743C"/>
    <w:rsid w:val="00AD74FA"/>
    <w:rsid w:val="00AD75A3"/>
    <w:rsid w:val="00AD7662"/>
    <w:rsid w:val="00AD7805"/>
    <w:rsid w:val="00AD790B"/>
    <w:rsid w:val="00AD7985"/>
    <w:rsid w:val="00AD7B18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339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E4E"/>
    <w:rsid w:val="00AE3FA5"/>
    <w:rsid w:val="00AE4210"/>
    <w:rsid w:val="00AE4357"/>
    <w:rsid w:val="00AE44A6"/>
    <w:rsid w:val="00AE4520"/>
    <w:rsid w:val="00AE4B41"/>
    <w:rsid w:val="00AE4E22"/>
    <w:rsid w:val="00AE544E"/>
    <w:rsid w:val="00AE5681"/>
    <w:rsid w:val="00AE5834"/>
    <w:rsid w:val="00AE5D05"/>
    <w:rsid w:val="00AE5FD3"/>
    <w:rsid w:val="00AE6701"/>
    <w:rsid w:val="00AE67EF"/>
    <w:rsid w:val="00AE69E3"/>
    <w:rsid w:val="00AE6A33"/>
    <w:rsid w:val="00AE6B04"/>
    <w:rsid w:val="00AE6B12"/>
    <w:rsid w:val="00AE6C0A"/>
    <w:rsid w:val="00AE6DCA"/>
    <w:rsid w:val="00AE6FD9"/>
    <w:rsid w:val="00AE7047"/>
    <w:rsid w:val="00AE7C3E"/>
    <w:rsid w:val="00AE7DD4"/>
    <w:rsid w:val="00AF02D2"/>
    <w:rsid w:val="00AF0CAD"/>
    <w:rsid w:val="00AF0D0F"/>
    <w:rsid w:val="00AF1C35"/>
    <w:rsid w:val="00AF1DE6"/>
    <w:rsid w:val="00AF1FEC"/>
    <w:rsid w:val="00AF20FA"/>
    <w:rsid w:val="00AF234A"/>
    <w:rsid w:val="00AF26FA"/>
    <w:rsid w:val="00AF2783"/>
    <w:rsid w:val="00AF2BFF"/>
    <w:rsid w:val="00AF3010"/>
    <w:rsid w:val="00AF3090"/>
    <w:rsid w:val="00AF31D7"/>
    <w:rsid w:val="00AF33C8"/>
    <w:rsid w:val="00AF3985"/>
    <w:rsid w:val="00AF3B36"/>
    <w:rsid w:val="00AF3B6A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84D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74"/>
    <w:rsid w:val="00B04383"/>
    <w:rsid w:val="00B047A1"/>
    <w:rsid w:val="00B04A08"/>
    <w:rsid w:val="00B05327"/>
    <w:rsid w:val="00B05349"/>
    <w:rsid w:val="00B05535"/>
    <w:rsid w:val="00B0557E"/>
    <w:rsid w:val="00B05856"/>
    <w:rsid w:val="00B05986"/>
    <w:rsid w:val="00B05A97"/>
    <w:rsid w:val="00B060E9"/>
    <w:rsid w:val="00B06340"/>
    <w:rsid w:val="00B06628"/>
    <w:rsid w:val="00B06713"/>
    <w:rsid w:val="00B06830"/>
    <w:rsid w:val="00B069CA"/>
    <w:rsid w:val="00B07090"/>
    <w:rsid w:val="00B07203"/>
    <w:rsid w:val="00B072AD"/>
    <w:rsid w:val="00B07558"/>
    <w:rsid w:val="00B07646"/>
    <w:rsid w:val="00B07F20"/>
    <w:rsid w:val="00B1007B"/>
    <w:rsid w:val="00B10897"/>
    <w:rsid w:val="00B109AD"/>
    <w:rsid w:val="00B10B35"/>
    <w:rsid w:val="00B10ED4"/>
    <w:rsid w:val="00B11164"/>
    <w:rsid w:val="00B1126A"/>
    <w:rsid w:val="00B11322"/>
    <w:rsid w:val="00B11725"/>
    <w:rsid w:val="00B11D11"/>
    <w:rsid w:val="00B11F8E"/>
    <w:rsid w:val="00B12018"/>
    <w:rsid w:val="00B125F8"/>
    <w:rsid w:val="00B12B26"/>
    <w:rsid w:val="00B13185"/>
    <w:rsid w:val="00B1333A"/>
    <w:rsid w:val="00B134AC"/>
    <w:rsid w:val="00B135A9"/>
    <w:rsid w:val="00B14280"/>
    <w:rsid w:val="00B146C3"/>
    <w:rsid w:val="00B1476E"/>
    <w:rsid w:val="00B14AB8"/>
    <w:rsid w:val="00B14AE9"/>
    <w:rsid w:val="00B14C27"/>
    <w:rsid w:val="00B14E98"/>
    <w:rsid w:val="00B15127"/>
    <w:rsid w:val="00B15326"/>
    <w:rsid w:val="00B155B0"/>
    <w:rsid w:val="00B1575D"/>
    <w:rsid w:val="00B158B9"/>
    <w:rsid w:val="00B15AF1"/>
    <w:rsid w:val="00B15CCE"/>
    <w:rsid w:val="00B15D55"/>
    <w:rsid w:val="00B15ED4"/>
    <w:rsid w:val="00B1626B"/>
    <w:rsid w:val="00B1633E"/>
    <w:rsid w:val="00B163BE"/>
    <w:rsid w:val="00B165FF"/>
    <w:rsid w:val="00B16744"/>
    <w:rsid w:val="00B16827"/>
    <w:rsid w:val="00B16DFE"/>
    <w:rsid w:val="00B1717F"/>
    <w:rsid w:val="00B17529"/>
    <w:rsid w:val="00B175A8"/>
    <w:rsid w:val="00B1773F"/>
    <w:rsid w:val="00B17815"/>
    <w:rsid w:val="00B20184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981"/>
    <w:rsid w:val="00B229A4"/>
    <w:rsid w:val="00B22AEF"/>
    <w:rsid w:val="00B22D28"/>
    <w:rsid w:val="00B22EAB"/>
    <w:rsid w:val="00B22EC1"/>
    <w:rsid w:val="00B23137"/>
    <w:rsid w:val="00B23243"/>
    <w:rsid w:val="00B234A8"/>
    <w:rsid w:val="00B23531"/>
    <w:rsid w:val="00B2361B"/>
    <w:rsid w:val="00B2387D"/>
    <w:rsid w:val="00B23F40"/>
    <w:rsid w:val="00B23FE6"/>
    <w:rsid w:val="00B24802"/>
    <w:rsid w:val="00B24B55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5AD6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46E"/>
    <w:rsid w:val="00B2751A"/>
    <w:rsid w:val="00B27A37"/>
    <w:rsid w:val="00B27CA7"/>
    <w:rsid w:val="00B27D78"/>
    <w:rsid w:val="00B3027A"/>
    <w:rsid w:val="00B30284"/>
    <w:rsid w:val="00B302B5"/>
    <w:rsid w:val="00B302D1"/>
    <w:rsid w:val="00B304A3"/>
    <w:rsid w:val="00B30B3C"/>
    <w:rsid w:val="00B30D73"/>
    <w:rsid w:val="00B30DE5"/>
    <w:rsid w:val="00B30EC6"/>
    <w:rsid w:val="00B314D4"/>
    <w:rsid w:val="00B3180E"/>
    <w:rsid w:val="00B31C98"/>
    <w:rsid w:val="00B31F1E"/>
    <w:rsid w:val="00B321B0"/>
    <w:rsid w:val="00B32586"/>
    <w:rsid w:val="00B32A39"/>
    <w:rsid w:val="00B33185"/>
    <w:rsid w:val="00B331D5"/>
    <w:rsid w:val="00B336F1"/>
    <w:rsid w:val="00B337D9"/>
    <w:rsid w:val="00B33FD2"/>
    <w:rsid w:val="00B34007"/>
    <w:rsid w:val="00B342B3"/>
    <w:rsid w:val="00B34450"/>
    <w:rsid w:val="00B346A7"/>
    <w:rsid w:val="00B34913"/>
    <w:rsid w:val="00B34C64"/>
    <w:rsid w:val="00B34C6A"/>
    <w:rsid w:val="00B34E54"/>
    <w:rsid w:val="00B35125"/>
    <w:rsid w:val="00B353B1"/>
    <w:rsid w:val="00B35850"/>
    <w:rsid w:val="00B35FA9"/>
    <w:rsid w:val="00B35FD1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B"/>
    <w:rsid w:val="00B36CAC"/>
    <w:rsid w:val="00B36D3F"/>
    <w:rsid w:val="00B36EDC"/>
    <w:rsid w:val="00B37437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251"/>
    <w:rsid w:val="00B42526"/>
    <w:rsid w:val="00B4254B"/>
    <w:rsid w:val="00B4264D"/>
    <w:rsid w:val="00B42DF6"/>
    <w:rsid w:val="00B42E58"/>
    <w:rsid w:val="00B43018"/>
    <w:rsid w:val="00B435F6"/>
    <w:rsid w:val="00B4374C"/>
    <w:rsid w:val="00B43F19"/>
    <w:rsid w:val="00B43FC7"/>
    <w:rsid w:val="00B4402B"/>
    <w:rsid w:val="00B441FD"/>
    <w:rsid w:val="00B44695"/>
    <w:rsid w:val="00B44796"/>
    <w:rsid w:val="00B44A82"/>
    <w:rsid w:val="00B44E7F"/>
    <w:rsid w:val="00B44F20"/>
    <w:rsid w:val="00B45517"/>
    <w:rsid w:val="00B45AEA"/>
    <w:rsid w:val="00B45AF3"/>
    <w:rsid w:val="00B45C58"/>
    <w:rsid w:val="00B46085"/>
    <w:rsid w:val="00B461E6"/>
    <w:rsid w:val="00B464BC"/>
    <w:rsid w:val="00B4652B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50250"/>
    <w:rsid w:val="00B5041C"/>
    <w:rsid w:val="00B5056D"/>
    <w:rsid w:val="00B5072A"/>
    <w:rsid w:val="00B5078A"/>
    <w:rsid w:val="00B508DC"/>
    <w:rsid w:val="00B50A2C"/>
    <w:rsid w:val="00B50A40"/>
    <w:rsid w:val="00B51039"/>
    <w:rsid w:val="00B5106F"/>
    <w:rsid w:val="00B510F9"/>
    <w:rsid w:val="00B51339"/>
    <w:rsid w:val="00B5150E"/>
    <w:rsid w:val="00B517A2"/>
    <w:rsid w:val="00B51802"/>
    <w:rsid w:val="00B51B35"/>
    <w:rsid w:val="00B51D73"/>
    <w:rsid w:val="00B52030"/>
    <w:rsid w:val="00B52322"/>
    <w:rsid w:val="00B52756"/>
    <w:rsid w:val="00B52A85"/>
    <w:rsid w:val="00B52B75"/>
    <w:rsid w:val="00B53156"/>
    <w:rsid w:val="00B5342C"/>
    <w:rsid w:val="00B5381E"/>
    <w:rsid w:val="00B53822"/>
    <w:rsid w:val="00B53851"/>
    <w:rsid w:val="00B539DC"/>
    <w:rsid w:val="00B54AB0"/>
    <w:rsid w:val="00B54B62"/>
    <w:rsid w:val="00B54C3E"/>
    <w:rsid w:val="00B54DD9"/>
    <w:rsid w:val="00B554F6"/>
    <w:rsid w:val="00B56135"/>
    <w:rsid w:val="00B56153"/>
    <w:rsid w:val="00B5650C"/>
    <w:rsid w:val="00B5679B"/>
    <w:rsid w:val="00B56936"/>
    <w:rsid w:val="00B56C35"/>
    <w:rsid w:val="00B570FE"/>
    <w:rsid w:val="00B57357"/>
    <w:rsid w:val="00B575BC"/>
    <w:rsid w:val="00B578AA"/>
    <w:rsid w:val="00B5796D"/>
    <w:rsid w:val="00B57A82"/>
    <w:rsid w:val="00B57BBD"/>
    <w:rsid w:val="00B57E2A"/>
    <w:rsid w:val="00B57E38"/>
    <w:rsid w:val="00B600A5"/>
    <w:rsid w:val="00B6063B"/>
    <w:rsid w:val="00B6085C"/>
    <w:rsid w:val="00B60A17"/>
    <w:rsid w:val="00B613F9"/>
    <w:rsid w:val="00B616E9"/>
    <w:rsid w:val="00B6227D"/>
    <w:rsid w:val="00B62371"/>
    <w:rsid w:val="00B625B9"/>
    <w:rsid w:val="00B62742"/>
    <w:rsid w:val="00B6296F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A94"/>
    <w:rsid w:val="00B63C97"/>
    <w:rsid w:val="00B63E31"/>
    <w:rsid w:val="00B63E5E"/>
    <w:rsid w:val="00B640AA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278"/>
    <w:rsid w:val="00B655BB"/>
    <w:rsid w:val="00B65865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9C6"/>
    <w:rsid w:val="00B67B53"/>
    <w:rsid w:val="00B67D6E"/>
    <w:rsid w:val="00B67D8D"/>
    <w:rsid w:val="00B67DFA"/>
    <w:rsid w:val="00B67E8F"/>
    <w:rsid w:val="00B67F32"/>
    <w:rsid w:val="00B70095"/>
    <w:rsid w:val="00B700A4"/>
    <w:rsid w:val="00B70440"/>
    <w:rsid w:val="00B70724"/>
    <w:rsid w:val="00B70C0E"/>
    <w:rsid w:val="00B70CD8"/>
    <w:rsid w:val="00B70D73"/>
    <w:rsid w:val="00B7131C"/>
    <w:rsid w:val="00B71439"/>
    <w:rsid w:val="00B71593"/>
    <w:rsid w:val="00B715CA"/>
    <w:rsid w:val="00B71750"/>
    <w:rsid w:val="00B71768"/>
    <w:rsid w:val="00B720B8"/>
    <w:rsid w:val="00B724F0"/>
    <w:rsid w:val="00B72A31"/>
    <w:rsid w:val="00B72D07"/>
    <w:rsid w:val="00B73031"/>
    <w:rsid w:val="00B73073"/>
    <w:rsid w:val="00B7308C"/>
    <w:rsid w:val="00B73219"/>
    <w:rsid w:val="00B73A1C"/>
    <w:rsid w:val="00B73F2B"/>
    <w:rsid w:val="00B742A6"/>
    <w:rsid w:val="00B74406"/>
    <w:rsid w:val="00B74A14"/>
    <w:rsid w:val="00B753B1"/>
    <w:rsid w:val="00B7540A"/>
    <w:rsid w:val="00B759C9"/>
    <w:rsid w:val="00B75BB6"/>
    <w:rsid w:val="00B76136"/>
    <w:rsid w:val="00B76DE0"/>
    <w:rsid w:val="00B770CC"/>
    <w:rsid w:val="00B772AF"/>
    <w:rsid w:val="00B773E2"/>
    <w:rsid w:val="00B77A53"/>
    <w:rsid w:val="00B77A5C"/>
    <w:rsid w:val="00B77EA1"/>
    <w:rsid w:val="00B8030C"/>
    <w:rsid w:val="00B809BA"/>
    <w:rsid w:val="00B809C8"/>
    <w:rsid w:val="00B809EB"/>
    <w:rsid w:val="00B80A8F"/>
    <w:rsid w:val="00B80F22"/>
    <w:rsid w:val="00B80FC6"/>
    <w:rsid w:val="00B81236"/>
    <w:rsid w:val="00B81830"/>
    <w:rsid w:val="00B81A22"/>
    <w:rsid w:val="00B81D06"/>
    <w:rsid w:val="00B82392"/>
    <w:rsid w:val="00B824AE"/>
    <w:rsid w:val="00B824C3"/>
    <w:rsid w:val="00B824C4"/>
    <w:rsid w:val="00B82506"/>
    <w:rsid w:val="00B827F3"/>
    <w:rsid w:val="00B82803"/>
    <w:rsid w:val="00B82A62"/>
    <w:rsid w:val="00B82B71"/>
    <w:rsid w:val="00B82D74"/>
    <w:rsid w:val="00B8324F"/>
    <w:rsid w:val="00B83251"/>
    <w:rsid w:val="00B83EF5"/>
    <w:rsid w:val="00B83FDE"/>
    <w:rsid w:val="00B8402D"/>
    <w:rsid w:val="00B8411C"/>
    <w:rsid w:val="00B843F9"/>
    <w:rsid w:val="00B84684"/>
    <w:rsid w:val="00B848CC"/>
    <w:rsid w:val="00B84B12"/>
    <w:rsid w:val="00B84C35"/>
    <w:rsid w:val="00B84E18"/>
    <w:rsid w:val="00B85262"/>
    <w:rsid w:val="00B85518"/>
    <w:rsid w:val="00B85657"/>
    <w:rsid w:val="00B8573E"/>
    <w:rsid w:val="00B8594C"/>
    <w:rsid w:val="00B8612B"/>
    <w:rsid w:val="00B864A8"/>
    <w:rsid w:val="00B86897"/>
    <w:rsid w:val="00B86F3F"/>
    <w:rsid w:val="00B86F75"/>
    <w:rsid w:val="00B871FF"/>
    <w:rsid w:val="00B87233"/>
    <w:rsid w:val="00B87324"/>
    <w:rsid w:val="00B873FC"/>
    <w:rsid w:val="00B874FF"/>
    <w:rsid w:val="00B8750B"/>
    <w:rsid w:val="00B875B0"/>
    <w:rsid w:val="00B875FE"/>
    <w:rsid w:val="00B8769C"/>
    <w:rsid w:val="00B87709"/>
    <w:rsid w:val="00B87A54"/>
    <w:rsid w:val="00B87BC3"/>
    <w:rsid w:val="00B87E39"/>
    <w:rsid w:val="00B90296"/>
    <w:rsid w:val="00B903FB"/>
    <w:rsid w:val="00B908CA"/>
    <w:rsid w:val="00B90ACB"/>
    <w:rsid w:val="00B90CA2"/>
    <w:rsid w:val="00B90ED3"/>
    <w:rsid w:val="00B91312"/>
    <w:rsid w:val="00B91A01"/>
    <w:rsid w:val="00B91C06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802"/>
    <w:rsid w:val="00B94E94"/>
    <w:rsid w:val="00B9524D"/>
    <w:rsid w:val="00B9526F"/>
    <w:rsid w:val="00B95384"/>
    <w:rsid w:val="00B95455"/>
    <w:rsid w:val="00B955D4"/>
    <w:rsid w:val="00B95977"/>
    <w:rsid w:val="00B95C09"/>
    <w:rsid w:val="00B9611F"/>
    <w:rsid w:val="00B96303"/>
    <w:rsid w:val="00B97042"/>
    <w:rsid w:val="00B97413"/>
    <w:rsid w:val="00B97A04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F6E"/>
    <w:rsid w:val="00BA31A5"/>
    <w:rsid w:val="00BA35DD"/>
    <w:rsid w:val="00BA3AA6"/>
    <w:rsid w:val="00BA3C2C"/>
    <w:rsid w:val="00BA3E04"/>
    <w:rsid w:val="00BA416B"/>
    <w:rsid w:val="00BA4187"/>
    <w:rsid w:val="00BA4441"/>
    <w:rsid w:val="00BA4727"/>
    <w:rsid w:val="00BA472D"/>
    <w:rsid w:val="00BA4BA3"/>
    <w:rsid w:val="00BA4BF5"/>
    <w:rsid w:val="00BA4C4A"/>
    <w:rsid w:val="00BA5004"/>
    <w:rsid w:val="00BA507E"/>
    <w:rsid w:val="00BA52EC"/>
    <w:rsid w:val="00BA5455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363"/>
    <w:rsid w:val="00BA7791"/>
    <w:rsid w:val="00BA7889"/>
    <w:rsid w:val="00BA7CF8"/>
    <w:rsid w:val="00BA7D83"/>
    <w:rsid w:val="00BA7EA6"/>
    <w:rsid w:val="00BB00A0"/>
    <w:rsid w:val="00BB02DA"/>
    <w:rsid w:val="00BB037C"/>
    <w:rsid w:val="00BB0441"/>
    <w:rsid w:val="00BB0554"/>
    <w:rsid w:val="00BB055D"/>
    <w:rsid w:val="00BB0771"/>
    <w:rsid w:val="00BB0862"/>
    <w:rsid w:val="00BB09A8"/>
    <w:rsid w:val="00BB09EC"/>
    <w:rsid w:val="00BB0C8C"/>
    <w:rsid w:val="00BB0D01"/>
    <w:rsid w:val="00BB0EBC"/>
    <w:rsid w:val="00BB10DC"/>
    <w:rsid w:val="00BB1B6D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BCE"/>
    <w:rsid w:val="00BB6E5D"/>
    <w:rsid w:val="00BB6F9D"/>
    <w:rsid w:val="00BB7024"/>
    <w:rsid w:val="00BB70BB"/>
    <w:rsid w:val="00BB7324"/>
    <w:rsid w:val="00BB7C20"/>
    <w:rsid w:val="00BB7E34"/>
    <w:rsid w:val="00BB7EB5"/>
    <w:rsid w:val="00BB7FE7"/>
    <w:rsid w:val="00BC01AA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264"/>
    <w:rsid w:val="00BC64EA"/>
    <w:rsid w:val="00BC67CA"/>
    <w:rsid w:val="00BC6806"/>
    <w:rsid w:val="00BC6FA6"/>
    <w:rsid w:val="00BC72D4"/>
    <w:rsid w:val="00BC745F"/>
    <w:rsid w:val="00BC756D"/>
    <w:rsid w:val="00BC777F"/>
    <w:rsid w:val="00BC7A15"/>
    <w:rsid w:val="00BC7AB5"/>
    <w:rsid w:val="00BC7E8C"/>
    <w:rsid w:val="00BC7FC9"/>
    <w:rsid w:val="00BD018B"/>
    <w:rsid w:val="00BD03CC"/>
    <w:rsid w:val="00BD03E4"/>
    <w:rsid w:val="00BD081D"/>
    <w:rsid w:val="00BD08C5"/>
    <w:rsid w:val="00BD0955"/>
    <w:rsid w:val="00BD0968"/>
    <w:rsid w:val="00BD0970"/>
    <w:rsid w:val="00BD0F4B"/>
    <w:rsid w:val="00BD10DE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101"/>
    <w:rsid w:val="00BD32D2"/>
    <w:rsid w:val="00BD3866"/>
    <w:rsid w:val="00BD4322"/>
    <w:rsid w:val="00BD458E"/>
    <w:rsid w:val="00BD4A26"/>
    <w:rsid w:val="00BD4BE8"/>
    <w:rsid w:val="00BD4EFF"/>
    <w:rsid w:val="00BD52E5"/>
    <w:rsid w:val="00BD54D1"/>
    <w:rsid w:val="00BD55C1"/>
    <w:rsid w:val="00BD6032"/>
    <w:rsid w:val="00BD6098"/>
    <w:rsid w:val="00BD61BF"/>
    <w:rsid w:val="00BD6595"/>
    <w:rsid w:val="00BD6915"/>
    <w:rsid w:val="00BD6AC0"/>
    <w:rsid w:val="00BD6EA1"/>
    <w:rsid w:val="00BD6EB6"/>
    <w:rsid w:val="00BD71EA"/>
    <w:rsid w:val="00BD74F4"/>
    <w:rsid w:val="00BD7723"/>
    <w:rsid w:val="00BD77EA"/>
    <w:rsid w:val="00BD7B0D"/>
    <w:rsid w:val="00BD7D93"/>
    <w:rsid w:val="00BE00A3"/>
    <w:rsid w:val="00BE0141"/>
    <w:rsid w:val="00BE0695"/>
    <w:rsid w:val="00BE0C56"/>
    <w:rsid w:val="00BE142F"/>
    <w:rsid w:val="00BE14C5"/>
    <w:rsid w:val="00BE1558"/>
    <w:rsid w:val="00BE1842"/>
    <w:rsid w:val="00BE1A2C"/>
    <w:rsid w:val="00BE1B75"/>
    <w:rsid w:val="00BE1E4A"/>
    <w:rsid w:val="00BE2183"/>
    <w:rsid w:val="00BE2292"/>
    <w:rsid w:val="00BE2303"/>
    <w:rsid w:val="00BE2BC9"/>
    <w:rsid w:val="00BE2C5A"/>
    <w:rsid w:val="00BE33CF"/>
    <w:rsid w:val="00BE35CE"/>
    <w:rsid w:val="00BE3BCE"/>
    <w:rsid w:val="00BE43B1"/>
    <w:rsid w:val="00BE4481"/>
    <w:rsid w:val="00BE49AC"/>
    <w:rsid w:val="00BE49FA"/>
    <w:rsid w:val="00BE4D93"/>
    <w:rsid w:val="00BE4E10"/>
    <w:rsid w:val="00BE51C9"/>
    <w:rsid w:val="00BE51E8"/>
    <w:rsid w:val="00BE5482"/>
    <w:rsid w:val="00BE5952"/>
    <w:rsid w:val="00BE59C3"/>
    <w:rsid w:val="00BE5D0F"/>
    <w:rsid w:val="00BE6263"/>
    <w:rsid w:val="00BE68FE"/>
    <w:rsid w:val="00BE6958"/>
    <w:rsid w:val="00BE6D5B"/>
    <w:rsid w:val="00BE76B9"/>
    <w:rsid w:val="00BE7CEB"/>
    <w:rsid w:val="00BE7E97"/>
    <w:rsid w:val="00BE7EC7"/>
    <w:rsid w:val="00BE7F2B"/>
    <w:rsid w:val="00BE7FF2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1127"/>
    <w:rsid w:val="00BF1319"/>
    <w:rsid w:val="00BF1324"/>
    <w:rsid w:val="00BF13E2"/>
    <w:rsid w:val="00BF16BE"/>
    <w:rsid w:val="00BF16EF"/>
    <w:rsid w:val="00BF1934"/>
    <w:rsid w:val="00BF1A71"/>
    <w:rsid w:val="00BF1A88"/>
    <w:rsid w:val="00BF204A"/>
    <w:rsid w:val="00BF2498"/>
    <w:rsid w:val="00BF24CC"/>
    <w:rsid w:val="00BF24E3"/>
    <w:rsid w:val="00BF267E"/>
    <w:rsid w:val="00BF2906"/>
    <w:rsid w:val="00BF2FDC"/>
    <w:rsid w:val="00BF30AB"/>
    <w:rsid w:val="00BF32DF"/>
    <w:rsid w:val="00BF3309"/>
    <w:rsid w:val="00BF33F8"/>
    <w:rsid w:val="00BF39EE"/>
    <w:rsid w:val="00BF3B0D"/>
    <w:rsid w:val="00BF3D89"/>
    <w:rsid w:val="00BF405A"/>
    <w:rsid w:val="00BF42FA"/>
    <w:rsid w:val="00BF47A4"/>
    <w:rsid w:val="00BF484B"/>
    <w:rsid w:val="00BF4995"/>
    <w:rsid w:val="00BF4E60"/>
    <w:rsid w:val="00BF4FA0"/>
    <w:rsid w:val="00BF5A15"/>
    <w:rsid w:val="00BF5BD5"/>
    <w:rsid w:val="00BF5D3F"/>
    <w:rsid w:val="00BF5FF8"/>
    <w:rsid w:val="00BF6100"/>
    <w:rsid w:val="00BF62A8"/>
    <w:rsid w:val="00BF6408"/>
    <w:rsid w:val="00BF6414"/>
    <w:rsid w:val="00BF6666"/>
    <w:rsid w:val="00BF6BF7"/>
    <w:rsid w:val="00BF6EE3"/>
    <w:rsid w:val="00BF7014"/>
    <w:rsid w:val="00BF7365"/>
    <w:rsid w:val="00BF7709"/>
    <w:rsid w:val="00BF7811"/>
    <w:rsid w:val="00BF7A4F"/>
    <w:rsid w:val="00BF7BD3"/>
    <w:rsid w:val="00BF7EB1"/>
    <w:rsid w:val="00C0006D"/>
    <w:rsid w:val="00C0012B"/>
    <w:rsid w:val="00C00155"/>
    <w:rsid w:val="00C0033D"/>
    <w:rsid w:val="00C004AB"/>
    <w:rsid w:val="00C005F2"/>
    <w:rsid w:val="00C00702"/>
    <w:rsid w:val="00C0074D"/>
    <w:rsid w:val="00C009BC"/>
    <w:rsid w:val="00C00E12"/>
    <w:rsid w:val="00C00FDE"/>
    <w:rsid w:val="00C017A2"/>
    <w:rsid w:val="00C01B13"/>
    <w:rsid w:val="00C0243B"/>
    <w:rsid w:val="00C02785"/>
    <w:rsid w:val="00C02A73"/>
    <w:rsid w:val="00C030DE"/>
    <w:rsid w:val="00C032A9"/>
    <w:rsid w:val="00C03329"/>
    <w:rsid w:val="00C03463"/>
    <w:rsid w:val="00C03B06"/>
    <w:rsid w:val="00C03B77"/>
    <w:rsid w:val="00C03B92"/>
    <w:rsid w:val="00C03C2A"/>
    <w:rsid w:val="00C03EA5"/>
    <w:rsid w:val="00C03FEB"/>
    <w:rsid w:val="00C041C7"/>
    <w:rsid w:val="00C048D7"/>
    <w:rsid w:val="00C04ED5"/>
    <w:rsid w:val="00C04EF4"/>
    <w:rsid w:val="00C04F9F"/>
    <w:rsid w:val="00C04FBF"/>
    <w:rsid w:val="00C050DD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214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F4B"/>
    <w:rsid w:val="00C130F7"/>
    <w:rsid w:val="00C1313C"/>
    <w:rsid w:val="00C1351D"/>
    <w:rsid w:val="00C139DC"/>
    <w:rsid w:val="00C139F3"/>
    <w:rsid w:val="00C13AAB"/>
    <w:rsid w:val="00C13F2E"/>
    <w:rsid w:val="00C1404B"/>
    <w:rsid w:val="00C1421F"/>
    <w:rsid w:val="00C1436B"/>
    <w:rsid w:val="00C144AB"/>
    <w:rsid w:val="00C14812"/>
    <w:rsid w:val="00C148C5"/>
    <w:rsid w:val="00C149CB"/>
    <w:rsid w:val="00C150FB"/>
    <w:rsid w:val="00C15292"/>
    <w:rsid w:val="00C155C1"/>
    <w:rsid w:val="00C1577F"/>
    <w:rsid w:val="00C15788"/>
    <w:rsid w:val="00C15961"/>
    <w:rsid w:val="00C159A6"/>
    <w:rsid w:val="00C15C35"/>
    <w:rsid w:val="00C15E42"/>
    <w:rsid w:val="00C15EE0"/>
    <w:rsid w:val="00C15F5D"/>
    <w:rsid w:val="00C16011"/>
    <w:rsid w:val="00C16087"/>
    <w:rsid w:val="00C16216"/>
    <w:rsid w:val="00C16502"/>
    <w:rsid w:val="00C168B5"/>
    <w:rsid w:val="00C16974"/>
    <w:rsid w:val="00C16E2E"/>
    <w:rsid w:val="00C170A5"/>
    <w:rsid w:val="00C17191"/>
    <w:rsid w:val="00C17239"/>
    <w:rsid w:val="00C1768D"/>
    <w:rsid w:val="00C178E2"/>
    <w:rsid w:val="00C179F7"/>
    <w:rsid w:val="00C17B88"/>
    <w:rsid w:val="00C17C82"/>
    <w:rsid w:val="00C17D95"/>
    <w:rsid w:val="00C20068"/>
    <w:rsid w:val="00C2011E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825"/>
    <w:rsid w:val="00C21ADA"/>
    <w:rsid w:val="00C21D34"/>
    <w:rsid w:val="00C22645"/>
    <w:rsid w:val="00C22ADD"/>
    <w:rsid w:val="00C22B9A"/>
    <w:rsid w:val="00C22DBB"/>
    <w:rsid w:val="00C22FD7"/>
    <w:rsid w:val="00C234CB"/>
    <w:rsid w:val="00C23950"/>
    <w:rsid w:val="00C2397B"/>
    <w:rsid w:val="00C24423"/>
    <w:rsid w:val="00C24806"/>
    <w:rsid w:val="00C249BC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C63"/>
    <w:rsid w:val="00C27E58"/>
    <w:rsid w:val="00C30181"/>
    <w:rsid w:val="00C3021D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3276"/>
    <w:rsid w:val="00C334EB"/>
    <w:rsid w:val="00C33713"/>
    <w:rsid w:val="00C33845"/>
    <w:rsid w:val="00C33B13"/>
    <w:rsid w:val="00C33BD5"/>
    <w:rsid w:val="00C344BA"/>
    <w:rsid w:val="00C344D7"/>
    <w:rsid w:val="00C3459F"/>
    <w:rsid w:val="00C34F65"/>
    <w:rsid w:val="00C35287"/>
    <w:rsid w:val="00C35510"/>
    <w:rsid w:val="00C3574E"/>
    <w:rsid w:val="00C35955"/>
    <w:rsid w:val="00C35F6C"/>
    <w:rsid w:val="00C365B7"/>
    <w:rsid w:val="00C365E8"/>
    <w:rsid w:val="00C36920"/>
    <w:rsid w:val="00C36F43"/>
    <w:rsid w:val="00C36FC8"/>
    <w:rsid w:val="00C37198"/>
    <w:rsid w:val="00C371ED"/>
    <w:rsid w:val="00C371FF"/>
    <w:rsid w:val="00C37254"/>
    <w:rsid w:val="00C37374"/>
    <w:rsid w:val="00C37395"/>
    <w:rsid w:val="00C373B3"/>
    <w:rsid w:val="00C3743D"/>
    <w:rsid w:val="00C3769D"/>
    <w:rsid w:val="00C37918"/>
    <w:rsid w:val="00C37925"/>
    <w:rsid w:val="00C37A5C"/>
    <w:rsid w:val="00C37C95"/>
    <w:rsid w:val="00C37D77"/>
    <w:rsid w:val="00C37ED8"/>
    <w:rsid w:val="00C402D0"/>
    <w:rsid w:val="00C40744"/>
    <w:rsid w:val="00C40945"/>
    <w:rsid w:val="00C40A10"/>
    <w:rsid w:val="00C40AA4"/>
    <w:rsid w:val="00C40B53"/>
    <w:rsid w:val="00C40BBB"/>
    <w:rsid w:val="00C40C82"/>
    <w:rsid w:val="00C41103"/>
    <w:rsid w:val="00C41275"/>
    <w:rsid w:val="00C416A2"/>
    <w:rsid w:val="00C41ED9"/>
    <w:rsid w:val="00C41EDA"/>
    <w:rsid w:val="00C41EFD"/>
    <w:rsid w:val="00C421EA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49EB"/>
    <w:rsid w:val="00C45068"/>
    <w:rsid w:val="00C4515F"/>
    <w:rsid w:val="00C45627"/>
    <w:rsid w:val="00C45839"/>
    <w:rsid w:val="00C45931"/>
    <w:rsid w:val="00C45B66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162"/>
    <w:rsid w:val="00C54168"/>
    <w:rsid w:val="00C543F5"/>
    <w:rsid w:val="00C54821"/>
    <w:rsid w:val="00C54EBE"/>
    <w:rsid w:val="00C55153"/>
    <w:rsid w:val="00C552B3"/>
    <w:rsid w:val="00C552C5"/>
    <w:rsid w:val="00C55689"/>
    <w:rsid w:val="00C5582E"/>
    <w:rsid w:val="00C55837"/>
    <w:rsid w:val="00C558D9"/>
    <w:rsid w:val="00C55BB4"/>
    <w:rsid w:val="00C55C57"/>
    <w:rsid w:val="00C55C5B"/>
    <w:rsid w:val="00C565ED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18"/>
    <w:rsid w:val="00C6029B"/>
    <w:rsid w:val="00C604FC"/>
    <w:rsid w:val="00C60FF9"/>
    <w:rsid w:val="00C612B6"/>
    <w:rsid w:val="00C61569"/>
    <w:rsid w:val="00C61C8F"/>
    <w:rsid w:val="00C623CF"/>
    <w:rsid w:val="00C623E4"/>
    <w:rsid w:val="00C6297A"/>
    <w:rsid w:val="00C629C6"/>
    <w:rsid w:val="00C62BF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26B"/>
    <w:rsid w:val="00C646EF"/>
    <w:rsid w:val="00C64723"/>
    <w:rsid w:val="00C64956"/>
    <w:rsid w:val="00C64A65"/>
    <w:rsid w:val="00C64BD5"/>
    <w:rsid w:val="00C650F2"/>
    <w:rsid w:val="00C653C0"/>
    <w:rsid w:val="00C6550A"/>
    <w:rsid w:val="00C655D1"/>
    <w:rsid w:val="00C657D9"/>
    <w:rsid w:val="00C65CDC"/>
    <w:rsid w:val="00C665D6"/>
    <w:rsid w:val="00C66980"/>
    <w:rsid w:val="00C66BA7"/>
    <w:rsid w:val="00C66D5B"/>
    <w:rsid w:val="00C66E02"/>
    <w:rsid w:val="00C672B1"/>
    <w:rsid w:val="00C672CE"/>
    <w:rsid w:val="00C6732E"/>
    <w:rsid w:val="00C67875"/>
    <w:rsid w:val="00C6791A"/>
    <w:rsid w:val="00C6796D"/>
    <w:rsid w:val="00C67CC4"/>
    <w:rsid w:val="00C707F5"/>
    <w:rsid w:val="00C70833"/>
    <w:rsid w:val="00C70BB0"/>
    <w:rsid w:val="00C70F29"/>
    <w:rsid w:val="00C712F9"/>
    <w:rsid w:val="00C71A2F"/>
    <w:rsid w:val="00C71BAA"/>
    <w:rsid w:val="00C71CD1"/>
    <w:rsid w:val="00C71E24"/>
    <w:rsid w:val="00C72010"/>
    <w:rsid w:val="00C7218E"/>
    <w:rsid w:val="00C7229F"/>
    <w:rsid w:val="00C72377"/>
    <w:rsid w:val="00C725BA"/>
    <w:rsid w:val="00C72769"/>
    <w:rsid w:val="00C72DD5"/>
    <w:rsid w:val="00C72E9B"/>
    <w:rsid w:val="00C72EAB"/>
    <w:rsid w:val="00C735D8"/>
    <w:rsid w:val="00C7371B"/>
    <w:rsid w:val="00C7382D"/>
    <w:rsid w:val="00C73831"/>
    <w:rsid w:val="00C73C1F"/>
    <w:rsid w:val="00C74630"/>
    <w:rsid w:val="00C74721"/>
    <w:rsid w:val="00C747EA"/>
    <w:rsid w:val="00C7496B"/>
    <w:rsid w:val="00C74F89"/>
    <w:rsid w:val="00C75625"/>
    <w:rsid w:val="00C7578D"/>
    <w:rsid w:val="00C758AF"/>
    <w:rsid w:val="00C75A02"/>
    <w:rsid w:val="00C75A60"/>
    <w:rsid w:val="00C76010"/>
    <w:rsid w:val="00C761E7"/>
    <w:rsid w:val="00C76205"/>
    <w:rsid w:val="00C76526"/>
    <w:rsid w:val="00C76632"/>
    <w:rsid w:val="00C766EE"/>
    <w:rsid w:val="00C76722"/>
    <w:rsid w:val="00C76BAB"/>
    <w:rsid w:val="00C7705B"/>
    <w:rsid w:val="00C77152"/>
    <w:rsid w:val="00C773EC"/>
    <w:rsid w:val="00C777F1"/>
    <w:rsid w:val="00C77859"/>
    <w:rsid w:val="00C7790E"/>
    <w:rsid w:val="00C802D0"/>
    <w:rsid w:val="00C80435"/>
    <w:rsid w:val="00C804B8"/>
    <w:rsid w:val="00C80AF7"/>
    <w:rsid w:val="00C80C1F"/>
    <w:rsid w:val="00C80F49"/>
    <w:rsid w:val="00C8110D"/>
    <w:rsid w:val="00C8173E"/>
    <w:rsid w:val="00C81A1E"/>
    <w:rsid w:val="00C81B8C"/>
    <w:rsid w:val="00C8208E"/>
    <w:rsid w:val="00C820BC"/>
    <w:rsid w:val="00C82490"/>
    <w:rsid w:val="00C825FF"/>
    <w:rsid w:val="00C8292F"/>
    <w:rsid w:val="00C82AF3"/>
    <w:rsid w:val="00C82B10"/>
    <w:rsid w:val="00C82F20"/>
    <w:rsid w:val="00C82F5E"/>
    <w:rsid w:val="00C82F91"/>
    <w:rsid w:val="00C8429B"/>
    <w:rsid w:val="00C849E0"/>
    <w:rsid w:val="00C84AA8"/>
    <w:rsid w:val="00C84D2F"/>
    <w:rsid w:val="00C84D42"/>
    <w:rsid w:val="00C84F64"/>
    <w:rsid w:val="00C84F8C"/>
    <w:rsid w:val="00C8506D"/>
    <w:rsid w:val="00C8531F"/>
    <w:rsid w:val="00C85353"/>
    <w:rsid w:val="00C85530"/>
    <w:rsid w:val="00C856EE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7329"/>
    <w:rsid w:val="00C8742B"/>
    <w:rsid w:val="00C874D4"/>
    <w:rsid w:val="00C87C4E"/>
    <w:rsid w:val="00C87D80"/>
    <w:rsid w:val="00C87EA4"/>
    <w:rsid w:val="00C900BD"/>
    <w:rsid w:val="00C9025D"/>
    <w:rsid w:val="00C90342"/>
    <w:rsid w:val="00C905DD"/>
    <w:rsid w:val="00C909D4"/>
    <w:rsid w:val="00C90C7C"/>
    <w:rsid w:val="00C90DAF"/>
    <w:rsid w:val="00C90FF8"/>
    <w:rsid w:val="00C9114B"/>
    <w:rsid w:val="00C911A7"/>
    <w:rsid w:val="00C912D9"/>
    <w:rsid w:val="00C914D2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7E9"/>
    <w:rsid w:val="00C92870"/>
    <w:rsid w:val="00C92ADC"/>
    <w:rsid w:val="00C92C34"/>
    <w:rsid w:val="00C92FAC"/>
    <w:rsid w:val="00C932F9"/>
    <w:rsid w:val="00C93621"/>
    <w:rsid w:val="00C93636"/>
    <w:rsid w:val="00C93834"/>
    <w:rsid w:val="00C93E2D"/>
    <w:rsid w:val="00C94100"/>
    <w:rsid w:val="00C9487E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5E0D"/>
    <w:rsid w:val="00C963D7"/>
    <w:rsid w:val="00C965C4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EE"/>
    <w:rsid w:val="00CA0ED4"/>
    <w:rsid w:val="00CA0F63"/>
    <w:rsid w:val="00CA1260"/>
    <w:rsid w:val="00CA1562"/>
    <w:rsid w:val="00CA15F6"/>
    <w:rsid w:val="00CA19D0"/>
    <w:rsid w:val="00CA1B02"/>
    <w:rsid w:val="00CA1D88"/>
    <w:rsid w:val="00CA1FE6"/>
    <w:rsid w:val="00CA1FED"/>
    <w:rsid w:val="00CA2201"/>
    <w:rsid w:val="00CA2212"/>
    <w:rsid w:val="00CA2448"/>
    <w:rsid w:val="00CA24F5"/>
    <w:rsid w:val="00CA2593"/>
    <w:rsid w:val="00CA26BA"/>
    <w:rsid w:val="00CA28F1"/>
    <w:rsid w:val="00CA3136"/>
    <w:rsid w:val="00CA330E"/>
    <w:rsid w:val="00CA339D"/>
    <w:rsid w:val="00CA356D"/>
    <w:rsid w:val="00CA3882"/>
    <w:rsid w:val="00CA3904"/>
    <w:rsid w:val="00CA39C3"/>
    <w:rsid w:val="00CA3A23"/>
    <w:rsid w:val="00CA3E17"/>
    <w:rsid w:val="00CA40CA"/>
    <w:rsid w:val="00CA4117"/>
    <w:rsid w:val="00CA41DA"/>
    <w:rsid w:val="00CA448B"/>
    <w:rsid w:val="00CA456E"/>
    <w:rsid w:val="00CA4783"/>
    <w:rsid w:val="00CA4D1A"/>
    <w:rsid w:val="00CA4E94"/>
    <w:rsid w:val="00CA4FF9"/>
    <w:rsid w:val="00CA5376"/>
    <w:rsid w:val="00CA5377"/>
    <w:rsid w:val="00CA53BB"/>
    <w:rsid w:val="00CA5750"/>
    <w:rsid w:val="00CA5885"/>
    <w:rsid w:val="00CA5BC9"/>
    <w:rsid w:val="00CA5DA8"/>
    <w:rsid w:val="00CA5DBB"/>
    <w:rsid w:val="00CA6730"/>
    <w:rsid w:val="00CA6778"/>
    <w:rsid w:val="00CA6B24"/>
    <w:rsid w:val="00CA6E2D"/>
    <w:rsid w:val="00CA6F33"/>
    <w:rsid w:val="00CA70D6"/>
    <w:rsid w:val="00CA72D0"/>
    <w:rsid w:val="00CA74A3"/>
    <w:rsid w:val="00CA74C3"/>
    <w:rsid w:val="00CA7A59"/>
    <w:rsid w:val="00CA7ACE"/>
    <w:rsid w:val="00CA7C5E"/>
    <w:rsid w:val="00CA7CAC"/>
    <w:rsid w:val="00CA7E27"/>
    <w:rsid w:val="00CA7E5E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14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262"/>
    <w:rsid w:val="00CB57CE"/>
    <w:rsid w:val="00CB5FEC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5C"/>
    <w:rsid w:val="00CB7F09"/>
    <w:rsid w:val="00CC0338"/>
    <w:rsid w:val="00CC0450"/>
    <w:rsid w:val="00CC0589"/>
    <w:rsid w:val="00CC0846"/>
    <w:rsid w:val="00CC0876"/>
    <w:rsid w:val="00CC13A2"/>
    <w:rsid w:val="00CC1408"/>
    <w:rsid w:val="00CC1CA8"/>
    <w:rsid w:val="00CC205E"/>
    <w:rsid w:val="00CC21F8"/>
    <w:rsid w:val="00CC22AC"/>
    <w:rsid w:val="00CC271C"/>
    <w:rsid w:val="00CC2BC1"/>
    <w:rsid w:val="00CC2E4D"/>
    <w:rsid w:val="00CC307D"/>
    <w:rsid w:val="00CC36AB"/>
    <w:rsid w:val="00CC3740"/>
    <w:rsid w:val="00CC3C13"/>
    <w:rsid w:val="00CC4035"/>
    <w:rsid w:val="00CC4040"/>
    <w:rsid w:val="00CC4119"/>
    <w:rsid w:val="00CC41A5"/>
    <w:rsid w:val="00CC435D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D8E"/>
    <w:rsid w:val="00CC5FBB"/>
    <w:rsid w:val="00CC6155"/>
    <w:rsid w:val="00CC6197"/>
    <w:rsid w:val="00CC6228"/>
    <w:rsid w:val="00CC637D"/>
    <w:rsid w:val="00CC67FB"/>
    <w:rsid w:val="00CC691A"/>
    <w:rsid w:val="00CC6D82"/>
    <w:rsid w:val="00CC711E"/>
    <w:rsid w:val="00CC73AF"/>
    <w:rsid w:val="00CC766D"/>
    <w:rsid w:val="00CC7CC1"/>
    <w:rsid w:val="00CC7CF1"/>
    <w:rsid w:val="00CC7D3A"/>
    <w:rsid w:val="00CC7FF8"/>
    <w:rsid w:val="00CD003F"/>
    <w:rsid w:val="00CD0183"/>
    <w:rsid w:val="00CD0231"/>
    <w:rsid w:val="00CD0603"/>
    <w:rsid w:val="00CD0E98"/>
    <w:rsid w:val="00CD10CE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5C5"/>
    <w:rsid w:val="00CD3649"/>
    <w:rsid w:val="00CD36C5"/>
    <w:rsid w:val="00CD3A76"/>
    <w:rsid w:val="00CD3B03"/>
    <w:rsid w:val="00CD45CC"/>
    <w:rsid w:val="00CD499F"/>
    <w:rsid w:val="00CD4CB0"/>
    <w:rsid w:val="00CD5065"/>
    <w:rsid w:val="00CD5070"/>
    <w:rsid w:val="00CD50A6"/>
    <w:rsid w:val="00CD5132"/>
    <w:rsid w:val="00CD5827"/>
    <w:rsid w:val="00CD5E2D"/>
    <w:rsid w:val="00CD60F6"/>
    <w:rsid w:val="00CD6597"/>
    <w:rsid w:val="00CD686D"/>
    <w:rsid w:val="00CD6F5A"/>
    <w:rsid w:val="00CD71CC"/>
    <w:rsid w:val="00CD7492"/>
    <w:rsid w:val="00CD75E1"/>
    <w:rsid w:val="00CD781F"/>
    <w:rsid w:val="00CD7831"/>
    <w:rsid w:val="00CD789A"/>
    <w:rsid w:val="00CE051C"/>
    <w:rsid w:val="00CE07F2"/>
    <w:rsid w:val="00CE0C05"/>
    <w:rsid w:val="00CE1098"/>
    <w:rsid w:val="00CE11C8"/>
    <w:rsid w:val="00CE139B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3D3F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775"/>
    <w:rsid w:val="00CE79DB"/>
    <w:rsid w:val="00CE7B03"/>
    <w:rsid w:val="00CF010C"/>
    <w:rsid w:val="00CF0168"/>
    <w:rsid w:val="00CF0235"/>
    <w:rsid w:val="00CF0346"/>
    <w:rsid w:val="00CF0909"/>
    <w:rsid w:val="00CF0ABA"/>
    <w:rsid w:val="00CF0BB7"/>
    <w:rsid w:val="00CF0C41"/>
    <w:rsid w:val="00CF0CA9"/>
    <w:rsid w:val="00CF16D6"/>
    <w:rsid w:val="00CF16E9"/>
    <w:rsid w:val="00CF1796"/>
    <w:rsid w:val="00CF18D7"/>
    <w:rsid w:val="00CF1901"/>
    <w:rsid w:val="00CF1967"/>
    <w:rsid w:val="00CF1F37"/>
    <w:rsid w:val="00CF202E"/>
    <w:rsid w:val="00CF203D"/>
    <w:rsid w:val="00CF214E"/>
    <w:rsid w:val="00CF2161"/>
    <w:rsid w:val="00CF23B7"/>
    <w:rsid w:val="00CF2436"/>
    <w:rsid w:val="00CF27DA"/>
    <w:rsid w:val="00CF2B6B"/>
    <w:rsid w:val="00CF3072"/>
    <w:rsid w:val="00CF3342"/>
    <w:rsid w:val="00CF33D6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A3B"/>
    <w:rsid w:val="00CF5B5F"/>
    <w:rsid w:val="00CF5BDF"/>
    <w:rsid w:val="00CF5BEA"/>
    <w:rsid w:val="00CF5C1D"/>
    <w:rsid w:val="00CF61EC"/>
    <w:rsid w:val="00CF654E"/>
    <w:rsid w:val="00CF6843"/>
    <w:rsid w:val="00CF6857"/>
    <w:rsid w:val="00CF6961"/>
    <w:rsid w:val="00CF69E6"/>
    <w:rsid w:val="00CF70A5"/>
    <w:rsid w:val="00CF70E9"/>
    <w:rsid w:val="00CF7697"/>
    <w:rsid w:val="00CF78AF"/>
    <w:rsid w:val="00CF78F4"/>
    <w:rsid w:val="00D0006B"/>
    <w:rsid w:val="00D00537"/>
    <w:rsid w:val="00D0058D"/>
    <w:rsid w:val="00D0067E"/>
    <w:rsid w:val="00D00805"/>
    <w:rsid w:val="00D010AB"/>
    <w:rsid w:val="00D010D7"/>
    <w:rsid w:val="00D011EE"/>
    <w:rsid w:val="00D01388"/>
    <w:rsid w:val="00D01497"/>
    <w:rsid w:val="00D01E1A"/>
    <w:rsid w:val="00D0209C"/>
    <w:rsid w:val="00D021B6"/>
    <w:rsid w:val="00D0249E"/>
    <w:rsid w:val="00D024C3"/>
    <w:rsid w:val="00D02ABD"/>
    <w:rsid w:val="00D02B64"/>
    <w:rsid w:val="00D03006"/>
    <w:rsid w:val="00D032FC"/>
    <w:rsid w:val="00D033F9"/>
    <w:rsid w:val="00D03558"/>
    <w:rsid w:val="00D04010"/>
    <w:rsid w:val="00D0427B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07CCD"/>
    <w:rsid w:val="00D100B8"/>
    <w:rsid w:val="00D100CF"/>
    <w:rsid w:val="00D1037B"/>
    <w:rsid w:val="00D10407"/>
    <w:rsid w:val="00D10543"/>
    <w:rsid w:val="00D1061A"/>
    <w:rsid w:val="00D10E4A"/>
    <w:rsid w:val="00D116B5"/>
    <w:rsid w:val="00D11748"/>
    <w:rsid w:val="00D11CB7"/>
    <w:rsid w:val="00D12021"/>
    <w:rsid w:val="00D120E4"/>
    <w:rsid w:val="00D12370"/>
    <w:rsid w:val="00D12826"/>
    <w:rsid w:val="00D12886"/>
    <w:rsid w:val="00D12D8F"/>
    <w:rsid w:val="00D1341F"/>
    <w:rsid w:val="00D13719"/>
    <w:rsid w:val="00D13948"/>
    <w:rsid w:val="00D13978"/>
    <w:rsid w:val="00D13A37"/>
    <w:rsid w:val="00D13BC0"/>
    <w:rsid w:val="00D13E7A"/>
    <w:rsid w:val="00D1405C"/>
    <w:rsid w:val="00D14358"/>
    <w:rsid w:val="00D14A12"/>
    <w:rsid w:val="00D14D57"/>
    <w:rsid w:val="00D15083"/>
    <w:rsid w:val="00D15247"/>
    <w:rsid w:val="00D157F4"/>
    <w:rsid w:val="00D159F8"/>
    <w:rsid w:val="00D15A69"/>
    <w:rsid w:val="00D15C7F"/>
    <w:rsid w:val="00D15DFF"/>
    <w:rsid w:val="00D15EA2"/>
    <w:rsid w:val="00D1643A"/>
    <w:rsid w:val="00D1661A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2001F"/>
    <w:rsid w:val="00D20451"/>
    <w:rsid w:val="00D2094E"/>
    <w:rsid w:val="00D20C91"/>
    <w:rsid w:val="00D20CC1"/>
    <w:rsid w:val="00D210BD"/>
    <w:rsid w:val="00D211C4"/>
    <w:rsid w:val="00D2134A"/>
    <w:rsid w:val="00D213DB"/>
    <w:rsid w:val="00D214E8"/>
    <w:rsid w:val="00D2164D"/>
    <w:rsid w:val="00D21957"/>
    <w:rsid w:val="00D220A5"/>
    <w:rsid w:val="00D222E9"/>
    <w:rsid w:val="00D224C9"/>
    <w:rsid w:val="00D227BF"/>
    <w:rsid w:val="00D227D7"/>
    <w:rsid w:val="00D22863"/>
    <w:rsid w:val="00D229A7"/>
    <w:rsid w:val="00D22B68"/>
    <w:rsid w:val="00D22EE1"/>
    <w:rsid w:val="00D23054"/>
    <w:rsid w:val="00D23441"/>
    <w:rsid w:val="00D235F3"/>
    <w:rsid w:val="00D238E0"/>
    <w:rsid w:val="00D2414D"/>
    <w:rsid w:val="00D24A11"/>
    <w:rsid w:val="00D24D9D"/>
    <w:rsid w:val="00D24FCD"/>
    <w:rsid w:val="00D24FDF"/>
    <w:rsid w:val="00D253E3"/>
    <w:rsid w:val="00D254E9"/>
    <w:rsid w:val="00D25811"/>
    <w:rsid w:val="00D259AA"/>
    <w:rsid w:val="00D25A6F"/>
    <w:rsid w:val="00D25DA2"/>
    <w:rsid w:val="00D2642B"/>
    <w:rsid w:val="00D26B96"/>
    <w:rsid w:val="00D26EC1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0B8F"/>
    <w:rsid w:val="00D30FEB"/>
    <w:rsid w:val="00D3247C"/>
    <w:rsid w:val="00D32702"/>
    <w:rsid w:val="00D32AB2"/>
    <w:rsid w:val="00D32C2A"/>
    <w:rsid w:val="00D32EFC"/>
    <w:rsid w:val="00D3315C"/>
    <w:rsid w:val="00D33524"/>
    <w:rsid w:val="00D33AAE"/>
    <w:rsid w:val="00D33BA7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388"/>
    <w:rsid w:val="00D364F3"/>
    <w:rsid w:val="00D36632"/>
    <w:rsid w:val="00D36927"/>
    <w:rsid w:val="00D3692B"/>
    <w:rsid w:val="00D3696C"/>
    <w:rsid w:val="00D36A8B"/>
    <w:rsid w:val="00D36CAB"/>
    <w:rsid w:val="00D36FC5"/>
    <w:rsid w:val="00D373B2"/>
    <w:rsid w:val="00D375EE"/>
    <w:rsid w:val="00D376A3"/>
    <w:rsid w:val="00D3785B"/>
    <w:rsid w:val="00D37B99"/>
    <w:rsid w:val="00D37C8B"/>
    <w:rsid w:val="00D403E8"/>
    <w:rsid w:val="00D4056C"/>
    <w:rsid w:val="00D40668"/>
    <w:rsid w:val="00D4077D"/>
    <w:rsid w:val="00D410C3"/>
    <w:rsid w:val="00D412D6"/>
    <w:rsid w:val="00D414E2"/>
    <w:rsid w:val="00D416EA"/>
    <w:rsid w:val="00D41B70"/>
    <w:rsid w:val="00D41CC2"/>
    <w:rsid w:val="00D41DEE"/>
    <w:rsid w:val="00D41F36"/>
    <w:rsid w:val="00D41FFA"/>
    <w:rsid w:val="00D425D2"/>
    <w:rsid w:val="00D4296B"/>
    <w:rsid w:val="00D429D3"/>
    <w:rsid w:val="00D42EDD"/>
    <w:rsid w:val="00D42F21"/>
    <w:rsid w:val="00D430B7"/>
    <w:rsid w:val="00D43238"/>
    <w:rsid w:val="00D432ED"/>
    <w:rsid w:val="00D433EB"/>
    <w:rsid w:val="00D434FA"/>
    <w:rsid w:val="00D4364B"/>
    <w:rsid w:val="00D4372F"/>
    <w:rsid w:val="00D4379D"/>
    <w:rsid w:val="00D4385A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5A"/>
    <w:rsid w:val="00D45521"/>
    <w:rsid w:val="00D45831"/>
    <w:rsid w:val="00D45867"/>
    <w:rsid w:val="00D459CC"/>
    <w:rsid w:val="00D45D07"/>
    <w:rsid w:val="00D460B1"/>
    <w:rsid w:val="00D4643C"/>
    <w:rsid w:val="00D464AC"/>
    <w:rsid w:val="00D465B3"/>
    <w:rsid w:val="00D465BA"/>
    <w:rsid w:val="00D466AA"/>
    <w:rsid w:val="00D468B5"/>
    <w:rsid w:val="00D46CFD"/>
    <w:rsid w:val="00D4729E"/>
    <w:rsid w:val="00D478C9"/>
    <w:rsid w:val="00D47A93"/>
    <w:rsid w:val="00D50016"/>
    <w:rsid w:val="00D50424"/>
    <w:rsid w:val="00D5046B"/>
    <w:rsid w:val="00D505BD"/>
    <w:rsid w:val="00D50626"/>
    <w:rsid w:val="00D50C26"/>
    <w:rsid w:val="00D51134"/>
    <w:rsid w:val="00D513BD"/>
    <w:rsid w:val="00D515CA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6008A"/>
    <w:rsid w:val="00D60185"/>
    <w:rsid w:val="00D602D8"/>
    <w:rsid w:val="00D603FA"/>
    <w:rsid w:val="00D60617"/>
    <w:rsid w:val="00D608EB"/>
    <w:rsid w:val="00D610DB"/>
    <w:rsid w:val="00D61117"/>
    <w:rsid w:val="00D61366"/>
    <w:rsid w:val="00D616C0"/>
    <w:rsid w:val="00D61E8E"/>
    <w:rsid w:val="00D620A8"/>
    <w:rsid w:val="00D62142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FB8"/>
    <w:rsid w:val="00D65078"/>
    <w:rsid w:val="00D650D8"/>
    <w:rsid w:val="00D651E7"/>
    <w:rsid w:val="00D653F5"/>
    <w:rsid w:val="00D65775"/>
    <w:rsid w:val="00D657D4"/>
    <w:rsid w:val="00D65844"/>
    <w:rsid w:val="00D65B4F"/>
    <w:rsid w:val="00D65BAD"/>
    <w:rsid w:val="00D65EC0"/>
    <w:rsid w:val="00D6603C"/>
    <w:rsid w:val="00D662A8"/>
    <w:rsid w:val="00D6670B"/>
    <w:rsid w:val="00D66AAB"/>
    <w:rsid w:val="00D66AC6"/>
    <w:rsid w:val="00D66E3E"/>
    <w:rsid w:val="00D6705B"/>
    <w:rsid w:val="00D67073"/>
    <w:rsid w:val="00D671DD"/>
    <w:rsid w:val="00D672B4"/>
    <w:rsid w:val="00D673A1"/>
    <w:rsid w:val="00D6746B"/>
    <w:rsid w:val="00D675A4"/>
    <w:rsid w:val="00D67A90"/>
    <w:rsid w:val="00D67E41"/>
    <w:rsid w:val="00D67ED1"/>
    <w:rsid w:val="00D70063"/>
    <w:rsid w:val="00D700EC"/>
    <w:rsid w:val="00D7012C"/>
    <w:rsid w:val="00D704A8"/>
    <w:rsid w:val="00D708C2"/>
    <w:rsid w:val="00D708C8"/>
    <w:rsid w:val="00D70ACB"/>
    <w:rsid w:val="00D7128A"/>
    <w:rsid w:val="00D7137B"/>
    <w:rsid w:val="00D7188A"/>
    <w:rsid w:val="00D719AC"/>
    <w:rsid w:val="00D72781"/>
    <w:rsid w:val="00D72AFA"/>
    <w:rsid w:val="00D731EE"/>
    <w:rsid w:val="00D7337C"/>
    <w:rsid w:val="00D733B0"/>
    <w:rsid w:val="00D7340C"/>
    <w:rsid w:val="00D73624"/>
    <w:rsid w:val="00D73B64"/>
    <w:rsid w:val="00D73BB4"/>
    <w:rsid w:val="00D73F7D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CD7"/>
    <w:rsid w:val="00D75D7C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719"/>
    <w:rsid w:val="00D7771B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77F71"/>
    <w:rsid w:val="00D802BA"/>
    <w:rsid w:val="00D80987"/>
    <w:rsid w:val="00D80D8D"/>
    <w:rsid w:val="00D817E0"/>
    <w:rsid w:val="00D8196A"/>
    <w:rsid w:val="00D81E4C"/>
    <w:rsid w:val="00D8204D"/>
    <w:rsid w:val="00D821F6"/>
    <w:rsid w:val="00D82243"/>
    <w:rsid w:val="00D82397"/>
    <w:rsid w:val="00D82435"/>
    <w:rsid w:val="00D8272E"/>
    <w:rsid w:val="00D82DBA"/>
    <w:rsid w:val="00D834B0"/>
    <w:rsid w:val="00D83666"/>
    <w:rsid w:val="00D83785"/>
    <w:rsid w:val="00D8399B"/>
    <w:rsid w:val="00D83E14"/>
    <w:rsid w:val="00D83EE3"/>
    <w:rsid w:val="00D842F2"/>
    <w:rsid w:val="00D84927"/>
    <w:rsid w:val="00D84BF9"/>
    <w:rsid w:val="00D84E29"/>
    <w:rsid w:val="00D852AF"/>
    <w:rsid w:val="00D852E3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7D2"/>
    <w:rsid w:val="00D90809"/>
    <w:rsid w:val="00D90B55"/>
    <w:rsid w:val="00D90B75"/>
    <w:rsid w:val="00D910D0"/>
    <w:rsid w:val="00D91231"/>
    <w:rsid w:val="00D91418"/>
    <w:rsid w:val="00D9155E"/>
    <w:rsid w:val="00D91651"/>
    <w:rsid w:val="00D91747"/>
    <w:rsid w:val="00D917A5"/>
    <w:rsid w:val="00D917FA"/>
    <w:rsid w:val="00D92B38"/>
    <w:rsid w:val="00D92FA0"/>
    <w:rsid w:val="00D92FE7"/>
    <w:rsid w:val="00D93145"/>
    <w:rsid w:val="00D93254"/>
    <w:rsid w:val="00D932DB"/>
    <w:rsid w:val="00D9358E"/>
    <w:rsid w:val="00D935E8"/>
    <w:rsid w:val="00D9368E"/>
    <w:rsid w:val="00D936B8"/>
    <w:rsid w:val="00D9412B"/>
    <w:rsid w:val="00D9432E"/>
    <w:rsid w:val="00D946F5"/>
    <w:rsid w:val="00D94880"/>
    <w:rsid w:val="00D94CB6"/>
    <w:rsid w:val="00D94ECF"/>
    <w:rsid w:val="00D9533C"/>
    <w:rsid w:val="00D953C9"/>
    <w:rsid w:val="00D953D8"/>
    <w:rsid w:val="00D9578F"/>
    <w:rsid w:val="00D95790"/>
    <w:rsid w:val="00D957AE"/>
    <w:rsid w:val="00D95A89"/>
    <w:rsid w:val="00D95B24"/>
    <w:rsid w:val="00D95E47"/>
    <w:rsid w:val="00D9602C"/>
    <w:rsid w:val="00D96032"/>
    <w:rsid w:val="00D96328"/>
    <w:rsid w:val="00D963AB"/>
    <w:rsid w:val="00D96773"/>
    <w:rsid w:val="00D96BFA"/>
    <w:rsid w:val="00D96C90"/>
    <w:rsid w:val="00D9728B"/>
    <w:rsid w:val="00D976A6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107B"/>
    <w:rsid w:val="00DA10AF"/>
    <w:rsid w:val="00DA10CE"/>
    <w:rsid w:val="00DA1279"/>
    <w:rsid w:val="00DA137C"/>
    <w:rsid w:val="00DA13CB"/>
    <w:rsid w:val="00DA19AA"/>
    <w:rsid w:val="00DA1C7A"/>
    <w:rsid w:val="00DA1C86"/>
    <w:rsid w:val="00DA20D3"/>
    <w:rsid w:val="00DA2488"/>
    <w:rsid w:val="00DA249D"/>
    <w:rsid w:val="00DA2883"/>
    <w:rsid w:val="00DA2B98"/>
    <w:rsid w:val="00DA3042"/>
    <w:rsid w:val="00DA3C27"/>
    <w:rsid w:val="00DA3F5F"/>
    <w:rsid w:val="00DA3F66"/>
    <w:rsid w:val="00DA4465"/>
    <w:rsid w:val="00DA44EE"/>
    <w:rsid w:val="00DA483A"/>
    <w:rsid w:val="00DA4A33"/>
    <w:rsid w:val="00DA4E3A"/>
    <w:rsid w:val="00DA4F8A"/>
    <w:rsid w:val="00DA52E1"/>
    <w:rsid w:val="00DA5474"/>
    <w:rsid w:val="00DA5832"/>
    <w:rsid w:val="00DA58EF"/>
    <w:rsid w:val="00DA5D41"/>
    <w:rsid w:val="00DA5EFE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543"/>
    <w:rsid w:val="00DA769B"/>
    <w:rsid w:val="00DA77F7"/>
    <w:rsid w:val="00DA7BB7"/>
    <w:rsid w:val="00DA7D3B"/>
    <w:rsid w:val="00DA7E92"/>
    <w:rsid w:val="00DA7EB3"/>
    <w:rsid w:val="00DB0112"/>
    <w:rsid w:val="00DB0595"/>
    <w:rsid w:val="00DB06D2"/>
    <w:rsid w:val="00DB0803"/>
    <w:rsid w:val="00DB0894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252B"/>
    <w:rsid w:val="00DB253D"/>
    <w:rsid w:val="00DB2644"/>
    <w:rsid w:val="00DB2A5E"/>
    <w:rsid w:val="00DB2BC7"/>
    <w:rsid w:val="00DB2EFC"/>
    <w:rsid w:val="00DB3440"/>
    <w:rsid w:val="00DB3B45"/>
    <w:rsid w:val="00DB3DB6"/>
    <w:rsid w:val="00DB3F01"/>
    <w:rsid w:val="00DB41B7"/>
    <w:rsid w:val="00DB426C"/>
    <w:rsid w:val="00DB4855"/>
    <w:rsid w:val="00DB4CFB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6010"/>
    <w:rsid w:val="00DB629C"/>
    <w:rsid w:val="00DB632C"/>
    <w:rsid w:val="00DB6331"/>
    <w:rsid w:val="00DB64E9"/>
    <w:rsid w:val="00DB6603"/>
    <w:rsid w:val="00DB695B"/>
    <w:rsid w:val="00DB6C90"/>
    <w:rsid w:val="00DB6EEC"/>
    <w:rsid w:val="00DB6F15"/>
    <w:rsid w:val="00DB74A9"/>
    <w:rsid w:val="00DB78FC"/>
    <w:rsid w:val="00DB7955"/>
    <w:rsid w:val="00DB7A6E"/>
    <w:rsid w:val="00DB7F75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C16"/>
    <w:rsid w:val="00DC1E78"/>
    <w:rsid w:val="00DC1F6C"/>
    <w:rsid w:val="00DC205A"/>
    <w:rsid w:val="00DC23CC"/>
    <w:rsid w:val="00DC26D5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C47"/>
    <w:rsid w:val="00DC4D3C"/>
    <w:rsid w:val="00DC4D5F"/>
    <w:rsid w:val="00DC4D77"/>
    <w:rsid w:val="00DC4E9B"/>
    <w:rsid w:val="00DC4ED2"/>
    <w:rsid w:val="00DC503F"/>
    <w:rsid w:val="00DC51C8"/>
    <w:rsid w:val="00DC53ED"/>
    <w:rsid w:val="00DC59A0"/>
    <w:rsid w:val="00DC5CAF"/>
    <w:rsid w:val="00DC61F1"/>
    <w:rsid w:val="00DC626F"/>
    <w:rsid w:val="00DC62EF"/>
    <w:rsid w:val="00DC63B9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8FF"/>
    <w:rsid w:val="00DC7C84"/>
    <w:rsid w:val="00DC7D4F"/>
    <w:rsid w:val="00DC7F99"/>
    <w:rsid w:val="00DD031A"/>
    <w:rsid w:val="00DD04E9"/>
    <w:rsid w:val="00DD0762"/>
    <w:rsid w:val="00DD08D1"/>
    <w:rsid w:val="00DD0913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E7"/>
    <w:rsid w:val="00DD36A0"/>
    <w:rsid w:val="00DD3A5A"/>
    <w:rsid w:val="00DD4006"/>
    <w:rsid w:val="00DD42DF"/>
    <w:rsid w:val="00DD44FD"/>
    <w:rsid w:val="00DD555D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8A"/>
    <w:rsid w:val="00DE00EC"/>
    <w:rsid w:val="00DE0230"/>
    <w:rsid w:val="00DE06A0"/>
    <w:rsid w:val="00DE0969"/>
    <w:rsid w:val="00DE0BD7"/>
    <w:rsid w:val="00DE0C3F"/>
    <w:rsid w:val="00DE0CCE"/>
    <w:rsid w:val="00DE0EE3"/>
    <w:rsid w:val="00DE13C9"/>
    <w:rsid w:val="00DE1AF9"/>
    <w:rsid w:val="00DE1DB0"/>
    <w:rsid w:val="00DE1F34"/>
    <w:rsid w:val="00DE1FB9"/>
    <w:rsid w:val="00DE22D7"/>
    <w:rsid w:val="00DE2363"/>
    <w:rsid w:val="00DE2792"/>
    <w:rsid w:val="00DE28E2"/>
    <w:rsid w:val="00DE2922"/>
    <w:rsid w:val="00DE297C"/>
    <w:rsid w:val="00DE2F3F"/>
    <w:rsid w:val="00DE3605"/>
    <w:rsid w:val="00DE364F"/>
    <w:rsid w:val="00DE4505"/>
    <w:rsid w:val="00DE4666"/>
    <w:rsid w:val="00DE47C3"/>
    <w:rsid w:val="00DE4B1E"/>
    <w:rsid w:val="00DE4BB7"/>
    <w:rsid w:val="00DE4BDA"/>
    <w:rsid w:val="00DE4CB1"/>
    <w:rsid w:val="00DE5003"/>
    <w:rsid w:val="00DE50AC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6CA6"/>
    <w:rsid w:val="00DE70F1"/>
    <w:rsid w:val="00DE7A3C"/>
    <w:rsid w:val="00DE7B93"/>
    <w:rsid w:val="00DE7D16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35A"/>
    <w:rsid w:val="00DF2505"/>
    <w:rsid w:val="00DF2A2D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B3"/>
    <w:rsid w:val="00DF4207"/>
    <w:rsid w:val="00DF4543"/>
    <w:rsid w:val="00DF496F"/>
    <w:rsid w:val="00DF4AD8"/>
    <w:rsid w:val="00DF4CDA"/>
    <w:rsid w:val="00DF4D33"/>
    <w:rsid w:val="00DF5194"/>
    <w:rsid w:val="00DF525C"/>
    <w:rsid w:val="00DF5560"/>
    <w:rsid w:val="00DF5585"/>
    <w:rsid w:val="00DF55AD"/>
    <w:rsid w:val="00DF5A11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B41"/>
    <w:rsid w:val="00E0107E"/>
    <w:rsid w:val="00E011C5"/>
    <w:rsid w:val="00E01221"/>
    <w:rsid w:val="00E01261"/>
    <w:rsid w:val="00E013BF"/>
    <w:rsid w:val="00E01427"/>
    <w:rsid w:val="00E0185F"/>
    <w:rsid w:val="00E01FE2"/>
    <w:rsid w:val="00E0205C"/>
    <w:rsid w:val="00E021B3"/>
    <w:rsid w:val="00E02262"/>
    <w:rsid w:val="00E02750"/>
    <w:rsid w:val="00E029B8"/>
    <w:rsid w:val="00E029D3"/>
    <w:rsid w:val="00E02BFE"/>
    <w:rsid w:val="00E02D43"/>
    <w:rsid w:val="00E031E7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AA8"/>
    <w:rsid w:val="00E06F4D"/>
    <w:rsid w:val="00E06F5E"/>
    <w:rsid w:val="00E07C7A"/>
    <w:rsid w:val="00E07D83"/>
    <w:rsid w:val="00E07E3C"/>
    <w:rsid w:val="00E07FDB"/>
    <w:rsid w:val="00E1027A"/>
    <w:rsid w:val="00E1099D"/>
    <w:rsid w:val="00E10AFB"/>
    <w:rsid w:val="00E10BFE"/>
    <w:rsid w:val="00E1149A"/>
    <w:rsid w:val="00E11624"/>
    <w:rsid w:val="00E119B9"/>
    <w:rsid w:val="00E11C9C"/>
    <w:rsid w:val="00E11FA0"/>
    <w:rsid w:val="00E11FE2"/>
    <w:rsid w:val="00E127D8"/>
    <w:rsid w:val="00E12B45"/>
    <w:rsid w:val="00E12D11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BEA"/>
    <w:rsid w:val="00E14F32"/>
    <w:rsid w:val="00E15092"/>
    <w:rsid w:val="00E151E8"/>
    <w:rsid w:val="00E155A9"/>
    <w:rsid w:val="00E1575D"/>
    <w:rsid w:val="00E15DFA"/>
    <w:rsid w:val="00E15E61"/>
    <w:rsid w:val="00E162FF"/>
    <w:rsid w:val="00E16A0A"/>
    <w:rsid w:val="00E16CB1"/>
    <w:rsid w:val="00E16D76"/>
    <w:rsid w:val="00E16DE7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2C0"/>
    <w:rsid w:val="00E21CD8"/>
    <w:rsid w:val="00E21DCA"/>
    <w:rsid w:val="00E21DFF"/>
    <w:rsid w:val="00E21FD6"/>
    <w:rsid w:val="00E21FEC"/>
    <w:rsid w:val="00E222ED"/>
    <w:rsid w:val="00E2253C"/>
    <w:rsid w:val="00E225BD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D43"/>
    <w:rsid w:val="00E23DD0"/>
    <w:rsid w:val="00E24206"/>
    <w:rsid w:val="00E24365"/>
    <w:rsid w:val="00E2442D"/>
    <w:rsid w:val="00E245AD"/>
    <w:rsid w:val="00E245BF"/>
    <w:rsid w:val="00E2462B"/>
    <w:rsid w:val="00E2462F"/>
    <w:rsid w:val="00E24B69"/>
    <w:rsid w:val="00E24E7C"/>
    <w:rsid w:val="00E24FFB"/>
    <w:rsid w:val="00E25268"/>
    <w:rsid w:val="00E2592E"/>
    <w:rsid w:val="00E25B0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86C"/>
    <w:rsid w:val="00E27C32"/>
    <w:rsid w:val="00E27D12"/>
    <w:rsid w:val="00E27EDE"/>
    <w:rsid w:val="00E3031B"/>
    <w:rsid w:val="00E3070E"/>
    <w:rsid w:val="00E308AE"/>
    <w:rsid w:val="00E3094B"/>
    <w:rsid w:val="00E30A7E"/>
    <w:rsid w:val="00E30AD3"/>
    <w:rsid w:val="00E30C1F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41"/>
    <w:rsid w:val="00E330A2"/>
    <w:rsid w:val="00E33414"/>
    <w:rsid w:val="00E33428"/>
    <w:rsid w:val="00E334CA"/>
    <w:rsid w:val="00E336C8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36F41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0EDC"/>
    <w:rsid w:val="00E41594"/>
    <w:rsid w:val="00E41599"/>
    <w:rsid w:val="00E417FC"/>
    <w:rsid w:val="00E41831"/>
    <w:rsid w:val="00E4187E"/>
    <w:rsid w:val="00E41B06"/>
    <w:rsid w:val="00E41C35"/>
    <w:rsid w:val="00E41F3F"/>
    <w:rsid w:val="00E42369"/>
    <w:rsid w:val="00E4298C"/>
    <w:rsid w:val="00E43AB1"/>
    <w:rsid w:val="00E43B05"/>
    <w:rsid w:val="00E43B87"/>
    <w:rsid w:val="00E43CA9"/>
    <w:rsid w:val="00E43CDC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9EA"/>
    <w:rsid w:val="00E47C08"/>
    <w:rsid w:val="00E47CB8"/>
    <w:rsid w:val="00E47D43"/>
    <w:rsid w:val="00E5014D"/>
    <w:rsid w:val="00E507AC"/>
    <w:rsid w:val="00E51134"/>
    <w:rsid w:val="00E51965"/>
    <w:rsid w:val="00E52126"/>
    <w:rsid w:val="00E52140"/>
    <w:rsid w:val="00E5217D"/>
    <w:rsid w:val="00E52296"/>
    <w:rsid w:val="00E523F5"/>
    <w:rsid w:val="00E526E4"/>
    <w:rsid w:val="00E527A8"/>
    <w:rsid w:val="00E5291C"/>
    <w:rsid w:val="00E529CD"/>
    <w:rsid w:val="00E52D9B"/>
    <w:rsid w:val="00E52DDC"/>
    <w:rsid w:val="00E537A8"/>
    <w:rsid w:val="00E53874"/>
    <w:rsid w:val="00E538D1"/>
    <w:rsid w:val="00E5390F"/>
    <w:rsid w:val="00E539D8"/>
    <w:rsid w:val="00E5411E"/>
    <w:rsid w:val="00E541D5"/>
    <w:rsid w:val="00E54236"/>
    <w:rsid w:val="00E54497"/>
    <w:rsid w:val="00E54AAF"/>
    <w:rsid w:val="00E54B1D"/>
    <w:rsid w:val="00E5536D"/>
    <w:rsid w:val="00E558FB"/>
    <w:rsid w:val="00E55907"/>
    <w:rsid w:val="00E559D1"/>
    <w:rsid w:val="00E55C0A"/>
    <w:rsid w:val="00E55EF4"/>
    <w:rsid w:val="00E55FF8"/>
    <w:rsid w:val="00E56320"/>
    <w:rsid w:val="00E564AF"/>
    <w:rsid w:val="00E56638"/>
    <w:rsid w:val="00E56B5A"/>
    <w:rsid w:val="00E56E4B"/>
    <w:rsid w:val="00E57345"/>
    <w:rsid w:val="00E57A6C"/>
    <w:rsid w:val="00E57BCC"/>
    <w:rsid w:val="00E57CDD"/>
    <w:rsid w:val="00E57ED1"/>
    <w:rsid w:val="00E605BA"/>
    <w:rsid w:val="00E610CE"/>
    <w:rsid w:val="00E61439"/>
    <w:rsid w:val="00E616F1"/>
    <w:rsid w:val="00E619AC"/>
    <w:rsid w:val="00E61A0A"/>
    <w:rsid w:val="00E61A91"/>
    <w:rsid w:val="00E61B94"/>
    <w:rsid w:val="00E61FC3"/>
    <w:rsid w:val="00E625DB"/>
    <w:rsid w:val="00E62657"/>
    <w:rsid w:val="00E6285D"/>
    <w:rsid w:val="00E62894"/>
    <w:rsid w:val="00E62943"/>
    <w:rsid w:val="00E62A89"/>
    <w:rsid w:val="00E62E8B"/>
    <w:rsid w:val="00E62EAF"/>
    <w:rsid w:val="00E6304F"/>
    <w:rsid w:val="00E630C4"/>
    <w:rsid w:val="00E6330D"/>
    <w:rsid w:val="00E63407"/>
    <w:rsid w:val="00E63A0E"/>
    <w:rsid w:val="00E63EE8"/>
    <w:rsid w:val="00E64132"/>
    <w:rsid w:val="00E64251"/>
    <w:rsid w:val="00E643E5"/>
    <w:rsid w:val="00E648CB"/>
    <w:rsid w:val="00E64CF6"/>
    <w:rsid w:val="00E6543C"/>
    <w:rsid w:val="00E6578A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95D"/>
    <w:rsid w:val="00E67BF3"/>
    <w:rsid w:val="00E70027"/>
    <w:rsid w:val="00E7011E"/>
    <w:rsid w:val="00E70272"/>
    <w:rsid w:val="00E7027B"/>
    <w:rsid w:val="00E70DBF"/>
    <w:rsid w:val="00E70E1A"/>
    <w:rsid w:val="00E71078"/>
    <w:rsid w:val="00E71435"/>
    <w:rsid w:val="00E715D7"/>
    <w:rsid w:val="00E7173B"/>
    <w:rsid w:val="00E71AB5"/>
    <w:rsid w:val="00E71BBF"/>
    <w:rsid w:val="00E71CD0"/>
    <w:rsid w:val="00E71FBB"/>
    <w:rsid w:val="00E71FE7"/>
    <w:rsid w:val="00E7223D"/>
    <w:rsid w:val="00E72E7B"/>
    <w:rsid w:val="00E731B0"/>
    <w:rsid w:val="00E73646"/>
    <w:rsid w:val="00E739B2"/>
    <w:rsid w:val="00E739DC"/>
    <w:rsid w:val="00E73A21"/>
    <w:rsid w:val="00E73E1C"/>
    <w:rsid w:val="00E73F5A"/>
    <w:rsid w:val="00E74076"/>
    <w:rsid w:val="00E741AB"/>
    <w:rsid w:val="00E7441C"/>
    <w:rsid w:val="00E745BD"/>
    <w:rsid w:val="00E74848"/>
    <w:rsid w:val="00E748F0"/>
    <w:rsid w:val="00E74B2C"/>
    <w:rsid w:val="00E74B32"/>
    <w:rsid w:val="00E74C34"/>
    <w:rsid w:val="00E750CB"/>
    <w:rsid w:val="00E754B9"/>
    <w:rsid w:val="00E7565B"/>
    <w:rsid w:val="00E75672"/>
    <w:rsid w:val="00E75807"/>
    <w:rsid w:val="00E75877"/>
    <w:rsid w:val="00E758BA"/>
    <w:rsid w:val="00E75D47"/>
    <w:rsid w:val="00E75EA2"/>
    <w:rsid w:val="00E75EB3"/>
    <w:rsid w:val="00E75F7F"/>
    <w:rsid w:val="00E75F87"/>
    <w:rsid w:val="00E760D2"/>
    <w:rsid w:val="00E76243"/>
    <w:rsid w:val="00E76544"/>
    <w:rsid w:val="00E76949"/>
    <w:rsid w:val="00E76B08"/>
    <w:rsid w:val="00E76BF6"/>
    <w:rsid w:val="00E76EE1"/>
    <w:rsid w:val="00E77167"/>
    <w:rsid w:val="00E77C9C"/>
    <w:rsid w:val="00E801F8"/>
    <w:rsid w:val="00E80244"/>
    <w:rsid w:val="00E8025B"/>
    <w:rsid w:val="00E80286"/>
    <w:rsid w:val="00E8055F"/>
    <w:rsid w:val="00E80BAF"/>
    <w:rsid w:val="00E80D46"/>
    <w:rsid w:val="00E811F1"/>
    <w:rsid w:val="00E81316"/>
    <w:rsid w:val="00E81460"/>
    <w:rsid w:val="00E814DD"/>
    <w:rsid w:val="00E82075"/>
    <w:rsid w:val="00E82203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D0"/>
    <w:rsid w:val="00E83FFC"/>
    <w:rsid w:val="00E8415A"/>
    <w:rsid w:val="00E84275"/>
    <w:rsid w:val="00E84322"/>
    <w:rsid w:val="00E8448D"/>
    <w:rsid w:val="00E84AC1"/>
    <w:rsid w:val="00E84DF0"/>
    <w:rsid w:val="00E84F33"/>
    <w:rsid w:val="00E84F38"/>
    <w:rsid w:val="00E8517B"/>
    <w:rsid w:val="00E8526C"/>
    <w:rsid w:val="00E85383"/>
    <w:rsid w:val="00E854F6"/>
    <w:rsid w:val="00E85A75"/>
    <w:rsid w:val="00E85F0E"/>
    <w:rsid w:val="00E861A1"/>
    <w:rsid w:val="00E861BF"/>
    <w:rsid w:val="00E86612"/>
    <w:rsid w:val="00E86734"/>
    <w:rsid w:val="00E86951"/>
    <w:rsid w:val="00E869E5"/>
    <w:rsid w:val="00E86A1A"/>
    <w:rsid w:val="00E86BCA"/>
    <w:rsid w:val="00E86FC0"/>
    <w:rsid w:val="00E87519"/>
    <w:rsid w:val="00E87B0F"/>
    <w:rsid w:val="00E87B12"/>
    <w:rsid w:val="00E87B5A"/>
    <w:rsid w:val="00E87E63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67"/>
    <w:rsid w:val="00E9233F"/>
    <w:rsid w:val="00E9298F"/>
    <w:rsid w:val="00E92C9F"/>
    <w:rsid w:val="00E92D79"/>
    <w:rsid w:val="00E935A2"/>
    <w:rsid w:val="00E935E0"/>
    <w:rsid w:val="00E936D1"/>
    <w:rsid w:val="00E93711"/>
    <w:rsid w:val="00E937F7"/>
    <w:rsid w:val="00E93BF3"/>
    <w:rsid w:val="00E93C5A"/>
    <w:rsid w:val="00E93F24"/>
    <w:rsid w:val="00E94198"/>
    <w:rsid w:val="00E944E6"/>
    <w:rsid w:val="00E946C3"/>
    <w:rsid w:val="00E94A27"/>
    <w:rsid w:val="00E94DAC"/>
    <w:rsid w:val="00E94F68"/>
    <w:rsid w:val="00E9501B"/>
    <w:rsid w:val="00E95150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6A2"/>
    <w:rsid w:val="00E967C4"/>
    <w:rsid w:val="00E96BC6"/>
    <w:rsid w:val="00E96E5B"/>
    <w:rsid w:val="00E97562"/>
    <w:rsid w:val="00E97664"/>
    <w:rsid w:val="00E97BC7"/>
    <w:rsid w:val="00E97C90"/>
    <w:rsid w:val="00E97DE2"/>
    <w:rsid w:val="00E97DFB"/>
    <w:rsid w:val="00EA0191"/>
    <w:rsid w:val="00EA0494"/>
    <w:rsid w:val="00EA05FC"/>
    <w:rsid w:val="00EA0668"/>
    <w:rsid w:val="00EA0A7F"/>
    <w:rsid w:val="00EA0C9E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68B"/>
    <w:rsid w:val="00EA2A73"/>
    <w:rsid w:val="00EA3183"/>
    <w:rsid w:val="00EA31C3"/>
    <w:rsid w:val="00EA35EF"/>
    <w:rsid w:val="00EA39AC"/>
    <w:rsid w:val="00EA39E5"/>
    <w:rsid w:val="00EA3D21"/>
    <w:rsid w:val="00EA3D9A"/>
    <w:rsid w:val="00EA3DC6"/>
    <w:rsid w:val="00EA3DEA"/>
    <w:rsid w:val="00EA3F12"/>
    <w:rsid w:val="00EA4541"/>
    <w:rsid w:val="00EA4A15"/>
    <w:rsid w:val="00EA4BCA"/>
    <w:rsid w:val="00EA50FC"/>
    <w:rsid w:val="00EA57D3"/>
    <w:rsid w:val="00EA57FA"/>
    <w:rsid w:val="00EA58BE"/>
    <w:rsid w:val="00EA60F1"/>
    <w:rsid w:val="00EA6145"/>
    <w:rsid w:val="00EA671B"/>
    <w:rsid w:val="00EA6A1E"/>
    <w:rsid w:val="00EA6BC6"/>
    <w:rsid w:val="00EA6C24"/>
    <w:rsid w:val="00EA6D96"/>
    <w:rsid w:val="00EA7230"/>
    <w:rsid w:val="00EA7442"/>
    <w:rsid w:val="00EA7456"/>
    <w:rsid w:val="00EA7911"/>
    <w:rsid w:val="00EA7B13"/>
    <w:rsid w:val="00EA7C66"/>
    <w:rsid w:val="00EA7EAA"/>
    <w:rsid w:val="00EA7F9F"/>
    <w:rsid w:val="00EB0090"/>
    <w:rsid w:val="00EB00F5"/>
    <w:rsid w:val="00EB0191"/>
    <w:rsid w:val="00EB0508"/>
    <w:rsid w:val="00EB0814"/>
    <w:rsid w:val="00EB1330"/>
    <w:rsid w:val="00EB1445"/>
    <w:rsid w:val="00EB16C9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338E"/>
    <w:rsid w:val="00EB386B"/>
    <w:rsid w:val="00EB46BF"/>
    <w:rsid w:val="00EB46FF"/>
    <w:rsid w:val="00EB4EC3"/>
    <w:rsid w:val="00EB529D"/>
    <w:rsid w:val="00EB5632"/>
    <w:rsid w:val="00EB5658"/>
    <w:rsid w:val="00EB5680"/>
    <w:rsid w:val="00EB59B8"/>
    <w:rsid w:val="00EB5D4D"/>
    <w:rsid w:val="00EB6143"/>
    <w:rsid w:val="00EB73E2"/>
    <w:rsid w:val="00EB7CE7"/>
    <w:rsid w:val="00EC0195"/>
    <w:rsid w:val="00EC0A88"/>
    <w:rsid w:val="00EC102F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2BE"/>
    <w:rsid w:val="00EC3BA4"/>
    <w:rsid w:val="00EC3D31"/>
    <w:rsid w:val="00EC3E7F"/>
    <w:rsid w:val="00EC420A"/>
    <w:rsid w:val="00EC4326"/>
    <w:rsid w:val="00EC46AF"/>
    <w:rsid w:val="00EC4B8B"/>
    <w:rsid w:val="00EC4E17"/>
    <w:rsid w:val="00EC4E4D"/>
    <w:rsid w:val="00EC5027"/>
    <w:rsid w:val="00EC52F9"/>
    <w:rsid w:val="00EC5554"/>
    <w:rsid w:val="00EC56FC"/>
    <w:rsid w:val="00EC576A"/>
    <w:rsid w:val="00EC5809"/>
    <w:rsid w:val="00EC59A1"/>
    <w:rsid w:val="00EC65D0"/>
    <w:rsid w:val="00EC660F"/>
    <w:rsid w:val="00EC67D1"/>
    <w:rsid w:val="00EC68FC"/>
    <w:rsid w:val="00EC6ADC"/>
    <w:rsid w:val="00EC73E4"/>
    <w:rsid w:val="00EC7820"/>
    <w:rsid w:val="00EC7C6A"/>
    <w:rsid w:val="00EC7E8E"/>
    <w:rsid w:val="00ED0019"/>
    <w:rsid w:val="00ED008B"/>
    <w:rsid w:val="00ED00DF"/>
    <w:rsid w:val="00ED03E0"/>
    <w:rsid w:val="00ED059C"/>
    <w:rsid w:val="00ED07D6"/>
    <w:rsid w:val="00ED08DB"/>
    <w:rsid w:val="00ED1404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2EE2"/>
    <w:rsid w:val="00ED2FF9"/>
    <w:rsid w:val="00ED30BC"/>
    <w:rsid w:val="00ED3228"/>
    <w:rsid w:val="00ED3570"/>
    <w:rsid w:val="00ED36C6"/>
    <w:rsid w:val="00ED36FA"/>
    <w:rsid w:val="00ED3713"/>
    <w:rsid w:val="00ED37D7"/>
    <w:rsid w:val="00ED3BDE"/>
    <w:rsid w:val="00ED3C44"/>
    <w:rsid w:val="00ED4321"/>
    <w:rsid w:val="00ED46CA"/>
    <w:rsid w:val="00ED4AF9"/>
    <w:rsid w:val="00ED4D45"/>
    <w:rsid w:val="00ED511E"/>
    <w:rsid w:val="00ED51B3"/>
    <w:rsid w:val="00ED53F3"/>
    <w:rsid w:val="00ED5825"/>
    <w:rsid w:val="00ED5890"/>
    <w:rsid w:val="00ED5B79"/>
    <w:rsid w:val="00ED5DC4"/>
    <w:rsid w:val="00ED6334"/>
    <w:rsid w:val="00ED639E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D7D19"/>
    <w:rsid w:val="00EE01E2"/>
    <w:rsid w:val="00EE0260"/>
    <w:rsid w:val="00EE0399"/>
    <w:rsid w:val="00EE03EE"/>
    <w:rsid w:val="00EE04A4"/>
    <w:rsid w:val="00EE0553"/>
    <w:rsid w:val="00EE09E4"/>
    <w:rsid w:val="00EE0A8F"/>
    <w:rsid w:val="00EE0D42"/>
    <w:rsid w:val="00EE0D67"/>
    <w:rsid w:val="00EE0E07"/>
    <w:rsid w:val="00EE12F6"/>
    <w:rsid w:val="00EE13BC"/>
    <w:rsid w:val="00EE13BD"/>
    <w:rsid w:val="00EE17F0"/>
    <w:rsid w:val="00EE19F4"/>
    <w:rsid w:val="00EE25B1"/>
    <w:rsid w:val="00EE26E4"/>
    <w:rsid w:val="00EE29D5"/>
    <w:rsid w:val="00EE2B20"/>
    <w:rsid w:val="00EE304D"/>
    <w:rsid w:val="00EE3100"/>
    <w:rsid w:val="00EE3128"/>
    <w:rsid w:val="00EE316B"/>
    <w:rsid w:val="00EE35BD"/>
    <w:rsid w:val="00EE365B"/>
    <w:rsid w:val="00EE383C"/>
    <w:rsid w:val="00EE3F8E"/>
    <w:rsid w:val="00EE4093"/>
    <w:rsid w:val="00EE490D"/>
    <w:rsid w:val="00EE499A"/>
    <w:rsid w:val="00EE4B6F"/>
    <w:rsid w:val="00EE520D"/>
    <w:rsid w:val="00EE5219"/>
    <w:rsid w:val="00EE54E1"/>
    <w:rsid w:val="00EE5645"/>
    <w:rsid w:val="00EE5693"/>
    <w:rsid w:val="00EE5DD3"/>
    <w:rsid w:val="00EE62C6"/>
    <w:rsid w:val="00EE62D3"/>
    <w:rsid w:val="00EE6528"/>
    <w:rsid w:val="00EE6BE9"/>
    <w:rsid w:val="00EE6EF2"/>
    <w:rsid w:val="00EE6FF3"/>
    <w:rsid w:val="00EE704C"/>
    <w:rsid w:val="00EE71E8"/>
    <w:rsid w:val="00EE794D"/>
    <w:rsid w:val="00EF02EE"/>
    <w:rsid w:val="00EF0313"/>
    <w:rsid w:val="00EF037A"/>
    <w:rsid w:val="00EF07B2"/>
    <w:rsid w:val="00EF08FE"/>
    <w:rsid w:val="00EF09E8"/>
    <w:rsid w:val="00EF0D06"/>
    <w:rsid w:val="00EF0D9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E87"/>
    <w:rsid w:val="00EF1F01"/>
    <w:rsid w:val="00EF22AD"/>
    <w:rsid w:val="00EF23FD"/>
    <w:rsid w:val="00EF240F"/>
    <w:rsid w:val="00EF25B0"/>
    <w:rsid w:val="00EF2B36"/>
    <w:rsid w:val="00EF2DDF"/>
    <w:rsid w:val="00EF2EB5"/>
    <w:rsid w:val="00EF2F7E"/>
    <w:rsid w:val="00EF2FC4"/>
    <w:rsid w:val="00EF30EB"/>
    <w:rsid w:val="00EF3290"/>
    <w:rsid w:val="00EF359F"/>
    <w:rsid w:val="00EF35D7"/>
    <w:rsid w:val="00EF3C77"/>
    <w:rsid w:val="00EF46E6"/>
    <w:rsid w:val="00EF47CD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AE0"/>
    <w:rsid w:val="00EF6BDA"/>
    <w:rsid w:val="00EF7061"/>
    <w:rsid w:val="00EF7202"/>
    <w:rsid w:val="00EF77AB"/>
    <w:rsid w:val="00EF780A"/>
    <w:rsid w:val="00EF7EA1"/>
    <w:rsid w:val="00F0050C"/>
    <w:rsid w:val="00F0072F"/>
    <w:rsid w:val="00F00C9E"/>
    <w:rsid w:val="00F00D1C"/>
    <w:rsid w:val="00F00D39"/>
    <w:rsid w:val="00F00DF6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B5D"/>
    <w:rsid w:val="00F02C2B"/>
    <w:rsid w:val="00F02D2C"/>
    <w:rsid w:val="00F0313F"/>
    <w:rsid w:val="00F0315D"/>
    <w:rsid w:val="00F032C2"/>
    <w:rsid w:val="00F03667"/>
    <w:rsid w:val="00F03695"/>
    <w:rsid w:val="00F037A9"/>
    <w:rsid w:val="00F037AF"/>
    <w:rsid w:val="00F0388B"/>
    <w:rsid w:val="00F03A1A"/>
    <w:rsid w:val="00F03C15"/>
    <w:rsid w:val="00F03C1A"/>
    <w:rsid w:val="00F03C29"/>
    <w:rsid w:val="00F0465F"/>
    <w:rsid w:val="00F04A9A"/>
    <w:rsid w:val="00F04DAB"/>
    <w:rsid w:val="00F04EFD"/>
    <w:rsid w:val="00F04F8D"/>
    <w:rsid w:val="00F05174"/>
    <w:rsid w:val="00F056FF"/>
    <w:rsid w:val="00F05A65"/>
    <w:rsid w:val="00F05A9A"/>
    <w:rsid w:val="00F05E7D"/>
    <w:rsid w:val="00F06273"/>
    <w:rsid w:val="00F06474"/>
    <w:rsid w:val="00F0669B"/>
    <w:rsid w:val="00F0673E"/>
    <w:rsid w:val="00F06BA1"/>
    <w:rsid w:val="00F06BC4"/>
    <w:rsid w:val="00F06CB2"/>
    <w:rsid w:val="00F07354"/>
    <w:rsid w:val="00F076AE"/>
    <w:rsid w:val="00F07854"/>
    <w:rsid w:val="00F079E1"/>
    <w:rsid w:val="00F07B25"/>
    <w:rsid w:val="00F07B47"/>
    <w:rsid w:val="00F07FF4"/>
    <w:rsid w:val="00F101D8"/>
    <w:rsid w:val="00F105F4"/>
    <w:rsid w:val="00F106F9"/>
    <w:rsid w:val="00F10A22"/>
    <w:rsid w:val="00F10A44"/>
    <w:rsid w:val="00F10A83"/>
    <w:rsid w:val="00F11140"/>
    <w:rsid w:val="00F115ED"/>
    <w:rsid w:val="00F118DA"/>
    <w:rsid w:val="00F11AD0"/>
    <w:rsid w:val="00F11C43"/>
    <w:rsid w:val="00F11FAD"/>
    <w:rsid w:val="00F123E2"/>
    <w:rsid w:val="00F123EA"/>
    <w:rsid w:val="00F123F5"/>
    <w:rsid w:val="00F124D6"/>
    <w:rsid w:val="00F1260F"/>
    <w:rsid w:val="00F1294A"/>
    <w:rsid w:val="00F12BCB"/>
    <w:rsid w:val="00F12C7F"/>
    <w:rsid w:val="00F12DF1"/>
    <w:rsid w:val="00F13220"/>
    <w:rsid w:val="00F1392B"/>
    <w:rsid w:val="00F13E8F"/>
    <w:rsid w:val="00F142F9"/>
    <w:rsid w:val="00F143C5"/>
    <w:rsid w:val="00F14538"/>
    <w:rsid w:val="00F146D7"/>
    <w:rsid w:val="00F14BE7"/>
    <w:rsid w:val="00F14D18"/>
    <w:rsid w:val="00F15094"/>
    <w:rsid w:val="00F15271"/>
    <w:rsid w:val="00F15751"/>
    <w:rsid w:val="00F15757"/>
    <w:rsid w:val="00F15F0C"/>
    <w:rsid w:val="00F168CC"/>
    <w:rsid w:val="00F16EF2"/>
    <w:rsid w:val="00F175B4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6E4"/>
    <w:rsid w:val="00F217E3"/>
    <w:rsid w:val="00F21DC1"/>
    <w:rsid w:val="00F2210A"/>
    <w:rsid w:val="00F22493"/>
    <w:rsid w:val="00F22724"/>
    <w:rsid w:val="00F2277D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18"/>
    <w:rsid w:val="00F2443B"/>
    <w:rsid w:val="00F2460C"/>
    <w:rsid w:val="00F24714"/>
    <w:rsid w:val="00F24998"/>
    <w:rsid w:val="00F24A6A"/>
    <w:rsid w:val="00F24CD2"/>
    <w:rsid w:val="00F25356"/>
    <w:rsid w:val="00F255DD"/>
    <w:rsid w:val="00F2581B"/>
    <w:rsid w:val="00F25949"/>
    <w:rsid w:val="00F259AB"/>
    <w:rsid w:val="00F25CA9"/>
    <w:rsid w:val="00F25DE5"/>
    <w:rsid w:val="00F260AA"/>
    <w:rsid w:val="00F263D6"/>
    <w:rsid w:val="00F264FF"/>
    <w:rsid w:val="00F26C39"/>
    <w:rsid w:val="00F26FDC"/>
    <w:rsid w:val="00F27179"/>
    <w:rsid w:val="00F2731C"/>
    <w:rsid w:val="00F277FD"/>
    <w:rsid w:val="00F27AEA"/>
    <w:rsid w:val="00F27E80"/>
    <w:rsid w:val="00F27E89"/>
    <w:rsid w:val="00F30144"/>
    <w:rsid w:val="00F3016B"/>
    <w:rsid w:val="00F30225"/>
    <w:rsid w:val="00F302CA"/>
    <w:rsid w:val="00F30544"/>
    <w:rsid w:val="00F308F4"/>
    <w:rsid w:val="00F308FF"/>
    <w:rsid w:val="00F30922"/>
    <w:rsid w:val="00F30A26"/>
    <w:rsid w:val="00F30CD6"/>
    <w:rsid w:val="00F30E32"/>
    <w:rsid w:val="00F31041"/>
    <w:rsid w:val="00F3127D"/>
    <w:rsid w:val="00F31479"/>
    <w:rsid w:val="00F315A7"/>
    <w:rsid w:val="00F31AED"/>
    <w:rsid w:val="00F31E2E"/>
    <w:rsid w:val="00F32369"/>
    <w:rsid w:val="00F32594"/>
    <w:rsid w:val="00F32935"/>
    <w:rsid w:val="00F32A40"/>
    <w:rsid w:val="00F32FA1"/>
    <w:rsid w:val="00F3307C"/>
    <w:rsid w:val="00F33272"/>
    <w:rsid w:val="00F332E6"/>
    <w:rsid w:val="00F33B0B"/>
    <w:rsid w:val="00F33C44"/>
    <w:rsid w:val="00F33D87"/>
    <w:rsid w:val="00F34133"/>
    <w:rsid w:val="00F3438C"/>
    <w:rsid w:val="00F34457"/>
    <w:rsid w:val="00F34689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8A3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F0F"/>
    <w:rsid w:val="00F40329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6C5"/>
    <w:rsid w:val="00F4377F"/>
    <w:rsid w:val="00F4386B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47F8A"/>
    <w:rsid w:val="00F5002C"/>
    <w:rsid w:val="00F501EF"/>
    <w:rsid w:val="00F50713"/>
    <w:rsid w:val="00F50E56"/>
    <w:rsid w:val="00F5103E"/>
    <w:rsid w:val="00F511DD"/>
    <w:rsid w:val="00F512C9"/>
    <w:rsid w:val="00F513B7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03"/>
    <w:rsid w:val="00F52710"/>
    <w:rsid w:val="00F52784"/>
    <w:rsid w:val="00F52C28"/>
    <w:rsid w:val="00F52DAD"/>
    <w:rsid w:val="00F53456"/>
    <w:rsid w:val="00F53539"/>
    <w:rsid w:val="00F5357C"/>
    <w:rsid w:val="00F53C29"/>
    <w:rsid w:val="00F53CB8"/>
    <w:rsid w:val="00F543CD"/>
    <w:rsid w:val="00F549A1"/>
    <w:rsid w:val="00F54E17"/>
    <w:rsid w:val="00F54F79"/>
    <w:rsid w:val="00F54F8D"/>
    <w:rsid w:val="00F5507E"/>
    <w:rsid w:val="00F550CA"/>
    <w:rsid w:val="00F55222"/>
    <w:rsid w:val="00F5549C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125"/>
    <w:rsid w:val="00F60243"/>
    <w:rsid w:val="00F608D5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9F1"/>
    <w:rsid w:val="00F61FCF"/>
    <w:rsid w:val="00F62193"/>
    <w:rsid w:val="00F62CF5"/>
    <w:rsid w:val="00F62E32"/>
    <w:rsid w:val="00F62EFD"/>
    <w:rsid w:val="00F63088"/>
    <w:rsid w:val="00F631F0"/>
    <w:rsid w:val="00F6335E"/>
    <w:rsid w:val="00F633A6"/>
    <w:rsid w:val="00F63427"/>
    <w:rsid w:val="00F634B2"/>
    <w:rsid w:val="00F638B9"/>
    <w:rsid w:val="00F63C8D"/>
    <w:rsid w:val="00F63C96"/>
    <w:rsid w:val="00F63D08"/>
    <w:rsid w:val="00F63D52"/>
    <w:rsid w:val="00F641A7"/>
    <w:rsid w:val="00F6427C"/>
    <w:rsid w:val="00F6455C"/>
    <w:rsid w:val="00F6479D"/>
    <w:rsid w:val="00F647AB"/>
    <w:rsid w:val="00F64862"/>
    <w:rsid w:val="00F64A22"/>
    <w:rsid w:val="00F64C98"/>
    <w:rsid w:val="00F657D2"/>
    <w:rsid w:val="00F6581F"/>
    <w:rsid w:val="00F65869"/>
    <w:rsid w:val="00F65881"/>
    <w:rsid w:val="00F66077"/>
    <w:rsid w:val="00F66324"/>
    <w:rsid w:val="00F6651A"/>
    <w:rsid w:val="00F66AE8"/>
    <w:rsid w:val="00F66B4A"/>
    <w:rsid w:val="00F67ADC"/>
    <w:rsid w:val="00F67B1B"/>
    <w:rsid w:val="00F7032F"/>
    <w:rsid w:val="00F70993"/>
    <w:rsid w:val="00F70A89"/>
    <w:rsid w:val="00F70B27"/>
    <w:rsid w:val="00F70BBA"/>
    <w:rsid w:val="00F70D44"/>
    <w:rsid w:val="00F71296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351"/>
    <w:rsid w:val="00F7360A"/>
    <w:rsid w:val="00F73877"/>
    <w:rsid w:val="00F73BED"/>
    <w:rsid w:val="00F74000"/>
    <w:rsid w:val="00F740C0"/>
    <w:rsid w:val="00F74344"/>
    <w:rsid w:val="00F74543"/>
    <w:rsid w:val="00F7460F"/>
    <w:rsid w:val="00F74789"/>
    <w:rsid w:val="00F749EA"/>
    <w:rsid w:val="00F74C7F"/>
    <w:rsid w:val="00F74F68"/>
    <w:rsid w:val="00F750C2"/>
    <w:rsid w:val="00F75240"/>
    <w:rsid w:val="00F75248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4A"/>
    <w:rsid w:val="00F80777"/>
    <w:rsid w:val="00F8085E"/>
    <w:rsid w:val="00F8094B"/>
    <w:rsid w:val="00F80A11"/>
    <w:rsid w:val="00F80B04"/>
    <w:rsid w:val="00F80B4B"/>
    <w:rsid w:val="00F80D57"/>
    <w:rsid w:val="00F810F1"/>
    <w:rsid w:val="00F8178A"/>
    <w:rsid w:val="00F8182C"/>
    <w:rsid w:val="00F819F7"/>
    <w:rsid w:val="00F81A0F"/>
    <w:rsid w:val="00F81D3D"/>
    <w:rsid w:val="00F81EAA"/>
    <w:rsid w:val="00F8286C"/>
    <w:rsid w:val="00F82DB4"/>
    <w:rsid w:val="00F82F9C"/>
    <w:rsid w:val="00F83C64"/>
    <w:rsid w:val="00F842B7"/>
    <w:rsid w:val="00F849F3"/>
    <w:rsid w:val="00F84C7B"/>
    <w:rsid w:val="00F84F01"/>
    <w:rsid w:val="00F85180"/>
    <w:rsid w:val="00F852D8"/>
    <w:rsid w:val="00F853EE"/>
    <w:rsid w:val="00F8544E"/>
    <w:rsid w:val="00F8557F"/>
    <w:rsid w:val="00F85654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21"/>
    <w:rsid w:val="00F86FA6"/>
    <w:rsid w:val="00F871DB"/>
    <w:rsid w:val="00F87A14"/>
    <w:rsid w:val="00F87AF2"/>
    <w:rsid w:val="00F87DC2"/>
    <w:rsid w:val="00F900CC"/>
    <w:rsid w:val="00F90142"/>
    <w:rsid w:val="00F902D7"/>
    <w:rsid w:val="00F90863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231"/>
    <w:rsid w:val="00F9331A"/>
    <w:rsid w:val="00F9381F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FB2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0FE9"/>
    <w:rsid w:val="00FA1132"/>
    <w:rsid w:val="00FA1262"/>
    <w:rsid w:val="00FA13DE"/>
    <w:rsid w:val="00FA152E"/>
    <w:rsid w:val="00FA17DF"/>
    <w:rsid w:val="00FA1880"/>
    <w:rsid w:val="00FA1928"/>
    <w:rsid w:val="00FA19E1"/>
    <w:rsid w:val="00FA1A45"/>
    <w:rsid w:val="00FA2B3E"/>
    <w:rsid w:val="00FA310B"/>
    <w:rsid w:val="00FA3532"/>
    <w:rsid w:val="00FA384A"/>
    <w:rsid w:val="00FA3887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C70"/>
    <w:rsid w:val="00FA5F90"/>
    <w:rsid w:val="00FA6026"/>
    <w:rsid w:val="00FA617B"/>
    <w:rsid w:val="00FA6188"/>
    <w:rsid w:val="00FA62F4"/>
    <w:rsid w:val="00FA6321"/>
    <w:rsid w:val="00FA6560"/>
    <w:rsid w:val="00FA66E9"/>
    <w:rsid w:val="00FA698C"/>
    <w:rsid w:val="00FA6CC2"/>
    <w:rsid w:val="00FA6D9A"/>
    <w:rsid w:val="00FA6FEA"/>
    <w:rsid w:val="00FA7305"/>
    <w:rsid w:val="00FA7579"/>
    <w:rsid w:val="00FA780C"/>
    <w:rsid w:val="00FA7B56"/>
    <w:rsid w:val="00FA7D71"/>
    <w:rsid w:val="00FA7D9F"/>
    <w:rsid w:val="00FB01B8"/>
    <w:rsid w:val="00FB0232"/>
    <w:rsid w:val="00FB0381"/>
    <w:rsid w:val="00FB0571"/>
    <w:rsid w:val="00FB07D3"/>
    <w:rsid w:val="00FB085C"/>
    <w:rsid w:val="00FB08BD"/>
    <w:rsid w:val="00FB0AD5"/>
    <w:rsid w:val="00FB0C0F"/>
    <w:rsid w:val="00FB0F67"/>
    <w:rsid w:val="00FB1328"/>
    <w:rsid w:val="00FB1EBE"/>
    <w:rsid w:val="00FB1F35"/>
    <w:rsid w:val="00FB2026"/>
    <w:rsid w:val="00FB20F5"/>
    <w:rsid w:val="00FB2238"/>
    <w:rsid w:val="00FB284F"/>
    <w:rsid w:val="00FB29AB"/>
    <w:rsid w:val="00FB29C3"/>
    <w:rsid w:val="00FB2EEE"/>
    <w:rsid w:val="00FB3375"/>
    <w:rsid w:val="00FB34A4"/>
    <w:rsid w:val="00FB359A"/>
    <w:rsid w:val="00FB3602"/>
    <w:rsid w:val="00FB381C"/>
    <w:rsid w:val="00FB388D"/>
    <w:rsid w:val="00FB3FC1"/>
    <w:rsid w:val="00FB43C9"/>
    <w:rsid w:val="00FB4559"/>
    <w:rsid w:val="00FB49F6"/>
    <w:rsid w:val="00FB4AE3"/>
    <w:rsid w:val="00FB4CE6"/>
    <w:rsid w:val="00FB56FF"/>
    <w:rsid w:val="00FB584A"/>
    <w:rsid w:val="00FB5AEB"/>
    <w:rsid w:val="00FB5B28"/>
    <w:rsid w:val="00FB5B5B"/>
    <w:rsid w:val="00FB5BB9"/>
    <w:rsid w:val="00FB5CC0"/>
    <w:rsid w:val="00FB605E"/>
    <w:rsid w:val="00FB6430"/>
    <w:rsid w:val="00FB68CB"/>
    <w:rsid w:val="00FB6D3F"/>
    <w:rsid w:val="00FB6EFC"/>
    <w:rsid w:val="00FB76C7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44E"/>
    <w:rsid w:val="00FC3C99"/>
    <w:rsid w:val="00FC3E67"/>
    <w:rsid w:val="00FC4410"/>
    <w:rsid w:val="00FC445F"/>
    <w:rsid w:val="00FC475E"/>
    <w:rsid w:val="00FC48F3"/>
    <w:rsid w:val="00FC4929"/>
    <w:rsid w:val="00FC4956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E36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4E"/>
    <w:rsid w:val="00FD08AD"/>
    <w:rsid w:val="00FD0937"/>
    <w:rsid w:val="00FD0C9C"/>
    <w:rsid w:val="00FD0E2F"/>
    <w:rsid w:val="00FD0F99"/>
    <w:rsid w:val="00FD1054"/>
    <w:rsid w:val="00FD1062"/>
    <w:rsid w:val="00FD145D"/>
    <w:rsid w:val="00FD1797"/>
    <w:rsid w:val="00FD1FA1"/>
    <w:rsid w:val="00FD2112"/>
    <w:rsid w:val="00FD2628"/>
    <w:rsid w:val="00FD26A2"/>
    <w:rsid w:val="00FD282E"/>
    <w:rsid w:val="00FD287E"/>
    <w:rsid w:val="00FD2A1A"/>
    <w:rsid w:val="00FD2B22"/>
    <w:rsid w:val="00FD2B63"/>
    <w:rsid w:val="00FD30CC"/>
    <w:rsid w:val="00FD313D"/>
    <w:rsid w:val="00FD3241"/>
    <w:rsid w:val="00FD345B"/>
    <w:rsid w:val="00FD34E1"/>
    <w:rsid w:val="00FD39DD"/>
    <w:rsid w:val="00FD3BD7"/>
    <w:rsid w:val="00FD3DBD"/>
    <w:rsid w:val="00FD3F12"/>
    <w:rsid w:val="00FD3F17"/>
    <w:rsid w:val="00FD44E6"/>
    <w:rsid w:val="00FD47EA"/>
    <w:rsid w:val="00FD4891"/>
    <w:rsid w:val="00FD530A"/>
    <w:rsid w:val="00FD5507"/>
    <w:rsid w:val="00FD55A8"/>
    <w:rsid w:val="00FD57B5"/>
    <w:rsid w:val="00FD5874"/>
    <w:rsid w:val="00FD58BB"/>
    <w:rsid w:val="00FD5925"/>
    <w:rsid w:val="00FD5BA5"/>
    <w:rsid w:val="00FD5CCA"/>
    <w:rsid w:val="00FD6223"/>
    <w:rsid w:val="00FD65B2"/>
    <w:rsid w:val="00FD6815"/>
    <w:rsid w:val="00FD6AA7"/>
    <w:rsid w:val="00FD6B67"/>
    <w:rsid w:val="00FD6C59"/>
    <w:rsid w:val="00FD6CF0"/>
    <w:rsid w:val="00FD71EB"/>
    <w:rsid w:val="00FD71FC"/>
    <w:rsid w:val="00FD77D8"/>
    <w:rsid w:val="00FD78E3"/>
    <w:rsid w:val="00FE02A7"/>
    <w:rsid w:val="00FE06E9"/>
    <w:rsid w:val="00FE0B37"/>
    <w:rsid w:val="00FE0B78"/>
    <w:rsid w:val="00FE0BEC"/>
    <w:rsid w:val="00FE0C74"/>
    <w:rsid w:val="00FE12D6"/>
    <w:rsid w:val="00FE17C5"/>
    <w:rsid w:val="00FE1FF0"/>
    <w:rsid w:val="00FE21B9"/>
    <w:rsid w:val="00FE2286"/>
    <w:rsid w:val="00FE24C5"/>
    <w:rsid w:val="00FE26F7"/>
    <w:rsid w:val="00FE280A"/>
    <w:rsid w:val="00FE2BAD"/>
    <w:rsid w:val="00FE2C06"/>
    <w:rsid w:val="00FE2CFA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5BD"/>
    <w:rsid w:val="00FE578F"/>
    <w:rsid w:val="00FE5810"/>
    <w:rsid w:val="00FE591D"/>
    <w:rsid w:val="00FE5949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29C"/>
    <w:rsid w:val="00FE73E1"/>
    <w:rsid w:val="00FE7722"/>
    <w:rsid w:val="00FE780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48"/>
    <w:rsid w:val="00FF139F"/>
    <w:rsid w:val="00FF15E1"/>
    <w:rsid w:val="00FF1A46"/>
    <w:rsid w:val="00FF1A58"/>
    <w:rsid w:val="00FF1DA2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78F"/>
    <w:rsid w:val="00FF40D7"/>
    <w:rsid w:val="00FF4331"/>
    <w:rsid w:val="00FF4359"/>
    <w:rsid w:val="00FF439C"/>
    <w:rsid w:val="00FF4601"/>
    <w:rsid w:val="00FF48BE"/>
    <w:rsid w:val="00FF4C34"/>
    <w:rsid w:val="00FF4DB4"/>
    <w:rsid w:val="00FF5281"/>
    <w:rsid w:val="00FF55E1"/>
    <w:rsid w:val="00FF5890"/>
    <w:rsid w:val="00FF5CE2"/>
    <w:rsid w:val="00FF5EED"/>
    <w:rsid w:val="00FF6080"/>
    <w:rsid w:val="00FF6333"/>
    <w:rsid w:val="00FF6336"/>
    <w:rsid w:val="00FF63A9"/>
    <w:rsid w:val="00FF650D"/>
    <w:rsid w:val="00FF6555"/>
    <w:rsid w:val="00FF6C2F"/>
    <w:rsid w:val="00FF6E45"/>
    <w:rsid w:val="00FF71E1"/>
    <w:rsid w:val="00FF7602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B15D7F0F-F937-4DBB-ACED-A280BADC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95A37-83B8-4D87-BD8B-3149B161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7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Duanglada, Manureem</cp:lastModifiedBy>
  <cp:revision>2</cp:revision>
  <cp:lastPrinted>2023-02-08T17:04:00Z</cp:lastPrinted>
  <dcterms:created xsi:type="dcterms:W3CDTF">2023-02-21T08:39:00Z</dcterms:created>
  <dcterms:modified xsi:type="dcterms:W3CDTF">2023-02-21T08:39:00Z</dcterms:modified>
</cp:coreProperties>
</file>